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7F6" w:rsidRPr="007D0029" w:rsidRDefault="00BF17F6" w:rsidP="00B2039F">
      <w:pPr>
        <w:pStyle w:val="Title"/>
        <w:jc w:val="left"/>
        <w:rPr>
          <w:rFonts w:ascii="Angsana New" w:hAnsi="Angsana New" w:cs="Angsana New"/>
          <w:bCs/>
          <w:snapToGrid w:val="0"/>
          <w:sz w:val="36"/>
          <w:szCs w:val="36"/>
          <w:lang w:val="en-US"/>
        </w:rPr>
      </w:pPr>
      <w:r w:rsidRPr="007D0029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บริษัท คันทรี่ กรุ๊ป ดี</w:t>
      </w:r>
      <w:proofErr w:type="spellStart"/>
      <w:r w:rsidRPr="007D0029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เวลล</w:t>
      </w:r>
      <w:proofErr w:type="spellEnd"/>
      <w:r w:rsidRPr="007D0029">
        <w:rPr>
          <w:rFonts w:ascii="Angsana New" w:hAnsi="Angsana New" w:cs="Angsana New"/>
          <w:bCs/>
          <w:snapToGrid w:val="0"/>
          <w:sz w:val="36"/>
          <w:szCs w:val="36"/>
          <w:cs/>
          <w:lang w:val="en-US"/>
        </w:rPr>
        <w:t>อปเมนท์ จำกัด (มหาชน) และบริษัทย่อย</w:t>
      </w:r>
    </w:p>
    <w:p w:rsidR="00BF17F6" w:rsidRPr="007D0029" w:rsidRDefault="00BF17F6" w:rsidP="00B2039F">
      <w:pPr>
        <w:rPr>
          <w:rFonts w:ascii="Angsana New" w:hAnsi="Angsana New" w:cs="Angsana New"/>
          <w:b/>
          <w:bCs/>
          <w:snapToGrid w:val="0"/>
          <w:sz w:val="36"/>
          <w:szCs w:val="36"/>
          <w:cs/>
        </w:rPr>
      </w:pPr>
      <w:r w:rsidRPr="007D0029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หมายเหตุประกอบงบการเงิน</w:t>
      </w:r>
      <w:r w:rsidR="00185335" w:rsidRPr="007D0029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แบบ</w:t>
      </w:r>
      <w:r w:rsidR="00E43525" w:rsidRPr="007D0029">
        <w:rPr>
          <w:rFonts w:ascii="Angsana New" w:hAnsi="Angsana New" w:cs="Angsana New" w:hint="cs"/>
          <w:b/>
          <w:bCs/>
          <w:snapToGrid w:val="0"/>
          <w:sz w:val="36"/>
          <w:szCs w:val="36"/>
          <w:cs/>
        </w:rPr>
        <w:t>ย่อ</w:t>
      </w:r>
    </w:p>
    <w:p w:rsidR="009B1B21" w:rsidRPr="007D0029" w:rsidRDefault="009B1B21" w:rsidP="009B1B21">
      <w:pPr>
        <w:rPr>
          <w:rFonts w:ascii="Angsana New" w:hAnsi="Angsana New" w:cs="Angsana New"/>
          <w:b/>
          <w:bCs/>
          <w:snapToGrid w:val="0"/>
          <w:sz w:val="36"/>
          <w:szCs w:val="36"/>
          <w:cs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>สำหรับ</w:t>
      </w:r>
      <w:r w:rsidRPr="007D0029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งวดสามเดือน</w:t>
      </w:r>
      <w:r w:rsidR="003774B6" w:rsidRPr="007D0029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และหกเดือน</w:t>
      </w:r>
      <w:r w:rsidRPr="007D0029">
        <w:rPr>
          <w:rFonts w:ascii="Angsana New" w:hAnsi="Angsana New" w:cs="Angsana New"/>
          <w:b/>
          <w:bCs/>
          <w:snapToGrid w:val="0"/>
          <w:sz w:val="36"/>
          <w:szCs w:val="36"/>
          <w:cs/>
        </w:rPr>
        <w:t xml:space="preserve">สิ้นสุดวันที่ </w:t>
      </w:r>
      <w:r w:rsidR="00835023" w:rsidRPr="00835023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30</w:t>
      </w:r>
      <w:r w:rsidR="003774B6" w:rsidRPr="007D0029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 xml:space="preserve"> </w:t>
      </w:r>
      <w:r w:rsidR="003774B6" w:rsidRPr="007D0029">
        <w:rPr>
          <w:rFonts w:ascii="Angsana New" w:hAnsi="Angsana New" w:cs="Angsana New"/>
          <w:b/>
          <w:bCs/>
          <w:snapToGrid w:val="0"/>
          <w:sz w:val="36"/>
          <w:szCs w:val="36"/>
          <w:cs/>
          <w:lang w:val="en-US"/>
        </w:rPr>
        <w:t xml:space="preserve">มิถุนายน </w:t>
      </w:r>
      <w:r w:rsidR="00835023" w:rsidRPr="00835023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2561</w:t>
      </w:r>
    </w:p>
    <w:p w:rsidR="009B1B21" w:rsidRPr="007D0029" w:rsidRDefault="009B1B21" w:rsidP="009B1B21">
      <w:pPr>
        <w:spacing w:after="360"/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36"/>
          <w:szCs w:val="36"/>
          <w:lang w:val="en-US"/>
        </w:rPr>
        <w:t>“</w:t>
      </w:r>
      <w:r w:rsidRPr="007D0029">
        <w:rPr>
          <w:rFonts w:ascii="Angsana New" w:hAnsi="Angsana New" w:cs="Angsana New" w:hint="cs"/>
          <w:b/>
          <w:bCs/>
          <w:snapToGrid w:val="0"/>
          <w:sz w:val="36"/>
          <w:szCs w:val="36"/>
          <w:cs/>
          <w:lang w:val="en-US"/>
        </w:rPr>
        <w:t>ยังไม่ได้ตรวจสอบ”</w:t>
      </w:r>
    </w:p>
    <w:p w:rsidR="007169E3" w:rsidRPr="007D0029" w:rsidRDefault="00835023" w:rsidP="00B2039F">
      <w:pPr>
        <w:ind w:left="540" w:right="-2" w:hanging="540"/>
        <w:rPr>
          <w:rFonts w:ascii="Angsana New" w:hAnsi="Angsana New" w:cs="Angsana New"/>
          <w:b/>
          <w:bCs/>
          <w:snapToGrid w:val="0"/>
          <w:cs/>
        </w:rPr>
      </w:pPr>
      <w:r w:rsidRPr="00835023">
        <w:rPr>
          <w:rFonts w:ascii="Angsana New" w:hAnsi="Angsana New" w:cs="Angsana New"/>
          <w:b/>
          <w:bCs/>
          <w:snapToGrid w:val="0"/>
          <w:lang w:val="en-US"/>
        </w:rPr>
        <w:t>1</w:t>
      </w:r>
      <w:r w:rsidR="007169E3" w:rsidRPr="007D0029">
        <w:rPr>
          <w:rFonts w:ascii="Angsana New" w:hAnsi="Angsana New" w:cs="Angsana New"/>
          <w:b/>
          <w:bCs/>
          <w:snapToGrid w:val="0"/>
          <w:cs/>
        </w:rPr>
        <w:t>.</w:t>
      </w:r>
      <w:r w:rsidR="00B15D63" w:rsidRPr="007D0029">
        <w:rPr>
          <w:rFonts w:ascii="Angsana New" w:hAnsi="Angsana New" w:cs="Angsana New"/>
          <w:b/>
          <w:bCs/>
          <w:snapToGrid w:val="0"/>
          <w:cs/>
        </w:rPr>
        <w:tab/>
      </w:r>
      <w:r w:rsidR="0052459F" w:rsidRPr="007D0029">
        <w:rPr>
          <w:rFonts w:ascii="Angsana New" w:hAnsi="Angsana New" w:cs="Angsana New"/>
          <w:b/>
          <w:bCs/>
          <w:snapToGrid w:val="0"/>
          <w:cs/>
          <w:lang w:val="en-US"/>
        </w:rPr>
        <w:t>ข้อมูลทั่วไปและ</w:t>
      </w:r>
      <w:r w:rsidR="007169E3" w:rsidRPr="007D0029">
        <w:rPr>
          <w:rFonts w:ascii="Angsana New" w:hAnsi="Angsana New" w:cs="Angsana New"/>
          <w:b/>
          <w:bCs/>
          <w:snapToGrid w:val="0"/>
          <w:cs/>
        </w:rPr>
        <w:t>การ</w:t>
      </w:r>
      <w:r w:rsidR="00B52E3F" w:rsidRPr="007D0029">
        <w:rPr>
          <w:rFonts w:ascii="Angsana New" w:hAnsi="Angsana New" w:cs="Angsana New"/>
          <w:b/>
          <w:bCs/>
          <w:snapToGrid w:val="0"/>
          <w:cs/>
        </w:rPr>
        <w:t>ดำเนินงาน</w:t>
      </w:r>
      <w:r w:rsidR="007169E3" w:rsidRPr="007D0029">
        <w:rPr>
          <w:rFonts w:ascii="Angsana New" w:hAnsi="Angsana New" w:cs="Angsana New"/>
          <w:b/>
          <w:bCs/>
          <w:snapToGrid w:val="0"/>
          <w:cs/>
        </w:rPr>
        <w:t>ของ</w:t>
      </w:r>
      <w:r w:rsidR="00134B32" w:rsidRPr="007D0029">
        <w:rPr>
          <w:rFonts w:ascii="Angsana New" w:hAnsi="Angsana New" w:cs="Angsana New"/>
          <w:b/>
          <w:bCs/>
          <w:snapToGrid w:val="0"/>
          <w:cs/>
        </w:rPr>
        <w:t>บริษัทและบริษัทย่อย (“กลุ่มบริษัท”)</w:t>
      </w:r>
    </w:p>
    <w:p w:rsidR="008E02D3" w:rsidRPr="007D0029" w:rsidRDefault="00835023" w:rsidP="00B2039F">
      <w:pPr>
        <w:ind w:left="1260" w:hanging="720"/>
        <w:jc w:val="thaiDistribute"/>
        <w:rPr>
          <w:rFonts w:ascii="Angsana New" w:hAnsi="Angsana New" w:cs="Angsana New"/>
          <w:snapToGrid w:val="0"/>
          <w:lang w:val="en-US"/>
        </w:rPr>
      </w:pPr>
      <w:r w:rsidRPr="00835023">
        <w:rPr>
          <w:rFonts w:ascii="Angsana New" w:hAnsi="Angsana New" w:cs="Angsana New"/>
          <w:snapToGrid w:val="0"/>
          <w:lang w:val="en-US"/>
        </w:rPr>
        <w:t>1</w:t>
      </w:r>
      <w:r w:rsidR="00B26D70" w:rsidRPr="007D0029">
        <w:rPr>
          <w:rFonts w:ascii="Angsana New" w:hAnsi="Angsana New" w:cs="Angsana New"/>
          <w:snapToGrid w:val="0"/>
          <w:cs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1</w:t>
      </w:r>
      <w:r w:rsidR="007169E3" w:rsidRPr="007D0029">
        <w:rPr>
          <w:rFonts w:ascii="Angsana New" w:hAnsi="Angsana New" w:cs="Angsana New"/>
          <w:snapToGrid w:val="0"/>
          <w:cs/>
        </w:rPr>
        <w:t xml:space="preserve"> </w:t>
      </w:r>
      <w:r w:rsidR="00B15D63" w:rsidRPr="007D0029">
        <w:rPr>
          <w:rFonts w:ascii="Angsana New" w:hAnsi="Angsana New" w:cs="Angsana New"/>
          <w:snapToGrid w:val="0"/>
          <w:cs/>
        </w:rPr>
        <w:tab/>
      </w:r>
      <w:r w:rsidR="0052459F" w:rsidRPr="007D0029">
        <w:rPr>
          <w:rFonts w:ascii="Angsana New" w:hAnsi="Angsana New" w:cs="Angsana New"/>
          <w:snapToGrid w:val="0"/>
          <w:cs/>
        </w:rPr>
        <w:t>ข้อมูลทั่วไปและ</w:t>
      </w:r>
      <w:r w:rsidR="007169E3" w:rsidRPr="007D0029">
        <w:rPr>
          <w:rFonts w:ascii="Angsana New" w:hAnsi="Angsana New" w:cs="Angsana New"/>
          <w:snapToGrid w:val="0"/>
          <w:cs/>
        </w:rPr>
        <w:t>การ</w:t>
      </w:r>
      <w:r w:rsidR="00B52E3F" w:rsidRPr="007D0029">
        <w:rPr>
          <w:rFonts w:ascii="Angsana New" w:hAnsi="Angsana New" w:cs="Angsana New"/>
          <w:snapToGrid w:val="0"/>
          <w:cs/>
        </w:rPr>
        <w:t>ดำเนินงาน</w:t>
      </w:r>
      <w:r w:rsidR="007169E3" w:rsidRPr="007D0029">
        <w:rPr>
          <w:rFonts w:ascii="Angsana New" w:hAnsi="Angsana New" w:cs="Angsana New"/>
          <w:snapToGrid w:val="0"/>
          <w:cs/>
        </w:rPr>
        <w:t>ของบริษัท</w:t>
      </w:r>
    </w:p>
    <w:p w:rsidR="00B26D70" w:rsidRPr="007D0029" w:rsidRDefault="00B26D70" w:rsidP="00B26D70">
      <w:pPr>
        <w:ind w:left="1267"/>
        <w:jc w:val="thaiDistribute"/>
        <w:rPr>
          <w:rFonts w:ascii="Angsana New" w:hAnsi="Angsana New" w:cs="Angsana New"/>
          <w:snapToGrid w:val="0"/>
          <w:cs/>
        </w:rPr>
      </w:pPr>
      <w:r w:rsidRPr="007D0029">
        <w:rPr>
          <w:rFonts w:ascii="Angsana New" w:hAnsi="Angsana New" w:cs="Angsana New"/>
          <w:snapToGrid w:val="0"/>
          <w:cs/>
        </w:rPr>
        <w:t xml:space="preserve">บริษัท </w:t>
      </w:r>
      <w:r w:rsidRPr="007D0029">
        <w:rPr>
          <w:rFonts w:ascii="Angsana New" w:hAnsi="Angsana New" w:cs="Angsana New"/>
          <w:snapToGrid w:val="0"/>
          <w:cs/>
          <w:lang w:val="en-US"/>
        </w:rPr>
        <w:t>คันทรี่ กรุ๊ป ดี</w:t>
      </w:r>
      <w:proofErr w:type="spellStart"/>
      <w:r w:rsidRPr="007D0029">
        <w:rPr>
          <w:rFonts w:ascii="Angsana New" w:hAnsi="Angsana New" w:cs="Angsana New"/>
          <w:snapToGrid w:val="0"/>
          <w:cs/>
          <w:lang w:val="en-US"/>
        </w:rPr>
        <w:t>เวลล</w:t>
      </w:r>
      <w:proofErr w:type="spellEnd"/>
      <w:r w:rsidRPr="007D0029">
        <w:rPr>
          <w:rFonts w:ascii="Angsana New" w:hAnsi="Angsana New" w:cs="Angsana New"/>
          <w:snapToGrid w:val="0"/>
          <w:cs/>
          <w:lang w:val="en-US"/>
        </w:rPr>
        <w:t>อปเมนท์</w:t>
      </w:r>
      <w:r w:rsidRPr="007D0029">
        <w:rPr>
          <w:rFonts w:ascii="Angsana New" w:hAnsi="Angsana New" w:cs="Angsana New"/>
          <w:bCs/>
          <w:snapToGrid w:val="0"/>
          <w:cs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</w:rPr>
        <w:t>จำกัด (มหาชน) (“บริษัท”) เป็นบริษัทที่จดทะเบียน</w:t>
      </w:r>
      <w:r w:rsidR="00990DAD" w:rsidRPr="007D0029">
        <w:rPr>
          <w:rFonts w:ascii="Angsana New" w:hAnsi="Angsana New" w:cs="Angsana New" w:hint="cs"/>
          <w:snapToGrid w:val="0"/>
          <w:cs/>
        </w:rPr>
        <w:t xml:space="preserve">           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ในประเทศไทย เมื่อวันที่ </w:t>
      </w:r>
      <w:r w:rsidR="00835023" w:rsidRPr="00835023">
        <w:rPr>
          <w:rFonts w:ascii="Angsana New" w:hAnsi="Angsana New" w:cs="Angsana New"/>
          <w:snapToGrid w:val="0"/>
          <w:spacing w:val="4"/>
          <w:lang w:val="en-US"/>
        </w:rPr>
        <w:t>29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 มีนาคม </w:t>
      </w:r>
      <w:r w:rsidR="00835023" w:rsidRPr="00835023">
        <w:rPr>
          <w:rFonts w:ascii="Angsana New" w:hAnsi="Angsana New" w:cs="Angsana New"/>
          <w:snapToGrid w:val="0"/>
          <w:spacing w:val="4"/>
          <w:lang w:val="en-US"/>
        </w:rPr>
        <w:t>2538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 ต่อมาบริษัทได้จดทะเบียนแปลงสภาพเป็น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บริษัทมหาชนจำกัด เมื่อวันที่ </w:t>
      </w:r>
      <w:r w:rsidR="00835023" w:rsidRPr="00835023">
        <w:rPr>
          <w:rFonts w:ascii="Angsana New" w:hAnsi="Angsana New" w:cs="Angsana New"/>
          <w:snapToGrid w:val="0"/>
          <w:lang w:val="en-US"/>
        </w:rPr>
        <w:t>7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พฤษภาคม </w:t>
      </w:r>
      <w:r w:rsidR="00835023" w:rsidRPr="00835023">
        <w:rPr>
          <w:rFonts w:ascii="Angsana New" w:hAnsi="Angsana New" w:cs="Angsana New"/>
          <w:snapToGrid w:val="0"/>
          <w:lang w:val="en-US"/>
        </w:rPr>
        <w:t>2540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และได้เข้าเป็นบริษัทจดทะเบียนในตลาดหลักทรัพย์ 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เอ็ม เอ ไอ เมื่อวันที่ </w:t>
      </w:r>
      <w:r w:rsidR="00835023" w:rsidRPr="00835023">
        <w:rPr>
          <w:rFonts w:ascii="Angsana New" w:hAnsi="Angsana New" w:cs="Angsana New"/>
          <w:snapToGrid w:val="0"/>
          <w:spacing w:val="4"/>
          <w:lang w:val="en-US"/>
        </w:rPr>
        <w:t>25</w:t>
      </w:r>
      <w:r w:rsidRPr="007D0029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มิถุนายน </w:t>
      </w:r>
      <w:r w:rsidR="00835023" w:rsidRPr="00835023">
        <w:rPr>
          <w:rFonts w:ascii="Angsana New" w:hAnsi="Angsana New" w:cs="Angsana New"/>
          <w:snapToGrid w:val="0"/>
          <w:spacing w:val="4"/>
          <w:lang w:val="en-US"/>
        </w:rPr>
        <w:t>2550</w:t>
      </w:r>
      <w:r w:rsidRPr="007D0029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>และได้เข้าเป็นบริษัทจดทะเบียนในตลาดหลักทรัพย์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แห่งประเทศไทย </w:t>
      </w:r>
      <w:r w:rsidRPr="007D0029">
        <w:rPr>
          <w:rFonts w:ascii="Angsana New" w:hAnsi="Angsana New" w:cs="Angsana New"/>
          <w:snapToGrid w:val="0"/>
          <w:lang w:val="en-US"/>
        </w:rPr>
        <w:t xml:space="preserve">(SET) 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835023" w:rsidRPr="00835023">
        <w:rPr>
          <w:rFonts w:ascii="Angsana New" w:hAnsi="Angsana New" w:cs="Angsana New"/>
          <w:snapToGrid w:val="0"/>
          <w:lang w:val="en-US"/>
        </w:rPr>
        <w:t>30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กันยายน </w:t>
      </w:r>
      <w:r w:rsidR="00835023" w:rsidRPr="00835023">
        <w:rPr>
          <w:rFonts w:ascii="Angsana New" w:hAnsi="Angsana New" w:cs="Angsana New"/>
          <w:snapToGrid w:val="0"/>
          <w:lang w:val="en-US"/>
        </w:rPr>
        <w:t>2557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สำนักงานใหญ่ของบริษัท ตั้งอยู่เลขที่ </w:t>
      </w:r>
      <w:r w:rsidR="00835023" w:rsidRPr="00835023">
        <w:rPr>
          <w:rFonts w:ascii="Angsana New" w:hAnsi="Angsana New" w:cs="Angsana New"/>
          <w:snapToGrid w:val="0"/>
          <w:lang w:val="en-US"/>
        </w:rPr>
        <w:t>898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>อาคารเพลินจิตทาว</w:t>
      </w:r>
      <w:proofErr w:type="spellStart"/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>เวอร์</w:t>
      </w:r>
      <w:proofErr w:type="spellEnd"/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 ชั้นที่ </w:t>
      </w:r>
      <w:r w:rsidR="00835023" w:rsidRPr="00835023">
        <w:rPr>
          <w:rFonts w:ascii="Angsana New" w:hAnsi="Angsana New" w:cs="Angsana New"/>
          <w:snapToGrid w:val="0"/>
          <w:spacing w:val="4"/>
          <w:lang w:val="en-US"/>
        </w:rPr>
        <w:t>20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 ถนนเพลินจิต แขวงลุมพินี เขตปทุมวัน กรุงเทพมหานคร </w:t>
      </w: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>ธุรกิจหลักของบริษัทคือการถือหุ้นในบริษัทอื่น (</w:t>
      </w:r>
      <w:r w:rsidRPr="007D0029">
        <w:rPr>
          <w:rFonts w:ascii="Angsana New" w:hAnsi="Angsana New" w:cs="Angsana New"/>
          <w:snapToGrid w:val="0"/>
          <w:spacing w:val="-4"/>
          <w:lang w:val="en-US"/>
        </w:rPr>
        <w:t>Holding Company)</w:t>
      </w: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และธุรกิจอสังหาริมทรัพย์</w:t>
      </w:r>
    </w:p>
    <w:p w:rsidR="0055183B" w:rsidRPr="007D0029" w:rsidRDefault="00835023" w:rsidP="0055183B">
      <w:pPr>
        <w:spacing w:before="240"/>
        <w:ind w:left="1260" w:hanging="720"/>
        <w:jc w:val="thaiDistribute"/>
        <w:rPr>
          <w:rFonts w:ascii="Angsana New" w:hAnsi="Angsana New" w:cs="Angsana New"/>
          <w:b/>
          <w:snapToGrid w:val="0"/>
          <w:lang w:val="en-US"/>
        </w:rPr>
      </w:pPr>
      <w:r w:rsidRPr="00835023">
        <w:rPr>
          <w:rFonts w:ascii="Angsana New" w:hAnsi="Angsana New" w:cs="Angsana New"/>
          <w:bCs/>
          <w:snapToGrid w:val="0"/>
          <w:lang w:val="en-US"/>
        </w:rPr>
        <w:t>1</w:t>
      </w:r>
      <w:r w:rsidR="0055183B" w:rsidRPr="007D0029">
        <w:rPr>
          <w:rFonts w:ascii="Angsana New" w:hAnsi="Angsana New" w:cs="Angsana New"/>
          <w:bCs/>
          <w:snapToGrid w:val="0"/>
          <w:lang w:val="en-US"/>
        </w:rPr>
        <w:t>.</w:t>
      </w:r>
      <w:r w:rsidRPr="00835023">
        <w:rPr>
          <w:rFonts w:ascii="Angsana New" w:hAnsi="Angsana New" w:cs="Angsana New"/>
          <w:bCs/>
          <w:snapToGrid w:val="0"/>
          <w:lang w:val="en-US"/>
        </w:rPr>
        <w:t>2</w:t>
      </w:r>
      <w:r w:rsidR="0055183B" w:rsidRPr="007D0029">
        <w:rPr>
          <w:rFonts w:ascii="Angsana New" w:hAnsi="Angsana New" w:cs="Angsana New"/>
          <w:b/>
          <w:snapToGrid w:val="0"/>
          <w:cs/>
        </w:rPr>
        <w:tab/>
        <w:t>ข้อมูลทั่วไปและการดำเนินงานของบริษัทย่อย</w:t>
      </w:r>
    </w:p>
    <w:p w:rsidR="0004306E" w:rsidRPr="007D0029" w:rsidRDefault="00835023" w:rsidP="0004306E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835023">
        <w:rPr>
          <w:rFonts w:ascii="Angsana New" w:hAnsi="Angsana New" w:cs="Angsana New"/>
          <w:snapToGrid w:val="0"/>
          <w:lang w:val="en-US"/>
        </w:rPr>
        <w:t>1</w:t>
      </w:r>
      <w:r w:rsidR="0004306E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2</w:t>
      </w:r>
      <w:r w:rsidR="0004306E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1</w:t>
      </w:r>
      <w:r w:rsidR="0004306E" w:rsidRPr="007D0029">
        <w:rPr>
          <w:rFonts w:ascii="Angsana New" w:hAnsi="Angsana New" w:cs="Angsana New"/>
          <w:snapToGrid w:val="0"/>
          <w:lang w:val="en-US"/>
        </w:rPr>
        <w:tab/>
      </w:r>
      <w:r w:rsidR="0004306E" w:rsidRPr="007D0029">
        <w:rPr>
          <w:rFonts w:ascii="Angsana New" w:hAnsi="Angsana New" w:cs="Angsana New"/>
          <w:snapToGrid w:val="0"/>
          <w:cs/>
        </w:rPr>
        <w:t xml:space="preserve">บริษัท </w:t>
      </w:r>
      <w:r w:rsidR="0004306E" w:rsidRPr="007D0029">
        <w:rPr>
          <w:rFonts w:ascii="Angsana New" w:hAnsi="Angsana New" w:cs="Angsana New"/>
          <w:snapToGrid w:val="0"/>
          <w:shd w:val="clear" w:color="auto" w:fill="FFFFFF"/>
          <w:cs/>
        </w:rPr>
        <w:t>แลนด์</w:t>
      </w:r>
      <w:r w:rsidR="0004306E" w:rsidRPr="007D0029">
        <w:rPr>
          <w:rFonts w:ascii="Angsana New" w:hAnsi="Angsana New" w:cs="Angsana New"/>
          <w:snapToGrid w:val="0"/>
          <w:cs/>
        </w:rPr>
        <w:t>มาร์ค โฮล</w:t>
      </w:r>
      <w:proofErr w:type="spellStart"/>
      <w:r w:rsidR="0004306E" w:rsidRPr="007D0029">
        <w:rPr>
          <w:rFonts w:ascii="Angsana New" w:hAnsi="Angsana New" w:cs="Angsana New"/>
          <w:snapToGrid w:val="0"/>
          <w:cs/>
        </w:rPr>
        <w:t>ดิ้งส์</w:t>
      </w:r>
      <w:proofErr w:type="spellEnd"/>
      <w:r w:rsidR="0004306E" w:rsidRPr="007D0029">
        <w:rPr>
          <w:rFonts w:ascii="Angsana New" w:hAnsi="Angsana New" w:cs="Angsana New"/>
          <w:b/>
          <w:bCs/>
          <w:snapToGrid w:val="0"/>
          <w:cs/>
        </w:rPr>
        <w:t xml:space="preserve"> </w:t>
      </w:r>
      <w:r w:rsidR="0004306E" w:rsidRPr="007D0029">
        <w:rPr>
          <w:rFonts w:ascii="Angsana New" w:hAnsi="Angsana New" w:cs="Angsana New"/>
          <w:snapToGrid w:val="0"/>
          <w:cs/>
        </w:rPr>
        <w:t>จำกัด เป็นบริษัทที่จดทะเบียนในประเทศไทย เมื่อวันที่</w:t>
      </w:r>
      <w:r w:rsidR="0004306E" w:rsidRPr="007D0029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5</w:t>
      </w:r>
      <w:r w:rsidR="0004306E" w:rsidRPr="007D0029">
        <w:rPr>
          <w:rFonts w:ascii="Angsana New" w:hAnsi="Angsana New" w:cs="Angsana New"/>
          <w:snapToGrid w:val="0"/>
          <w:spacing w:val="-6"/>
          <w:cs/>
        </w:rPr>
        <w:t xml:space="preserve"> กรกฎาคม 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2556</w:t>
      </w:r>
      <w:r w:rsidR="0004306E" w:rsidRPr="007D0029">
        <w:rPr>
          <w:rFonts w:ascii="Angsana New" w:hAnsi="Angsana New" w:cs="Angsana New"/>
          <w:snapToGrid w:val="0"/>
          <w:spacing w:val="-6"/>
          <w:cs/>
        </w:rPr>
        <w:t xml:space="preserve"> </w:t>
      </w:r>
      <w:r w:rsidR="0004306E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โดยมีสำนักงานใหญ่ตั้งอยู่เลขที่ 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898</w:t>
      </w:r>
      <w:r w:rsidR="0004306E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อาคารเพลินจิตทาว</w:t>
      </w:r>
      <w:proofErr w:type="spellStart"/>
      <w:r w:rsidR="0004306E" w:rsidRPr="007D0029">
        <w:rPr>
          <w:rFonts w:ascii="Angsana New" w:hAnsi="Angsana New" w:cs="Angsana New"/>
          <w:snapToGrid w:val="0"/>
          <w:spacing w:val="-6"/>
          <w:cs/>
          <w:lang w:val="en-US"/>
        </w:rPr>
        <w:t>เวอร์</w:t>
      </w:r>
      <w:proofErr w:type="spellEnd"/>
      <w:r w:rsidR="0004306E" w:rsidRPr="007D0029">
        <w:rPr>
          <w:rFonts w:ascii="Angsana New" w:hAnsi="Angsana New" w:cs="Angsana New"/>
          <w:snapToGrid w:val="0"/>
          <w:cs/>
          <w:lang w:val="en-US"/>
        </w:rPr>
        <w:t xml:space="preserve"> ชั้นที่ </w:t>
      </w:r>
      <w:r w:rsidRPr="00835023">
        <w:rPr>
          <w:rFonts w:ascii="Angsana New" w:hAnsi="Angsana New" w:cs="Angsana New"/>
          <w:snapToGrid w:val="0"/>
          <w:lang w:val="en-US"/>
        </w:rPr>
        <w:t>20</w:t>
      </w:r>
      <w:r w:rsidR="0004306E" w:rsidRPr="007D0029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04306E"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ถนนเพลินจิต แขวงลุมพินี เขตปทุมวัน กรุงเทพมหานคร </w:t>
      </w:r>
      <w:r w:rsidR="0004306E" w:rsidRPr="007D0029">
        <w:rPr>
          <w:rFonts w:ascii="Angsana New" w:hAnsi="Angsana New" w:cs="Angsana New"/>
          <w:snapToGrid w:val="0"/>
          <w:spacing w:val="-10"/>
          <w:cs/>
        </w:rPr>
        <w:t>เพื่อประกอบธุรกิจซื้อขาย ให้เช่า</w:t>
      </w:r>
      <w:r w:rsidR="0004306E" w:rsidRPr="007D0029">
        <w:rPr>
          <w:rFonts w:ascii="Angsana New" w:hAnsi="Angsana New" w:cs="Angsana New"/>
          <w:snapToGrid w:val="0"/>
          <w:cs/>
        </w:rPr>
        <w:t xml:space="preserve"> </w:t>
      </w:r>
      <w:r w:rsidR="0004306E" w:rsidRPr="007D0029">
        <w:rPr>
          <w:rFonts w:ascii="Angsana New" w:hAnsi="Angsana New" w:cs="Angsana New"/>
          <w:snapToGrid w:val="0"/>
          <w:spacing w:val="-4"/>
          <w:cs/>
        </w:rPr>
        <w:t xml:space="preserve">และดำเนินงานด้านอสังหาริมทรัพย์ และการถือหุ้นในบริษัทอื่น </w:t>
      </w:r>
      <w:r w:rsidR="0004306E" w:rsidRPr="007D0029">
        <w:rPr>
          <w:rFonts w:ascii="Angsana New" w:hAnsi="Angsana New" w:cs="Angsana New"/>
          <w:snapToGrid w:val="0"/>
          <w:spacing w:val="-4"/>
          <w:lang w:val="en-US"/>
        </w:rPr>
        <w:t>(Holding Company)</w:t>
      </w:r>
    </w:p>
    <w:p w:rsidR="0004306E" w:rsidRPr="007D0029" w:rsidRDefault="00835023" w:rsidP="0004306E">
      <w:pPr>
        <w:spacing w:after="160"/>
        <w:ind w:left="2160" w:hanging="893"/>
        <w:jc w:val="thaiDistribute"/>
        <w:rPr>
          <w:rFonts w:ascii="Angsana New" w:hAnsi="Angsana New" w:cs="Angsana New"/>
          <w:snapToGrid w:val="0"/>
          <w:lang w:val="en-US"/>
        </w:rPr>
      </w:pPr>
      <w:r w:rsidRPr="00835023">
        <w:rPr>
          <w:rFonts w:ascii="Angsana New" w:hAnsi="Angsana New" w:cs="Angsana New"/>
          <w:snapToGrid w:val="0"/>
          <w:lang w:val="en-US"/>
        </w:rPr>
        <w:t>1</w:t>
      </w:r>
      <w:r w:rsidR="0004306E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2</w:t>
      </w:r>
      <w:r w:rsidR="0004306E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2</w:t>
      </w:r>
      <w:r w:rsidR="0004306E" w:rsidRPr="007D0029">
        <w:rPr>
          <w:rFonts w:ascii="Angsana New" w:hAnsi="Angsana New" w:cs="Angsana New"/>
          <w:snapToGrid w:val="0"/>
          <w:lang w:val="en-US"/>
        </w:rPr>
        <w:tab/>
      </w:r>
      <w:r w:rsidR="0004306E" w:rsidRPr="007D0029">
        <w:rPr>
          <w:rFonts w:ascii="Angsana New" w:hAnsi="Angsana New" w:cs="Angsana New"/>
          <w:snapToGrid w:val="0"/>
          <w:cs/>
        </w:rPr>
        <w:t>บริษัท บีซีอีจี คันทรี่ กรุ๊ป เอ็นจิ</w:t>
      </w:r>
      <w:proofErr w:type="spellStart"/>
      <w:r w:rsidR="0004306E" w:rsidRPr="007D0029">
        <w:rPr>
          <w:rFonts w:ascii="Angsana New" w:hAnsi="Angsana New" w:cs="Angsana New"/>
          <w:snapToGrid w:val="0"/>
          <w:cs/>
        </w:rPr>
        <w:t>เนียริ่ง</w:t>
      </w:r>
      <w:proofErr w:type="spellEnd"/>
      <w:r w:rsidR="0004306E" w:rsidRPr="007D0029">
        <w:rPr>
          <w:rFonts w:ascii="Angsana New" w:hAnsi="Angsana New" w:cs="Angsana New"/>
          <w:snapToGrid w:val="0"/>
          <w:cs/>
        </w:rPr>
        <w:t xml:space="preserve"> จำกัด เป็นบริษัทที่จดทะเบียนในประเทศไทย </w:t>
      </w:r>
      <w:r w:rsidR="0004306E" w:rsidRPr="007D0029">
        <w:rPr>
          <w:rFonts w:ascii="Angsana New" w:hAnsi="Angsana New" w:cs="Angsana New"/>
          <w:snapToGrid w:val="0"/>
          <w:spacing w:val="-8"/>
          <w:cs/>
        </w:rPr>
        <w:t xml:space="preserve">เมื่อวันที่ </w:t>
      </w:r>
      <w:r w:rsidRPr="00835023">
        <w:rPr>
          <w:rFonts w:ascii="Angsana New" w:hAnsi="Angsana New" w:cs="Angsana New"/>
          <w:snapToGrid w:val="0"/>
          <w:spacing w:val="-8"/>
          <w:lang w:val="en-US"/>
        </w:rPr>
        <w:t>5</w:t>
      </w:r>
      <w:r w:rsidR="0004306E" w:rsidRPr="007D0029">
        <w:rPr>
          <w:rFonts w:ascii="Angsana New" w:hAnsi="Angsana New" w:cs="Angsana New"/>
          <w:snapToGrid w:val="0"/>
          <w:spacing w:val="-8"/>
          <w:cs/>
        </w:rPr>
        <w:t xml:space="preserve"> กรกฎาคม </w:t>
      </w:r>
      <w:r w:rsidRPr="00835023">
        <w:rPr>
          <w:rFonts w:ascii="Angsana New" w:hAnsi="Angsana New" w:cs="Angsana New"/>
          <w:snapToGrid w:val="0"/>
          <w:spacing w:val="-8"/>
          <w:lang w:val="en-US"/>
        </w:rPr>
        <w:t>2556</w:t>
      </w:r>
      <w:r w:rsidR="0004306E" w:rsidRPr="007D0029">
        <w:rPr>
          <w:rFonts w:ascii="Angsana New" w:hAnsi="Angsana New" w:cs="Angsana New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835023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04306E" w:rsidRPr="007D0029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</w:t>
      </w:r>
      <w:proofErr w:type="spellStart"/>
      <w:r w:rsidR="0004306E" w:rsidRPr="007D0029">
        <w:rPr>
          <w:rFonts w:ascii="Angsana New" w:hAnsi="Angsana New" w:cs="Angsana New"/>
          <w:snapToGrid w:val="0"/>
          <w:spacing w:val="-8"/>
          <w:cs/>
        </w:rPr>
        <w:t>เวอร์</w:t>
      </w:r>
      <w:proofErr w:type="spellEnd"/>
      <w:r w:rsidR="0004306E" w:rsidRPr="007D0029">
        <w:rPr>
          <w:rFonts w:ascii="Angsana New" w:hAnsi="Angsana New" w:cs="Angsana New"/>
          <w:snapToGrid w:val="0"/>
          <w:spacing w:val="-12"/>
          <w:cs/>
        </w:rPr>
        <w:t xml:space="preserve"> ชั้นที่ </w:t>
      </w:r>
      <w:r w:rsidRPr="00835023">
        <w:rPr>
          <w:rFonts w:ascii="Angsana New" w:hAnsi="Angsana New" w:cs="Angsana New"/>
          <w:snapToGrid w:val="0"/>
          <w:spacing w:val="-12"/>
          <w:lang w:val="en-US"/>
        </w:rPr>
        <w:t>20</w:t>
      </w:r>
      <w:r w:rsidR="0004306E" w:rsidRPr="007D0029">
        <w:rPr>
          <w:rFonts w:ascii="Angsana New" w:hAnsi="Angsana New" w:cs="Angsana New"/>
          <w:snapToGrid w:val="0"/>
          <w:spacing w:val="-12"/>
          <w:cs/>
        </w:rPr>
        <w:t xml:space="preserve"> ถนนเพลินจิต แขวงลุมพินี เขตปทุมวัน กรุงเทพมหานคร เพื่อประกอ</w:t>
      </w:r>
      <w:r w:rsidR="0004306E" w:rsidRPr="007D0029">
        <w:rPr>
          <w:rFonts w:ascii="Angsana New" w:hAnsi="Angsana New" w:cs="Angsana New"/>
          <w:snapToGrid w:val="0"/>
          <w:cs/>
        </w:rPr>
        <w:t xml:space="preserve">บธุรกิจรับเหมาก่อสร้างอาคาร และซ่อมแซมอาคาร </w:t>
      </w:r>
    </w:p>
    <w:p w:rsidR="0004306E" w:rsidRPr="007D0029" w:rsidRDefault="00835023" w:rsidP="0004306E">
      <w:pPr>
        <w:spacing w:after="160"/>
        <w:ind w:left="2160" w:hanging="893"/>
        <w:jc w:val="thaiDistribute"/>
        <w:rPr>
          <w:rFonts w:ascii="Angsana New" w:hAnsi="Angsana New" w:cs="Angsana New"/>
          <w:cs/>
        </w:rPr>
      </w:pPr>
      <w:r w:rsidRPr="00835023">
        <w:rPr>
          <w:rFonts w:ascii="Angsana New" w:hAnsi="Angsana New" w:cs="Angsana New"/>
          <w:snapToGrid w:val="0"/>
          <w:lang w:val="en-US"/>
        </w:rPr>
        <w:t>1</w:t>
      </w:r>
      <w:r w:rsidR="0004306E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2</w:t>
      </w:r>
      <w:r w:rsidR="0004306E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3</w:t>
      </w:r>
      <w:r w:rsidR="0004306E" w:rsidRPr="007D0029">
        <w:rPr>
          <w:rFonts w:ascii="Angsana New" w:hAnsi="Angsana New" w:cs="Angsana New"/>
          <w:snapToGrid w:val="0"/>
          <w:lang w:val="en-US"/>
        </w:rPr>
        <w:tab/>
      </w:r>
      <w:r w:rsidR="0004306E" w:rsidRPr="007D0029">
        <w:rPr>
          <w:rFonts w:ascii="Angsana New" w:hAnsi="Angsana New" w:cs="Angsana New"/>
          <w:cs/>
        </w:rPr>
        <w:t xml:space="preserve">บริษัท </w:t>
      </w:r>
      <w:r w:rsidR="005A31E6">
        <w:rPr>
          <w:rFonts w:ascii="Angsana New" w:hAnsi="Angsana New" w:cs="Angsana New"/>
          <w:snapToGrid w:val="0"/>
          <w:spacing w:val="4"/>
          <w:cs/>
        </w:rPr>
        <w:t>เจ้าพระยา เอส</w:t>
      </w:r>
      <w:proofErr w:type="spellStart"/>
      <w:r w:rsidR="005A31E6">
        <w:rPr>
          <w:rFonts w:ascii="Angsana New" w:hAnsi="Angsana New" w:cs="Angsana New"/>
          <w:snapToGrid w:val="0"/>
          <w:spacing w:val="4"/>
          <w:cs/>
        </w:rPr>
        <w:t>เต</w:t>
      </w:r>
      <w:proofErr w:type="spellEnd"/>
      <w:r w:rsidR="005A31E6">
        <w:rPr>
          <w:rFonts w:ascii="Angsana New" w:hAnsi="Angsana New" w:cs="Angsana New"/>
          <w:snapToGrid w:val="0"/>
          <w:spacing w:val="4"/>
          <w:cs/>
        </w:rPr>
        <w:t>ต เรสซิเด</w:t>
      </w:r>
      <w:r w:rsidR="005A31E6">
        <w:rPr>
          <w:rFonts w:ascii="Angsana New" w:hAnsi="Angsana New" w:cs="Angsana New" w:hint="cs"/>
          <w:snapToGrid w:val="0"/>
          <w:spacing w:val="4"/>
          <w:cs/>
        </w:rPr>
        <w:t>้</w:t>
      </w:r>
      <w:r w:rsidR="0004306E" w:rsidRPr="007D0029">
        <w:rPr>
          <w:rFonts w:ascii="Angsana New" w:hAnsi="Angsana New" w:cs="Angsana New"/>
          <w:snapToGrid w:val="0"/>
          <w:spacing w:val="4"/>
          <w:cs/>
        </w:rPr>
        <w:t>น</w:t>
      </w:r>
      <w:proofErr w:type="spellStart"/>
      <w:r w:rsidR="0004306E" w:rsidRPr="007D0029">
        <w:rPr>
          <w:rFonts w:ascii="Angsana New" w:hAnsi="Angsana New" w:cs="Angsana New"/>
          <w:snapToGrid w:val="0"/>
          <w:spacing w:val="4"/>
          <w:cs/>
        </w:rPr>
        <w:t>ซ์</w:t>
      </w:r>
      <w:proofErr w:type="spellEnd"/>
      <w:r w:rsidR="0004306E" w:rsidRPr="007D0029">
        <w:rPr>
          <w:rFonts w:ascii="Angsana New" w:hAnsi="Angsana New" w:cs="Angsana New"/>
          <w:snapToGrid w:val="0"/>
          <w:spacing w:val="4"/>
          <w:cs/>
        </w:rPr>
        <w:t xml:space="preserve"> จำกัด</w:t>
      </w:r>
      <w:r w:rsidR="0004306E" w:rsidRPr="007D0029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04306E" w:rsidRPr="007D0029">
        <w:rPr>
          <w:rFonts w:ascii="Angsana New" w:hAnsi="Angsana New" w:cs="Angsana New"/>
          <w:snapToGrid w:val="0"/>
          <w:cs/>
        </w:rPr>
        <w:t xml:space="preserve">เป็นบริษัทที่จดทะเบียนในประเทศไทย </w:t>
      </w:r>
      <w:r w:rsidR="0004306E" w:rsidRPr="007D0029">
        <w:rPr>
          <w:rFonts w:ascii="Angsana New" w:hAnsi="Angsana New" w:cs="Angsana New"/>
          <w:snapToGrid w:val="0"/>
          <w:spacing w:val="-8"/>
          <w:cs/>
        </w:rPr>
        <w:t xml:space="preserve">เมื่อวันที่ </w:t>
      </w:r>
      <w:r w:rsidRPr="00835023">
        <w:rPr>
          <w:rFonts w:ascii="Angsana New" w:hAnsi="Angsana New" w:cs="Angsana New"/>
          <w:snapToGrid w:val="0"/>
          <w:spacing w:val="-8"/>
          <w:lang w:val="en-US"/>
        </w:rPr>
        <w:t>20</w:t>
      </w:r>
      <w:r w:rsidR="0004306E" w:rsidRPr="007D0029">
        <w:rPr>
          <w:rFonts w:ascii="Angsana New" w:hAnsi="Angsana New" w:cs="Angsana New"/>
          <w:snapToGrid w:val="0"/>
          <w:spacing w:val="-8"/>
          <w:cs/>
        </w:rPr>
        <w:t xml:space="preserve"> ตุลาคม </w:t>
      </w:r>
      <w:r w:rsidRPr="00835023">
        <w:rPr>
          <w:rFonts w:ascii="Angsana New" w:hAnsi="Angsana New" w:cs="Angsana New"/>
          <w:snapToGrid w:val="0"/>
          <w:spacing w:val="-8"/>
          <w:lang w:val="en-US"/>
        </w:rPr>
        <w:t>2557</w:t>
      </w:r>
      <w:r w:rsidR="0004306E" w:rsidRPr="007D0029">
        <w:rPr>
          <w:rFonts w:ascii="Angsana New" w:hAnsi="Angsana New" w:cs="Angsana New"/>
          <w:snapToGrid w:val="0"/>
          <w:spacing w:val="-8"/>
          <w:cs/>
        </w:rPr>
        <w:t xml:space="preserve"> โดยมีสำนักงานใหญ่ตั้งอยู่เลขที่ </w:t>
      </w:r>
      <w:r w:rsidRPr="00835023">
        <w:rPr>
          <w:rFonts w:ascii="Angsana New" w:hAnsi="Angsana New" w:cs="Angsana New"/>
          <w:snapToGrid w:val="0"/>
          <w:spacing w:val="-8"/>
          <w:lang w:val="en-US"/>
        </w:rPr>
        <w:t>898</w:t>
      </w:r>
      <w:r w:rsidR="0004306E" w:rsidRPr="007D0029">
        <w:rPr>
          <w:rFonts w:ascii="Angsana New" w:hAnsi="Angsana New" w:cs="Angsana New"/>
          <w:snapToGrid w:val="0"/>
          <w:spacing w:val="-8"/>
          <w:cs/>
        </w:rPr>
        <w:t xml:space="preserve"> อาคารเพลินจิตทาว</w:t>
      </w:r>
      <w:proofErr w:type="spellStart"/>
      <w:r w:rsidR="0004306E" w:rsidRPr="007D0029">
        <w:rPr>
          <w:rFonts w:ascii="Angsana New" w:hAnsi="Angsana New" w:cs="Angsana New"/>
          <w:snapToGrid w:val="0"/>
          <w:spacing w:val="-8"/>
          <w:cs/>
        </w:rPr>
        <w:t>เวอร์</w:t>
      </w:r>
      <w:proofErr w:type="spellEnd"/>
      <w:r w:rsidR="0004306E" w:rsidRPr="007D0029">
        <w:rPr>
          <w:rFonts w:ascii="Angsana New" w:hAnsi="Angsana New" w:cs="Angsana New"/>
          <w:snapToGrid w:val="0"/>
          <w:spacing w:val="-12"/>
          <w:cs/>
        </w:rPr>
        <w:t xml:space="preserve"> </w:t>
      </w:r>
      <w:r w:rsidR="0004306E" w:rsidRPr="007D0029">
        <w:rPr>
          <w:rFonts w:ascii="Angsana New" w:hAnsi="Angsana New" w:cs="Angsana New"/>
          <w:snapToGrid w:val="0"/>
          <w:spacing w:val="-6"/>
          <w:cs/>
        </w:rPr>
        <w:t xml:space="preserve">ชั้นที่ 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20</w:t>
      </w:r>
      <w:r w:rsidR="0004306E" w:rsidRPr="007D0029">
        <w:rPr>
          <w:rFonts w:ascii="Angsana New" w:hAnsi="Angsana New" w:cs="Angsana New"/>
          <w:snapToGrid w:val="0"/>
          <w:spacing w:val="-6"/>
          <w:cs/>
        </w:rPr>
        <w:t xml:space="preserve"> ถนนเพลินจิต แขวงลุมพินี เขตปทุมวัน กรุงเทพมหานคร เพื่อประกอบธุรกิจ</w:t>
      </w:r>
      <w:r w:rsidR="0004306E" w:rsidRPr="007D0029">
        <w:rPr>
          <w:rFonts w:ascii="Angsana New" w:hAnsi="Angsana New" w:cs="Angsana New"/>
          <w:cs/>
        </w:rPr>
        <w:t>เป็นผู้บริหารอสังหาริมทรัพย์ของโครงการเจ้าพระยา เอสเตท</w:t>
      </w:r>
    </w:p>
    <w:p w:rsidR="002D1A75" w:rsidRPr="007D0029" w:rsidRDefault="002D1A75" w:rsidP="002D1A75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lang w:val="en-US"/>
        </w:rPr>
      </w:pPr>
    </w:p>
    <w:p w:rsidR="002D1A75" w:rsidRPr="007D0029" w:rsidRDefault="002D1A75" w:rsidP="002D1A75">
      <w:pPr>
        <w:jc w:val="thaiDistribute"/>
        <w:rPr>
          <w:rStyle w:val="PageNumber"/>
          <w:rFonts w:ascii="Angsana New" w:hAnsi="Angsana New" w:cs="Angsana New"/>
          <w:snapToGrid w:val="0"/>
          <w:cs/>
          <w:lang w:val="en-US"/>
        </w:rPr>
        <w:sectPr w:rsidR="002D1A75" w:rsidRPr="007D0029" w:rsidSect="00563C0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440" w:right="1224" w:bottom="1440" w:left="1440" w:header="864" w:footer="432" w:gutter="0"/>
          <w:pgNumType w:start="2"/>
          <w:cols w:space="720"/>
          <w:titlePg/>
        </w:sectPr>
      </w:pPr>
    </w:p>
    <w:p w:rsidR="0004306E" w:rsidRPr="007D0029" w:rsidRDefault="00835023" w:rsidP="009715D6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835023">
        <w:rPr>
          <w:rFonts w:ascii="Angsana New" w:hAnsi="Angsana New" w:cs="Angsana New"/>
          <w:snapToGrid w:val="0"/>
          <w:lang w:val="en-US"/>
        </w:rPr>
        <w:lastRenderedPageBreak/>
        <w:t>1</w:t>
      </w:r>
      <w:r w:rsidR="0004306E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2</w:t>
      </w:r>
      <w:r w:rsidR="0004306E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4</w:t>
      </w:r>
      <w:r w:rsidR="0004306E" w:rsidRPr="007D0029">
        <w:rPr>
          <w:rFonts w:ascii="Angsana New" w:hAnsi="Angsana New" w:cs="Angsana New"/>
          <w:snapToGrid w:val="0"/>
          <w:lang w:val="en-US"/>
        </w:rPr>
        <w:tab/>
      </w:r>
      <w:r w:rsidR="0004306E" w:rsidRPr="007D0029">
        <w:rPr>
          <w:rFonts w:ascii="Angsana New" w:hAnsi="Angsana New" w:cs="Angsana New"/>
          <w:snapToGrid w:val="0"/>
          <w:cs/>
        </w:rPr>
        <w:t>บริษัท ซีจีดี ดาต้า จำกัด</w:t>
      </w:r>
      <w:r w:rsidR="0004306E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04306E" w:rsidRPr="007D0029">
        <w:rPr>
          <w:rFonts w:ascii="Angsana New" w:hAnsi="Angsana New" w:cs="Angsana New"/>
          <w:snapToGrid w:val="0"/>
          <w:cs/>
        </w:rPr>
        <w:t xml:space="preserve">เป็นบริษัทที่จดทะเบียนในฮ่องกง เมื่อวันที่ </w:t>
      </w:r>
      <w:r w:rsidRPr="00835023">
        <w:rPr>
          <w:rFonts w:ascii="Angsana New" w:hAnsi="Angsana New" w:cs="Angsana New"/>
          <w:snapToGrid w:val="0"/>
          <w:lang w:val="en-US"/>
        </w:rPr>
        <w:t>22</w:t>
      </w:r>
      <w:r w:rsidR="0004306E" w:rsidRPr="007D0029">
        <w:rPr>
          <w:rFonts w:ascii="Angsana New" w:hAnsi="Angsana New" w:cs="Angsana New"/>
          <w:snapToGrid w:val="0"/>
          <w:cs/>
        </w:rPr>
        <w:t xml:space="preserve"> ตุลาคม </w:t>
      </w:r>
      <w:r w:rsidRPr="00835023">
        <w:rPr>
          <w:rFonts w:ascii="Angsana New" w:hAnsi="Angsana New" w:cs="Angsana New"/>
          <w:snapToGrid w:val="0"/>
          <w:lang w:val="en-US"/>
        </w:rPr>
        <w:t>2556</w:t>
      </w:r>
      <w:r w:rsidR="0004306E" w:rsidRPr="007D0029">
        <w:rPr>
          <w:rFonts w:ascii="Angsana New" w:hAnsi="Angsana New" w:cs="Angsana New"/>
          <w:snapToGrid w:val="0"/>
          <w:cs/>
        </w:rPr>
        <w:t xml:space="preserve"> </w:t>
      </w:r>
      <w:r w:rsidR="0004306E" w:rsidRPr="007D0029">
        <w:rPr>
          <w:rFonts w:ascii="Angsana New" w:hAnsi="Angsana New" w:cs="Angsana New"/>
          <w:snapToGrid w:val="0"/>
          <w:spacing w:val="-4"/>
          <w:cs/>
        </w:rPr>
        <w:t xml:space="preserve">โดยมีสำนักงานใหญ่ตั้งอยู่ที่ </w:t>
      </w:r>
      <w:proofErr w:type="spellStart"/>
      <w:r w:rsidR="0004306E" w:rsidRPr="007D0029">
        <w:rPr>
          <w:rFonts w:ascii="Angsana New" w:hAnsi="Angsana New" w:cs="Angsana New"/>
          <w:snapToGrid w:val="0"/>
          <w:spacing w:val="-4"/>
          <w:cs/>
        </w:rPr>
        <w:t>Suite</w:t>
      </w:r>
      <w:proofErr w:type="spellEnd"/>
      <w:r w:rsidR="0004306E" w:rsidRPr="007D0029">
        <w:rPr>
          <w:rFonts w:ascii="Angsana New" w:hAnsi="Angsana New" w:cs="Angsana New"/>
          <w:snapToGrid w:val="0"/>
          <w:spacing w:val="-4"/>
          <w:cs/>
        </w:rPr>
        <w:t xml:space="preserve"> 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3004</w:t>
      </w:r>
      <w:r w:rsidR="0004306E" w:rsidRPr="007D0029">
        <w:rPr>
          <w:rFonts w:ascii="Angsana New" w:hAnsi="Angsana New" w:cs="Angsana New"/>
          <w:snapToGrid w:val="0"/>
          <w:spacing w:val="-4"/>
          <w:cs/>
        </w:rPr>
        <w:t xml:space="preserve"> Universal </w:t>
      </w:r>
      <w:proofErr w:type="spellStart"/>
      <w:r w:rsidR="0004306E" w:rsidRPr="007D0029">
        <w:rPr>
          <w:rFonts w:ascii="Angsana New" w:hAnsi="Angsana New" w:cs="Angsana New"/>
          <w:snapToGrid w:val="0"/>
          <w:spacing w:val="-4"/>
          <w:cs/>
        </w:rPr>
        <w:t>Trade</w:t>
      </w:r>
      <w:proofErr w:type="spellEnd"/>
      <w:r w:rsidR="0004306E" w:rsidRPr="007D0029">
        <w:rPr>
          <w:rFonts w:ascii="Angsana New" w:hAnsi="Angsana New" w:cs="Angsana New"/>
          <w:snapToGrid w:val="0"/>
          <w:spacing w:val="-4"/>
          <w:cs/>
        </w:rPr>
        <w:t xml:space="preserve"> CTR, 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3</w:t>
      </w:r>
      <w:r w:rsidR="0004306E" w:rsidRPr="007D0029">
        <w:rPr>
          <w:rFonts w:ascii="Angsana New" w:hAnsi="Angsana New" w:cs="Angsana New"/>
          <w:snapToGrid w:val="0"/>
          <w:spacing w:val="-4"/>
          <w:cs/>
        </w:rPr>
        <w:t>-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5</w:t>
      </w:r>
      <w:r w:rsidR="0004306E" w:rsidRPr="007D0029">
        <w:rPr>
          <w:rFonts w:ascii="Angsana New" w:hAnsi="Angsana New" w:cs="Angsana New"/>
          <w:snapToGrid w:val="0"/>
          <w:spacing w:val="-4"/>
          <w:cs/>
        </w:rPr>
        <w:t xml:space="preserve">A </w:t>
      </w:r>
      <w:proofErr w:type="spellStart"/>
      <w:r w:rsidR="0004306E" w:rsidRPr="007D0029">
        <w:rPr>
          <w:rFonts w:ascii="Angsana New" w:hAnsi="Angsana New" w:cs="Angsana New"/>
          <w:snapToGrid w:val="0"/>
          <w:spacing w:val="-4"/>
          <w:cs/>
        </w:rPr>
        <w:t>Arbuthnot</w:t>
      </w:r>
      <w:proofErr w:type="spellEnd"/>
      <w:r w:rsidR="0004306E" w:rsidRPr="007D0029">
        <w:rPr>
          <w:rFonts w:ascii="Angsana New" w:hAnsi="Angsana New" w:cs="Angsana New"/>
          <w:snapToGrid w:val="0"/>
          <w:spacing w:val="-4"/>
          <w:cs/>
        </w:rPr>
        <w:t xml:space="preserve"> </w:t>
      </w:r>
      <w:proofErr w:type="spellStart"/>
      <w:r w:rsidR="0004306E" w:rsidRPr="007D0029">
        <w:rPr>
          <w:rFonts w:ascii="Angsana New" w:hAnsi="Angsana New" w:cs="Angsana New"/>
          <w:snapToGrid w:val="0"/>
          <w:spacing w:val="-4"/>
          <w:cs/>
        </w:rPr>
        <w:t>Road</w:t>
      </w:r>
      <w:proofErr w:type="spellEnd"/>
      <w:r w:rsidR="0004306E" w:rsidRPr="007D0029">
        <w:rPr>
          <w:rFonts w:ascii="Angsana New" w:hAnsi="Angsana New" w:cs="Angsana New"/>
          <w:snapToGrid w:val="0"/>
          <w:spacing w:val="-4"/>
          <w:cs/>
        </w:rPr>
        <w:t>,</w:t>
      </w:r>
      <w:r w:rsidR="0004306E" w:rsidRPr="007D0029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04306E" w:rsidRPr="007D0029">
        <w:rPr>
          <w:rFonts w:ascii="Angsana New" w:hAnsi="Angsana New" w:cs="Angsana New"/>
          <w:snapToGrid w:val="0"/>
          <w:spacing w:val="4"/>
          <w:cs/>
        </w:rPr>
        <w:t>Central</w:t>
      </w:r>
      <w:proofErr w:type="spellEnd"/>
      <w:r w:rsidR="0004306E" w:rsidRPr="007D0029">
        <w:rPr>
          <w:rFonts w:ascii="Angsana New" w:hAnsi="Angsana New" w:cs="Angsana New"/>
          <w:snapToGrid w:val="0"/>
          <w:spacing w:val="4"/>
          <w:cs/>
        </w:rPr>
        <w:t xml:space="preserve">, </w:t>
      </w:r>
      <w:proofErr w:type="spellStart"/>
      <w:r w:rsidR="0004306E" w:rsidRPr="007D0029">
        <w:rPr>
          <w:rFonts w:ascii="Angsana New" w:hAnsi="Angsana New" w:cs="Angsana New"/>
          <w:snapToGrid w:val="0"/>
          <w:spacing w:val="4"/>
          <w:cs/>
        </w:rPr>
        <w:t>Hong</w:t>
      </w:r>
      <w:proofErr w:type="spellEnd"/>
      <w:r w:rsidR="0004306E" w:rsidRPr="007D0029">
        <w:rPr>
          <w:rFonts w:ascii="Angsana New" w:hAnsi="Angsana New" w:cs="Angsana New"/>
          <w:snapToGrid w:val="0"/>
          <w:spacing w:val="4"/>
          <w:cs/>
        </w:rPr>
        <w:t xml:space="preserve"> </w:t>
      </w:r>
      <w:proofErr w:type="spellStart"/>
      <w:r w:rsidR="0004306E" w:rsidRPr="007D0029">
        <w:rPr>
          <w:rFonts w:ascii="Angsana New" w:hAnsi="Angsana New" w:cs="Angsana New"/>
          <w:snapToGrid w:val="0"/>
          <w:spacing w:val="4"/>
          <w:cs/>
        </w:rPr>
        <w:t>Kong</w:t>
      </w:r>
      <w:proofErr w:type="spellEnd"/>
      <w:r w:rsidR="0004306E" w:rsidRPr="007D0029">
        <w:rPr>
          <w:rFonts w:ascii="Angsana New" w:hAnsi="Angsana New" w:cs="Angsana New"/>
          <w:snapToGrid w:val="0"/>
          <w:spacing w:val="4"/>
          <w:cs/>
        </w:rPr>
        <w:t>, เพื่อประกอบธุรกิจการลงทุน โดย</w:t>
      </w:r>
      <w:r w:rsidR="0004306E" w:rsidRPr="007D0029">
        <w:rPr>
          <w:rFonts w:ascii="Angsana New" w:hAnsi="Angsana New" w:cs="Angsana New" w:hint="cs"/>
          <w:snapToGrid w:val="0"/>
          <w:spacing w:val="4"/>
          <w:cs/>
        </w:rPr>
        <w:t>การ</w:t>
      </w:r>
      <w:r w:rsidR="0004306E" w:rsidRPr="007D0029">
        <w:rPr>
          <w:rFonts w:ascii="Angsana New" w:hAnsi="Angsana New" w:cs="Angsana New"/>
          <w:snapToGrid w:val="0"/>
          <w:spacing w:val="4"/>
          <w:cs/>
        </w:rPr>
        <w:t>ถือหุ้นในบริษัทอื่น</w:t>
      </w:r>
      <w:r w:rsidR="0004306E" w:rsidRPr="007D0029">
        <w:rPr>
          <w:rFonts w:ascii="Angsana New" w:hAnsi="Angsana New" w:cs="Angsana New"/>
          <w:snapToGrid w:val="0"/>
          <w:cs/>
        </w:rPr>
        <w:t xml:space="preserve"> (Holding Company)</w:t>
      </w:r>
    </w:p>
    <w:p w:rsidR="0055183B" w:rsidRPr="007D0029" w:rsidRDefault="00835023" w:rsidP="009715D6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835023">
        <w:rPr>
          <w:rFonts w:ascii="Angsana New" w:hAnsi="Angsana New" w:cs="Angsana New"/>
          <w:snapToGrid w:val="0"/>
          <w:lang w:val="en-US"/>
        </w:rPr>
        <w:t>1</w:t>
      </w:r>
      <w:r w:rsidR="0055183B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2</w:t>
      </w:r>
      <w:r w:rsidR="0055183B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5</w:t>
      </w:r>
      <w:r w:rsidR="0055183B" w:rsidRPr="007D0029">
        <w:rPr>
          <w:rFonts w:ascii="Angsana New" w:hAnsi="Angsana New" w:cs="Angsana New"/>
          <w:snapToGrid w:val="0"/>
          <w:lang w:val="en-US"/>
        </w:rPr>
        <w:tab/>
      </w:r>
      <w:r w:rsidR="0055183B" w:rsidRPr="007D0029">
        <w:rPr>
          <w:rFonts w:ascii="Angsana New" w:hAnsi="Angsana New" w:cs="Angsana New"/>
          <w:snapToGrid w:val="0"/>
          <w:spacing w:val="-2"/>
          <w:cs/>
        </w:rPr>
        <w:t>บริษัท ซีจีดี ดิจิตอล พาร์ทเนอร์ จำกัด เป็นบริษัทที่จดทะเบียนในประเทศมอริเชียส</w:t>
      </w:r>
      <w:r w:rsidR="0055183B" w:rsidRPr="007D0029">
        <w:rPr>
          <w:rFonts w:ascii="Angsana New" w:hAnsi="Angsana New" w:cs="Angsana New"/>
          <w:snapToGrid w:val="0"/>
          <w:spacing w:val="4"/>
          <w:cs/>
        </w:rPr>
        <w:t xml:space="preserve">เมื่อวันที่ </w:t>
      </w:r>
      <w:r w:rsidRPr="00835023">
        <w:rPr>
          <w:rFonts w:ascii="Angsana New" w:hAnsi="Angsana New" w:cs="Angsana New"/>
          <w:snapToGrid w:val="0"/>
          <w:spacing w:val="4"/>
          <w:lang w:val="en-US"/>
        </w:rPr>
        <w:t>29</w:t>
      </w:r>
      <w:r w:rsidR="0055183B" w:rsidRPr="007D0029">
        <w:rPr>
          <w:rFonts w:ascii="Angsana New" w:hAnsi="Angsana New" w:cs="Angsana New"/>
          <w:snapToGrid w:val="0"/>
          <w:spacing w:val="4"/>
          <w:cs/>
        </w:rPr>
        <w:t xml:space="preserve"> ตุลาคม </w:t>
      </w:r>
      <w:r w:rsidRPr="00835023">
        <w:rPr>
          <w:rFonts w:ascii="Angsana New" w:hAnsi="Angsana New" w:cs="Angsana New"/>
          <w:snapToGrid w:val="0"/>
          <w:spacing w:val="4"/>
          <w:lang w:val="en-US"/>
        </w:rPr>
        <w:t>2556</w:t>
      </w:r>
      <w:r w:rsidR="0055183B" w:rsidRPr="007D0029">
        <w:rPr>
          <w:rFonts w:ascii="Angsana New" w:hAnsi="Angsana New" w:cs="Angsana New"/>
          <w:snapToGrid w:val="0"/>
          <w:spacing w:val="4"/>
          <w:cs/>
        </w:rPr>
        <w:t xml:space="preserve"> โดยมีสำนักงานใหญ่ตั้งอยู่ที่ </w:t>
      </w:r>
      <w:r w:rsidRPr="00835023">
        <w:rPr>
          <w:rFonts w:ascii="Angsana New" w:hAnsi="Angsana New" w:cs="Angsana New"/>
          <w:snapToGrid w:val="0"/>
          <w:spacing w:val="4"/>
          <w:lang w:val="en-US"/>
        </w:rPr>
        <w:t>8</w:t>
      </w:r>
      <w:proofErr w:type="spellStart"/>
      <w:r w:rsidR="0055183B" w:rsidRPr="007D0029">
        <w:rPr>
          <w:rFonts w:ascii="Angsana New" w:hAnsi="Angsana New" w:cs="Angsana New"/>
          <w:snapToGrid w:val="0"/>
          <w:spacing w:val="4"/>
          <w:vertAlign w:val="superscript"/>
          <w:cs/>
        </w:rPr>
        <w:t>th</w:t>
      </w:r>
      <w:proofErr w:type="spellEnd"/>
      <w:r w:rsidR="0055183B" w:rsidRPr="007D0029">
        <w:rPr>
          <w:rFonts w:ascii="Angsana New" w:hAnsi="Angsana New" w:cs="Angsana New"/>
          <w:snapToGrid w:val="0"/>
          <w:spacing w:val="4"/>
          <w:cs/>
        </w:rPr>
        <w:t xml:space="preserve"> </w:t>
      </w:r>
      <w:proofErr w:type="spellStart"/>
      <w:r w:rsidR="0055183B" w:rsidRPr="007D0029">
        <w:rPr>
          <w:rFonts w:ascii="Angsana New" w:hAnsi="Angsana New" w:cs="Angsana New"/>
          <w:snapToGrid w:val="0"/>
          <w:spacing w:val="4"/>
          <w:cs/>
        </w:rPr>
        <w:t>Floor</w:t>
      </w:r>
      <w:proofErr w:type="spellEnd"/>
      <w:r w:rsidR="0055183B" w:rsidRPr="007D0029">
        <w:rPr>
          <w:rFonts w:ascii="Angsana New" w:hAnsi="Angsana New" w:cs="Angsana New"/>
          <w:snapToGrid w:val="0"/>
          <w:spacing w:val="4"/>
          <w:cs/>
        </w:rPr>
        <w:t xml:space="preserve">, </w:t>
      </w:r>
      <w:proofErr w:type="spellStart"/>
      <w:r w:rsidR="0055183B" w:rsidRPr="007D0029">
        <w:rPr>
          <w:rFonts w:ascii="Angsana New" w:hAnsi="Angsana New" w:cs="Angsana New"/>
          <w:snapToGrid w:val="0"/>
          <w:spacing w:val="4"/>
          <w:cs/>
        </w:rPr>
        <w:t>Medine</w:t>
      </w:r>
      <w:proofErr w:type="spellEnd"/>
      <w:r w:rsidR="0055183B" w:rsidRPr="007D0029">
        <w:rPr>
          <w:rFonts w:ascii="Angsana New" w:hAnsi="Angsana New" w:cs="Angsana New"/>
          <w:snapToGrid w:val="0"/>
          <w:spacing w:val="4"/>
          <w:cs/>
        </w:rPr>
        <w:t xml:space="preserve"> </w:t>
      </w:r>
      <w:proofErr w:type="spellStart"/>
      <w:r w:rsidR="0055183B" w:rsidRPr="007D0029">
        <w:rPr>
          <w:rFonts w:ascii="Angsana New" w:hAnsi="Angsana New" w:cs="Angsana New"/>
          <w:snapToGrid w:val="0"/>
          <w:spacing w:val="4"/>
          <w:cs/>
        </w:rPr>
        <w:t>Mews</w:t>
      </w:r>
      <w:proofErr w:type="spellEnd"/>
      <w:r w:rsidR="0055183B" w:rsidRPr="007D0029">
        <w:rPr>
          <w:rFonts w:ascii="Angsana New" w:hAnsi="Angsana New" w:cs="Angsana New"/>
          <w:snapToGrid w:val="0"/>
          <w:spacing w:val="4"/>
          <w:cs/>
        </w:rPr>
        <w:t>,</w:t>
      </w:r>
      <w:r w:rsidR="0055183B" w:rsidRPr="007D0029">
        <w:rPr>
          <w:rFonts w:ascii="Angsana New" w:hAnsi="Angsana New" w:cs="Angsana New"/>
          <w:snapToGrid w:val="0"/>
          <w:lang w:val="en-US"/>
        </w:rPr>
        <w:t xml:space="preserve"> </w:t>
      </w:r>
      <w:proofErr w:type="spellStart"/>
      <w:r w:rsidR="0055183B" w:rsidRPr="007D0029">
        <w:rPr>
          <w:rFonts w:ascii="Angsana New" w:hAnsi="Angsana New" w:cs="Angsana New"/>
          <w:snapToGrid w:val="0"/>
          <w:spacing w:val="-4"/>
          <w:cs/>
        </w:rPr>
        <w:t>La</w:t>
      </w:r>
      <w:proofErr w:type="spellEnd"/>
      <w:r w:rsidR="0055183B" w:rsidRPr="007D0029">
        <w:rPr>
          <w:rFonts w:ascii="Angsana New" w:hAnsi="Angsana New" w:cs="Angsana New"/>
          <w:snapToGrid w:val="0"/>
          <w:spacing w:val="-4"/>
          <w:cs/>
        </w:rPr>
        <w:t xml:space="preserve"> </w:t>
      </w:r>
      <w:proofErr w:type="spellStart"/>
      <w:r w:rsidR="0055183B" w:rsidRPr="007D0029">
        <w:rPr>
          <w:rFonts w:ascii="Angsana New" w:hAnsi="Angsana New" w:cs="Angsana New"/>
          <w:snapToGrid w:val="0"/>
          <w:spacing w:val="-4"/>
          <w:cs/>
        </w:rPr>
        <w:t>Chaussee</w:t>
      </w:r>
      <w:proofErr w:type="spellEnd"/>
      <w:r w:rsidR="0055183B" w:rsidRPr="007D0029">
        <w:rPr>
          <w:rFonts w:ascii="Angsana New" w:hAnsi="Angsana New" w:cs="Angsana New"/>
          <w:snapToGrid w:val="0"/>
          <w:spacing w:val="-4"/>
          <w:cs/>
        </w:rPr>
        <w:t xml:space="preserve"> Street, </w:t>
      </w:r>
      <w:proofErr w:type="spellStart"/>
      <w:r w:rsidR="0055183B" w:rsidRPr="007D0029">
        <w:rPr>
          <w:rFonts w:ascii="Angsana New" w:hAnsi="Angsana New" w:cs="Angsana New"/>
          <w:snapToGrid w:val="0"/>
          <w:spacing w:val="-4"/>
          <w:cs/>
        </w:rPr>
        <w:t>Port</w:t>
      </w:r>
      <w:proofErr w:type="spellEnd"/>
      <w:r w:rsidR="0055183B" w:rsidRPr="007D0029">
        <w:rPr>
          <w:rFonts w:ascii="Angsana New" w:hAnsi="Angsana New" w:cs="Angsana New"/>
          <w:snapToGrid w:val="0"/>
          <w:spacing w:val="-4"/>
          <w:cs/>
        </w:rPr>
        <w:t xml:space="preserve"> </w:t>
      </w:r>
      <w:proofErr w:type="spellStart"/>
      <w:r w:rsidR="0055183B" w:rsidRPr="007D0029">
        <w:rPr>
          <w:rFonts w:ascii="Angsana New" w:hAnsi="Angsana New" w:cs="Angsana New"/>
          <w:snapToGrid w:val="0"/>
          <w:spacing w:val="-4"/>
          <w:cs/>
        </w:rPr>
        <w:t>Louis</w:t>
      </w:r>
      <w:proofErr w:type="spellEnd"/>
      <w:r w:rsidR="0055183B" w:rsidRPr="007D0029">
        <w:rPr>
          <w:rFonts w:ascii="Angsana New" w:hAnsi="Angsana New" w:cs="Angsana New"/>
          <w:snapToGrid w:val="0"/>
          <w:spacing w:val="-4"/>
          <w:cs/>
        </w:rPr>
        <w:t xml:space="preserve">, </w:t>
      </w:r>
      <w:proofErr w:type="spellStart"/>
      <w:r w:rsidR="0055183B" w:rsidRPr="007D0029">
        <w:rPr>
          <w:rFonts w:ascii="Angsana New" w:hAnsi="Angsana New" w:cs="Angsana New"/>
          <w:snapToGrid w:val="0"/>
          <w:spacing w:val="-4"/>
          <w:cs/>
        </w:rPr>
        <w:t>Mauritius</w:t>
      </w:r>
      <w:proofErr w:type="spellEnd"/>
      <w:r w:rsidR="0055183B" w:rsidRPr="007D0029">
        <w:rPr>
          <w:rFonts w:ascii="Angsana New" w:hAnsi="Angsana New" w:cs="Angsana New"/>
          <w:snapToGrid w:val="0"/>
          <w:spacing w:val="-4"/>
          <w:cs/>
        </w:rPr>
        <w:t xml:space="preserve"> เพื่อประกอบธุรกิจการลงทุน โดย</w:t>
      </w:r>
      <w:r w:rsidR="00185335" w:rsidRPr="007D0029">
        <w:rPr>
          <w:rFonts w:ascii="Angsana New" w:hAnsi="Angsana New" w:cs="Angsana New" w:hint="cs"/>
          <w:snapToGrid w:val="0"/>
          <w:spacing w:val="-4"/>
          <w:cs/>
        </w:rPr>
        <w:t>การ</w:t>
      </w:r>
      <w:r w:rsidR="0055183B" w:rsidRPr="007D0029">
        <w:rPr>
          <w:rFonts w:ascii="Angsana New" w:hAnsi="Angsana New" w:cs="Angsana New"/>
          <w:snapToGrid w:val="0"/>
          <w:spacing w:val="-4"/>
          <w:cs/>
        </w:rPr>
        <w:t>ถือหุ้น</w:t>
      </w:r>
      <w:r w:rsidR="0055183B" w:rsidRPr="007D0029">
        <w:rPr>
          <w:rFonts w:ascii="Angsana New" w:hAnsi="Angsana New" w:cs="Angsana New"/>
          <w:snapToGrid w:val="0"/>
          <w:cs/>
        </w:rPr>
        <w:t>ในบริษัทอื่น (Holding Company)</w:t>
      </w:r>
    </w:p>
    <w:p w:rsidR="0055183B" w:rsidRPr="007D0029" w:rsidRDefault="00835023" w:rsidP="0055183B">
      <w:pPr>
        <w:spacing w:after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835023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55183B" w:rsidRPr="007D0029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55183B" w:rsidRPr="007D0029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6</w:t>
      </w:r>
      <w:r w:rsidR="0055183B" w:rsidRPr="007D0029">
        <w:rPr>
          <w:rFonts w:ascii="Angsana New" w:hAnsi="Angsana New" w:cs="Angsana New"/>
          <w:snapToGrid w:val="0"/>
          <w:spacing w:val="-4"/>
          <w:lang w:val="en-GB"/>
        </w:rPr>
        <w:tab/>
      </w:r>
      <w:r w:rsidR="0055183B" w:rsidRPr="007D0029">
        <w:rPr>
          <w:rFonts w:ascii="Angsana New" w:hAnsi="Angsana New" w:cs="Angsana New"/>
          <w:snapToGrid w:val="0"/>
          <w:spacing w:val="-12"/>
          <w:cs/>
        </w:rPr>
        <w:t>บริษัท ซีจียู</w:t>
      </w:r>
      <w:proofErr w:type="spellStart"/>
      <w:r w:rsidR="0055183B" w:rsidRPr="007D0029">
        <w:rPr>
          <w:rFonts w:ascii="Angsana New" w:hAnsi="Angsana New" w:cs="Angsana New"/>
          <w:snapToGrid w:val="0"/>
          <w:spacing w:val="-12"/>
          <w:cs/>
        </w:rPr>
        <w:t>เค</w:t>
      </w:r>
      <w:proofErr w:type="spellEnd"/>
      <w:r w:rsidR="0055183B" w:rsidRPr="007D0029">
        <w:rPr>
          <w:rFonts w:ascii="Angsana New" w:hAnsi="Angsana New" w:cs="Angsana New"/>
          <w:snapToGrid w:val="0"/>
          <w:spacing w:val="-12"/>
          <w:cs/>
        </w:rPr>
        <w:t xml:space="preserve"> </w:t>
      </w:r>
      <w:r w:rsidRPr="00835023">
        <w:rPr>
          <w:rFonts w:ascii="Angsana New" w:hAnsi="Angsana New" w:cs="Angsana New"/>
          <w:snapToGrid w:val="0"/>
          <w:spacing w:val="-12"/>
          <w:lang w:val="en-US"/>
        </w:rPr>
        <w:t>1</w:t>
      </w:r>
      <w:r w:rsidR="0055183B" w:rsidRPr="007D0029">
        <w:rPr>
          <w:rFonts w:ascii="Angsana New" w:hAnsi="Angsana New" w:cs="Angsana New"/>
          <w:snapToGrid w:val="0"/>
          <w:spacing w:val="-12"/>
          <w:cs/>
        </w:rPr>
        <w:t xml:space="preserve"> จำกัด เป็นบริษัทที่จดทะเบียนในประเทศเก</w:t>
      </w:r>
      <w:proofErr w:type="spellStart"/>
      <w:r w:rsidR="0055183B" w:rsidRPr="007D0029">
        <w:rPr>
          <w:rFonts w:ascii="Angsana New" w:hAnsi="Angsana New" w:cs="Angsana New"/>
          <w:snapToGrid w:val="0"/>
          <w:spacing w:val="-12"/>
          <w:cs/>
        </w:rPr>
        <w:t>ิร์นซีย์</w:t>
      </w:r>
      <w:proofErr w:type="spellEnd"/>
      <w:r w:rsidR="0055183B" w:rsidRPr="007D0029">
        <w:rPr>
          <w:rFonts w:ascii="Angsana New" w:hAnsi="Angsana New" w:cs="Angsana New"/>
          <w:snapToGrid w:val="0"/>
          <w:spacing w:val="-12"/>
          <w:cs/>
        </w:rPr>
        <w:t xml:space="preserve"> เมื่อวันที่</w:t>
      </w:r>
      <w:r w:rsidR="0055183B" w:rsidRPr="007D0029">
        <w:rPr>
          <w:rFonts w:ascii="Angsana New" w:hAnsi="Angsana New" w:cs="Angsana New"/>
          <w:snapToGrid w:val="0"/>
          <w:spacing w:val="-16"/>
          <w:cs/>
        </w:rPr>
        <w:t xml:space="preserve"> </w:t>
      </w:r>
      <w:r w:rsidRPr="00835023">
        <w:rPr>
          <w:rFonts w:ascii="Angsana New" w:hAnsi="Angsana New" w:cs="Angsana New"/>
          <w:snapToGrid w:val="0"/>
          <w:lang w:val="en-US"/>
        </w:rPr>
        <w:t>31</w:t>
      </w:r>
      <w:r w:rsidR="0055183B" w:rsidRPr="007D0029">
        <w:rPr>
          <w:rFonts w:ascii="Angsana New" w:hAnsi="Angsana New" w:cs="Angsana New"/>
          <w:snapToGrid w:val="0"/>
          <w:cs/>
        </w:rPr>
        <w:t xml:space="preserve"> กรกฎาคม </w:t>
      </w:r>
      <w:r w:rsidRPr="00835023">
        <w:rPr>
          <w:rFonts w:ascii="Angsana New" w:hAnsi="Angsana New" w:cs="Angsana New"/>
          <w:snapToGrid w:val="0"/>
          <w:lang w:val="en-US"/>
        </w:rPr>
        <w:t>2558</w:t>
      </w:r>
      <w:r w:rsidR="0055183B" w:rsidRPr="007D0029">
        <w:rPr>
          <w:rFonts w:ascii="Angsana New" w:hAnsi="Angsana New" w:cs="Angsana New"/>
          <w:snapToGrid w:val="0"/>
          <w:cs/>
        </w:rPr>
        <w:t xml:space="preserve"> โดยมีสำนักงานใหญ่ตั้งอยู่ที่ </w:t>
      </w:r>
      <w:proofErr w:type="spellStart"/>
      <w:r w:rsidR="0055183B" w:rsidRPr="007D0029">
        <w:rPr>
          <w:rFonts w:ascii="Angsana New" w:hAnsi="Angsana New" w:cs="Angsana New"/>
          <w:snapToGrid w:val="0"/>
          <w:cs/>
        </w:rPr>
        <w:t>Anson</w:t>
      </w:r>
      <w:proofErr w:type="spellEnd"/>
      <w:r w:rsidR="0055183B" w:rsidRPr="007D0029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55183B" w:rsidRPr="007D0029">
        <w:rPr>
          <w:rFonts w:ascii="Angsana New" w:hAnsi="Angsana New" w:cs="Angsana New"/>
          <w:snapToGrid w:val="0"/>
          <w:cs/>
        </w:rPr>
        <w:t>Court</w:t>
      </w:r>
      <w:proofErr w:type="spellEnd"/>
      <w:r w:rsidR="0055183B" w:rsidRPr="007D0029">
        <w:rPr>
          <w:rFonts w:ascii="Angsana New" w:hAnsi="Angsana New" w:cs="Angsana New"/>
          <w:snapToGrid w:val="0"/>
          <w:cs/>
        </w:rPr>
        <w:t xml:space="preserve">, </w:t>
      </w:r>
      <w:proofErr w:type="spellStart"/>
      <w:r w:rsidR="0055183B" w:rsidRPr="007D0029">
        <w:rPr>
          <w:rFonts w:ascii="Angsana New" w:hAnsi="Angsana New" w:cs="Angsana New"/>
          <w:snapToGrid w:val="0"/>
          <w:cs/>
        </w:rPr>
        <w:t>La</w:t>
      </w:r>
      <w:proofErr w:type="spellEnd"/>
      <w:r w:rsidR="0055183B" w:rsidRPr="007D0029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55183B" w:rsidRPr="007D0029">
        <w:rPr>
          <w:rFonts w:ascii="Angsana New" w:hAnsi="Angsana New" w:cs="Angsana New"/>
          <w:snapToGrid w:val="0"/>
          <w:cs/>
        </w:rPr>
        <w:t>Route</w:t>
      </w:r>
      <w:proofErr w:type="spellEnd"/>
      <w:r w:rsidR="0055183B" w:rsidRPr="007D0029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55183B" w:rsidRPr="007D0029">
        <w:rPr>
          <w:rFonts w:ascii="Angsana New" w:hAnsi="Angsana New" w:cs="Angsana New"/>
          <w:snapToGrid w:val="0"/>
          <w:cs/>
        </w:rPr>
        <w:t>des</w:t>
      </w:r>
      <w:proofErr w:type="spellEnd"/>
      <w:r w:rsidR="0055183B" w:rsidRPr="007D0029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55183B" w:rsidRPr="007D0029">
        <w:rPr>
          <w:rFonts w:ascii="Angsana New" w:hAnsi="Angsana New" w:cs="Angsana New"/>
          <w:snapToGrid w:val="0"/>
          <w:cs/>
        </w:rPr>
        <w:t>Camps</w:t>
      </w:r>
      <w:proofErr w:type="spellEnd"/>
      <w:r w:rsidR="0055183B" w:rsidRPr="007D0029">
        <w:rPr>
          <w:rFonts w:ascii="Angsana New" w:hAnsi="Angsana New" w:cs="Angsana New"/>
          <w:snapToGrid w:val="0"/>
          <w:cs/>
        </w:rPr>
        <w:t>,</w:t>
      </w:r>
      <w:r w:rsidR="0055183B" w:rsidRPr="007D0029">
        <w:rPr>
          <w:rFonts w:ascii="Angsana New" w:hAnsi="Angsana New" w:cs="Angsana New"/>
          <w:snapToGrid w:val="0"/>
          <w:spacing w:val="-4"/>
          <w:cs/>
        </w:rPr>
        <w:t xml:space="preserve"> </w:t>
      </w:r>
      <w:proofErr w:type="spellStart"/>
      <w:r w:rsidR="0055183B" w:rsidRPr="007D0029">
        <w:rPr>
          <w:rFonts w:ascii="Angsana New" w:hAnsi="Angsana New" w:cs="Angsana New"/>
          <w:snapToGrid w:val="0"/>
          <w:cs/>
        </w:rPr>
        <w:t>St</w:t>
      </w:r>
      <w:proofErr w:type="spellEnd"/>
      <w:r w:rsidR="0055183B" w:rsidRPr="007D0029">
        <w:rPr>
          <w:rFonts w:ascii="Angsana New" w:hAnsi="Angsana New" w:cs="Angsana New"/>
          <w:snapToGrid w:val="0"/>
          <w:cs/>
        </w:rPr>
        <w:t xml:space="preserve"> Martin, </w:t>
      </w:r>
      <w:proofErr w:type="spellStart"/>
      <w:r w:rsidR="0055183B" w:rsidRPr="007D0029">
        <w:rPr>
          <w:rFonts w:ascii="Angsana New" w:hAnsi="Angsana New" w:cs="Angsana New"/>
          <w:snapToGrid w:val="0"/>
          <w:cs/>
        </w:rPr>
        <w:t>Guernsey</w:t>
      </w:r>
      <w:proofErr w:type="spellEnd"/>
      <w:r w:rsidR="0055183B" w:rsidRPr="007D0029">
        <w:rPr>
          <w:rFonts w:ascii="Angsana New" w:hAnsi="Angsana New" w:cs="Angsana New"/>
          <w:snapToGrid w:val="0"/>
          <w:cs/>
        </w:rPr>
        <w:t>, GY</w:t>
      </w:r>
      <w:r w:rsidRPr="00835023">
        <w:rPr>
          <w:rFonts w:ascii="Angsana New" w:hAnsi="Angsana New" w:cs="Angsana New"/>
          <w:snapToGrid w:val="0"/>
          <w:lang w:val="en-US"/>
        </w:rPr>
        <w:t>4</w:t>
      </w:r>
      <w:r w:rsidR="0055183B" w:rsidRPr="007D0029">
        <w:rPr>
          <w:rFonts w:ascii="Angsana New" w:hAnsi="Angsana New" w:cs="Angsana New"/>
          <w:snapToGrid w:val="0"/>
          <w:cs/>
        </w:rPr>
        <w:t xml:space="preserve"> </w:t>
      </w:r>
      <w:r w:rsidRPr="00835023">
        <w:rPr>
          <w:rFonts w:ascii="Angsana New" w:hAnsi="Angsana New" w:cs="Angsana New"/>
          <w:snapToGrid w:val="0"/>
          <w:lang w:val="en-US"/>
        </w:rPr>
        <w:t>6</w:t>
      </w:r>
      <w:r w:rsidR="0055183B" w:rsidRPr="007D0029">
        <w:rPr>
          <w:rFonts w:ascii="Angsana New" w:hAnsi="Angsana New" w:cs="Angsana New"/>
          <w:snapToGrid w:val="0"/>
          <w:lang w:val="en-US"/>
        </w:rPr>
        <w:t>AD</w:t>
      </w:r>
      <w:r w:rsidR="0055183B" w:rsidRPr="007D0029">
        <w:rPr>
          <w:rFonts w:ascii="Angsana New" w:hAnsi="Angsana New" w:cs="Angsana New"/>
          <w:snapToGrid w:val="0"/>
          <w:cs/>
        </w:rPr>
        <w:t xml:space="preserve"> เพื่อประกอบธุรกิจอสังหาริมทรัพย์</w:t>
      </w:r>
    </w:p>
    <w:p w:rsidR="0055183B" w:rsidRPr="007D0029" w:rsidRDefault="00835023" w:rsidP="003A212C">
      <w:pPr>
        <w:spacing w:before="240"/>
        <w:ind w:left="2160" w:hanging="893"/>
        <w:jc w:val="both"/>
        <w:rPr>
          <w:rFonts w:ascii="Angsana New" w:hAnsi="Angsana New" w:cs="Angsana New"/>
          <w:lang w:val="en-US"/>
        </w:rPr>
      </w:pPr>
      <w:r w:rsidRPr="00835023">
        <w:rPr>
          <w:rFonts w:ascii="Angsana New" w:hAnsi="Angsana New" w:cs="Angsana New"/>
          <w:lang w:val="en-US"/>
        </w:rPr>
        <w:t>1</w:t>
      </w:r>
      <w:r w:rsidR="0055183B" w:rsidRPr="007D0029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2</w:t>
      </w:r>
      <w:r w:rsidR="0055183B" w:rsidRPr="007D0029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7</w:t>
      </w:r>
      <w:r w:rsidR="0055183B" w:rsidRPr="007D0029">
        <w:rPr>
          <w:rFonts w:ascii="Angsana New" w:hAnsi="Angsana New" w:cs="Angsana New"/>
          <w:lang w:val="en-US"/>
        </w:rPr>
        <w:tab/>
      </w:r>
      <w:r w:rsidR="0055183B" w:rsidRPr="007D0029">
        <w:rPr>
          <w:rFonts w:ascii="Angsana New" w:hAnsi="Angsana New" w:cs="Angsana New"/>
          <w:cs/>
          <w:lang w:val="en-US"/>
        </w:rPr>
        <w:t>บริษัท ลี</w:t>
      </w:r>
      <w:proofErr w:type="spellStart"/>
      <w:r w:rsidR="0055183B" w:rsidRPr="007D0029">
        <w:rPr>
          <w:rFonts w:ascii="Angsana New" w:hAnsi="Angsana New" w:cs="Angsana New"/>
          <w:cs/>
          <w:lang w:val="en-US"/>
        </w:rPr>
        <w:t>ดดิ้ง</w:t>
      </w:r>
      <w:proofErr w:type="spellEnd"/>
      <w:r w:rsidR="0055183B" w:rsidRPr="007D0029">
        <w:rPr>
          <w:rFonts w:ascii="Angsana New" w:hAnsi="Angsana New" w:cs="Angsana New"/>
          <w:cs/>
          <w:lang w:val="en-US"/>
        </w:rPr>
        <w:t xml:space="preserve"> สคูล พาร์ทเนอร์ชิพ จำกัด เป็นบริษัทที่จดทะเบียนในประเทศเก</w:t>
      </w:r>
      <w:proofErr w:type="spellStart"/>
      <w:r w:rsidR="0055183B" w:rsidRPr="007D0029">
        <w:rPr>
          <w:rFonts w:ascii="Angsana New" w:hAnsi="Angsana New" w:cs="Angsana New"/>
          <w:cs/>
          <w:lang w:val="en-US"/>
        </w:rPr>
        <w:t>ิร์นซีย์</w:t>
      </w:r>
      <w:proofErr w:type="spellEnd"/>
      <w:r w:rsidR="0055183B" w:rsidRPr="007D0029">
        <w:rPr>
          <w:rFonts w:ascii="Angsana New" w:hAnsi="Angsana New" w:cs="Angsana New"/>
          <w:cs/>
          <w:lang w:val="en-US"/>
        </w:rPr>
        <w:t xml:space="preserve"> เมื่อวันที่ </w:t>
      </w:r>
      <w:r w:rsidRPr="00835023">
        <w:rPr>
          <w:rFonts w:ascii="Angsana New" w:hAnsi="Angsana New" w:cs="Angsana New"/>
          <w:lang w:val="en-US"/>
        </w:rPr>
        <w:t>26</w:t>
      </w:r>
      <w:r w:rsidR="0055183B" w:rsidRPr="007D0029">
        <w:rPr>
          <w:rFonts w:ascii="Angsana New" w:hAnsi="Angsana New" w:cs="Angsana New"/>
          <w:cs/>
          <w:lang w:val="en-US"/>
        </w:rPr>
        <w:t xml:space="preserve"> สิงหาคม </w:t>
      </w:r>
      <w:r w:rsidRPr="00835023">
        <w:rPr>
          <w:rFonts w:ascii="Angsana New" w:hAnsi="Angsana New" w:cs="Angsana New"/>
          <w:lang w:val="en-US"/>
        </w:rPr>
        <w:t>2559</w:t>
      </w:r>
      <w:r w:rsidR="0055183B" w:rsidRPr="007D0029">
        <w:rPr>
          <w:rFonts w:ascii="Angsana New" w:hAnsi="Angsana New" w:cs="Angsana New"/>
          <w:cs/>
          <w:lang w:val="en-US"/>
        </w:rPr>
        <w:t xml:space="preserve"> โดยมีสำนักงานใหญ่ตั้งอยู่ที่ </w:t>
      </w:r>
      <w:r w:rsidR="0055183B" w:rsidRPr="007D0029">
        <w:rPr>
          <w:rFonts w:ascii="Angsana New" w:hAnsi="Angsana New" w:cs="Angsana New"/>
          <w:lang w:val="en-US"/>
        </w:rPr>
        <w:t xml:space="preserve">Anson Court, La Route des </w:t>
      </w:r>
      <w:r w:rsidR="0055183B" w:rsidRPr="007D0029">
        <w:rPr>
          <w:rFonts w:ascii="Angsana New" w:hAnsi="Angsana New" w:cs="Angsana New"/>
          <w:spacing w:val="-6"/>
          <w:lang w:val="en-US"/>
        </w:rPr>
        <w:t>Camps, St Martin, Guernsey, GY</w:t>
      </w:r>
      <w:r w:rsidRPr="00835023">
        <w:rPr>
          <w:rFonts w:ascii="Angsana New" w:hAnsi="Angsana New" w:cs="Angsana New"/>
          <w:spacing w:val="-6"/>
          <w:lang w:val="en-US"/>
        </w:rPr>
        <w:t>4</w:t>
      </w:r>
      <w:r w:rsidR="0055183B" w:rsidRPr="007D0029">
        <w:rPr>
          <w:rFonts w:ascii="Angsana New" w:hAnsi="Angsana New" w:cs="Angsana New"/>
          <w:spacing w:val="-6"/>
          <w:lang w:val="en-US"/>
        </w:rPr>
        <w:t xml:space="preserve"> </w:t>
      </w:r>
      <w:r w:rsidRPr="00835023">
        <w:rPr>
          <w:rFonts w:ascii="Angsana New" w:hAnsi="Angsana New" w:cs="Angsana New"/>
          <w:spacing w:val="-6"/>
          <w:lang w:val="en-US"/>
        </w:rPr>
        <w:t>6</w:t>
      </w:r>
      <w:r w:rsidR="0055183B" w:rsidRPr="007D0029">
        <w:rPr>
          <w:rFonts w:ascii="Angsana New" w:hAnsi="Angsana New" w:cs="Angsana New"/>
          <w:spacing w:val="-6"/>
          <w:lang w:val="en-US"/>
        </w:rPr>
        <w:t xml:space="preserve">AD </w:t>
      </w:r>
      <w:r w:rsidR="0055183B" w:rsidRPr="007D0029">
        <w:rPr>
          <w:rFonts w:ascii="Angsana New" w:hAnsi="Angsana New" w:cs="Angsana New"/>
          <w:spacing w:val="-6"/>
          <w:cs/>
          <w:lang w:val="en-US"/>
        </w:rPr>
        <w:t>เพื่อประกอบธุรกิจ</w:t>
      </w:r>
      <w:r w:rsidR="006A10DF" w:rsidRPr="007D0029">
        <w:rPr>
          <w:rFonts w:ascii="Angsana New" w:hAnsi="Angsana New" w:cs="Angsana New"/>
          <w:spacing w:val="-6"/>
          <w:cs/>
          <w:lang w:val="en-US"/>
        </w:rPr>
        <w:t>การลงทุน</w:t>
      </w:r>
      <w:r w:rsidR="0051281C" w:rsidRPr="007D0029">
        <w:rPr>
          <w:rFonts w:ascii="Angsana New" w:hAnsi="Angsana New" w:cs="Angsana New"/>
          <w:spacing w:val="-6"/>
          <w:lang w:val="en-US"/>
        </w:rPr>
        <w:t xml:space="preserve"> </w:t>
      </w:r>
      <w:r w:rsidR="0055183B" w:rsidRPr="007D0029">
        <w:rPr>
          <w:rFonts w:ascii="Angsana New" w:hAnsi="Angsana New" w:cs="Angsana New"/>
          <w:spacing w:val="-6"/>
          <w:cs/>
          <w:lang w:val="en-US"/>
        </w:rPr>
        <w:t>โดยการถือหุ้นในบริษัทอื่น</w:t>
      </w:r>
      <w:r w:rsidR="0051281C" w:rsidRPr="007D0029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51281C" w:rsidRPr="007D0029">
        <w:rPr>
          <w:rFonts w:ascii="Angsana New" w:hAnsi="Angsana New" w:cs="Angsana New"/>
          <w:spacing w:val="-6"/>
          <w:lang w:val="en-US"/>
        </w:rPr>
        <w:t>(Holding Company)</w:t>
      </w:r>
    </w:p>
    <w:p w:rsidR="00E655C9" w:rsidRPr="007D0029" w:rsidRDefault="00835023" w:rsidP="009715D6">
      <w:pPr>
        <w:spacing w:before="240"/>
        <w:ind w:left="2160" w:hanging="893"/>
        <w:jc w:val="thaiDistribute"/>
        <w:rPr>
          <w:rFonts w:ascii="Angsana New" w:hAnsi="Angsana New" w:cs="Angsana New"/>
          <w:snapToGrid w:val="0"/>
          <w:cs/>
        </w:rPr>
      </w:pPr>
      <w:r w:rsidRPr="00835023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E655C9" w:rsidRPr="007D0029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E655C9" w:rsidRPr="007D0029">
        <w:rPr>
          <w:rFonts w:ascii="Angsana New" w:hAnsi="Angsana New" w:cs="Angsana New"/>
          <w:snapToGrid w:val="0"/>
          <w:spacing w:val="-4"/>
          <w:lang w:val="en-GB"/>
        </w:rPr>
        <w:t>.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8</w:t>
      </w:r>
      <w:r w:rsidR="00E655C9" w:rsidRPr="007D0029">
        <w:rPr>
          <w:rFonts w:ascii="Angsana New" w:hAnsi="Angsana New" w:cs="Angsana New"/>
          <w:snapToGrid w:val="0"/>
          <w:spacing w:val="-4"/>
          <w:lang w:val="en-GB"/>
        </w:rPr>
        <w:tab/>
      </w:r>
      <w:r w:rsidR="00E655C9" w:rsidRPr="007D0029">
        <w:rPr>
          <w:rFonts w:ascii="Angsana New" w:hAnsi="Angsana New" w:cs="Angsana New"/>
          <w:snapToGrid w:val="0"/>
          <w:spacing w:val="8"/>
          <w:cs/>
        </w:rPr>
        <w:t>บริษัท เอชวายยู</w:t>
      </w:r>
      <w:proofErr w:type="spellStart"/>
      <w:r w:rsidR="00E655C9" w:rsidRPr="007D0029">
        <w:rPr>
          <w:rFonts w:ascii="Angsana New" w:hAnsi="Angsana New" w:cs="Angsana New"/>
          <w:snapToGrid w:val="0"/>
          <w:spacing w:val="8"/>
          <w:cs/>
        </w:rPr>
        <w:t>เค</w:t>
      </w:r>
      <w:proofErr w:type="spellEnd"/>
      <w:r w:rsidR="00E655C9" w:rsidRPr="007D0029">
        <w:rPr>
          <w:rFonts w:ascii="Angsana New" w:hAnsi="Angsana New" w:cs="Angsana New"/>
          <w:snapToGrid w:val="0"/>
          <w:spacing w:val="8"/>
          <w:cs/>
        </w:rPr>
        <w:t xml:space="preserve"> จำกัด เป็นบริษัทที่จดทะเบียนในประเทศเก</w:t>
      </w:r>
      <w:proofErr w:type="spellStart"/>
      <w:r w:rsidR="00E655C9" w:rsidRPr="007D0029">
        <w:rPr>
          <w:rFonts w:ascii="Angsana New" w:hAnsi="Angsana New" w:cs="Angsana New"/>
          <w:snapToGrid w:val="0"/>
          <w:spacing w:val="8"/>
          <w:cs/>
        </w:rPr>
        <w:t>ิร์นซีย์</w:t>
      </w:r>
      <w:proofErr w:type="spellEnd"/>
      <w:r w:rsidR="00E655C9" w:rsidRPr="007D0029">
        <w:rPr>
          <w:rFonts w:ascii="Angsana New" w:hAnsi="Angsana New" w:cs="Angsana New"/>
          <w:snapToGrid w:val="0"/>
          <w:spacing w:val="8"/>
          <w:cs/>
        </w:rPr>
        <w:t xml:space="preserve"> เมื่อวันที่</w:t>
      </w:r>
      <w:r w:rsidR="00E655C9" w:rsidRPr="007D0029">
        <w:rPr>
          <w:rFonts w:ascii="Angsana New" w:hAnsi="Angsana New" w:cs="Angsana New"/>
          <w:snapToGrid w:val="0"/>
          <w:spacing w:val="-16"/>
          <w:cs/>
        </w:rPr>
        <w:t xml:space="preserve"> </w:t>
      </w:r>
      <w:r w:rsidRPr="00835023">
        <w:rPr>
          <w:rFonts w:ascii="Angsana New" w:hAnsi="Angsana New" w:cs="Angsana New"/>
          <w:snapToGrid w:val="0"/>
          <w:spacing w:val="-10"/>
          <w:lang w:val="en-US"/>
        </w:rPr>
        <w:t>27</w:t>
      </w:r>
      <w:r w:rsidR="00E655C9" w:rsidRPr="007D0029">
        <w:rPr>
          <w:rFonts w:ascii="Angsana New" w:hAnsi="Angsana New" w:cs="Angsana New"/>
          <w:snapToGrid w:val="0"/>
          <w:spacing w:val="-10"/>
          <w:cs/>
        </w:rPr>
        <w:t xml:space="preserve"> ตุลาคม </w:t>
      </w:r>
      <w:r w:rsidRPr="00835023">
        <w:rPr>
          <w:rFonts w:ascii="Angsana New" w:hAnsi="Angsana New" w:cs="Angsana New"/>
          <w:snapToGrid w:val="0"/>
          <w:spacing w:val="-10"/>
          <w:lang w:val="en-US"/>
        </w:rPr>
        <w:t>2559</w:t>
      </w:r>
      <w:r w:rsidR="00E655C9" w:rsidRPr="007D0029">
        <w:rPr>
          <w:rFonts w:ascii="Angsana New" w:hAnsi="Angsana New" w:cs="Angsana New"/>
          <w:snapToGrid w:val="0"/>
          <w:spacing w:val="-10"/>
          <w:cs/>
        </w:rPr>
        <w:t xml:space="preserve"> โดยมีสำนักงานใหญ่ตั้งอยู่ที่ </w:t>
      </w:r>
      <w:proofErr w:type="spellStart"/>
      <w:r w:rsidR="00E655C9" w:rsidRPr="007D0029">
        <w:rPr>
          <w:rFonts w:ascii="Angsana New" w:hAnsi="Angsana New" w:cs="Angsana New"/>
          <w:snapToGrid w:val="0"/>
          <w:spacing w:val="-10"/>
          <w:cs/>
        </w:rPr>
        <w:t>Anson</w:t>
      </w:r>
      <w:proofErr w:type="spellEnd"/>
      <w:r w:rsidR="00E655C9" w:rsidRPr="007D0029">
        <w:rPr>
          <w:rFonts w:ascii="Angsana New" w:hAnsi="Angsana New" w:cs="Angsana New"/>
          <w:snapToGrid w:val="0"/>
          <w:spacing w:val="-10"/>
          <w:cs/>
        </w:rPr>
        <w:t xml:space="preserve"> </w:t>
      </w:r>
      <w:proofErr w:type="spellStart"/>
      <w:r w:rsidR="00E655C9" w:rsidRPr="007D0029">
        <w:rPr>
          <w:rFonts w:ascii="Angsana New" w:hAnsi="Angsana New" w:cs="Angsana New"/>
          <w:snapToGrid w:val="0"/>
          <w:spacing w:val="-10"/>
          <w:cs/>
        </w:rPr>
        <w:t>Court</w:t>
      </w:r>
      <w:proofErr w:type="spellEnd"/>
      <w:r w:rsidR="00E655C9" w:rsidRPr="007D0029">
        <w:rPr>
          <w:rFonts w:ascii="Angsana New" w:hAnsi="Angsana New" w:cs="Angsana New"/>
          <w:snapToGrid w:val="0"/>
          <w:spacing w:val="-10"/>
          <w:cs/>
        </w:rPr>
        <w:t xml:space="preserve">, </w:t>
      </w:r>
      <w:proofErr w:type="spellStart"/>
      <w:r w:rsidR="00E655C9" w:rsidRPr="007D0029">
        <w:rPr>
          <w:rFonts w:ascii="Angsana New" w:hAnsi="Angsana New" w:cs="Angsana New"/>
          <w:snapToGrid w:val="0"/>
          <w:spacing w:val="-10"/>
          <w:cs/>
        </w:rPr>
        <w:t>La</w:t>
      </w:r>
      <w:proofErr w:type="spellEnd"/>
      <w:r w:rsidR="00E655C9" w:rsidRPr="007D0029">
        <w:rPr>
          <w:rFonts w:ascii="Angsana New" w:hAnsi="Angsana New" w:cs="Angsana New"/>
          <w:snapToGrid w:val="0"/>
          <w:spacing w:val="-10"/>
          <w:cs/>
        </w:rPr>
        <w:t xml:space="preserve"> </w:t>
      </w:r>
      <w:proofErr w:type="spellStart"/>
      <w:r w:rsidR="00E655C9" w:rsidRPr="007D0029">
        <w:rPr>
          <w:rFonts w:ascii="Angsana New" w:hAnsi="Angsana New" w:cs="Angsana New"/>
          <w:snapToGrid w:val="0"/>
          <w:spacing w:val="-10"/>
          <w:cs/>
        </w:rPr>
        <w:t>Route</w:t>
      </w:r>
      <w:proofErr w:type="spellEnd"/>
      <w:r w:rsidR="00E655C9" w:rsidRPr="007D0029">
        <w:rPr>
          <w:rFonts w:ascii="Angsana New" w:hAnsi="Angsana New" w:cs="Angsana New"/>
          <w:snapToGrid w:val="0"/>
          <w:spacing w:val="-10"/>
          <w:cs/>
        </w:rPr>
        <w:t xml:space="preserve"> </w:t>
      </w:r>
      <w:proofErr w:type="spellStart"/>
      <w:r w:rsidR="00E655C9" w:rsidRPr="007D0029">
        <w:rPr>
          <w:rFonts w:ascii="Angsana New" w:hAnsi="Angsana New" w:cs="Angsana New"/>
          <w:snapToGrid w:val="0"/>
          <w:spacing w:val="-10"/>
          <w:cs/>
        </w:rPr>
        <w:t>des</w:t>
      </w:r>
      <w:proofErr w:type="spellEnd"/>
      <w:r w:rsidR="00E655C9" w:rsidRPr="007D0029">
        <w:rPr>
          <w:rFonts w:ascii="Angsana New" w:hAnsi="Angsana New" w:cs="Angsana New"/>
          <w:snapToGrid w:val="0"/>
          <w:spacing w:val="-10"/>
          <w:cs/>
        </w:rPr>
        <w:t xml:space="preserve"> </w:t>
      </w:r>
      <w:proofErr w:type="spellStart"/>
      <w:r w:rsidR="00E655C9" w:rsidRPr="007D0029">
        <w:rPr>
          <w:rFonts w:ascii="Angsana New" w:hAnsi="Angsana New" w:cs="Angsana New"/>
          <w:snapToGrid w:val="0"/>
          <w:spacing w:val="-10"/>
          <w:cs/>
        </w:rPr>
        <w:t>Camps</w:t>
      </w:r>
      <w:proofErr w:type="spellEnd"/>
      <w:r w:rsidR="00E655C9" w:rsidRPr="007D0029">
        <w:rPr>
          <w:rFonts w:ascii="Angsana New" w:hAnsi="Angsana New" w:cs="Angsana New"/>
          <w:snapToGrid w:val="0"/>
          <w:spacing w:val="-10"/>
          <w:cs/>
        </w:rPr>
        <w:t xml:space="preserve">, </w:t>
      </w:r>
      <w:proofErr w:type="spellStart"/>
      <w:r w:rsidR="00E655C9" w:rsidRPr="007D0029">
        <w:rPr>
          <w:rFonts w:ascii="Angsana New" w:hAnsi="Angsana New" w:cs="Angsana New"/>
          <w:snapToGrid w:val="0"/>
          <w:spacing w:val="-10"/>
          <w:cs/>
        </w:rPr>
        <w:t>St</w:t>
      </w:r>
      <w:proofErr w:type="spellEnd"/>
      <w:r w:rsidR="00E655C9" w:rsidRPr="007D0029">
        <w:rPr>
          <w:rFonts w:ascii="Angsana New" w:hAnsi="Angsana New" w:cs="Angsana New"/>
          <w:snapToGrid w:val="0"/>
          <w:spacing w:val="-10"/>
          <w:cs/>
        </w:rPr>
        <w:t xml:space="preserve"> Martin,</w:t>
      </w:r>
      <w:r w:rsidR="00E655C9" w:rsidRPr="007D0029">
        <w:rPr>
          <w:rFonts w:ascii="Angsana New" w:hAnsi="Angsana New" w:cs="Angsana New"/>
          <w:snapToGrid w:val="0"/>
          <w:cs/>
        </w:rPr>
        <w:t xml:space="preserve"> </w:t>
      </w:r>
      <w:proofErr w:type="spellStart"/>
      <w:r w:rsidR="00E655C9" w:rsidRPr="007D0029">
        <w:rPr>
          <w:rFonts w:ascii="Angsana New" w:hAnsi="Angsana New" w:cs="Angsana New"/>
          <w:snapToGrid w:val="0"/>
          <w:cs/>
        </w:rPr>
        <w:t>Guernsey</w:t>
      </w:r>
      <w:proofErr w:type="spellEnd"/>
      <w:r w:rsidR="00E655C9" w:rsidRPr="007D0029">
        <w:rPr>
          <w:rFonts w:ascii="Angsana New" w:hAnsi="Angsana New" w:cs="Angsana New"/>
          <w:snapToGrid w:val="0"/>
          <w:cs/>
        </w:rPr>
        <w:t>, GY</w:t>
      </w:r>
      <w:r w:rsidRPr="00835023">
        <w:rPr>
          <w:rFonts w:ascii="Angsana New" w:hAnsi="Angsana New" w:cs="Angsana New"/>
          <w:snapToGrid w:val="0"/>
          <w:lang w:val="en-US"/>
        </w:rPr>
        <w:t>4</w:t>
      </w:r>
      <w:r w:rsidR="00E655C9" w:rsidRPr="007D0029">
        <w:rPr>
          <w:rFonts w:ascii="Angsana New" w:hAnsi="Angsana New" w:cs="Angsana New"/>
          <w:snapToGrid w:val="0"/>
          <w:cs/>
        </w:rPr>
        <w:t xml:space="preserve"> </w:t>
      </w:r>
      <w:r w:rsidRPr="00835023">
        <w:rPr>
          <w:rFonts w:ascii="Angsana New" w:hAnsi="Angsana New" w:cs="Angsana New"/>
          <w:snapToGrid w:val="0"/>
          <w:lang w:val="en-US"/>
        </w:rPr>
        <w:t>6</w:t>
      </w:r>
      <w:r w:rsidR="00E655C9" w:rsidRPr="007D0029">
        <w:rPr>
          <w:rFonts w:ascii="Angsana New" w:hAnsi="Angsana New" w:cs="Angsana New"/>
          <w:snapToGrid w:val="0"/>
          <w:lang w:val="en-US"/>
        </w:rPr>
        <w:t>AD</w:t>
      </w:r>
      <w:r w:rsidR="00E655C9" w:rsidRPr="007D0029">
        <w:rPr>
          <w:rFonts w:ascii="Angsana New" w:hAnsi="Angsana New" w:cs="Angsana New"/>
          <w:snapToGrid w:val="0"/>
          <w:cs/>
        </w:rPr>
        <w:t xml:space="preserve"> เพื่อประกอบธุรกิจอสังหาริมทรัพย์ในต่างประเทศ</w:t>
      </w:r>
    </w:p>
    <w:p w:rsidR="00C32BB7" w:rsidRPr="007D0029" w:rsidRDefault="00835023" w:rsidP="0055183B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835023">
        <w:rPr>
          <w:rFonts w:ascii="Angsana New" w:hAnsi="Angsana New" w:cs="Angsana New"/>
          <w:b/>
          <w:bCs/>
          <w:lang w:val="en-US"/>
        </w:rPr>
        <w:t>2</w:t>
      </w:r>
      <w:r w:rsidR="00C32BB7" w:rsidRPr="007D0029">
        <w:rPr>
          <w:rFonts w:ascii="Angsana New" w:hAnsi="Angsana New" w:cs="Angsana New"/>
          <w:b/>
          <w:bCs/>
          <w:lang w:val="en-US"/>
        </w:rPr>
        <w:t>.</w:t>
      </w:r>
      <w:r w:rsidR="00E9090D" w:rsidRPr="007D0029">
        <w:rPr>
          <w:rFonts w:ascii="Angsana New" w:hAnsi="Angsana New" w:cs="Angsana New"/>
          <w:b/>
          <w:bCs/>
          <w:cs/>
          <w:lang w:val="en-US"/>
        </w:rPr>
        <w:tab/>
      </w:r>
      <w:r w:rsidR="00C32BB7" w:rsidRPr="007D0029">
        <w:rPr>
          <w:rFonts w:ascii="Angsana New" w:hAnsi="Angsana New" w:cs="Angsana New"/>
          <w:b/>
          <w:bCs/>
          <w:cs/>
        </w:rPr>
        <w:t>เกณฑ์การจัดทำและนำเสนองบการเงิน</w:t>
      </w:r>
      <w:r w:rsidR="00185335" w:rsidRPr="007D0029">
        <w:rPr>
          <w:rFonts w:ascii="Angsana New" w:hAnsi="Angsana New" w:cs="Angsana New" w:hint="cs"/>
          <w:b/>
          <w:bCs/>
          <w:cs/>
        </w:rPr>
        <w:t>ระหว่างกาลรวมและงบการเงินระหว่างกาลเฉพาะกิจการ</w:t>
      </w:r>
    </w:p>
    <w:p w:rsidR="00A24C00" w:rsidRPr="007D0029" w:rsidRDefault="00835023" w:rsidP="00A24C00">
      <w:pPr>
        <w:spacing w:after="240"/>
        <w:ind w:left="1260" w:hanging="720"/>
        <w:jc w:val="thaiDistribute"/>
        <w:rPr>
          <w:rFonts w:ascii="Angsana New" w:hAnsi="Angsana New" w:cs="Angsana New"/>
          <w:cs/>
        </w:rPr>
      </w:pPr>
      <w:r w:rsidRPr="00835023">
        <w:rPr>
          <w:rFonts w:ascii="Angsana New" w:hAnsi="Angsana New" w:cs="Angsana New"/>
          <w:lang w:val="en-US"/>
        </w:rPr>
        <w:t>2</w:t>
      </w:r>
      <w:r w:rsidR="00A24C00" w:rsidRPr="007D0029">
        <w:rPr>
          <w:rFonts w:ascii="Angsana New" w:hAnsi="Angsana New" w:cs="Angsana New"/>
          <w:cs/>
        </w:rPr>
        <w:t>.</w:t>
      </w:r>
      <w:r w:rsidRPr="00835023">
        <w:rPr>
          <w:rFonts w:ascii="Angsana New" w:hAnsi="Angsana New" w:cs="Angsana New"/>
          <w:lang w:val="en-US"/>
        </w:rPr>
        <w:t>1</w:t>
      </w:r>
      <w:r w:rsidR="00A24C00" w:rsidRPr="007D0029">
        <w:rPr>
          <w:rFonts w:ascii="Angsana New" w:hAnsi="Angsana New" w:cs="Angsana New"/>
          <w:cs/>
          <w:lang w:val="en-US"/>
        </w:rPr>
        <w:tab/>
      </w:r>
      <w:r w:rsidR="00A24C00" w:rsidRPr="007D0029">
        <w:rPr>
          <w:rFonts w:ascii="Angsana New" w:hAnsi="Angsana New" w:cs="Angsana New"/>
          <w:spacing w:val="-4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835023">
        <w:rPr>
          <w:rFonts w:ascii="Angsana New" w:hAnsi="Angsana New" w:cs="Angsana New"/>
          <w:spacing w:val="-4"/>
          <w:lang w:val="en-US"/>
        </w:rPr>
        <w:t>34</w:t>
      </w:r>
      <w:r w:rsidR="00A24C00" w:rsidRPr="007D0029">
        <w:rPr>
          <w:rFonts w:ascii="Angsana New" w:hAnsi="Angsana New" w:cs="Angsana New"/>
          <w:spacing w:val="-4"/>
          <w:cs/>
        </w:rPr>
        <w:t xml:space="preserve"> (ปรับปรุง </w:t>
      </w:r>
      <w:r w:rsidRPr="00835023">
        <w:rPr>
          <w:rFonts w:ascii="Angsana New" w:hAnsi="Angsana New" w:cs="Angsana New"/>
          <w:spacing w:val="-4"/>
          <w:lang w:val="en-US"/>
        </w:rPr>
        <w:t>2560</w:t>
      </w:r>
      <w:r w:rsidR="00A24C00" w:rsidRPr="007D0029">
        <w:rPr>
          <w:rFonts w:ascii="Angsana New" w:hAnsi="Angsana New" w:cs="Angsana New"/>
          <w:spacing w:val="-4"/>
          <w:cs/>
        </w:rPr>
        <w:t>) เรื่อง “การรายงานทางการเงินระหว่างกาล”</w:t>
      </w:r>
      <w:r w:rsidR="00A24C00" w:rsidRPr="007D0029">
        <w:rPr>
          <w:rFonts w:ascii="Angsana New" w:hAnsi="Angsana New" w:cs="Angsana New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04306E" w:rsidRPr="007D0029" w:rsidRDefault="00835023" w:rsidP="00A24C00">
      <w:pPr>
        <w:spacing w:after="240"/>
        <w:ind w:left="1260" w:hanging="720"/>
        <w:jc w:val="thaiDistribute"/>
        <w:rPr>
          <w:rFonts w:ascii="Angsana New" w:hAnsi="Angsana New" w:cs="Angsana New"/>
          <w:cs/>
          <w:lang w:val="en-GB"/>
        </w:rPr>
      </w:pPr>
      <w:r w:rsidRPr="00835023">
        <w:rPr>
          <w:rFonts w:ascii="Angsana New" w:hAnsi="Angsana New" w:cs="Angsana New" w:hint="cs"/>
          <w:lang w:val="en-US"/>
        </w:rPr>
        <w:t>2</w:t>
      </w:r>
      <w:r w:rsidR="00326E88" w:rsidRPr="007D0029">
        <w:rPr>
          <w:rFonts w:ascii="Angsana New" w:hAnsi="Angsana New" w:cs="Angsana New" w:hint="cs"/>
          <w:cs/>
        </w:rPr>
        <w:t>.</w:t>
      </w:r>
      <w:r w:rsidRPr="00835023">
        <w:rPr>
          <w:rFonts w:ascii="Angsana New" w:hAnsi="Angsana New" w:cs="Angsana New" w:hint="cs"/>
          <w:lang w:val="en-US"/>
        </w:rPr>
        <w:t>2</w:t>
      </w:r>
      <w:r w:rsidR="00326E88" w:rsidRPr="007D0029">
        <w:rPr>
          <w:rFonts w:ascii="Angsana New" w:hAnsi="Angsana New" w:cs="Angsana New"/>
          <w:cs/>
        </w:rPr>
        <w:tab/>
      </w:r>
      <w:r w:rsidR="00326E88" w:rsidRPr="007D0029">
        <w:rPr>
          <w:rFonts w:ascii="Angsana New" w:hAnsi="Angsana New" w:cs="Angsana New" w:hint="cs"/>
          <w:cs/>
        </w:rPr>
        <w:t>งบแสดงฐานะ</w:t>
      </w:r>
      <w:r w:rsidR="00326E88" w:rsidRPr="007D0029">
        <w:rPr>
          <w:rFonts w:ascii="Angsana New" w:hAnsi="Angsana New" w:cs="Angsana New"/>
          <w:cs/>
          <w:lang w:val="en-GB"/>
        </w:rPr>
        <w:t xml:space="preserve">การเงินรวมและงบแสดงฐานะการเงินเฉพาะกิจการ ณ วันที่ </w:t>
      </w:r>
      <w:r w:rsidRPr="00835023">
        <w:rPr>
          <w:rFonts w:ascii="Angsana New" w:hAnsi="Angsana New" w:cs="Angsana New"/>
          <w:lang w:val="en-US"/>
        </w:rPr>
        <w:t>31</w:t>
      </w:r>
      <w:r w:rsidR="00326E88" w:rsidRPr="007D0029">
        <w:rPr>
          <w:rFonts w:ascii="Angsana New" w:hAnsi="Angsana New" w:cs="Angsana New"/>
          <w:cs/>
          <w:lang w:val="en-GB"/>
        </w:rPr>
        <w:t xml:space="preserve"> ธันวาคม </w:t>
      </w:r>
      <w:r w:rsidRPr="00835023">
        <w:rPr>
          <w:rFonts w:ascii="Angsana New" w:hAnsi="Angsana New" w:cs="Angsana New"/>
          <w:lang w:val="en-US"/>
        </w:rPr>
        <w:t>2560</w:t>
      </w:r>
      <w:r w:rsidR="00326E88" w:rsidRPr="007D0029">
        <w:rPr>
          <w:rFonts w:ascii="Angsana New" w:hAnsi="Angsana New" w:cs="Angsana New"/>
          <w:cs/>
          <w:lang w:val="en-GB"/>
        </w:rPr>
        <w:t xml:space="preserve"> </w:t>
      </w:r>
      <w:r w:rsidR="00326E88" w:rsidRPr="007D0029">
        <w:rPr>
          <w:rFonts w:ascii="Angsana New" w:hAnsi="Angsana New" w:cs="Angsana New"/>
          <w:spacing w:val="4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ซึ่งนำมาแสดงเปรียบเทียบได้มาจากงบการเงินรวมและงบการเงินเฉพาะกิจการสำหรับปี</w:t>
      </w:r>
      <w:r w:rsidR="00326E88" w:rsidRPr="007D0029">
        <w:rPr>
          <w:rFonts w:ascii="Angsana New" w:hAnsi="Angsana New" w:cs="Angsana New"/>
          <w:cs/>
          <w:lang w:val="en-GB"/>
        </w:rPr>
        <w:t>สิ้นสุดวันเดียวกันซึ่งได้ตรวจสอบแล้ว</w:t>
      </w:r>
    </w:p>
    <w:p w:rsidR="0004306E" w:rsidRPr="007D0029" w:rsidRDefault="0004306E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GB"/>
        </w:rPr>
      </w:pPr>
      <w:r w:rsidRPr="007D0029">
        <w:rPr>
          <w:rFonts w:ascii="Angsana New" w:hAnsi="Angsana New" w:cs="Angsana New"/>
          <w:cs/>
          <w:lang w:val="en-GB"/>
        </w:rPr>
        <w:br w:type="page"/>
      </w:r>
    </w:p>
    <w:p w:rsidR="00C32BB7" w:rsidRPr="007D0029" w:rsidRDefault="00835023" w:rsidP="00A24C00">
      <w:pPr>
        <w:spacing w:after="240"/>
        <w:ind w:left="1260" w:hanging="720"/>
        <w:jc w:val="thaiDistribute"/>
        <w:rPr>
          <w:rFonts w:ascii="Angsana New" w:hAnsi="Angsana New" w:cs="Angsana New"/>
          <w:b/>
          <w:cs/>
        </w:rPr>
      </w:pPr>
      <w:r w:rsidRPr="00835023">
        <w:rPr>
          <w:rFonts w:ascii="Angsana New" w:hAnsi="Angsana New" w:cs="Angsana New"/>
          <w:lang w:val="en-US"/>
        </w:rPr>
        <w:lastRenderedPageBreak/>
        <w:t>2</w:t>
      </w:r>
      <w:r w:rsidR="00A24C00" w:rsidRPr="007D0029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3</w:t>
      </w:r>
      <w:r w:rsidR="00A24C00" w:rsidRPr="007D0029">
        <w:rPr>
          <w:rFonts w:ascii="Angsana New" w:hAnsi="Angsana New" w:cs="Angsana New"/>
          <w:lang w:val="en-US"/>
        </w:rPr>
        <w:tab/>
      </w:r>
      <w:r w:rsidR="00A24C00" w:rsidRPr="00163A7D">
        <w:rPr>
          <w:rFonts w:ascii="Angsana New" w:hAnsi="Angsana New" w:cs="Angsana New"/>
          <w:spacing w:val="4"/>
          <w:cs/>
        </w:rPr>
        <w:t>ผลการดำเนินงานซึ่งยังไม่ได้ตรวจสอบที่ปรากฏในงวดสามเดือน</w:t>
      </w:r>
      <w:r w:rsidR="003774B6" w:rsidRPr="00163A7D">
        <w:rPr>
          <w:rFonts w:ascii="Angsana New" w:hAnsi="Angsana New" w:cs="Angsana New" w:hint="cs"/>
          <w:spacing w:val="4"/>
          <w:cs/>
        </w:rPr>
        <w:t>และ</w:t>
      </w:r>
      <w:r w:rsidR="00F07590">
        <w:rPr>
          <w:rFonts w:ascii="Angsana New" w:hAnsi="Angsana New" w:cs="Angsana New" w:hint="cs"/>
          <w:spacing w:val="4"/>
          <w:cs/>
        </w:rPr>
        <w:t>งวด</w:t>
      </w:r>
      <w:r w:rsidR="003774B6" w:rsidRPr="00163A7D">
        <w:rPr>
          <w:rFonts w:ascii="Angsana New" w:hAnsi="Angsana New" w:cs="Angsana New" w:hint="cs"/>
          <w:spacing w:val="4"/>
          <w:cs/>
        </w:rPr>
        <w:t>หกเดือน</w:t>
      </w:r>
      <w:r w:rsidR="00A24C00" w:rsidRPr="00163A7D">
        <w:rPr>
          <w:rFonts w:ascii="Angsana New" w:hAnsi="Angsana New" w:cs="Angsana New"/>
          <w:spacing w:val="4"/>
          <w:cs/>
        </w:rPr>
        <w:t xml:space="preserve">สิ้นสุดวันที่ </w:t>
      </w:r>
      <w:r w:rsidRPr="00835023">
        <w:rPr>
          <w:rFonts w:ascii="Angsana New" w:hAnsi="Angsana New" w:cs="Angsana New"/>
          <w:spacing w:val="4"/>
          <w:lang w:val="en-US"/>
        </w:rPr>
        <w:t>30</w:t>
      </w:r>
      <w:r w:rsidR="003774B6" w:rsidRPr="00163A7D">
        <w:rPr>
          <w:rFonts w:ascii="Angsana New" w:hAnsi="Angsana New" w:cs="Angsana New"/>
          <w:spacing w:val="4"/>
          <w:lang w:val="en-US"/>
        </w:rPr>
        <w:t xml:space="preserve"> </w:t>
      </w:r>
      <w:r w:rsidR="003774B6" w:rsidRPr="00163A7D">
        <w:rPr>
          <w:rFonts w:ascii="Angsana New" w:hAnsi="Angsana New" w:cs="Angsana New"/>
          <w:spacing w:val="4"/>
          <w:cs/>
          <w:lang w:val="en-US"/>
        </w:rPr>
        <w:t>มิถุนายน</w:t>
      </w:r>
      <w:r w:rsidR="003774B6" w:rsidRPr="007D0029">
        <w:rPr>
          <w:rFonts w:ascii="Angsana New" w:hAnsi="Angsana New" w:cs="Angsana New"/>
          <w:cs/>
          <w:lang w:val="en-US"/>
        </w:rPr>
        <w:t xml:space="preserve"> </w:t>
      </w:r>
      <w:r w:rsidRPr="00835023">
        <w:rPr>
          <w:rFonts w:ascii="Angsana New" w:hAnsi="Angsana New" w:cs="Angsana New"/>
          <w:lang w:val="en-US"/>
        </w:rPr>
        <w:t>2561</w:t>
      </w:r>
      <w:r w:rsidR="00A24C00" w:rsidRPr="007D0029">
        <w:rPr>
          <w:rFonts w:ascii="Angsana New" w:hAnsi="Angsana New" w:cs="Angsana New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:rsidR="00A24C00" w:rsidRPr="00EE0045" w:rsidRDefault="00835023" w:rsidP="00A24C00">
      <w:pPr>
        <w:spacing w:after="240"/>
        <w:ind w:left="1260" w:hanging="720"/>
        <w:jc w:val="thaiDistribute"/>
        <w:rPr>
          <w:rFonts w:ascii="Angsana New" w:hAnsi="Angsana New" w:cs="Angsana New"/>
          <w:b/>
          <w:cs/>
        </w:rPr>
      </w:pPr>
      <w:r w:rsidRPr="00835023">
        <w:rPr>
          <w:rFonts w:ascii="Angsana New" w:hAnsi="Angsana New" w:cs="Angsana New"/>
          <w:bCs/>
          <w:snapToGrid w:val="0"/>
          <w:lang w:val="en-US"/>
        </w:rPr>
        <w:t>2</w:t>
      </w:r>
      <w:r w:rsidR="00A24C00" w:rsidRPr="007D0029">
        <w:rPr>
          <w:rFonts w:ascii="Angsana New" w:hAnsi="Angsana New" w:cs="Angsana New"/>
          <w:bCs/>
          <w:snapToGrid w:val="0"/>
          <w:lang w:val="en-US"/>
        </w:rPr>
        <w:t>.</w:t>
      </w:r>
      <w:r w:rsidRPr="00835023">
        <w:rPr>
          <w:rFonts w:ascii="Angsana New" w:hAnsi="Angsana New" w:cs="Angsana New"/>
          <w:bCs/>
          <w:snapToGrid w:val="0"/>
          <w:lang w:val="en-US"/>
        </w:rPr>
        <w:t>4</w:t>
      </w:r>
      <w:r w:rsidR="00A24C00" w:rsidRPr="007D0029">
        <w:rPr>
          <w:rFonts w:ascii="Angsana New" w:hAnsi="Angsana New" w:cs="Angsana New"/>
          <w:b/>
          <w:snapToGrid w:val="0"/>
          <w:lang w:val="en-US"/>
        </w:rPr>
        <w:tab/>
      </w:r>
      <w:r w:rsidR="00A24C00" w:rsidRPr="007D0029">
        <w:rPr>
          <w:rFonts w:ascii="Angsana New" w:hAnsi="Angsana New" w:cs="Angsana New"/>
          <w:spacing w:val="-4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A24C00" w:rsidRPr="007D0029">
        <w:rPr>
          <w:rFonts w:ascii="Angsana New" w:hAnsi="Angsana New" w:cs="Angsana New"/>
          <w:cs/>
        </w:rPr>
        <w:t xml:space="preserve">ทางการเงินมิได้นำมาแสดงไว้ ณ </w:t>
      </w:r>
      <w:proofErr w:type="spellStart"/>
      <w:r w:rsidR="00A24C00" w:rsidRPr="007D0029">
        <w:rPr>
          <w:rFonts w:ascii="Angsana New" w:hAnsi="Angsana New" w:cs="Angsana New"/>
          <w:cs/>
        </w:rPr>
        <w:t>ที่นี้</w:t>
      </w:r>
      <w:proofErr w:type="spellEnd"/>
      <w:r w:rsidR="00A24C00" w:rsidRPr="007D0029">
        <w:rPr>
          <w:rFonts w:ascii="Angsana New" w:hAnsi="Angsana New" w:cs="Angsana New"/>
          <w:cs/>
        </w:rPr>
        <w:t xml:space="preserve"> เนื่องจากมิได้มีการกำหนดให้มีการเปิดเผยข้อมูลดังกล่าว</w:t>
      </w:r>
      <w:r w:rsidR="00A24C00" w:rsidRPr="00EE0045">
        <w:rPr>
          <w:rFonts w:ascii="Angsana New" w:hAnsi="Angsana New" w:cs="Angsana New"/>
          <w:cs/>
        </w:rPr>
        <w:t>ในงบการเงินระหว่างกาล ดังนั้น งบการเงินระหว่างกาลสำหรับงวดสามเดือน</w:t>
      </w:r>
      <w:r w:rsidR="003774B6" w:rsidRPr="00EE0045">
        <w:rPr>
          <w:rFonts w:ascii="Angsana New" w:hAnsi="Angsana New" w:cs="Angsana New" w:hint="cs"/>
          <w:cs/>
        </w:rPr>
        <w:t>และ</w:t>
      </w:r>
      <w:r w:rsidR="00F07590" w:rsidRPr="00EE0045">
        <w:rPr>
          <w:rFonts w:ascii="Angsana New" w:hAnsi="Angsana New" w:cs="Angsana New" w:hint="cs"/>
          <w:cs/>
        </w:rPr>
        <w:t>งวด</w:t>
      </w:r>
      <w:r w:rsidR="003774B6" w:rsidRPr="00EE0045">
        <w:rPr>
          <w:rFonts w:ascii="Angsana New" w:hAnsi="Angsana New" w:cs="Angsana New" w:hint="cs"/>
          <w:cs/>
        </w:rPr>
        <w:t>หกเดือน</w:t>
      </w:r>
      <w:r w:rsidR="00A24C00" w:rsidRPr="00EE0045">
        <w:rPr>
          <w:rFonts w:ascii="Angsana New" w:hAnsi="Angsana New" w:cs="Angsana New"/>
          <w:spacing w:val="-4"/>
          <w:cs/>
        </w:rPr>
        <w:t xml:space="preserve">สิ้นสุดวันที่ </w:t>
      </w:r>
      <w:r w:rsidRPr="00835023">
        <w:rPr>
          <w:rFonts w:ascii="Angsana New" w:hAnsi="Angsana New" w:cs="Angsana New"/>
          <w:spacing w:val="-4"/>
          <w:lang w:val="en-US"/>
        </w:rPr>
        <w:t>30</w:t>
      </w:r>
      <w:r w:rsidR="003774B6" w:rsidRPr="00EE0045">
        <w:rPr>
          <w:rFonts w:ascii="Angsana New" w:hAnsi="Angsana New" w:cs="Angsana New"/>
          <w:spacing w:val="-4"/>
          <w:lang w:val="en-US"/>
        </w:rPr>
        <w:t xml:space="preserve"> </w:t>
      </w:r>
      <w:r w:rsidR="003774B6" w:rsidRPr="00EE0045">
        <w:rPr>
          <w:rFonts w:ascii="Angsana New" w:hAnsi="Angsana New" w:cs="Angsana New"/>
          <w:spacing w:val="-4"/>
          <w:cs/>
          <w:lang w:val="en-US"/>
        </w:rPr>
        <w:t xml:space="preserve">มิถุนายน </w:t>
      </w:r>
      <w:r w:rsidRPr="00835023">
        <w:rPr>
          <w:rFonts w:ascii="Angsana New" w:hAnsi="Angsana New" w:cs="Angsana New"/>
          <w:spacing w:val="-4"/>
          <w:lang w:val="en-US"/>
        </w:rPr>
        <w:t>2561</w:t>
      </w:r>
      <w:r w:rsidR="00A24C00" w:rsidRPr="00EE0045">
        <w:rPr>
          <w:rFonts w:ascii="Angsana New" w:hAnsi="Angsana New" w:cs="Angsana New"/>
          <w:spacing w:val="-4"/>
          <w:lang w:val="en-US"/>
        </w:rPr>
        <w:t xml:space="preserve"> </w:t>
      </w:r>
      <w:r w:rsidR="00A24C00" w:rsidRPr="00EE0045">
        <w:rPr>
          <w:rFonts w:ascii="Angsana New" w:hAnsi="Angsana New" w:cs="Angsana New"/>
          <w:spacing w:val="-4"/>
          <w:cs/>
        </w:rPr>
        <w:t>จึงควรอ่านประกอบกับงบการเงินสำหรับปีสิ้นสุดวันที่</w:t>
      </w:r>
      <w:r w:rsidR="00A83ED1" w:rsidRPr="00EE0045">
        <w:rPr>
          <w:rFonts w:ascii="Angsana New" w:hAnsi="Angsana New" w:cs="Angsana New"/>
          <w:spacing w:val="-4"/>
          <w:lang w:val="en-US"/>
        </w:rPr>
        <w:t xml:space="preserve"> </w:t>
      </w:r>
      <w:r w:rsidRPr="00835023">
        <w:rPr>
          <w:rFonts w:ascii="Angsana New" w:hAnsi="Angsana New" w:cs="Angsana New"/>
          <w:spacing w:val="-4"/>
          <w:lang w:val="en-US"/>
        </w:rPr>
        <w:t>31</w:t>
      </w:r>
      <w:r w:rsidR="00A24C00" w:rsidRPr="00EE0045">
        <w:rPr>
          <w:rFonts w:ascii="Angsana New" w:hAnsi="Angsana New" w:cs="Angsana New"/>
          <w:spacing w:val="-4"/>
          <w:cs/>
        </w:rPr>
        <w:t xml:space="preserve"> ธันวาคม</w:t>
      </w:r>
      <w:r w:rsidR="00A24C00" w:rsidRPr="00EE0045">
        <w:rPr>
          <w:rFonts w:ascii="Angsana New" w:hAnsi="Angsana New" w:cs="Angsana New"/>
          <w:cs/>
        </w:rPr>
        <w:t xml:space="preserve"> </w:t>
      </w:r>
      <w:r w:rsidRPr="00835023">
        <w:rPr>
          <w:rFonts w:ascii="Angsana New" w:hAnsi="Angsana New" w:cs="Angsana New"/>
          <w:lang w:val="en-US"/>
        </w:rPr>
        <w:t>2560</w:t>
      </w:r>
      <w:r w:rsidR="00A24C00" w:rsidRPr="00EE0045">
        <w:rPr>
          <w:rFonts w:ascii="Angsana New" w:hAnsi="Angsana New" w:cs="Angsana New"/>
          <w:cs/>
        </w:rPr>
        <w:t xml:space="preserve"> ซึ่งได้มีการตรวจสอบแล้ว</w:t>
      </w:r>
    </w:p>
    <w:p w:rsidR="00A24C00" w:rsidRPr="007D0029" w:rsidRDefault="00835023" w:rsidP="00A24C00">
      <w:pPr>
        <w:ind w:left="1260" w:hanging="720"/>
        <w:jc w:val="thaiDistribute"/>
        <w:rPr>
          <w:rFonts w:ascii="Angsana New" w:hAnsi="Angsana New" w:cs="Angsana New"/>
          <w:cs/>
        </w:rPr>
      </w:pPr>
      <w:r w:rsidRPr="00835023">
        <w:rPr>
          <w:rFonts w:ascii="Angsana New" w:hAnsi="Angsana New" w:cs="Angsana New"/>
          <w:lang w:val="en-US"/>
        </w:rPr>
        <w:t>2</w:t>
      </w:r>
      <w:r w:rsidR="00A24C00" w:rsidRPr="007D0029">
        <w:rPr>
          <w:rFonts w:ascii="Angsana New" w:hAnsi="Angsana New" w:cs="Angsana New"/>
          <w:cs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5</w:t>
      </w:r>
      <w:r w:rsidR="00A24C00" w:rsidRPr="007D0029">
        <w:rPr>
          <w:rFonts w:ascii="Angsana New" w:hAnsi="Angsana New" w:cs="Angsana New"/>
          <w:cs/>
        </w:rPr>
        <w:tab/>
      </w:r>
      <w:r w:rsidR="00A24C00" w:rsidRPr="007D0029">
        <w:rPr>
          <w:rFonts w:ascii="Angsana New" w:hAnsi="Angsana New" w:cs="Angsana New"/>
          <w:spacing w:val="-10"/>
          <w:cs/>
        </w:rPr>
        <w:t>งบการเงินรวมนี้ได้จัดทำขึ้นโดยรวมงบการเงินของบริษัท คันทรี่ กรุ๊ป ดี</w:t>
      </w:r>
      <w:proofErr w:type="spellStart"/>
      <w:r w:rsidR="00A24C00" w:rsidRPr="007D0029">
        <w:rPr>
          <w:rFonts w:ascii="Angsana New" w:hAnsi="Angsana New" w:cs="Angsana New"/>
          <w:spacing w:val="-10"/>
          <w:cs/>
        </w:rPr>
        <w:t>เวลล</w:t>
      </w:r>
      <w:proofErr w:type="spellEnd"/>
      <w:r w:rsidR="00A24C00" w:rsidRPr="007D0029">
        <w:rPr>
          <w:rFonts w:ascii="Angsana New" w:hAnsi="Angsana New" w:cs="Angsana New"/>
          <w:spacing w:val="-10"/>
          <w:cs/>
        </w:rPr>
        <w:t>อปเมนท์ จำกัด (มหาชน)</w:t>
      </w:r>
      <w:r w:rsidR="00A24C00" w:rsidRPr="007D0029">
        <w:rPr>
          <w:rFonts w:ascii="Angsana New" w:hAnsi="Angsana New" w:cs="Angsana New"/>
          <w:cs/>
        </w:rPr>
        <w:t xml:space="preserve"> และบริษัทย่อย ดังต่อไปนี้</w:t>
      </w:r>
    </w:p>
    <w:p w:rsidR="002035F3" w:rsidRPr="007D0029" w:rsidRDefault="002035F3" w:rsidP="00746AE9">
      <w:pPr>
        <w:spacing w:line="220" w:lineRule="exact"/>
        <w:ind w:left="1980" w:hanging="720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tbl>
      <w:tblPr>
        <w:tblW w:w="8010" w:type="dxa"/>
        <w:tblInd w:w="1368" w:type="dxa"/>
        <w:tblLook w:val="0000" w:firstRow="0" w:lastRow="0" w:firstColumn="0" w:lastColumn="0" w:noHBand="0" w:noVBand="0"/>
      </w:tblPr>
      <w:tblGrid>
        <w:gridCol w:w="2468"/>
        <w:gridCol w:w="982"/>
        <w:gridCol w:w="2949"/>
        <w:gridCol w:w="809"/>
        <w:gridCol w:w="802"/>
      </w:tblGrid>
      <w:tr w:rsidR="009715D6" w:rsidRPr="007D0029" w:rsidTr="009715D6">
        <w:trPr>
          <w:cantSplit/>
          <w:trHeight w:val="20"/>
        </w:trPr>
        <w:tc>
          <w:tcPr>
            <w:tcW w:w="2468" w:type="dxa"/>
          </w:tcPr>
          <w:p w:rsidR="009715D6" w:rsidRPr="007D0029" w:rsidRDefault="009715D6" w:rsidP="00E42D64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82" w:type="dxa"/>
          </w:tcPr>
          <w:p w:rsidR="009715D6" w:rsidRPr="007D0029" w:rsidRDefault="009715D6" w:rsidP="00E42D64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2949" w:type="dxa"/>
          </w:tcPr>
          <w:p w:rsidR="009715D6" w:rsidRPr="007D0029" w:rsidRDefault="009715D6" w:rsidP="009715D6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611" w:type="dxa"/>
            <w:gridSpan w:val="2"/>
          </w:tcPr>
          <w:p w:rsidR="009715D6" w:rsidRPr="007D0029" w:rsidRDefault="009715D6" w:rsidP="009715D6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อัตราการถือหุ้น</w:t>
            </w:r>
          </w:p>
          <w:p w:rsidR="009715D6" w:rsidRPr="007D0029" w:rsidRDefault="009715D6" w:rsidP="009715D6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 xml:space="preserve">โดยบริษัท </w:t>
            </w:r>
            <w:r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(</w:t>
            </w:r>
            <w:r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  <w:t>ร้อยละ</w:t>
            </w:r>
            <w:r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9715D6" w:rsidRPr="007D0029" w:rsidTr="009715D6">
        <w:trPr>
          <w:cantSplit/>
          <w:trHeight w:val="20"/>
        </w:trPr>
        <w:tc>
          <w:tcPr>
            <w:tcW w:w="2468" w:type="dxa"/>
          </w:tcPr>
          <w:p w:rsidR="009715D6" w:rsidRPr="007D0029" w:rsidRDefault="009715D6" w:rsidP="00E42D64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2" w:type="dxa"/>
          </w:tcPr>
          <w:p w:rsidR="009715D6" w:rsidRPr="007D0029" w:rsidRDefault="009715D6" w:rsidP="00E42D64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949" w:type="dxa"/>
          </w:tcPr>
          <w:p w:rsidR="009715D6" w:rsidRPr="007D0029" w:rsidRDefault="009715D6" w:rsidP="00E42D64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:rsidR="009715D6" w:rsidRPr="007D0029" w:rsidRDefault="009715D6" w:rsidP="00E42D64">
            <w:pPr>
              <w:tabs>
                <w:tab w:val="num" w:pos="900"/>
              </w:tabs>
              <w:spacing w:line="260" w:lineRule="exact"/>
              <w:ind w:left="-73" w:right="-99" w:hanging="62"/>
              <w:jc w:val="center"/>
              <w:rPr>
                <w:rFonts w:ascii="Angsana New" w:eastAsia="Calibri" w:hAnsi="Angsana New" w:cs="Angsana New"/>
                <w:b/>
                <w:bCs/>
                <w:sz w:val="20"/>
                <w:szCs w:val="20"/>
                <w:cs/>
              </w:rPr>
            </w:pPr>
            <w:r w:rsidRPr="007D0029">
              <w:rPr>
                <w:rFonts w:ascii="Angsana New" w:eastAsia="Calibri" w:hAnsi="Angsana New" w:cs="Angsana New"/>
                <w:b/>
                <w:bCs/>
                <w:sz w:val="20"/>
                <w:szCs w:val="20"/>
                <w:cs/>
              </w:rPr>
              <w:t>“ยังไม่ได้ตรวจสอบ”</w:t>
            </w:r>
          </w:p>
        </w:tc>
        <w:tc>
          <w:tcPr>
            <w:tcW w:w="802" w:type="dxa"/>
          </w:tcPr>
          <w:p w:rsidR="009715D6" w:rsidRPr="007D0029" w:rsidRDefault="009715D6" w:rsidP="00E42D6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7D0029" w:rsidRPr="007D0029" w:rsidTr="009715D6">
        <w:trPr>
          <w:cantSplit/>
          <w:trHeight w:val="20"/>
        </w:trPr>
        <w:tc>
          <w:tcPr>
            <w:tcW w:w="2468" w:type="dxa"/>
          </w:tcPr>
          <w:p w:rsidR="00C32BB7" w:rsidRPr="007D0029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2" w:type="dxa"/>
          </w:tcPr>
          <w:p w:rsidR="00C32BB7" w:rsidRPr="007D0029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949" w:type="dxa"/>
          </w:tcPr>
          <w:p w:rsidR="00C32BB7" w:rsidRPr="007D0029" w:rsidRDefault="00C32BB7" w:rsidP="00177B0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:rsidR="00C32BB7" w:rsidRPr="007D0029" w:rsidRDefault="00D16458" w:rsidP="00177B01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  <w:p w:rsidR="00C32BB7" w:rsidRPr="007D0029" w:rsidRDefault="00835023" w:rsidP="00177B01">
            <w:pPr>
              <w:tabs>
                <w:tab w:val="num" w:pos="900"/>
              </w:tabs>
              <w:spacing w:line="260" w:lineRule="exact"/>
              <w:ind w:left="-73" w:right="-99" w:hanging="62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835023">
              <w:rPr>
                <w:rFonts w:ascii="Angsana New" w:eastAsia="Calibri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3774B6" w:rsidRPr="007D0029">
              <w:rPr>
                <w:rFonts w:ascii="Angsana New" w:eastAsia="Calibri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774B6" w:rsidRPr="007D0029">
              <w:rPr>
                <w:rFonts w:ascii="Angsana New" w:eastAsia="Calibri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802" w:type="dxa"/>
          </w:tcPr>
          <w:p w:rsidR="00C32BB7" w:rsidRPr="007D0029" w:rsidRDefault="00C32BB7" w:rsidP="00177B0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ณ </w:t>
            </w:r>
            <w:r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วันที่</w:t>
            </w:r>
          </w:p>
          <w:p w:rsidR="00C32BB7" w:rsidRPr="007D0029" w:rsidRDefault="00835023" w:rsidP="00177B0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32BB7" w:rsidRPr="007D002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C32BB7"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ธันวาคม</w:t>
            </w:r>
            <w:r w:rsidR="00C32BB7" w:rsidRPr="007D002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</w:tr>
      <w:tr w:rsidR="007D0029" w:rsidRPr="007D0029" w:rsidTr="009715D6">
        <w:trPr>
          <w:cantSplit/>
          <w:trHeight w:val="20"/>
        </w:trPr>
        <w:tc>
          <w:tcPr>
            <w:tcW w:w="2468" w:type="dxa"/>
          </w:tcPr>
          <w:p w:rsidR="00C32BB7" w:rsidRPr="007D0029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2" w:type="dxa"/>
          </w:tcPr>
          <w:p w:rsidR="00C32BB7" w:rsidRPr="007D0029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949" w:type="dxa"/>
          </w:tcPr>
          <w:p w:rsidR="00C32BB7" w:rsidRPr="007D0029" w:rsidRDefault="00C32BB7" w:rsidP="00177B0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809" w:type="dxa"/>
          </w:tcPr>
          <w:p w:rsidR="00C32BB7" w:rsidRPr="007D0029" w:rsidRDefault="00835023" w:rsidP="009B1B21">
            <w:pPr>
              <w:spacing w:line="260" w:lineRule="exact"/>
              <w:ind w:left="-108" w:right="-108"/>
              <w:jc w:val="center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835023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802" w:type="dxa"/>
          </w:tcPr>
          <w:p w:rsidR="00C32BB7" w:rsidRPr="007D0029" w:rsidRDefault="00835023" w:rsidP="00177B01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35023">
              <w:rPr>
                <w:rFonts w:ascii="Angsana New" w:eastAsia="Verdana" w:hAnsi="Angsana New" w:cs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</w:tr>
      <w:tr w:rsidR="007D0029" w:rsidRPr="007D0029" w:rsidTr="009715D6">
        <w:trPr>
          <w:cantSplit/>
          <w:trHeight w:val="20"/>
        </w:trPr>
        <w:tc>
          <w:tcPr>
            <w:tcW w:w="2468" w:type="dxa"/>
          </w:tcPr>
          <w:p w:rsidR="00C32BB7" w:rsidRPr="007D0029" w:rsidRDefault="00C32BB7" w:rsidP="00177B01">
            <w:pPr>
              <w:spacing w:line="260" w:lineRule="exact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982" w:type="dxa"/>
          </w:tcPr>
          <w:p w:rsidR="00C32BB7" w:rsidRPr="007D0029" w:rsidRDefault="00C32BB7" w:rsidP="00177B01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2949" w:type="dxa"/>
          </w:tcPr>
          <w:p w:rsidR="00C32BB7" w:rsidRPr="007D0029" w:rsidRDefault="00C32BB7" w:rsidP="00177B01">
            <w:pPr>
              <w:pStyle w:val="Heading4"/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09" w:type="dxa"/>
            <w:vAlign w:val="center"/>
          </w:tcPr>
          <w:p w:rsidR="00C32BB7" w:rsidRPr="007D0029" w:rsidRDefault="00C32BB7" w:rsidP="00177B0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802" w:type="dxa"/>
            <w:vAlign w:val="center"/>
          </w:tcPr>
          <w:p w:rsidR="00C32BB7" w:rsidRPr="007D0029" w:rsidRDefault="00C32BB7" w:rsidP="00177B0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</w:tr>
      <w:tr w:rsidR="007D0029" w:rsidRPr="007D0029" w:rsidTr="009715D6">
        <w:trPr>
          <w:cantSplit/>
          <w:trHeight w:val="20"/>
        </w:trPr>
        <w:tc>
          <w:tcPr>
            <w:tcW w:w="2468" w:type="dxa"/>
          </w:tcPr>
          <w:p w:rsidR="009B1B21" w:rsidRPr="007D0029" w:rsidRDefault="009B1B21" w:rsidP="009B1B21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แลนด์มาร์ค โฮล</w:t>
            </w:r>
            <w:proofErr w:type="spellStart"/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</w:rPr>
              <w:t>ดิ้งส์</w:t>
            </w:r>
            <w:proofErr w:type="spellEnd"/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82" w:type="dxa"/>
          </w:tcPr>
          <w:p w:rsidR="009B1B21" w:rsidRPr="007D0029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949" w:type="dxa"/>
          </w:tcPr>
          <w:p w:rsidR="00816008" w:rsidRPr="007D0029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ซื้อขาย</w:t>
            </w:r>
            <w:r w:rsidR="00185335" w:rsidRPr="007D0029">
              <w:rPr>
                <w:rFonts w:ascii="Angsana New" w:hAnsi="Angsana New" w:cs="Angsana New" w:hint="cs"/>
                <w:b w:val="0"/>
                <w:bCs w:val="0"/>
                <w:sz w:val="20"/>
                <w:szCs w:val="20"/>
                <w:cs/>
                <w:lang w:eastAsia="en-US"/>
              </w:rPr>
              <w:t xml:space="preserve"> </w:t>
            </w: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ให้เช่าและดำเนินงาน</w:t>
            </w:r>
          </w:p>
          <w:p w:rsidR="009B1B21" w:rsidRPr="007D0029" w:rsidRDefault="009B1B21" w:rsidP="00AF327A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ด้านอสังหาริมทรัพย์</w:t>
            </w:r>
            <w:r w:rsidR="00AF327A">
              <w:rPr>
                <w:rFonts w:ascii="Angsana New" w:hAnsi="Angsana New" w:cs="Angsana New" w:hint="cs"/>
                <w:b w:val="0"/>
                <w:bCs w:val="0"/>
                <w:sz w:val="20"/>
                <w:szCs w:val="20"/>
                <w:cs/>
                <w:lang w:eastAsia="en-US"/>
              </w:rPr>
              <w:t xml:space="preserve"> </w:t>
            </w: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และถือหุ้นในบริษัทอื่น</w:t>
            </w:r>
          </w:p>
        </w:tc>
        <w:tc>
          <w:tcPr>
            <w:tcW w:w="809" w:type="dxa"/>
          </w:tcPr>
          <w:p w:rsidR="009B1B21" w:rsidRPr="007D0029" w:rsidRDefault="00835023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141E0F" w:rsidRPr="007D002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802" w:type="dxa"/>
          </w:tcPr>
          <w:p w:rsidR="009B1B21" w:rsidRPr="007D0029" w:rsidRDefault="00835023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9B1B21" w:rsidRPr="007D002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7D0029" w:rsidRPr="007D0029" w:rsidTr="009715D6">
        <w:trPr>
          <w:cantSplit/>
          <w:trHeight w:val="20"/>
        </w:trPr>
        <w:tc>
          <w:tcPr>
            <w:tcW w:w="2468" w:type="dxa"/>
          </w:tcPr>
          <w:p w:rsidR="009B1B21" w:rsidRPr="007D0029" w:rsidRDefault="009B1B21" w:rsidP="005A31E6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</w:rPr>
              <w:t>บริษัท บีซีอีจี คันทรี่</w:t>
            </w:r>
            <w:r w:rsidR="00506A17" w:rsidRPr="007D002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 xml:space="preserve"> </w:t>
            </w:r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</w:rPr>
              <w:t>กรุ๊ป เอ็นจิ</w:t>
            </w:r>
            <w:proofErr w:type="spellStart"/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</w:rPr>
              <w:t>เนียริ่ง</w:t>
            </w:r>
            <w:proofErr w:type="spellEnd"/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82" w:type="dxa"/>
          </w:tcPr>
          <w:p w:rsidR="009B1B21" w:rsidRPr="007D0029" w:rsidRDefault="009B1B21" w:rsidP="009B1B21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949" w:type="dxa"/>
          </w:tcPr>
          <w:p w:rsidR="009B1B21" w:rsidRPr="007D0029" w:rsidRDefault="009B1B21" w:rsidP="00AF327A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09" w:type="dxa"/>
          </w:tcPr>
          <w:p w:rsidR="009B1B21" w:rsidRPr="007D0029" w:rsidRDefault="009B1B21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2" w:type="dxa"/>
          </w:tcPr>
          <w:p w:rsidR="009B1B21" w:rsidRPr="007D0029" w:rsidRDefault="009B1B21" w:rsidP="009B1B21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5A31E6" w:rsidRPr="007D0029" w:rsidTr="009715D6">
        <w:trPr>
          <w:cantSplit/>
          <w:trHeight w:val="20"/>
        </w:trPr>
        <w:tc>
          <w:tcPr>
            <w:tcW w:w="2468" w:type="dxa"/>
          </w:tcPr>
          <w:p w:rsidR="005A31E6" w:rsidRPr="007D0029" w:rsidRDefault="005A31E6" w:rsidP="005A31E6">
            <w:pPr>
              <w:spacing w:line="260" w:lineRule="exact"/>
              <w:ind w:firstLine="150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82" w:type="dxa"/>
          </w:tcPr>
          <w:p w:rsidR="005A31E6" w:rsidRPr="007D0029" w:rsidRDefault="005A31E6" w:rsidP="005A31E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949" w:type="dxa"/>
          </w:tcPr>
          <w:p w:rsidR="005A31E6" w:rsidRPr="007D0029" w:rsidRDefault="005A31E6" w:rsidP="005A31E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รับเหมาก่อสร้างอาคาร และซ่อมแซมอาคาร</w:t>
            </w:r>
          </w:p>
        </w:tc>
        <w:tc>
          <w:tcPr>
            <w:tcW w:w="809" w:type="dxa"/>
          </w:tcPr>
          <w:p w:rsidR="005A31E6" w:rsidRPr="007D0029" w:rsidRDefault="00835023" w:rsidP="005A31E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  <w:r w:rsidR="005A31E6" w:rsidRPr="007D002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2" w:type="dxa"/>
          </w:tcPr>
          <w:p w:rsidR="005A31E6" w:rsidRPr="007D0029" w:rsidRDefault="00835023" w:rsidP="005A31E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  <w:r w:rsidR="005A31E6" w:rsidRPr="007D002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99</w:t>
            </w:r>
          </w:p>
        </w:tc>
      </w:tr>
      <w:tr w:rsidR="005A31E6" w:rsidRPr="007D0029" w:rsidTr="009715D6">
        <w:trPr>
          <w:cantSplit/>
          <w:trHeight w:val="20"/>
        </w:trPr>
        <w:tc>
          <w:tcPr>
            <w:tcW w:w="2468" w:type="dxa"/>
          </w:tcPr>
          <w:p w:rsidR="005A31E6" w:rsidRPr="007D0029" w:rsidRDefault="005A31E6" w:rsidP="005A31E6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7D0029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ซีจีดี ดาต้า</w:t>
            </w:r>
            <w:r w:rsidRPr="007D002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Pr="007D0029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82" w:type="dxa"/>
          </w:tcPr>
          <w:p w:rsidR="005A31E6" w:rsidRPr="007D0029" w:rsidRDefault="005A31E6" w:rsidP="005A31E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ฮ่องกง</w:t>
            </w:r>
          </w:p>
        </w:tc>
        <w:tc>
          <w:tcPr>
            <w:tcW w:w="2949" w:type="dxa"/>
          </w:tcPr>
          <w:p w:rsidR="005A31E6" w:rsidRPr="007D0029" w:rsidRDefault="005A31E6" w:rsidP="005A31E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809" w:type="dxa"/>
            <w:vAlign w:val="center"/>
          </w:tcPr>
          <w:p w:rsidR="005A31E6" w:rsidRPr="007D0029" w:rsidRDefault="00835023" w:rsidP="005A31E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5A31E6" w:rsidRPr="007D002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802" w:type="dxa"/>
            <w:vAlign w:val="center"/>
          </w:tcPr>
          <w:p w:rsidR="005A31E6" w:rsidRPr="007D0029" w:rsidRDefault="00835023" w:rsidP="005A31E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5A31E6" w:rsidRPr="007D002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5A31E6" w:rsidRPr="007D0029" w:rsidTr="009715D6">
        <w:trPr>
          <w:cantSplit/>
          <w:trHeight w:val="20"/>
        </w:trPr>
        <w:tc>
          <w:tcPr>
            <w:tcW w:w="2468" w:type="dxa"/>
          </w:tcPr>
          <w:p w:rsidR="005A31E6" w:rsidRPr="007D0029" w:rsidRDefault="005A31E6" w:rsidP="005A31E6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7D0029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982" w:type="dxa"/>
          </w:tcPr>
          <w:p w:rsidR="005A31E6" w:rsidRPr="007D0029" w:rsidRDefault="005A31E6" w:rsidP="005A31E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มอริเชียส</w:t>
            </w:r>
          </w:p>
        </w:tc>
        <w:tc>
          <w:tcPr>
            <w:tcW w:w="2949" w:type="dxa"/>
          </w:tcPr>
          <w:p w:rsidR="005A31E6" w:rsidRPr="007D0029" w:rsidRDefault="005A31E6" w:rsidP="005A31E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809" w:type="dxa"/>
          </w:tcPr>
          <w:p w:rsidR="005A31E6" w:rsidRPr="007D0029" w:rsidRDefault="00835023" w:rsidP="005A31E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5A31E6" w:rsidRPr="007D002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802" w:type="dxa"/>
          </w:tcPr>
          <w:p w:rsidR="005A31E6" w:rsidRPr="007D0029" w:rsidRDefault="00835023" w:rsidP="005A31E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5A31E6" w:rsidRPr="007D002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5A31E6" w:rsidRPr="007D0029" w:rsidTr="009715D6">
        <w:trPr>
          <w:cantSplit/>
          <w:trHeight w:val="20"/>
        </w:trPr>
        <w:tc>
          <w:tcPr>
            <w:tcW w:w="2468" w:type="dxa"/>
          </w:tcPr>
          <w:p w:rsidR="005A31E6" w:rsidRPr="007D0029" w:rsidRDefault="005A31E6" w:rsidP="005A31E6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บริษัท ลี</w:t>
            </w:r>
            <w:proofErr w:type="spellStart"/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ดดิ้ง</w:t>
            </w:r>
            <w:proofErr w:type="spellEnd"/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 xml:space="preserve"> สคูล พาร์ทเนอร์ชิพ จำกัด</w:t>
            </w:r>
          </w:p>
        </w:tc>
        <w:tc>
          <w:tcPr>
            <w:tcW w:w="982" w:type="dxa"/>
          </w:tcPr>
          <w:p w:rsidR="005A31E6" w:rsidRPr="007D0029" w:rsidRDefault="005A31E6" w:rsidP="005A31E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</w:t>
            </w:r>
            <w:proofErr w:type="spellStart"/>
            <w:r w:rsidRPr="007D0029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ิร์นซีย์</w:t>
            </w:r>
            <w:proofErr w:type="spellEnd"/>
          </w:p>
        </w:tc>
        <w:tc>
          <w:tcPr>
            <w:tcW w:w="2949" w:type="dxa"/>
          </w:tcPr>
          <w:p w:rsidR="005A31E6" w:rsidRPr="007D0029" w:rsidRDefault="005A31E6" w:rsidP="005A31E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ถือหุ้นในบริษัทอื่น</w:t>
            </w:r>
          </w:p>
        </w:tc>
        <w:tc>
          <w:tcPr>
            <w:tcW w:w="809" w:type="dxa"/>
          </w:tcPr>
          <w:p w:rsidR="005A31E6" w:rsidRPr="007D0029" w:rsidRDefault="00835023" w:rsidP="005A31E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5A31E6" w:rsidRPr="007D002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</w:p>
        </w:tc>
        <w:tc>
          <w:tcPr>
            <w:tcW w:w="802" w:type="dxa"/>
          </w:tcPr>
          <w:p w:rsidR="005A31E6" w:rsidRPr="007D0029" w:rsidRDefault="00835023" w:rsidP="005A31E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5A31E6" w:rsidRPr="007D002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</w:p>
        </w:tc>
      </w:tr>
      <w:tr w:rsidR="005A31E6" w:rsidRPr="007D0029" w:rsidTr="009715D6">
        <w:trPr>
          <w:cantSplit/>
          <w:trHeight w:val="20"/>
        </w:trPr>
        <w:tc>
          <w:tcPr>
            <w:tcW w:w="2468" w:type="dxa"/>
          </w:tcPr>
          <w:p w:rsidR="005A31E6" w:rsidRPr="007D0029" w:rsidRDefault="005A31E6" w:rsidP="005A31E6">
            <w:pPr>
              <w:spacing w:line="260" w:lineRule="exac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บริษัท เอชวายยู</w:t>
            </w:r>
            <w:proofErr w:type="spellStart"/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>เค</w:t>
            </w:r>
            <w:proofErr w:type="spellEnd"/>
            <w:r w:rsidRPr="007D0029"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982" w:type="dxa"/>
          </w:tcPr>
          <w:p w:rsidR="005A31E6" w:rsidRPr="007D0029" w:rsidRDefault="005A31E6" w:rsidP="005A31E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เก</w:t>
            </w:r>
            <w:proofErr w:type="spellStart"/>
            <w:r w:rsidRPr="007D0029">
              <w:rPr>
                <w:rFonts w:ascii="Angsana New" w:hAnsi="Angsana New" w:cs="Angsana New"/>
                <w:b w:val="0"/>
                <w:bCs w:val="0"/>
                <w:spacing w:val="-4"/>
                <w:sz w:val="20"/>
                <w:szCs w:val="20"/>
                <w:cs/>
                <w:lang w:eastAsia="en-US"/>
              </w:rPr>
              <w:t>ิร์นซีย์</w:t>
            </w:r>
            <w:proofErr w:type="spellEnd"/>
          </w:p>
        </w:tc>
        <w:tc>
          <w:tcPr>
            <w:tcW w:w="2949" w:type="dxa"/>
          </w:tcPr>
          <w:p w:rsidR="005A31E6" w:rsidRPr="007D0029" w:rsidRDefault="005A31E6" w:rsidP="005A31E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809" w:type="dxa"/>
          </w:tcPr>
          <w:p w:rsidR="005A31E6" w:rsidRPr="007D0029" w:rsidRDefault="00835023" w:rsidP="005A31E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5A31E6" w:rsidRPr="007D002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802" w:type="dxa"/>
          </w:tcPr>
          <w:p w:rsidR="005A31E6" w:rsidRPr="007D0029" w:rsidRDefault="00835023" w:rsidP="005A31E6">
            <w:pPr>
              <w:tabs>
                <w:tab w:val="num" w:pos="900"/>
              </w:tabs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100</w:t>
            </w:r>
            <w:r w:rsidR="005A31E6" w:rsidRPr="007D002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</w:p>
        </w:tc>
      </w:tr>
      <w:tr w:rsidR="005A31E6" w:rsidRPr="007D0029" w:rsidTr="009715D6">
        <w:trPr>
          <w:cantSplit/>
          <w:trHeight w:val="20"/>
        </w:trPr>
        <w:tc>
          <w:tcPr>
            <w:tcW w:w="2468" w:type="dxa"/>
          </w:tcPr>
          <w:p w:rsidR="005A31E6" w:rsidRPr="007D0029" w:rsidRDefault="005A31E6" w:rsidP="005A31E6">
            <w:pPr>
              <w:spacing w:line="260" w:lineRule="exact"/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</w:pPr>
            <w:r w:rsidRPr="007D0029">
              <w:rPr>
                <w:rFonts w:ascii="Angsana New" w:eastAsia="Verdana" w:hAnsi="Angsana New" w:cs="Angsana New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982" w:type="dxa"/>
          </w:tcPr>
          <w:p w:rsidR="005A31E6" w:rsidRPr="007D0029" w:rsidRDefault="005A31E6" w:rsidP="005A31E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2949" w:type="dxa"/>
          </w:tcPr>
          <w:p w:rsidR="005A31E6" w:rsidRPr="007D0029" w:rsidRDefault="005A31E6" w:rsidP="005A31E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09" w:type="dxa"/>
            <w:vAlign w:val="center"/>
          </w:tcPr>
          <w:p w:rsidR="005A31E6" w:rsidRPr="007D0029" w:rsidRDefault="005A31E6" w:rsidP="005A31E6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  <w:tc>
          <w:tcPr>
            <w:tcW w:w="802" w:type="dxa"/>
            <w:vAlign w:val="center"/>
          </w:tcPr>
          <w:p w:rsidR="005A31E6" w:rsidRPr="007D0029" w:rsidRDefault="005A31E6" w:rsidP="005A31E6">
            <w:pPr>
              <w:spacing w:line="260" w:lineRule="exact"/>
              <w:jc w:val="center"/>
              <w:rPr>
                <w:rFonts w:ascii="Angsana New" w:eastAsia="Verdana" w:hAnsi="Angsana New" w:cs="Angsana New"/>
                <w:sz w:val="20"/>
                <w:szCs w:val="20"/>
                <w:cs/>
              </w:rPr>
            </w:pPr>
          </w:p>
        </w:tc>
      </w:tr>
      <w:tr w:rsidR="005A31E6" w:rsidRPr="007D0029" w:rsidTr="009715D6">
        <w:trPr>
          <w:cantSplit/>
          <w:trHeight w:val="20"/>
        </w:trPr>
        <w:tc>
          <w:tcPr>
            <w:tcW w:w="2468" w:type="dxa"/>
          </w:tcPr>
          <w:p w:rsidR="005A31E6" w:rsidRPr="007D0029" w:rsidRDefault="005A31E6" w:rsidP="005A31E6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 เจ้าพระยา เอส</w:t>
            </w:r>
            <w:proofErr w:type="spellStart"/>
            <w:r w:rsidRPr="007D002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เต</w:t>
            </w:r>
            <w:proofErr w:type="spellEnd"/>
            <w:r w:rsidRPr="007D002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ต เรสซิเด้น</w:t>
            </w:r>
            <w:proofErr w:type="spellStart"/>
            <w:r w:rsidRPr="007D002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ซ์</w:t>
            </w:r>
            <w:proofErr w:type="spellEnd"/>
            <w:r w:rsidRPr="007D0029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982" w:type="dxa"/>
          </w:tcPr>
          <w:p w:rsidR="005A31E6" w:rsidRPr="007D0029" w:rsidRDefault="005A31E6" w:rsidP="005A31E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ประเทศไทย</w:t>
            </w:r>
          </w:p>
        </w:tc>
        <w:tc>
          <w:tcPr>
            <w:tcW w:w="2949" w:type="dxa"/>
          </w:tcPr>
          <w:p w:rsidR="005A31E6" w:rsidRDefault="005A31E6" w:rsidP="005A31E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ผู้บริหารอสังหาริมทรัพย์ของโครงการ</w:t>
            </w:r>
          </w:p>
          <w:p w:rsidR="005A31E6" w:rsidRPr="007D0029" w:rsidRDefault="005A31E6" w:rsidP="005A31E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เจ้าพระยา เอสเตท</w:t>
            </w:r>
          </w:p>
        </w:tc>
        <w:tc>
          <w:tcPr>
            <w:tcW w:w="809" w:type="dxa"/>
          </w:tcPr>
          <w:p w:rsidR="005A31E6" w:rsidRPr="007D0029" w:rsidRDefault="00835023" w:rsidP="005A31E6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5A31E6" w:rsidRPr="007D002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5A31E6" w:rsidRPr="007D0029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835023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5A31E6" w:rsidRPr="007D0029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02" w:type="dxa"/>
          </w:tcPr>
          <w:p w:rsidR="005A31E6" w:rsidRPr="007D0029" w:rsidRDefault="00835023" w:rsidP="005A31E6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70</w:t>
            </w:r>
            <w:r w:rsidR="005A31E6" w:rsidRPr="007D002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00</w:t>
            </w:r>
            <w:r w:rsidR="005A31E6" w:rsidRPr="007D0029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(</w:t>
            </w:r>
            <w:r w:rsidRPr="00835023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1</w:t>
            </w:r>
            <w:r w:rsidR="005A31E6" w:rsidRPr="007D0029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5A31E6" w:rsidRPr="007D0029" w:rsidTr="009715D6">
        <w:trPr>
          <w:cantSplit/>
          <w:trHeight w:val="20"/>
        </w:trPr>
        <w:tc>
          <w:tcPr>
            <w:tcW w:w="2468" w:type="dxa"/>
          </w:tcPr>
          <w:p w:rsidR="005A31E6" w:rsidRPr="007D0029" w:rsidRDefault="005A31E6" w:rsidP="005A31E6">
            <w:pPr>
              <w:spacing w:line="26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D0029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ซีจียู</w:t>
            </w:r>
            <w:proofErr w:type="spellStart"/>
            <w:r w:rsidRPr="007D0029">
              <w:rPr>
                <w:rFonts w:ascii="Angsana New" w:hAnsi="Angsana New" w:cs="Angsana New"/>
                <w:sz w:val="20"/>
                <w:szCs w:val="20"/>
                <w:cs/>
              </w:rPr>
              <w:t>เค</w:t>
            </w:r>
            <w:proofErr w:type="spellEnd"/>
            <w:r w:rsidRPr="007D0029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835023"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7D0029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82" w:type="dxa"/>
          </w:tcPr>
          <w:p w:rsidR="005A31E6" w:rsidRPr="007D0029" w:rsidRDefault="005A31E6" w:rsidP="005A31E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เก</w:t>
            </w:r>
            <w:proofErr w:type="spellStart"/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ิร์นซีย์</w:t>
            </w:r>
            <w:proofErr w:type="spellEnd"/>
          </w:p>
        </w:tc>
        <w:tc>
          <w:tcPr>
            <w:tcW w:w="2949" w:type="dxa"/>
          </w:tcPr>
          <w:p w:rsidR="005A31E6" w:rsidRPr="007D0029" w:rsidRDefault="005A31E6" w:rsidP="005A31E6">
            <w:pPr>
              <w:pStyle w:val="Heading4"/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20"/>
                <w:szCs w:val="20"/>
                <w:cs/>
                <w:lang w:eastAsia="en-US"/>
              </w:rPr>
              <w:t>ธุรกิจอสังหาริมทรัพย์</w:t>
            </w:r>
          </w:p>
        </w:tc>
        <w:tc>
          <w:tcPr>
            <w:tcW w:w="809" w:type="dxa"/>
          </w:tcPr>
          <w:p w:rsidR="005A31E6" w:rsidRPr="007D0029" w:rsidRDefault="00835023" w:rsidP="005A31E6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5A31E6" w:rsidRPr="007D002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  <w:r w:rsidR="005A31E6" w:rsidRPr="007D0029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 xml:space="preserve"> (</w:t>
            </w:r>
            <w:r w:rsidRPr="00835023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2</w:t>
            </w:r>
            <w:r w:rsidR="005A31E6" w:rsidRPr="007D0029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02" w:type="dxa"/>
          </w:tcPr>
          <w:p w:rsidR="005A31E6" w:rsidRPr="007D0029" w:rsidRDefault="00835023" w:rsidP="005A31E6">
            <w:pPr>
              <w:tabs>
                <w:tab w:val="num" w:pos="900"/>
              </w:tabs>
              <w:spacing w:line="260" w:lineRule="exact"/>
              <w:ind w:left="-1638" w:right="72"/>
              <w:jc w:val="right"/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96</w:t>
            </w:r>
            <w:r w:rsidR="005A31E6" w:rsidRPr="007D0029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.</w:t>
            </w:r>
            <w:r w:rsidRPr="00835023">
              <w:rPr>
                <w:rFonts w:ascii="Angsana New" w:eastAsia="Verdana" w:hAnsi="Angsana New" w:cs="Angsana New"/>
                <w:sz w:val="20"/>
                <w:szCs w:val="20"/>
                <w:lang w:val="en-US"/>
              </w:rPr>
              <w:t>45</w:t>
            </w:r>
            <w:r w:rsidR="005A31E6" w:rsidRPr="007D0029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 xml:space="preserve"> (</w:t>
            </w:r>
            <w:r w:rsidRPr="00835023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2</w:t>
            </w:r>
            <w:r w:rsidR="005A31E6" w:rsidRPr="007D0029">
              <w:rPr>
                <w:rFonts w:ascii="Angsana New" w:eastAsia="Verdana" w:hAnsi="Angsana New" w:cs="Angsana New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:rsidR="00177B01" w:rsidRPr="007D0029" w:rsidRDefault="00177B01" w:rsidP="00A24C00">
      <w:pPr>
        <w:numPr>
          <w:ilvl w:val="0"/>
          <w:numId w:val="16"/>
        </w:numPr>
        <w:overflowPunct/>
        <w:autoSpaceDE/>
        <w:autoSpaceDN/>
        <w:adjustRightInd/>
        <w:spacing w:before="120" w:line="280" w:lineRule="exact"/>
        <w:ind w:left="1620" w:hanging="270"/>
        <w:jc w:val="thaiDistribute"/>
        <w:textAlignment w:val="auto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7D0029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บริษัท</w:t>
      </w:r>
      <w:r w:rsidRPr="007D0029">
        <w:rPr>
          <w:rFonts w:ascii="Angsana New" w:hAnsi="Angsana New" w:cs="Angsana New"/>
          <w:spacing w:val="-8"/>
          <w:sz w:val="20"/>
          <w:szCs w:val="20"/>
          <w:cs/>
        </w:rPr>
        <w:t xml:space="preserve">ถือหุ้นทางอ้อมผ่านบริษัท </w:t>
      </w:r>
      <w:r w:rsidRPr="007D0029">
        <w:rPr>
          <w:rFonts w:ascii="Angsana New" w:eastAsia="Verdana" w:hAnsi="Angsana New" w:cs="Angsana New"/>
          <w:snapToGrid w:val="0"/>
          <w:sz w:val="20"/>
          <w:szCs w:val="20"/>
          <w:cs/>
        </w:rPr>
        <w:t>แลนด์มาร์ค โฮล</w:t>
      </w:r>
      <w:proofErr w:type="spellStart"/>
      <w:r w:rsidRPr="007D0029">
        <w:rPr>
          <w:rFonts w:ascii="Angsana New" w:eastAsia="Verdana" w:hAnsi="Angsana New" w:cs="Angsana New"/>
          <w:snapToGrid w:val="0"/>
          <w:sz w:val="20"/>
          <w:szCs w:val="20"/>
          <w:cs/>
        </w:rPr>
        <w:t>ดิ้งส์</w:t>
      </w:r>
      <w:proofErr w:type="spellEnd"/>
      <w:r w:rsidRPr="007D0029">
        <w:rPr>
          <w:rFonts w:ascii="Angsana New" w:eastAsia="Verdana" w:hAnsi="Angsana New" w:cs="Angsana New"/>
          <w:snapToGrid w:val="0"/>
          <w:sz w:val="20"/>
          <w:szCs w:val="20"/>
          <w:cs/>
        </w:rPr>
        <w:t xml:space="preserve"> จำกัด </w:t>
      </w:r>
    </w:p>
    <w:p w:rsidR="00177B01" w:rsidRPr="007D0029" w:rsidRDefault="00177B01" w:rsidP="00A24C00">
      <w:pPr>
        <w:numPr>
          <w:ilvl w:val="0"/>
          <w:numId w:val="16"/>
        </w:numPr>
        <w:overflowPunct/>
        <w:autoSpaceDE/>
        <w:autoSpaceDN/>
        <w:adjustRightInd/>
        <w:spacing w:line="280" w:lineRule="exact"/>
        <w:ind w:left="1620" w:hanging="270"/>
        <w:jc w:val="thaiDistribute"/>
        <w:textAlignment w:val="auto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7D0029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บริษัท</w:t>
      </w:r>
      <w:r w:rsidRPr="007D0029">
        <w:rPr>
          <w:rFonts w:ascii="Angsana New" w:hAnsi="Angsana New" w:cs="Angsana New"/>
          <w:spacing w:val="-8"/>
          <w:sz w:val="20"/>
          <w:szCs w:val="20"/>
          <w:cs/>
        </w:rPr>
        <w:t xml:space="preserve">ถือหุ้นทางอ้อมผ่านบริษัท </w:t>
      </w:r>
      <w:r w:rsidRPr="007D0029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ลี</w:t>
      </w:r>
      <w:proofErr w:type="spellStart"/>
      <w:r w:rsidRPr="007D0029">
        <w:rPr>
          <w:rFonts w:ascii="Angsana New" w:hAnsi="Angsana New" w:cs="Angsana New"/>
          <w:spacing w:val="-8"/>
          <w:sz w:val="20"/>
          <w:szCs w:val="20"/>
          <w:cs/>
          <w:lang w:val="en-US"/>
        </w:rPr>
        <w:t>ดดิ้ง</w:t>
      </w:r>
      <w:proofErr w:type="spellEnd"/>
      <w:r w:rsidRPr="007D0029">
        <w:rPr>
          <w:rFonts w:ascii="Angsana New" w:hAnsi="Angsana New" w:cs="Angsana New"/>
          <w:spacing w:val="-8"/>
          <w:sz w:val="20"/>
          <w:szCs w:val="20"/>
          <w:cs/>
          <w:lang w:val="en-US"/>
        </w:rPr>
        <w:t xml:space="preserve"> สคูล พาร์ทเนอร์ชิพ จำกัด</w:t>
      </w:r>
    </w:p>
    <w:p w:rsidR="0062053C" w:rsidRPr="007D0029" w:rsidRDefault="0062053C" w:rsidP="006E396B">
      <w:pPr>
        <w:spacing w:before="240"/>
        <w:ind w:left="1267"/>
        <w:jc w:val="thaiDistribute"/>
        <w:rPr>
          <w:rFonts w:ascii="Angsana New" w:hAnsi="Angsana New" w:cs="Angsana New"/>
          <w:cs/>
        </w:rPr>
      </w:pPr>
      <w:r w:rsidRPr="007D0029">
        <w:rPr>
          <w:rFonts w:ascii="Angsana New" w:hAnsi="Angsana New" w:cs="Angsana New" w:hint="cs"/>
          <w:spacing w:val="-6"/>
          <w:cs/>
        </w:rPr>
        <w:t>บริษัท</w:t>
      </w:r>
      <w:r w:rsidRPr="007D0029">
        <w:rPr>
          <w:rFonts w:ascii="Angsana New" w:hAnsi="Angsana New" w:cs="Angsana New"/>
          <w:spacing w:val="-6"/>
          <w:cs/>
          <w:lang w:val="en-US"/>
        </w:rPr>
        <w:t xml:space="preserve">นำงบการเงินของบริษัทย่อย (รวมบริษัทย่อยที่บริษัทถือหุ้นทางอ้อม) </w:t>
      </w:r>
      <w:r w:rsidRPr="007D0029">
        <w:rPr>
          <w:rFonts w:ascii="Angsana New" w:hAnsi="Angsana New" w:cs="Angsana New"/>
          <w:spacing w:val="-6"/>
          <w:cs/>
        </w:rPr>
        <w:t>มาจัดทำงบการเงิน</w:t>
      </w:r>
      <w:r w:rsidRPr="007D0029">
        <w:rPr>
          <w:rFonts w:ascii="Angsana New" w:hAnsi="Angsana New" w:cs="Angsana New" w:hint="cs"/>
          <w:spacing w:val="-6"/>
          <w:cs/>
        </w:rPr>
        <w:t>รวม</w:t>
      </w:r>
      <w:r w:rsidRPr="007D0029">
        <w:rPr>
          <w:rFonts w:ascii="Angsana New" w:hAnsi="Angsana New" w:cs="Angsana New"/>
          <w:spacing w:val="-4"/>
          <w:cs/>
        </w:rPr>
        <w:t>ตั้งแต่วันที่บริษัทมีอ</w:t>
      </w:r>
      <w:r w:rsidRPr="007D0029">
        <w:rPr>
          <w:rFonts w:ascii="Angsana New" w:hAnsi="Angsana New" w:cs="Angsana New"/>
          <w:spacing w:val="-4"/>
          <w:cs/>
          <w:lang w:val="en-US"/>
        </w:rPr>
        <w:t>ำน</w:t>
      </w:r>
      <w:r w:rsidRPr="007D0029">
        <w:rPr>
          <w:rFonts w:ascii="Angsana New" w:hAnsi="Angsana New" w:cs="Angsana New"/>
          <w:spacing w:val="-4"/>
          <w:cs/>
        </w:rPr>
        <w:t>าจควบคุม</w:t>
      </w:r>
      <w:r w:rsidRPr="007D0029">
        <w:rPr>
          <w:rFonts w:ascii="Angsana New" w:hAnsi="Angsana New" w:cs="Angsana New"/>
          <w:spacing w:val="-4"/>
          <w:cs/>
          <w:lang w:val="en-US"/>
        </w:rPr>
        <w:t>ทั้งทางตรงและทางอ้อมในการกำหนด</w:t>
      </w:r>
      <w:r w:rsidRPr="007D0029">
        <w:rPr>
          <w:rFonts w:ascii="Angsana New" w:hAnsi="Angsana New" w:cs="Angsana New"/>
          <w:spacing w:val="-6"/>
          <w:cs/>
          <w:lang w:val="en-US"/>
        </w:rPr>
        <w:t>นโยบายทางการเงิน</w:t>
      </w:r>
      <w:r w:rsidRPr="007D0029">
        <w:rPr>
          <w:rFonts w:ascii="Angsana New" w:hAnsi="Angsana New" w:cs="Angsana New"/>
          <w:spacing w:val="-6"/>
          <w:cs/>
        </w:rPr>
        <w:t>และการดำเนินงานของบริษัทย่อยจนถึงวันที่บริษัทสิ้นสุดการควบคุม</w:t>
      </w:r>
      <w:r w:rsidRPr="007D0029">
        <w:rPr>
          <w:rFonts w:ascii="Angsana New" w:hAnsi="Angsana New" w:cs="Angsana New"/>
          <w:cs/>
        </w:rPr>
        <w:t>บริษัทย่อยนั้น</w:t>
      </w:r>
    </w:p>
    <w:p w:rsidR="00ED746A" w:rsidRPr="007D0029" w:rsidRDefault="00C930C7" w:rsidP="0004306E">
      <w:pPr>
        <w:spacing w:before="240"/>
        <w:ind w:left="1260" w:hanging="720"/>
        <w:jc w:val="thaiDistribute"/>
        <w:rPr>
          <w:rFonts w:ascii="Angsana New" w:hAnsi="Angsana New" w:cs="Angsana New"/>
          <w:lang w:val="en-US"/>
        </w:rPr>
      </w:pPr>
      <w:r w:rsidRPr="007D0029">
        <w:rPr>
          <w:rFonts w:ascii="Angsana New" w:hAnsi="Angsana New" w:cs="Angsana New"/>
          <w:bCs/>
          <w:lang w:val="en-US"/>
        </w:rPr>
        <w:br w:type="page"/>
      </w:r>
    </w:p>
    <w:p w:rsidR="000D7074" w:rsidRPr="00EE741C" w:rsidRDefault="00835023" w:rsidP="000D7074">
      <w:pPr>
        <w:spacing w:before="240"/>
        <w:ind w:left="1260" w:hanging="720"/>
        <w:jc w:val="thaiDistribute"/>
        <w:rPr>
          <w:rFonts w:ascii="Angsana New" w:hAnsi="Angsana New" w:cs="Angsana New"/>
          <w:b/>
          <w:lang w:val="en-US"/>
        </w:rPr>
      </w:pPr>
      <w:r w:rsidRPr="00835023">
        <w:rPr>
          <w:rFonts w:ascii="Angsana New" w:hAnsi="Angsana New" w:cs="Angsana New"/>
          <w:bCs/>
          <w:lang w:val="en-US"/>
        </w:rPr>
        <w:lastRenderedPageBreak/>
        <w:t>2</w:t>
      </w:r>
      <w:r w:rsidR="000D7074" w:rsidRPr="007D0029">
        <w:rPr>
          <w:rFonts w:ascii="Angsana New" w:hAnsi="Angsana New" w:cs="Angsana New"/>
          <w:bCs/>
          <w:lang w:val="en-US"/>
        </w:rPr>
        <w:t>.</w:t>
      </w:r>
      <w:r w:rsidRPr="00835023">
        <w:rPr>
          <w:rFonts w:ascii="Angsana New" w:hAnsi="Angsana New" w:cs="Angsana New"/>
          <w:bCs/>
          <w:lang w:val="en-US"/>
        </w:rPr>
        <w:t>6</w:t>
      </w:r>
      <w:r w:rsidR="000D7074" w:rsidRPr="007D0029">
        <w:rPr>
          <w:rFonts w:ascii="Angsana New" w:hAnsi="Angsana New" w:cs="Angsana New"/>
          <w:bCs/>
          <w:lang w:val="en-US"/>
        </w:rPr>
        <w:tab/>
      </w:r>
      <w:r w:rsidR="000D7074" w:rsidRPr="007D0029">
        <w:rPr>
          <w:rFonts w:ascii="Angsana New" w:hAnsi="Angsana New" w:cs="Angsana New"/>
          <w:b/>
          <w:spacing w:val="-12"/>
          <w:cs/>
          <w:lang w:val="en-US"/>
        </w:rPr>
        <w:t>รายการบัญชีระหว่าง</w:t>
      </w:r>
      <w:r w:rsidR="000D7074" w:rsidRPr="007D0029">
        <w:rPr>
          <w:rFonts w:ascii="Angsana New" w:hAnsi="Angsana New" w:cs="Angsana New" w:hint="cs"/>
          <w:b/>
          <w:spacing w:val="-12"/>
          <w:cs/>
          <w:lang w:val="en-US"/>
        </w:rPr>
        <w:t>กลุ่มบริษัท</w:t>
      </w:r>
      <w:r w:rsidR="000D7074" w:rsidRPr="007D0029">
        <w:rPr>
          <w:rFonts w:ascii="Angsana New" w:hAnsi="Angsana New" w:cs="Angsana New"/>
          <w:b/>
          <w:spacing w:val="-12"/>
          <w:cs/>
          <w:lang w:val="en-US"/>
        </w:rPr>
        <w:t>ที่มีสาระสำคัญได้ถูกตัดบัญชีออกจากงบการเงินระหว่างกาลรวมนี้แล้ว</w:t>
      </w:r>
      <w:r w:rsidR="000D7074" w:rsidRPr="007D0029">
        <w:rPr>
          <w:rFonts w:ascii="Angsana New" w:hAnsi="Angsana New" w:cs="Angsana New"/>
          <w:b/>
          <w:spacing w:val="-8"/>
          <w:cs/>
          <w:lang w:val="en-US"/>
        </w:rPr>
        <w:t xml:space="preserve"> </w:t>
      </w:r>
      <w:r w:rsidR="000D7074" w:rsidRPr="00EE741C">
        <w:rPr>
          <w:rFonts w:ascii="Angsana New" w:hAnsi="Angsana New" w:cs="Angsana New"/>
          <w:b/>
          <w:cs/>
          <w:lang w:val="en-US"/>
        </w:rPr>
        <w:t>งบการเงินระหว่างกาลรวมสำหรับงวดสามเดือน</w:t>
      </w:r>
      <w:r w:rsidR="003774B6" w:rsidRPr="00EE741C">
        <w:rPr>
          <w:rFonts w:ascii="Angsana New" w:hAnsi="Angsana New" w:cs="Angsana New" w:hint="cs"/>
          <w:b/>
          <w:cs/>
          <w:lang w:val="en-US"/>
        </w:rPr>
        <w:t>และ</w:t>
      </w:r>
      <w:r w:rsidR="00F07590" w:rsidRPr="00EE741C">
        <w:rPr>
          <w:rFonts w:ascii="Angsana New" w:hAnsi="Angsana New" w:cs="Angsana New" w:hint="cs"/>
          <w:b/>
          <w:cs/>
          <w:lang w:val="en-US"/>
        </w:rPr>
        <w:t>งวด</w:t>
      </w:r>
      <w:r w:rsidR="003774B6" w:rsidRPr="00EE741C">
        <w:rPr>
          <w:rFonts w:ascii="Angsana New" w:hAnsi="Angsana New" w:cs="Angsana New" w:hint="cs"/>
          <w:b/>
          <w:cs/>
          <w:lang w:val="en-US"/>
        </w:rPr>
        <w:t>หกเดือน</w:t>
      </w:r>
      <w:r w:rsidR="000D7074" w:rsidRPr="00EE741C">
        <w:rPr>
          <w:rFonts w:ascii="Angsana New" w:hAnsi="Angsana New" w:cs="Angsana New"/>
          <w:b/>
          <w:cs/>
          <w:lang w:val="en-US"/>
        </w:rPr>
        <w:t xml:space="preserve">สิ้นสุดวันที่ </w:t>
      </w:r>
      <w:r w:rsidRPr="00835023">
        <w:rPr>
          <w:rFonts w:ascii="Angsana New" w:hAnsi="Angsana New" w:cs="Angsana New"/>
          <w:bCs/>
          <w:lang w:val="en-US"/>
        </w:rPr>
        <w:t>30</w:t>
      </w:r>
      <w:r w:rsidR="003774B6" w:rsidRPr="00EE741C">
        <w:rPr>
          <w:rFonts w:ascii="Angsana New" w:hAnsi="Angsana New" w:cs="Angsana New"/>
          <w:bCs/>
          <w:lang w:val="en-US"/>
        </w:rPr>
        <w:t xml:space="preserve"> </w:t>
      </w:r>
      <w:r w:rsidR="003774B6" w:rsidRPr="00EE741C">
        <w:rPr>
          <w:rFonts w:ascii="Angsana New" w:hAnsi="Angsana New" w:cs="Angsana New"/>
          <w:b/>
          <w:cs/>
          <w:lang w:val="en-US"/>
        </w:rPr>
        <w:t xml:space="preserve">มิถุนายน </w:t>
      </w:r>
      <w:r w:rsidRPr="00835023">
        <w:rPr>
          <w:rFonts w:ascii="Angsana New" w:hAnsi="Angsana New" w:cs="Angsana New"/>
          <w:bCs/>
          <w:lang w:val="en-US"/>
        </w:rPr>
        <w:t>2561</w:t>
      </w:r>
      <w:r w:rsidR="000D7074" w:rsidRPr="00EE741C">
        <w:rPr>
          <w:rFonts w:ascii="Angsana New" w:hAnsi="Angsana New" w:cs="Angsana New"/>
          <w:b/>
          <w:cs/>
          <w:lang w:val="en-US"/>
        </w:rPr>
        <w:t xml:space="preserve"> </w:t>
      </w:r>
      <w:r w:rsidR="000D7074" w:rsidRPr="00EE741C">
        <w:rPr>
          <w:rFonts w:ascii="Angsana New" w:hAnsi="Angsana New" w:cs="Angsana New"/>
          <w:b/>
          <w:spacing w:val="4"/>
          <w:cs/>
          <w:lang w:val="en-US"/>
        </w:rPr>
        <w:t>ได้จัดทำขึ้นโดยรวม</w:t>
      </w:r>
      <w:r w:rsidR="000D7074" w:rsidRPr="00EE741C">
        <w:rPr>
          <w:rFonts w:ascii="Angsana New" w:hAnsi="Angsana New" w:cs="Angsana New" w:hint="cs"/>
          <w:b/>
          <w:spacing w:val="4"/>
          <w:cs/>
          <w:lang w:val="en-US"/>
        </w:rPr>
        <w:t>ข้อมูลทางการเงินระหว่างกาล</w:t>
      </w:r>
      <w:r w:rsidR="000D7074" w:rsidRPr="00EE741C">
        <w:rPr>
          <w:rFonts w:ascii="Angsana New" w:hAnsi="Angsana New" w:cs="Angsana New"/>
          <w:b/>
          <w:spacing w:val="4"/>
          <w:cs/>
          <w:lang w:val="en-US"/>
        </w:rPr>
        <w:t>ของบริษัทย่อยสำหรับงวดสามเดือน</w:t>
      </w:r>
      <w:r w:rsidR="003774B6" w:rsidRPr="00EE741C">
        <w:rPr>
          <w:rFonts w:ascii="Angsana New" w:hAnsi="Angsana New" w:cs="Angsana New" w:hint="cs"/>
          <w:b/>
          <w:spacing w:val="4"/>
          <w:cs/>
          <w:lang w:val="en-US"/>
        </w:rPr>
        <w:t>และ</w:t>
      </w:r>
      <w:r w:rsidR="00F07590" w:rsidRPr="00EE741C">
        <w:rPr>
          <w:rFonts w:ascii="Angsana New" w:hAnsi="Angsana New" w:cs="Angsana New" w:hint="cs"/>
          <w:b/>
          <w:cs/>
          <w:lang w:val="en-US"/>
        </w:rPr>
        <w:t>งวด</w:t>
      </w:r>
      <w:r w:rsidR="003774B6" w:rsidRPr="00EE741C">
        <w:rPr>
          <w:rFonts w:ascii="Angsana New" w:hAnsi="Angsana New" w:cs="Angsana New" w:hint="cs"/>
          <w:b/>
          <w:cs/>
          <w:lang w:val="en-US"/>
        </w:rPr>
        <w:t>หกเดือน</w:t>
      </w:r>
      <w:r w:rsidR="000D7074" w:rsidRPr="00EE741C">
        <w:rPr>
          <w:rFonts w:ascii="Angsana New" w:hAnsi="Angsana New" w:cs="Angsana New"/>
          <w:b/>
          <w:cs/>
          <w:lang w:val="en-US"/>
        </w:rPr>
        <w:t xml:space="preserve">สิ้นสุดวันที่ </w:t>
      </w:r>
      <w:r w:rsidRPr="00835023">
        <w:rPr>
          <w:rFonts w:ascii="Angsana New" w:hAnsi="Angsana New" w:cs="Angsana New"/>
          <w:bCs/>
          <w:lang w:val="en-US"/>
        </w:rPr>
        <w:t>30</w:t>
      </w:r>
      <w:r w:rsidR="003774B6" w:rsidRPr="00EE741C">
        <w:rPr>
          <w:rFonts w:ascii="Angsana New" w:hAnsi="Angsana New" w:cs="Angsana New"/>
          <w:bCs/>
          <w:lang w:val="en-US"/>
        </w:rPr>
        <w:t xml:space="preserve"> </w:t>
      </w:r>
      <w:r w:rsidR="003774B6" w:rsidRPr="00EE741C">
        <w:rPr>
          <w:rFonts w:ascii="Angsana New" w:hAnsi="Angsana New" w:cs="Angsana New"/>
          <w:b/>
          <w:cs/>
          <w:lang w:val="en-US"/>
        </w:rPr>
        <w:t>มิถุนายน</w:t>
      </w:r>
      <w:r w:rsidR="00EE741C">
        <w:rPr>
          <w:rFonts w:ascii="Angsana New" w:hAnsi="Angsana New" w:cs="Angsana New"/>
          <w:bCs/>
          <w:lang w:val="en-US"/>
        </w:rPr>
        <w:t xml:space="preserve"> </w:t>
      </w:r>
      <w:r w:rsidRPr="00835023">
        <w:rPr>
          <w:rFonts w:ascii="Angsana New" w:hAnsi="Angsana New" w:cs="Angsana New"/>
          <w:bCs/>
          <w:lang w:val="en-US"/>
        </w:rPr>
        <w:t>2561</w:t>
      </w:r>
      <w:r w:rsidR="000D7074" w:rsidRPr="00EE741C">
        <w:rPr>
          <w:rFonts w:ascii="Angsana New" w:hAnsi="Angsana New" w:cs="Angsana New"/>
          <w:b/>
          <w:cs/>
          <w:lang w:val="en-US"/>
        </w:rPr>
        <w:t xml:space="preserve"> ซึ่งได้สอบทานแล้ว</w:t>
      </w:r>
    </w:p>
    <w:p w:rsidR="00C03AE7" w:rsidRPr="007D0029" w:rsidRDefault="00835023" w:rsidP="00A24C00">
      <w:pPr>
        <w:spacing w:before="240"/>
        <w:ind w:left="1260" w:hanging="720"/>
        <w:jc w:val="thaiDistribute"/>
        <w:rPr>
          <w:rFonts w:ascii="Angsana New" w:hAnsi="Angsana New" w:cs="Angsana New"/>
          <w:lang w:val="en-US"/>
        </w:rPr>
      </w:pPr>
      <w:r w:rsidRPr="00835023">
        <w:rPr>
          <w:rFonts w:ascii="Angsana New" w:hAnsi="Angsana New" w:cs="Angsana New"/>
          <w:lang w:val="en-US"/>
        </w:rPr>
        <w:t>2</w:t>
      </w:r>
      <w:r w:rsidR="00C03AE7" w:rsidRPr="007D0029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7</w:t>
      </w:r>
      <w:r w:rsidR="00C03AE7" w:rsidRPr="007D0029">
        <w:rPr>
          <w:rFonts w:ascii="Angsana New" w:hAnsi="Angsana New" w:cs="Angsana New"/>
          <w:lang w:val="en-US"/>
        </w:rPr>
        <w:tab/>
      </w:r>
      <w:r w:rsidR="00541C7F" w:rsidRPr="007D0029">
        <w:rPr>
          <w:rFonts w:ascii="Angsana New" w:hAnsi="Angsana New" w:cs="Angsana New"/>
          <w:cs/>
          <w:lang w:val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DF0A10" w:rsidRPr="007D0029" w:rsidRDefault="00D81E0F" w:rsidP="00DF0A10">
      <w:pPr>
        <w:ind w:left="1260"/>
        <w:jc w:val="thaiDistribute"/>
        <w:rPr>
          <w:rFonts w:ascii="Angsana New" w:hAnsi="Angsana New" w:cs="Angsana New"/>
          <w:lang w:val="en-US"/>
        </w:rPr>
      </w:pPr>
      <w:r w:rsidRPr="007D0029">
        <w:rPr>
          <w:rFonts w:ascii="Angsana New" w:hAnsi="Angsana New" w:cs="Angsana New"/>
          <w:spacing w:val="4"/>
          <w:cs/>
          <w:lang w:val="en-US"/>
        </w:rPr>
        <w:t xml:space="preserve">ในระหว่างงวด </w:t>
      </w:r>
      <w:r w:rsidRPr="007D0029">
        <w:rPr>
          <w:rFonts w:ascii="Angsana New" w:hAnsi="Angsana New" w:cs="Angsana New" w:hint="cs"/>
          <w:spacing w:val="4"/>
          <w:cs/>
          <w:lang w:val="en-US"/>
        </w:rPr>
        <w:t>กลุ่มบริษัทและ</w:t>
      </w:r>
      <w:r w:rsidRPr="007D0029">
        <w:rPr>
          <w:rFonts w:ascii="Angsana New" w:hAnsi="Angsana New" w:cs="Angsana New"/>
          <w:spacing w:val="4"/>
          <w:cs/>
          <w:lang w:val="en-US"/>
        </w:rPr>
        <w:t>บริษัทได้นำมาตรฐานการรายงานทางการเงินฉบับปรับปรุง</w:t>
      </w:r>
      <w:r w:rsidRPr="007D0029">
        <w:rPr>
          <w:rFonts w:ascii="Angsana New" w:hAnsi="Angsana New" w:cs="Angsana New"/>
          <w:cs/>
          <w:lang w:val="en-US"/>
        </w:rPr>
        <w:t>และฉบับใหม่รวมถึงแนวปฏิบัติทางบัญชีที่ออกโดยสภาวิชาชีพบัญชี ซึ่งมีผลบังคับใช้สำหรับรอบ</w:t>
      </w:r>
      <w:r w:rsidRPr="007D0029">
        <w:rPr>
          <w:rFonts w:ascii="Angsana New" w:hAnsi="Angsana New" w:cs="Angsana New"/>
          <w:spacing w:val="-8"/>
          <w:cs/>
          <w:lang w:val="en-US"/>
        </w:rPr>
        <w:t>ระยะเวลาบัญชี</w:t>
      </w:r>
      <w:r w:rsidRPr="007D0029">
        <w:rPr>
          <w:rFonts w:ascii="Angsana New" w:hAnsi="Angsana New" w:cs="Angsana New"/>
          <w:cs/>
          <w:lang w:val="en-US"/>
        </w:rPr>
        <w:t xml:space="preserve">ที่เริ่มในหรือหลังวันที่ </w:t>
      </w:r>
      <w:r w:rsidR="00835023" w:rsidRPr="00835023">
        <w:rPr>
          <w:rFonts w:ascii="Angsana New" w:hAnsi="Angsana New" w:cs="Angsana New"/>
          <w:lang w:val="en-US"/>
        </w:rPr>
        <w:t>1</w:t>
      </w:r>
      <w:r w:rsidRPr="007D0029">
        <w:rPr>
          <w:rFonts w:ascii="Angsana New" w:hAnsi="Angsana New" w:cs="Angsana New"/>
          <w:lang w:val="en-US"/>
        </w:rPr>
        <w:t xml:space="preserve"> </w:t>
      </w:r>
      <w:r w:rsidRPr="007D0029">
        <w:rPr>
          <w:rFonts w:ascii="Angsana New" w:hAnsi="Angsana New" w:cs="Angsana New"/>
          <w:cs/>
          <w:lang w:val="en-US"/>
        </w:rPr>
        <w:t xml:space="preserve">มกราคม </w:t>
      </w:r>
      <w:r w:rsidR="00835023" w:rsidRPr="00835023">
        <w:rPr>
          <w:rFonts w:ascii="Angsana New" w:hAnsi="Angsana New" w:cs="Angsana New"/>
          <w:lang w:val="en-US"/>
        </w:rPr>
        <w:t>2561</w:t>
      </w:r>
      <w:r w:rsidRPr="007D0029">
        <w:rPr>
          <w:rFonts w:ascii="Angsana New" w:hAnsi="Angsana New" w:cs="Angsana New"/>
          <w:lang w:val="en-US"/>
        </w:rPr>
        <w:t xml:space="preserve"> </w:t>
      </w:r>
      <w:r w:rsidRPr="007D0029">
        <w:rPr>
          <w:rFonts w:ascii="Angsana New" w:hAnsi="Angsana New" w:cs="Angsana New"/>
          <w:cs/>
          <w:lang w:val="en-US"/>
        </w:rPr>
        <w:t>มาถือปฏิบัติ มาตรฐานการรายงาน</w:t>
      </w:r>
      <w:r w:rsidRPr="007D0029">
        <w:rPr>
          <w:rFonts w:ascii="Angsana New" w:hAnsi="Angsana New" w:cs="Angsana New"/>
          <w:spacing w:val="2"/>
          <w:cs/>
          <w:lang w:val="en-US"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7D0029">
        <w:rPr>
          <w:rFonts w:ascii="Angsana New" w:hAnsi="Angsana New" w:cs="Angsana New"/>
          <w:spacing w:val="4"/>
          <w:cs/>
          <w:lang w:val="en-US"/>
        </w:rPr>
        <w:t xml:space="preserve">การรายงานทางการเงินระหว่างประเทศ โดยส่วนใหญ่เป็นการปรับปรุงถ้อยคำและคำศัพท์ </w:t>
      </w:r>
      <w:r w:rsidRPr="007D0029">
        <w:rPr>
          <w:rFonts w:ascii="Angsana New" w:hAnsi="Angsana New" w:cs="Angsana New"/>
          <w:spacing w:val="2"/>
          <w:cs/>
          <w:lang w:val="en-US"/>
        </w:rPr>
        <w:t>การตีความและการให้แนวปฏิบัติทางการบัญชีกับผู้ใช้มาตรฐาน การนำมาตรฐานการรายงาน</w:t>
      </w:r>
      <w:r w:rsidRPr="007D0029">
        <w:rPr>
          <w:rFonts w:ascii="Angsana New" w:hAnsi="Angsana New" w:cs="Angsana New"/>
          <w:spacing w:val="-4"/>
          <w:cs/>
          <w:lang w:val="en-US"/>
        </w:rPr>
        <w:t>ทางการเงินดังกล่าวมาถือปฏิบัตินี้ไม่มีผลกระทบอย่างเป็นสาระสำคัญต่องบการเงินระหว่างกาล</w:t>
      </w:r>
      <w:r w:rsidRPr="007D0029">
        <w:rPr>
          <w:rFonts w:ascii="Angsana New" w:hAnsi="Angsana New" w:cs="Angsana New"/>
          <w:cs/>
          <w:lang w:val="en-US"/>
        </w:rPr>
        <w:t>ของ</w:t>
      </w:r>
      <w:r w:rsidRPr="007D0029">
        <w:rPr>
          <w:rFonts w:ascii="Angsana New" w:hAnsi="Angsana New" w:cs="Angsana New" w:hint="cs"/>
          <w:cs/>
          <w:lang w:val="en-US"/>
        </w:rPr>
        <w:t>กลุ่ม</w:t>
      </w:r>
      <w:r w:rsidRPr="007D0029">
        <w:rPr>
          <w:rFonts w:ascii="Angsana New" w:hAnsi="Angsana New" w:cs="Angsana New"/>
          <w:cs/>
          <w:lang w:val="en-US"/>
        </w:rPr>
        <w:t>บริษัท</w:t>
      </w:r>
      <w:r w:rsidRPr="007D0029">
        <w:rPr>
          <w:rFonts w:ascii="Angsana New" w:hAnsi="Angsana New" w:cs="Angsana New" w:hint="cs"/>
          <w:cs/>
          <w:lang w:val="en-US"/>
        </w:rPr>
        <w:t>และบริษัท</w:t>
      </w:r>
    </w:p>
    <w:p w:rsidR="00506A17" w:rsidRPr="007D0029" w:rsidRDefault="00835023" w:rsidP="00506A17">
      <w:pPr>
        <w:spacing w:before="240"/>
        <w:ind w:left="1260" w:hanging="720"/>
        <w:jc w:val="thaiDistribute"/>
        <w:rPr>
          <w:rFonts w:ascii="Angsana New" w:hAnsi="Angsana New" w:cs="Angsana New"/>
          <w:lang w:val="en-US"/>
        </w:rPr>
      </w:pPr>
      <w:r w:rsidRPr="00835023">
        <w:rPr>
          <w:rFonts w:ascii="Angsana New" w:hAnsi="Angsana New" w:cs="Angsana New"/>
          <w:lang w:val="en-US"/>
        </w:rPr>
        <w:t>2</w:t>
      </w:r>
      <w:r w:rsidR="00506A17" w:rsidRPr="007D0029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8</w:t>
      </w:r>
      <w:r w:rsidR="00506A17" w:rsidRPr="007D0029">
        <w:rPr>
          <w:rFonts w:ascii="Angsana New" w:hAnsi="Angsana New" w:cs="Angsana New"/>
          <w:lang w:val="en-US"/>
        </w:rPr>
        <w:tab/>
      </w:r>
      <w:r w:rsidR="00506A17" w:rsidRPr="007D0029">
        <w:rPr>
          <w:rFonts w:ascii="Angsana New" w:hAnsi="Angsana New" w:cs="Angsana New"/>
          <w:cs/>
          <w:lang w:val="en-US"/>
        </w:rPr>
        <w:t>มาตรฐานการรายงานทางการเงินซึ่งได้ประกาศในราชกิจจา</w:t>
      </w:r>
      <w:proofErr w:type="spellStart"/>
      <w:r w:rsidR="00506A17" w:rsidRPr="007D0029">
        <w:rPr>
          <w:rFonts w:ascii="Angsana New" w:hAnsi="Angsana New" w:cs="Angsana New"/>
          <w:cs/>
          <w:lang w:val="en-US"/>
        </w:rPr>
        <w:t>นุเ</w:t>
      </w:r>
      <w:proofErr w:type="spellEnd"/>
      <w:r w:rsidR="00506A17" w:rsidRPr="007D0029">
        <w:rPr>
          <w:rFonts w:ascii="Angsana New" w:hAnsi="Angsana New" w:cs="Angsana New"/>
          <w:cs/>
          <w:lang w:val="en-US"/>
        </w:rPr>
        <w:t>บกษาแล้ว แต่ยังไม่มีผลบังคับใช้</w:t>
      </w:r>
    </w:p>
    <w:p w:rsidR="00506A17" w:rsidRPr="007D0029" w:rsidRDefault="00506A17" w:rsidP="000B7DB3">
      <w:pPr>
        <w:ind w:left="1260"/>
        <w:jc w:val="thaiDistribute"/>
        <w:rPr>
          <w:rFonts w:ascii="Angsana New" w:eastAsia="Times New Roman" w:hAnsi="Angsana New" w:cs="Angsana New"/>
          <w:lang w:val="en-GB"/>
        </w:rPr>
      </w:pPr>
      <w:r w:rsidRPr="007D0029">
        <w:rPr>
          <w:rFonts w:ascii="Angsana New" w:eastAsia="Times New Roman" w:hAnsi="Angsana New" w:cs="Angsana New" w:hint="cs"/>
          <w:cs/>
          <w:lang w:val="en-GB"/>
        </w:rPr>
        <w:t>สภาวิชาชีพบัญชีได้ออกประกาศ</w:t>
      </w:r>
      <w:r w:rsidRPr="007D0029">
        <w:rPr>
          <w:rFonts w:ascii="Angsana New" w:eastAsia="Times New Roman" w:hAnsi="Angsana New" w:cs="Angsana New"/>
          <w:cs/>
          <w:lang w:val="en-GB"/>
        </w:rPr>
        <w:t>เกี่ยวกับมาตรฐานการรายงานทางการเงิน</w:t>
      </w:r>
      <w:r w:rsidRPr="007D0029">
        <w:rPr>
          <w:rFonts w:ascii="Angsana New" w:eastAsia="Times New Roman" w:hAnsi="Angsana New" w:cs="Angsana New" w:hint="cs"/>
          <w:cs/>
          <w:lang w:val="en-GB"/>
        </w:rPr>
        <w:t xml:space="preserve">ฉบับที่ </w:t>
      </w:r>
      <w:r w:rsidR="00835023" w:rsidRPr="00835023">
        <w:rPr>
          <w:rFonts w:ascii="Angsana New" w:eastAsia="Times New Roman" w:hAnsi="Angsana New" w:cs="Angsana New"/>
          <w:lang w:val="en-US"/>
        </w:rPr>
        <w:t>15</w:t>
      </w:r>
      <w:r w:rsidRPr="007D0029">
        <w:rPr>
          <w:rFonts w:ascii="Angsana New" w:eastAsia="Times New Roman" w:hAnsi="Angsana New" w:cs="Angsana New" w:hint="cs"/>
          <w:cs/>
          <w:lang w:val="en-GB"/>
        </w:rPr>
        <w:t xml:space="preserve"> เรื่อง </w:t>
      </w:r>
      <w:r w:rsidRPr="007D0029">
        <w:rPr>
          <w:rFonts w:ascii="Angsana New" w:eastAsia="Times New Roman" w:hAnsi="Angsana New" w:cs="Angsana New"/>
          <w:spacing w:val="-6"/>
          <w:cs/>
          <w:lang w:val="en-GB"/>
        </w:rPr>
        <w:t>รายได้จากสัญญาที่ทำกับลูกค้า</w:t>
      </w:r>
      <w:r w:rsidRPr="007D0029">
        <w:rPr>
          <w:rFonts w:ascii="Angsana New" w:eastAsia="Times New Roman" w:hAnsi="Angsana New" w:cs="Angsana New" w:hint="cs"/>
          <w:spacing w:val="-6"/>
          <w:cs/>
          <w:lang w:val="en-GB"/>
        </w:rPr>
        <w:t xml:space="preserve"> ซึ่ง</w:t>
      </w:r>
      <w:r w:rsidRPr="007D0029">
        <w:rPr>
          <w:rFonts w:ascii="Angsana New" w:eastAsia="Times New Roman" w:hAnsi="Angsana New" w:cs="Angsana New"/>
          <w:spacing w:val="-6"/>
          <w:cs/>
          <w:lang w:val="en-GB"/>
        </w:rPr>
        <w:t>ได้ประกาศในราชกิจจา</w:t>
      </w:r>
      <w:proofErr w:type="spellStart"/>
      <w:r w:rsidRPr="007D0029">
        <w:rPr>
          <w:rFonts w:ascii="Angsana New" w:eastAsia="Times New Roman" w:hAnsi="Angsana New" w:cs="Angsana New"/>
          <w:spacing w:val="-6"/>
          <w:cs/>
          <w:lang w:val="en-GB"/>
        </w:rPr>
        <w:t>นุเ</w:t>
      </w:r>
      <w:proofErr w:type="spellEnd"/>
      <w:r w:rsidRPr="007D0029">
        <w:rPr>
          <w:rFonts w:ascii="Angsana New" w:eastAsia="Times New Roman" w:hAnsi="Angsana New" w:cs="Angsana New"/>
          <w:spacing w:val="-6"/>
          <w:cs/>
          <w:lang w:val="en-GB"/>
        </w:rPr>
        <w:t>บกษาแล้ว</w:t>
      </w:r>
      <w:r w:rsidRPr="007D0029">
        <w:rPr>
          <w:rFonts w:ascii="Angsana New" w:eastAsia="Times New Roman" w:hAnsi="Angsana New" w:cs="Angsana New" w:hint="cs"/>
          <w:spacing w:val="-6"/>
          <w:cs/>
          <w:lang w:val="en-GB"/>
        </w:rPr>
        <w:t xml:space="preserve">เมื่อวันที่ </w:t>
      </w:r>
      <w:r w:rsidR="00835023" w:rsidRPr="00835023">
        <w:rPr>
          <w:rFonts w:ascii="Angsana New" w:eastAsia="Times New Roman" w:hAnsi="Angsana New" w:cs="Angsana New"/>
          <w:spacing w:val="-6"/>
          <w:lang w:val="en-US"/>
        </w:rPr>
        <w:t>14</w:t>
      </w:r>
      <w:r w:rsidRPr="007D0029">
        <w:rPr>
          <w:rFonts w:ascii="Angsana New" w:eastAsia="Times New Roman" w:hAnsi="Angsana New" w:cs="Angsana New"/>
          <w:spacing w:val="-6"/>
          <w:cs/>
          <w:lang w:val="en-GB"/>
        </w:rPr>
        <w:t xml:space="preserve"> มีนาคม </w:t>
      </w:r>
      <w:r w:rsidR="00835023" w:rsidRPr="00835023">
        <w:rPr>
          <w:rFonts w:ascii="Angsana New" w:eastAsia="Times New Roman" w:hAnsi="Angsana New" w:cs="Angsana New"/>
          <w:spacing w:val="-6"/>
          <w:lang w:val="en-US"/>
        </w:rPr>
        <w:t>2561</w:t>
      </w:r>
      <w:r w:rsidRPr="007D0029">
        <w:rPr>
          <w:rFonts w:ascii="Angsana New" w:eastAsia="Times New Roman" w:hAnsi="Angsana New" w:cs="Angsana New" w:hint="cs"/>
          <w:cs/>
          <w:lang w:val="en-GB"/>
        </w:rPr>
        <w:t xml:space="preserve"> และจะมีผลบังคับใช้</w:t>
      </w:r>
      <w:r w:rsidRPr="007D0029">
        <w:rPr>
          <w:rFonts w:ascii="Angsana New" w:eastAsia="Times New Roman" w:hAnsi="Angsana New" w:cs="Angsana New"/>
          <w:cs/>
          <w:lang w:val="en-GB"/>
        </w:rPr>
        <w:t xml:space="preserve">สำหรับงบการเงินที่มีรอบระยะเวลาบัญชีที่เริ่มในหรือหลังวันที่ </w:t>
      </w:r>
      <w:r w:rsidR="00835023" w:rsidRPr="00835023">
        <w:rPr>
          <w:rFonts w:ascii="Angsana New" w:eastAsia="Times New Roman" w:hAnsi="Angsana New" w:cs="Angsana New"/>
          <w:lang w:val="en-US"/>
        </w:rPr>
        <w:t>1</w:t>
      </w:r>
      <w:r w:rsidRPr="007D0029">
        <w:rPr>
          <w:rFonts w:ascii="Angsana New" w:eastAsia="Times New Roman" w:hAnsi="Angsana New" w:cs="Angsana New"/>
          <w:lang w:val="en-GB"/>
        </w:rPr>
        <w:t xml:space="preserve"> </w:t>
      </w:r>
      <w:r w:rsidRPr="007D0029">
        <w:rPr>
          <w:rFonts w:ascii="Angsana New" w:eastAsia="Times New Roman" w:hAnsi="Angsana New" w:cs="Angsana New"/>
          <w:cs/>
          <w:lang w:val="en-GB"/>
        </w:rPr>
        <w:t xml:space="preserve">มกราคม </w:t>
      </w:r>
      <w:r w:rsidR="00835023" w:rsidRPr="00835023">
        <w:rPr>
          <w:rFonts w:ascii="Angsana New" w:eastAsia="Times New Roman" w:hAnsi="Angsana New" w:cs="Angsana New"/>
          <w:lang w:val="en-US"/>
        </w:rPr>
        <w:t>2562</w:t>
      </w:r>
      <w:r w:rsidRPr="007D0029">
        <w:rPr>
          <w:rFonts w:ascii="Angsana New" w:eastAsia="Times New Roman" w:hAnsi="Angsana New" w:cs="Angsana New"/>
          <w:lang w:val="en-GB"/>
        </w:rPr>
        <w:t xml:space="preserve"> </w:t>
      </w:r>
      <w:r w:rsidRPr="007D0029">
        <w:rPr>
          <w:rFonts w:ascii="Angsana New" w:eastAsia="Times New Roman" w:hAnsi="Angsana New" w:cs="Angsana New"/>
          <w:cs/>
          <w:lang w:val="en-GB"/>
        </w:rPr>
        <w:t>เป็นต้นไป</w:t>
      </w:r>
    </w:p>
    <w:p w:rsidR="00506A17" w:rsidRPr="007D0029" w:rsidRDefault="00506A17" w:rsidP="00506A17">
      <w:pPr>
        <w:spacing w:before="240"/>
        <w:ind w:left="1260"/>
        <w:jc w:val="thaiDistribute"/>
        <w:rPr>
          <w:rFonts w:ascii="Angsana New" w:hAnsi="Angsana New" w:cs="Angsana New"/>
          <w:lang w:val="en-US"/>
        </w:rPr>
      </w:pPr>
      <w:r w:rsidRPr="007D0029">
        <w:rPr>
          <w:rFonts w:ascii="Angsana New" w:hAnsi="Angsana New" w:cs="Angsana New"/>
          <w:spacing w:val="4"/>
          <w:cs/>
          <w:lang w:val="en-US"/>
        </w:rPr>
        <w:t>ผู้บริหารของ</w:t>
      </w:r>
      <w:r w:rsidRPr="007D0029">
        <w:rPr>
          <w:rFonts w:ascii="Angsana New" w:eastAsia="Times New Roman" w:hAnsi="Angsana New" w:cs="Angsana New"/>
          <w:spacing w:val="4"/>
          <w:cs/>
          <w:lang w:val="en-GB"/>
        </w:rPr>
        <w:t>กลุ่มบริษัท</w:t>
      </w:r>
      <w:r w:rsidRPr="007D0029">
        <w:rPr>
          <w:rFonts w:ascii="Angsana New" w:eastAsia="Times New Roman" w:hAnsi="Angsana New" w:cs="Angsana New" w:hint="cs"/>
          <w:spacing w:val="4"/>
          <w:cs/>
          <w:lang w:val="en-GB"/>
        </w:rPr>
        <w:t>และบริษัท</w:t>
      </w:r>
      <w:r w:rsidRPr="007D0029">
        <w:rPr>
          <w:rFonts w:ascii="Angsana New" w:hAnsi="Angsana New" w:cs="Angsana New"/>
          <w:spacing w:val="4"/>
          <w:cs/>
          <w:lang w:val="en-US"/>
        </w:rPr>
        <w:t>จะนำมาตรฐานการรายงานทางการเงินที่เกี่ยวข้องมาเริ่ม</w:t>
      </w:r>
      <w:r w:rsidRPr="007D0029">
        <w:rPr>
          <w:rFonts w:ascii="Angsana New" w:hAnsi="Angsana New" w:cs="Angsana New"/>
          <w:cs/>
          <w:lang w:val="en-US"/>
        </w:rPr>
        <w:t>ถือปฏิบัติกับงบการเงินของ</w:t>
      </w:r>
      <w:r w:rsidRPr="007D0029">
        <w:rPr>
          <w:rFonts w:ascii="Angsana New" w:eastAsia="Times New Roman" w:hAnsi="Angsana New" w:cs="Angsana New"/>
          <w:cs/>
          <w:lang w:val="en-GB"/>
        </w:rPr>
        <w:t>กลุ่มบริษัท</w:t>
      </w:r>
      <w:r w:rsidRPr="007D0029">
        <w:rPr>
          <w:rFonts w:ascii="Angsana New" w:eastAsia="Times New Roman" w:hAnsi="Angsana New" w:cs="Angsana New" w:hint="cs"/>
          <w:cs/>
          <w:lang w:val="en-GB"/>
        </w:rPr>
        <w:t>และบริษัท</w:t>
      </w:r>
      <w:r w:rsidRPr="007D0029">
        <w:rPr>
          <w:rFonts w:ascii="Angsana New" w:hAnsi="Angsana New" w:cs="Angsana New"/>
          <w:cs/>
          <w:lang w:val="en-US"/>
        </w:rPr>
        <w:t xml:space="preserve"> เมื่อมาตรฐานการรายงานทางการเงินดังกล่าวมีผลบังคับใช้ โดยผู้บริหารของ</w:t>
      </w:r>
      <w:r w:rsidRPr="007D0029">
        <w:rPr>
          <w:rFonts w:ascii="Angsana New" w:eastAsia="Times New Roman" w:hAnsi="Angsana New" w:cs="Angsana New"/>
          <w:cs/>
          <w:lang w:val="en-GB"/>
        </w:rPr>
        <w:t>กลุ่มบริษัท</w:t>
      </w:r>
      <w:r w:rsidRPr="007D0029">
        <w:rPr>
          <w:rFonts w:ascii="Angsana New" w:eastAsia="Times New Roman" w:hAnsi="Angsana New" w:cs="Angsana New" w:hint="cs"/>
          <w:cs/>
          <w:lang w:val="en-GB"/>
        </w:rPr>
        <w:t>และบริษัท</w:t>
      </w:r>
      <w:r w:rsidRPr="007D0029">
        <w:rPr>
          <w:rFonts w:ascii="Angsana New" w:hAnsi="Angsana New" w:cs="Angsana New"/>
          <w:cs/>
          <w:lang w:val="en-US"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7D0029">
        <w:rPr>
          <w:rFonts w:ascii="Angsana New" w:eastAsia="Times New Roman" w:hAnsi="Angsana New" w:cs="Angsana New"/>
          <w:cs/>
          <w:lang w:val="en-GB"/>
        </w:rPr>
        <w:t>กลุ่มบริษัท</w:t>
      </w:r>
      <w:r w:rsidRPr="007D0029">
        <w:rPr>
          <w:rFonts w:ascii="Angsana New" w:eastAsia="Times New Roman" w:hAnsi="Angsana New" w:cs="Angsana New" w:hint="cs"/>
          <w:cs/>
          <w:lang w:val="en-GB"/>
        </w:rPr>
        <w:t>และบริษัท</w:t>
      </w:r>
      <w:r w:rsidRPr="007D0029">
        <w:rPr>
          <w:rFonts w:ascii="Angsana New" w:hAnsi="Angsana New" w:cs="Angsana New"/>
          <w:cs/>
          <w:lang w:val="en-US"/>
        </w:rPr>
        <w:t>ในงวดที่จะเริ่มถือปฏิบัติ</w:t>
      </w:r>
    </w:p>
    <w:p w:rsidR="005974A4" w:rsidRPr="007D0029" w:rsidRDefault="00835023" w:rsidP="00C930C7">
      <w:pPr>
        <w:spacing w:before="360"/>
        <w:ind w:left="547" w:hanging="547"/>
        <w:rPr>
          <w:rFonts w:ascii="Angsana New" w:hAnsi="Angsana New" w:cs="Angsana New"/>
          <w:lang w:val="en-US"/>
        </w:rPr>
      </w:pPr>
      <w:r w:rsidRPr="00835023">
        <w:rPr>
          <w:rFonts w:ascii="Angsana New" w:hAnsi="Angsana New" w:cs="Angsana New"/>
          <w:b/>
          <w:bCs/>
          <w:lang w:val="en-US"/>
        </w:rPr>
        <w:t>3</w:t>
      </w:r>
      <w:r w:rsidR="005974A4" w:rsidRPr="007D0029">
        <w:rPr>
          <w:rFonts w:ascii="Angsana New" w:hAnsi="Angsana New" w:cs="Angsana New"/>
          <w:b/>
          <w:bCs/>
          <w:lang w:val="en-US"/>
        </w:rPr>
        <w:t>.</w:t>
      </w:r>
      <w:r w:rsidR="00C930C7" w:rsidRPr="007D0029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5974A4" w:rsidRPr="007D0029">
        <w:rPr>
          <w:rFonts w:ascii="Angsana New" w:hAnsi="Angsana New" w:cs="Angsana New"/>
          <w:b/>
          <w:bCs/>
          <w:snapToGrid w:val="0"/>
          <w:cs/>
        </w:rPr>
        <w:t>นโยบายการบัญชีที่สำคัญ</w:t>
      </w:r>
    </w:p>
    <w:p w:rsidR="00C8605F" w:rsidRPr="007D0029" w:rsidRDefault="00C8605F" w:rsidP="00C8605F">
      <w:pPr>
        <w:ind w:left="540" w:right="10"/>
        <w:jc w:val="thaiDistribute"/>
        <w:rPr>
          <w:rFonts w:ascii="Angsana New" w:hAnsi="Angsana New" w:cs="Angsana New"/>
          <w:lang w:val="en-US"/>
        </w:rPr>
      </w:pPr>
      <w:r w:rsidRPr="007D0029">
        <w:rPr>
          <w:rFonts w:ascii="Angsana New" w:hAnsi="Angsana New" w:cs="Angsana New"/>
          <w:cs/>
          <w:lang w:val="en-US"/>
        </w:rPr>
        <w:t xml:space="preserve">งบการเงินระหว่างกาลนี้จัดทำขึ้นโดยใช้หลักเกณฑ์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35023" w:rsidRPr="00835023">
        <w:rPr>
          <w:rFonts w:ascii="Angsana New" w:hAnsi="Angsana New" w:cs="Angsana New"/>
          <w:lang w:val="en-US"/>
        </w:rPr>
        <w:t>31</w:t>
      </w:r>
      <w:r w:rsidRPr="007D0029">
        <w:rPr>
          <w:rFonts w:ascii="Angsana New" w:hAnsi="Angsana New" w:cs="Angsana New"/>
          <w:lang w:val="en-US"/>
        </w:rPr>
        <w:t xml:space="preserve"> </w:t>
      </w:r>
      <w:r w:rsidRPr="007D0029">
        <w:rPr>
          <w:rFonts w:ascii="Angsana New" w:hAnsi="Angsana New" w:cs="Angsana New"/>
          <w:cs/>
          <w:lang w:val="en-US"/>
        </w:rPr>
        <w:t xml:space="preserve">ธันวาคม </w:t>
      </w:r>
      <w:r w:rsidR="00835023" w:rsidRPr="00835023">
        <w:rPr>
          <w:rFonts w:ascii="Angsana New" w:hAnsi="Angsana New" w:cs="Angsana New"/>
          <w:lang w:val="en-US"/>
        </w:rPr>
        <w:t>2560</w:t>
      </w:r>
    </w:p>
    <w:p w:rsidR="00225BED" w:rsidRPr="007D0029" w:rsidRDefault="00A24C00" w:rsidP="00225BED">
      <w:pPr>
        <w:ind w:left="547" w:hanging="547"/>
        <w:rPr>
          <w:rFonts w:ascii="Angsana New" w:hAnsi="Angsana New" w:cs="Angsana New"/>
          <w:b/>
          <w:bCs/>
          <w:snapToGrid w:val="0"/>
          <w:cs/>
        </w:rPr>
      </w:pPr>
      <w:r w:rsidRPr="007D0029">
        <w:rPr>
          <w:rFonts w:ascii="Angsana New" w:hAnsi="Angsana New" w:cs="Angsana New"/>
          <w:lang w:val="en-US"/>
        </w:rPr>
        <w:br w:type="page"/>
      </w:r>
      <w:r w:rsidR="00835023" w:rsidRPr="00835023">
        <w:rPr>
          <w:rFonts w:ascii="Angsana New" w:hAnsi="Angsana New" w:cs="Angsana New"/>
          <w:b/>
          <w:bCs/>
          <w:snapToGrid w:val="0"/>
          <w:lang w:val="en-US"/>
        </w:rPr>
        <w:lastRenderedPageBreak/>
        <w:t>4</w:t>
      </w:r>
      <w:r w:rsidR="00225BED" w:rsidRPr="007D0029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225BED" w:rsidRPr="007D0029">
        <w:rPr>
          <w:rFonts w:ascii="Angsana New" w:hAnsi="Angsana New" w:cs="Angsana New"/>
          <w:b/>
          <w:bCs/>
          <w:snapToGrid w:val="0"/>
          <w:lang w:val="en-US"/>
        </w:rPr>
        <w:tab/>
      </w:r>
      <w:r w:rsidR="00E55173" w:rsidRPr="007D0029">
        <w:rPr>
          <w:rFonts w:ascii="Angsana New" w:hAnsi="Angsana New" w:cs="Angsana New" w:hint="cs"/>
          <w:b/>
          <w:bCs/>
          <w:snapToGrid w:val="0"/>
          <w:cs/>
          <w:lang w:val="en-US"/>
        </w:rPr>
        <w:t>การเปิดเผย</w:t>
      </w:r>
      <w:r w:rsidR="00225BED" w:rsidRPr="007D0029">
        <w:rPr>
          <w:rFonts w:ascii="Angsana New" w:hAnsi="Angsana New" w:cs="Angsana New"/>
          <w:b/>
          <w:bCs/>
          <w:snapToGrid w:val="0"/>
          <w:cs/>
        </w:rPr>
        <w:t>ข้อมูลเพิ่มเติมเกี่ยวกับกระแสเงินสด</w:t>
      </w:r>
    </w:p>
    <w:p w:rsidR="00225BED" w:rsidRPr="007D0029" w:rsidRDefault="00835023" w:rsidP="00506A17">
      <w:pPr>
        <w:tabs>
          <w:tab w:val="left" w:pos="1080"/>
        </w:tabs>
        <w:ind w:left="547" w:right="-86"/>
        <w:jc w:val="thaiDistribute"/>
        <w:rPr>
          <w:rFonts w:ascii="Angsana New" w:hAnsi="Angsana New" w:cs="Angsana New"/>
          <w:spacing w:val="-6"/>
          <w:cs/>
        </w:rPr>
      </w:pPr>
      <w:r w:rsidRPr="00835023">
        <w:rPr>
          <w:rFonts w:ascii="Angsana New" w:hAnsi="Angsana New" w:cs="Angsana New"/>
          <w:spacing w:val="-6"/>
          <w:lang w:val="en-US"/>
        </w:rPr>
        <w:t>4</w:t>
      </w:r>
      <w:r w:rsidR="00506A17" w:rsidRPr="007D0029">
        <w:rPr>
          <w:rFonts w:ascii="Angsana New" w:hAnsi="Angsana New" w:cs="Angsana New"/>
          <w:spacing w:val="-6"/>
          <w:lang w:val="en-US"/>
        </w:rPr>
        <w:t>.</w:t>
      </w:r>
      <w:r w:rsidRPr="00835023">
        <w:rPr>
          <w:rFonts w:ascii="Angsana New" w:hAnsi="Angsana New" w:cs="Angsana New"/>
          <w:spacing w:val="-6"/>
          <w:lang w:val="en-US"/>
        </w:rPr>
        <w:t>1</w:t>
      </w:r>
      <w:r w:rsidR="00506A17" w:rsidRPr="007D0029">
        <w:rPr>
          <w:rFonts w:ascii="Angsana New" w:hAnsi="Angsana New" w:cs="Angsana New"/>
          <w:spacing w:val="-6"/>
          <w:lang w:val="en-US"/>
        </w:rPr>
        <w:tab/>
      </w:r>
      <w:proofErr w:type="gramStart"/>
      <w:r w:rsidR="00225BED" w:rsidRPr="007D0029">
        <w:rPr>
          <w:rFonts w:ascii="Angsana New" w:hAnsi="Angsana New" w:cs="Angsana New"/>
          <w:cs/>
        </w:rPr>
        <w:t>รายการ</w:t>
      </w:r>
      <w:r w:rsidR="00225BED" w:rsidRPr="007D0029">
        <w:rPr>
          <w:rFonts w:ascii="Angsana New" w:hAnsi="Angsana New" w:cs="Angsana New"/>
          <w:spacing w:val="-6"/>
          <w:cs/>
        </w:rPr>
        <w:t xml:space="preserve">ที่ไม่เกี่ยวข้องกับเงินสด </w:t>
      </w:r>
      <w:r w:rsidR="00225BED" w:rsidRPr="007D0029">
        <w:rPr>
          <w:rFonts w:ascii="Angsana New" w:hAnsi="Angsana New" w:cs="Angsana New"/>
          <w:cs/>
        </w:rPr>
        <w:t xml:space="preserve"> </w:t>
      </w:r>
      <w:r w:rsidR="00225BED" w:rsidRPr="007D0029">
        <w:rPr>
          <w:rFonts w:ascii="Angsana New" w:hAnsi="Angsana New" w:cs="Angsana New"/>
          <w:spacing w:val="-6"/>
          <w:cs/>
        </w:rPr>
        <w:t>มีดังนี้</w:t>
      </w:r>
      <w:proofErr w:type="gramEnd"/>
    </w:p>
    <w:p w:rsidR="00225BED" w:rsidRPr="007D0029" w:rsidRDefault="00835023" w:rsidP="00506A17">
      <w:pPr>
        <w:tabs>
          <w:tab w:val="left" w:pos="1710"/>
        </w:tabs>
        <w:ind w:left="1080" w:right="-86"/>
        <w:jc w:val="thaiDistribute"/>
        <w:rPr>
          <w:rFonts w:ascii="Angsana New" w:hAnsi="Angsana New" w:cs="Angsana New"/>
          <w:lang w:val="en-US"/>
        </w:rPr>
      </w:pPr>
      <w:r w:rsidRPr="00835023">
        <w:rPr>
          <w:rFonts w:ascii="Angsana New" w:hAnsi="Angsana New" w:cs="Angsana New"/>
          <w:lang w:val="en-US"/>
        </w:rPr>
        <w:t>4</w:t>
      </w:r>
      <w:r w:rsidR="00225BED" w:rsidRPr="007D0029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1</w:t>
      </w:r>
      <w:r w:rsidR="00506A17" w:rsidRPr="007D0029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1</w:t>
      </w:r>
      <w:r w:rsidR="00225BED" w:rsidRPr="007D0029">
        <w:rPr>
          <w:rFonts w:ascii="Angsana New" w:hAnsi="Angsana New" w:cs="Angsana New"/>
          <w:lang w:val="en-US"/>
        </w:rPr>
        <w:tab/>
      </w:r>
      <w:r w:rsidR="00225BED" w:rsidRPr="007D0029">
        <w:rPr>
          <w:rFonts w:ascii="Angsana New" w:hAnsi="Angsana New" w:cs="Angsana New"/>
          <w:cs/>
        </w:rPr>
        <w:t xml:space="preserve">เจ้าหนี้ค่าซื้อสินทรัพย์ถาวร </w:t>
      </w:r>
    </w:p>
    <w:p w:rsidR="00225BED" w:rsidRPr="007D0029" w:rsidRDefault="00225BED" w:rsidP="00225BED">
      <w:pPr>
        <w:ind w:left="1181" w:right="-115" w:hanging="634"/>
        <w:jc w:val="right"/>
        <w:rPr>
          <w:rFonts w:ascii="Angsana New" w:hAnsi="Angsana New" w:cs="Angsana New"/>
          <w:lang w:val="en-US"/>
        </w:rPr>
      </w:pPr>
      <w:r w:rsidRPr="007D0029">
        <w:rPr>
          <w:rFonts w:ascii="Angsana New" w:hAnsi="Angsana New" w:cs="Angsana New" w:hint="cs"/>
          <w:b/>
          <w:bCs/>
          <w:snapToGrid w:val="0"/>
          <w:sz w:val="28"/>
          <w:szCs w:val="28"/>
          <w:cs/>
        </w:rPr>
        <w:t>(</w:t>
      </w:r>
      <w:r w:rsidRPr="007D0029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หน่วย : บาท)</w:t>
      </w:r>
    </w:p>
    <w:tbl>
      <w:tblPr>
        <w:tblW w:w="826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4"/>
        <w:gridCol w:w="6"/>
        <w:gridCol w:w="1162"/>
        <w:gridCol w:w="90"/>
        <w:gridCol w:w="1168"/>
        <w:gridCol w:w="10"/>
        <w:gridCol w:w="80"/>
        <w:gridCol w:w="10"/>
        <w:gridCol w:w="1158"/>
        <w:gridCol w:w="90"/>
        <w:gridCol w:w="1164"/>
      </w:tblGrid>
      <w:tr w:rsidR="00225BED" w:rsidRPr="007D0029" w:rsidTr="0089399B">
        <w:trPr>
          <w:trHeight w:val="20"/>
        </w:trPr>
        <w:tc>
          <w:tcPr>
            <w:tcW w:w="3330" w:type="dxa"/>
            <w:gridSpan w:val="2"/>
          </w:tcPr>
          <w:p w:rsidR="00225BED" w:rsidRPr="007D0029" w:rsidRDefault="00225BED" w:rsidP="00A103A3">
            <w:pPr>
              <w:tabs>
                <w:tab w:val="left" w:pos="1440"/>
              </w:tabs>
              <w:spacing w:line="360" w:lineRule="exact"/>
              <w:ind w:left="9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4"/>
          </w:tcPr>
          <w:p w:rsidR="00225BED" w:rsidRPr="007D0029" w:rsidRDefault="00225BED" w:rsidP="00A103A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:rsidR="00225BED" w:rsidRPr="007D0029" w:rsidRDefault="00225BED" w:rsidP="00A103A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:rsidR="00225BED" w:rsidRPr="007D0029" w:rsidRDefault="00225BED" w:rsidP="00A103A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BED" w:rsidRPr="007D0029" w:rsidTr="009715D6">
        <w:trPr>
          <w:trHeight w:val="20"/>
        </w:trPr>
        <w:tc>
          <w:tcPr>
            <w:tcW w:w="3324" w:type="dxa"/>
          </w:tcPr>
          <w:p w:rsidR="00225BED" w:rsidRPr="007D0029" w:rsidRDefault="00225BED" w:rsidP="00A103A3">
            <w:pPr>
              <w:tabs>
                <w:tab w:val="left" w:pos="1440"/>
              </w:tabs>
              <w:spacing w:line="360" w:lineRule="exact"/>
              <w:ind w:left="90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8" w:type="dxa"/>
            <w:gridSpan w:val="2"/>
          </w:tcPr>
          <w:p w:rsidR="00225BED" w:rsidRPr="007D0029" w:rsidRDefault="00835023" w:rsidP="00A103A3">
            <w:pPr>
              <w:spacing w:line="36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225BED" w:rsidRPr="007D0029" w:rsidRDefault="00225BED" w:rsidP="00A103A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:rsidR="00225BED" w:rsidRPr="007D0029" w:rsidRDefault="00835023" w:rsidP="00A103A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  <w:gridSpan w:val="2"/>
          </w:tcPr>
          <w:p w:rsidR="00225BED" w:rsidRPr="007D0029" w:rsidRDefault="00225BED" w:rsidP="00A103A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8" w:type="dxa"/>
            <w:gridSpan w:val="2"/>
          </w:tcPr>
          <w:p w:rsidR="00225BED" w:rsidRPr="007D0029" w:rsidRDefault="00835023" w:rsidP="00A103A3">
            <w:pPr>
              <w:spacing w:line="36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225BED" w:rsidRPr="007D0029" w:rsidRDefault="00225BED" w:rsidP="00A103A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4" w:type="dxa"/>
          </w:tcPr>
          <w:p w:rsidR="00225BED" w:rsidRPr="007D0029" w:rsidRDefault="00835023" w:rsidP="00A103A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</w:tr>
      <w:tr w:rsidR="00E7607C" w:rsidRPr="007D0029" w:rsidTr="009715D6">
        <w:trPr>
          <w:trHeight w:val="20"/>
        </w:trPr>
        <w:tc>
          <w:tcPr>
            <w:tcW w:w="3324" w:type="dxa"/>
          </w:tcPr>
          <w:p w:rsidR="00E7607C" w:rsidRPr="007D0029" w:rsidRDefault="00E7607C" w:rsidP="00A103A3">
            <w:pPr>
              <w:tabs>
                <w:tab w:val="left" w:pos="1440"/>
              </w:tabs>
              <w:spacing w:line="36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เจ้าหนี้ค่าซื้อสินทรัพย์ถาวรยกมา </w:t>
            </w:r>
          </w:p>
          <w:p w:rsidR="00E7607C" w:rsidRPr="007D0029" w:rsidRDefault="00E7607C" w:rsidP="00A103A3">
            <w:pPr>
              <w:tabs>
                <w:tab w:val="left" w:pos="1440"/>
              </w:tabs>
              <w:spacing w:line="360" w:lineRule="exact"/>
              <w:ind w:left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835023"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68" w:type="dxa"/>
            <w:gridSpan w:val="2"/>
            <w:vAlign w:val="bottom"/>
          </w:tcPr>
          <w:p w:rsidR="00E7607C" w:rsidRPr="00E7607C" w:rsidRDefault="00835023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</w:t>
            </w:r>
            <w:r w:rsidR="00E7607C"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450</w:t>
            </w:r>
          </w:p>
        </w:tc>
        <w:tc>
          <w:tcPr>
            <w:tcW w:w="90" w:type="dxa"/>
          </w:tcPr>
          <w:p w:rsidR="00E7607C" w:rsidRPr="00E7607C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8" w:type="dxa"/>
            <w:vAlign w:val="bottom"/>
          </w:tcPr>
          <w:p w:rsidR="00E7607C" w:rsidRPr="00E7607C" w:rsidRDefault="00835023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685</w:t>
            </w:r>
            <w:r w:rsidR="00E7607C"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977</w:t>
            </w:r>
          </w:p>
        </w:tc>
        <w:tc>
          <w:tcPr>
            <w:tcW w:w="90" w:type="dxa"/>
            <w:gridSpan w:val="2"/>
          </w:tcPr>
          <w:p w:rsidR="00E7607C" w:rsidRPr="00E7607C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E7607C" w:rsidRPr="00E7607C" w:rsidRDefault="00835023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</w:t>
            </w:r>
            <w:r w:rsidR="00E7607C"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450</w:t>
            </w:r>
          </w:p>
        </w:tc>
        <w:tc>
          <w:tcPr>
            <w:tcW w:w="90" w:type="dxa"/>
          </w:tcPr>
          <w:p w:rsidR="00E7607C" w:rsidRPr="00E7607C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4" w:type="dxa"/>
            <w:vAlign w:val="bottom"/>
          </w:tcPr>
          <w:p w:rsidR="00E7607C" w:rsidRPr="00E7607C" w:rsidRDefault="00835023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685</w:t>
            </w:r>
            <w:r w:rsidR="00E7607C"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977</w:t>
            </w:r>
          </w:p>
        </w:tc>
      </w:tr>
      <w:tr w:rsidR="00E7607C" w:rsidRPr="007D0029" w:rsidTr="009715D6">
        <w:trPr>
          <w:trHeight w:val="20"/>
        </w:trPr>
        <w:tc>
          <w:tcPr>
            <w:tcW w:w="3324" w:type="dxa"/>
          </w:tcPr>
          <w:p w:rsidR="00E7607C" w:rsidRPr="007D0029" w:rsidRDefault="00E7607C" w:rsidP="00A103A3">
            <w:pPr>
              <w:tabs>
                <w:tab w:val="left" w:pos="540"/>
              </w:tabs>
              <w:spacing w:line="36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="00F0759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ค่าซื้อสินทรัพย์ถาวร</w:t>
            </w:r>
          </w:p>
        </w:tc>
        <w:tc>
          <w:tcPr>
            <w:tcW w:w="1168" w:type="dxa"/>
            <w:gridSpan w:val="2"/>
            <w:shd w:val="clear" w:color="auto" w:fill="auto"/>
          </w:tcPr>
          <w:p w:rsidR="00E7607C" w:rsidRPr="00E03E24" w:rsidRDefault="00835023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505</w:t>
            </w:r>
            <w:r w:rsidR="00EA0ADE"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546</w:t>
            </w:r>
            <w:r w:rsidR="00EA0ADE"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704</w:t>
            </w:r>
          </w:p>
        </w:tc>
        <w:tc>
          <w:tcPr>
            <w:tcW w:w="90" w:type="dxa"/>
            <w:shd w:val="clear" w:color="auto" w:fill="auto"/>
          </w:tcPr>
          <w:p w:rsidR="00E7607C" w:rsidRPr="00E03E24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:rsidR="00E7607C" w:rsidRPr="00E03E24" w:rsidRDefault="00835023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286</w:t>
            </w:r>
            <w:r w:rsidR="00E7607C"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208</w:t>
            </w:r>
            <w:r w:rsidR="00E7607C"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275</w:t>
            </w:r>
          </w:p>
        </w:tc>
        <w:tc>
          <w:tcPr>
            <w:tcW w:w="90" w:type="dxa"/>
            <w:gridSpan w:val="2"/>
          </w:tcPr>
          <w:p w:rsidR="00E7607C" w:rsidRPr="00E03E24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E7607C" w:rsidRPr="00E03E24" w:rsidRDefault="00835023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344</w:t>
            </w:r>
            <w:r w:rsidR="00E7607C"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661</w:t>
            </w:r>
            <w:r w:rsidR="00E7607C"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352</w:t>
            </w:r>
          </w:p>
        </w:tc>
        <w:tc>
          <w:tcPr>
            <w:tcW w:w="90" w:type="dxa"/>
          </w:tcPr>
          <w:p w:rsidR="00E7607C" w:rsidRPr="00E7607C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4" w:type="dxa"/>
            <w:vAlign w:val="bottom"/>
          </w:tcPr>
          <w:p w:rsidR="00E7607C" w:rsidRPr="00E7607C" w:rsidRDefault="00835023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203</w:t>
            </w:r>
            <w:r w:rsidR="00E7607C"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647</w:t>
            </w:r>
            <w:r w:rsidR="00E7607C"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795</w:t>
            </w:r>
          </w:p>
        </w:tc>
      </w:tr>
      <w:tr w:rsidR="00E7607C" w:rsidRPr="007D0029" w:rsidTr="009715D6">
        <w:trPr>
          <w:trHeight w:val="277"/>
        </w:trPr>
        <w:tc>
          <w:tcPr>
            <w:tcW w:w="3324" w:type="dxa"/>
          </w:tcPr>
          <w:p w:rsidR="00E7607C" w:rsidRPr="007D0029" w:rsidRDefault="00E7607C" w:rsidP="00A103A3">
            <w:pPr>
              <w:spacing w:line="36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="00F07590" w:rsidRPr="00F0759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>ค่าซื้อสินทรัพย์ถาวรโดยการออก</w:t>
            </w:r>
          </w:p>
        </w:tc>
        <w:tc>
          <w:tcPr>
            <w:tcW w:w="1168" w:type="dxa"/>
            <w:gridSpan w:val="2"/>
            <w:shd w:val="clear" w:color="auto" w:fill="auto"/>
          </w:tcPr>
          <w:p w:rsidR="00E7607C" w:rsidRPr="00E03E24" w:rsidRDefault="00E7607C" w:rsidP="00A103A3">
            <w:pPr>
              <w:tabs>
                <w:tab w:val="decimal" w:pos="1071"/>
              </w:tabs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Merge w:val="restart"/>
            <w:shd w:val="clear" w:color="auto" w:fill="auto"/>
          </w:tcPr>
          <w:p w:rsidR="00E7607C" w:rsidRPr="00E03E24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:rsidR="00E7607C" w:rsidRPr="00E03E24" w:rsidRDefault="00E7607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E7607C" w:rsidRPr="00E03E24" w:rsidRDefault="00E7607C" w:rsidP="00A103A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:rsidR="00E7607C" w:rsidRPr="00E03E24" w:rsidRDefault="00E7607C" w:rsidP="00A103A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E7607C" w:rsidRPr="00E7607C" w:rsidRDefault="00E7607C" w:rsidP="00A103A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:rsidR="00E7607C" w:rsidRPr="00E7607C" w:rsidRDefault="00E7607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7607C" w:rsidRPr="007D0029" w:rsidTr="009715D6">
        <w:trPr>
          <w:trHeight w:val="276"/>
        </w:trPr>
        <w:tc>
          <w:tcPr>
            <w:tcW w:w="3324" w:type="dxa"/>
          </w:tcPr>
          <w:p w:rsidR="00E7607C" w:rsidRPr="007D0029" w:rsidRDefault="00F07590" w:rsidP="00A103A3">
            <w:pPr>
              <w:tabs>
                <w:tab w:val="left" w:pos="450"/>
              </w:tabs>
              <w:spacing w:line="360" w:lineRule="exact"/>
              <w:ind w:left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</w:t>
            </w:r>
            <w:r w:rsidR="00E7607C"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>หุ้น</w:t>
            </w:r>
            <w:r w:rsidR="00E7607C" w:rsidRPr="007D002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สามัญ</w:t>
            </w:r>
          </w:p>
        </w:tc>
        <w:tc>
          <w:tcPr>
            <w:tcW w:w="1168" w:type="dxa"/>
            <w:gridSpan w:val="2"/>
            <w:shd w:val="clear" w:color="auto" w:fill="auto"/>
          </w:tcPr>
          <w:p w:rsidR="00E7607C" w:rsidRPr="00E03E24" w:rsidRDefault="00D77B87" w:rsidP="00A103A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Merge/>
            <w:shd w:val="clear" w:color="auto" w:fill="auto"/>
          </w:tcPr>
          <w:p w:rsidR="00E7607C" w:rsidRPr="00E03E24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:rsidR="00E7607C" w:rsidRPr="00E03E24" w:rsidRDefault="00E7607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203</w:t>
            </w:r>
            <w:r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378</w:t>
            </w:r>
            <w:r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530</w:t>
            </w:r>
            <w:r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E7607C" w:rsidRPr="00E03E24" w:rsidRDefault="00E7607C" w:rsidP="00A103A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:rsidR="00E7607C" w:rsidRPr="00E03E24" w:rsidRDefault="00E7607C" w:rsidP="00A103A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E7607C" w:rsidRPr="00E7607C" w:rsidRDefault="00E7607C" w:rsidP="00A103A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:rsidR="00E7607C" w:rsidRPr="00E7607C" w:rsidRDefault="00E7607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203</w:t>
            </w:r>
            <w:r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378</w:t>
            </w:r>
            <w:r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530</w:t>
            </w:r>
            <w:r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9715D6" w:rsidRPr="007D0029" w:rsidTr="009715D6">
        <w:trPr>
          <w:trHeight w:val="276"/>
        </w:trPr>
        <w:tc>
          <w:tcPr>
            <w:tcW w:w="3324" w:type="dxa"/>
          </w:tcPr>
          <w:p w:rsidR="009715D6" w:rsidRDefault="009715D6" w:rsidP="00A103A3">
            <w:pPr>
              <w:tabs>
                <w:tab w:val="left" w:pos="540"/>
              </w:tabs>
              <w:spacing w:line="360" w:lineRule="exact"/>
              <w:ind w:left="90" w:right="9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   </w:t>
            </w:r>
            <w:r w:rsidRPr="007D0029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ค่าซื้อสินทรัพย์ถาวร</w:t>
            </w:r>
          </w:p>
        </w:tc>
        <w:tc>
          <w:tcPr>
            <w:tcW w:w="1168" w:type="dxa"/>
            <w:gridSpan w:val="2"/>
            <w:shd w:val="clear" w:color="auto" w:fill="auto"/>
          </w:tcPr>
          <w:p w:rsidR="009715D6" w:rsidRPr="00E03E24" w:rsidRDefault="009715D6" w:rsidP="00A103A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9715D6" w:rsidRPr="00E03E24" w:rsidRDefault="009715D6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:rsidR="009715D6" w:rsidRPr="00E03E24" w:rsidRDefault="009715D6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9715D6" w:rsidRPr="00E03E24" w:rsidRDefault="009715D6" w:rsidP="00A103A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:rsidR="009715D6" w:rsidRPr="00E03E24" w:rsidRDefault="009715D6" w:rsidP="00A103A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9715D6" w:rsidRPr="00E7607C" w:rsidRDefault="009715D6" w:rsidP="00A103A3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:rsidR="009715D6" w:rsidRPr="00E7607C" w:rsidRDefault="009715D6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7607C" w:rsidRPr="007D0029" w:rsidTr="009715D6">
        <w:trPr>
          <w:trHeight w:val="20"/>
        </w:trPr>
        <w:tc>
          <w:tcPr>
            <w:tcW w:w="3324" w:type="dxa"/>
            <w:vAlign w:val="center"/>
          </w:tcPr>
          <w:p w:rsidR="00E7607C" w:rsidRPr="007D0029" w:rsidRDefault="00F07590" w:rsidP="00A103A3">
            <w:pPr>
              <w:tabs>
                <w:tab w:val="left" w:pos="450"/>
              </w:tabs>
              <w:spacing w:line="360" w:lineRule="exact"/>
              <w:ind w:left="90" w:right="90" w:firstLine="180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spacing w:val="-10"/>
                <w:sz w:val="28"/>
                <w:szCs w:val="28"/>
                <w:cs/>
              </w:rPr>
              <w:t xml:space="preserve">          </w:t>
            </w:r>
            <w:r w:rsidR="00E7607C" w:rsidRPr="007D0029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ส่วนที่จ่ายเป็นเงินสด</w:t>
            </w: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07C" w:rsidRPr="00E03E24" w:rsidRDefault="00AD6A2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505</w:t>
            </w:r>
            <w:r w:rsidR="00EA0ADE"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016</w:t>
            </w:r>
            <w:r w:rsidR="00EA0ADE"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840</w:t>
            </w:r>
            <w:r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7607C" w:rsidRPr="00E03E24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:rsidR="00E7607C" w:rsidRPr="00E03E24" w:rsidRDefault="00E7607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83</w:t>
            </w:r>
            <w:r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415</w:t>
            </w:r>
            <w:r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677</w:t>
            </w:r>
            <w:r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:rsidR="00E7607C" w:rsidRPr="00E03E24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8" w:type="dxa"/>
            <w:gridSpan w:val="2"/>
            <w:vAlign w:val="bottom"/>
          </w:tcPr>
          <w:p w:rsidR="00E7607C" w:rsidRPr="00E03E24" w:rsidRDefault="00E7607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344</w:t>
            </w:r>
            <w:r w:rsidR="00EA0ADE"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131</w:t>
            </w:r>
            <w:r w:rsidR="00EA0ADE"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488</w:t>
            </w:r>
            <w:r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E7607C" w:rsidRPr="00E7607C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4" w:type="dxa"/>
            <w:vAlign w:val="bottom"/>
          </w:tcPr>
          <w:p w:rsidR="00E7607C" w:rsidRPr="00E7607C" w:rsidRDefault="00E7607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855</w:t>
            </w:r>
            <w:r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197</w:t>
            </w:r>
            <w:r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E7607C" w:rsidRPr="007D0029" w:rsidTr="009715D6">
        <w:trPr>
          <w:trHeight w:val="20"/>
        </w:trPr>
        <w:tc>
          <w:tcPr>
            <w:tcW w:w="3324" w:type="dxa"/>
          </w:tcPr>
          <w:p w:rsidR="00E7607C" w:rsidRPr="007D0029" w:rsidRDefault="00E7607C" w:rsidP="00A103A3">
            <w:pPr>
              <w:tabs>
                <w:tab w:val="left" w:pos="1440"/>
              </w:tabs>
              <w:spacing w:line="36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เจ้าหนี้ค่าซื้อสินทรัพย์ถาวรยกไป</w:t>
            </w:r>
          </w:p>
          <w:p w:rsidR="00E7607C" w:rsidRPr="007D0029" w:rsidRDefault="00E7607C" w:rsidP="00A103A3">
            <w:pPr>
              <w:tabs>
                <w:tab w:val="left" w:pos="1440"/>
              </w:tabs>
              <w:spacing w:line="360" w:lineRule="exact"/>
              <w:ind w:left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835023"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7D002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607C" w:rsidRPr="00E03E24" w:rsidRDefault="00835023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567</w:t>
            </w:r>
            <w:r w:rsidR="00EA0ADE"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314</w:t>
            </w:r>
          </w:p>
        </w:tc>
        <w:tc>
          <w:tcPr>
            <w:tcW w:w="90" w:type="dxa"/>
          </w:tcPr>
          <w:p w:rsidR="00E7607C" w:rsidRPr="00E03E24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607C" w:rsidRPr="00E03E24" w:rsidRDefault="00835023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100</w:t>
            </w:r>
            <w:r w:rsidR="00E7607C"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045</w:t>
            </w:r>
          </w:p>
        </w:tc>
        <w:tc>
          <w:tcPr>
            <w:tcW w:w="90" w:type="dxa"/>
            <w:gridSpan w:val="2"/>
          </w:tcPr>
          <w:p w:rsidR="00E7607C" w:rsidRPr="00E03E24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607C" w:rsidRPr="00E03E24" w:rsidRDefault="00835023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567</w:t>
            </w:r>
            <w:r w:rsidR="00EA0ADE"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314</w:t>
            </w:r>
          </w:p>
        </w:tc>
        <w:tc>
          <w:tcPr>
            <w:tcW w:w="90" w:type="dxa"/>
          </w:tcPr>
          <w:p w:rsidR="00E7607C" w:rsidRPr="00E7607C" w:rsidRDefault="00E7607C" w:rsidP="00A103A3">
            <w:pPr>
              <w:spacing w:line="36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607C" w:rsidRPr="00E7607C" w:rsidRDefault="00835023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100</w:t>
            </w:r>
            <w:r w:rsidR="00E7607C"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045</w:t>
            </w:r>
          </w:p>
        </w:tc>
      </w:tr>
    </w:tbl>
    <w:p w:rsidR="005E3DBE" w:rsidRPr="007D0029" w:rsidRDefault="00835023" w:rsidP="00506A17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cs/>
          <w:lang w:val="en-US"/>
        </w:rPr>
      </w:pPr>
      <w:r w:rsidRPr="00835023">
        <w:rPr>
          <w:rFonts w:ascii="Angsana New" w:hAnsi="Angsana New" w:cs="Angsana New"/>
          <w:lang w:val="en-US"/>
        </w:rPr>
        <w:t>4</w:t>
      </w:r>
      <w:r w:rsidR="005E3DBE" w:rsidRPr="007D0029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1</w:t>
      </w:r>
      <w:r w:rsidR="00506A17" w:rsidRPr="007D0029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2</w:t>
      </w:r>
      <w:r w:rsidR="005E3DBE" w:rsidRPr="007D0029">
        <w:rPr>
          <w:rFonts w:ascii="Angsana New" w:hAnsi="Angsana New" w:cs="Angsana New"/>
          <w:lang w:val="en-US"/>
        </w:rPr>
        <w:tab/>
      </w:r>
      <w:r w:rsidR="005E3DBE" w:rsidRPr="007D0029">
        <w:rPr>
          <w:rFonts w:ascii="Angsana New" w:hAnsi="Angsana New" w:cs="Angsana New"/>
          <w:cs/>
        </w:rPr>
        <w:t>เจ้าหนี้ค่าซื้อ</w:t>
      </w:r>
      <w:r w:rsidR="005E3DBE" w:rsidRPr="007D0029">
        <w:rPr>
          <w:rFonts w:ascii="Angsana New" w:hAnsi="Angsana New" w:cs="Angsana New" w:hint="cs"/>
          <w:cs/>
          <w:lang w:val="en-US"/>
        </w:rPr>
        <w:t>สินทรัพย์ไม่มีตัวตน</w:t>
      </w:r>
      <w:r w:rsidR="00C930C7" w:rsidRPr="007D0029">
        <w:rPr>
          <w:rFonts w:ascii="Angsana New" w:hAnsi="Angsana New" w:cs="Angsana New" w:hint="cs"/>
          <w:cs/>
          <w:lang w:val="en-US"/>
        </w:rPr>
        <w:t>อื่น</w:t>
      </w:r>
    </w:p>
    <w:p w:rsidR="005E3DBE" w:rsidRPr="007D0029" w:rsidRDefault="005E3DBE" w:rsidP="005E3DBE">
      <w:pPr>
        <w:ind w:left="1181" w:right="-115" w:hanging="634"/>
        <w:jc w:val="right"/>
        <w:rPr>
          <w:rFonts w:ascii="Angsana New" w:hAnsi="Angsana New" w:cs="Angsana New"/>
          <w:lang w:val="en-US"/>
        </w:rPr>
      </w:pPr>
      <w:r w:rsidRPr="007D0029">
        <w:rPr>
          <w:rFonts w:ascii="Angsana New" w:hAnsi="Angsana New" w:cs="Angsana New" w:hint="cs"/>
          <w:b/>
          <w:bCs/>
          <w:snapToGrid w:val="0"/>
          <w:sz w:val="28"/>
          <w:szCs w:val="28"/>
          <w:cs/>
        </w:rPr>
        <w:t>(</w:t>
      </w:r>
      <w:r w:rsidRPr="007D0029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หน่วย : บาท)</w:t>
      </w:r>
    </w:p>
    <w:tbl>
      <w:tblPr>
        <w:tblW w:w="826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70"/>
        <w:gridCol w:w="90"/>
        <w:gridCol w:w="1170"/>
        <w:gridCol w:w="90"/>
        <w:gridCol w:w="1170"/>
        <w:gridCol w:w="90"/>
        <w:gridCol w:w="1152"/>
      </w:tblGrid>
      <w:tr w:rsidR="005E3DBE" w:rsidRPr="007D0029" w:rsidTr="00922B20">
        <w:trPr>
          <w:trHeight w:val="20"/>
        </w:trPr>
        <w:tc>
          <w:tcPr>
            <w:tcW w:w="3330" w:type="dxa"/>
          </w:tcPr>
          <w:p w:rsidR="005E3DBE" w:rsidRPr="007D0029" w:rsidRDefault="005E3DBE" w:rsidP="00F21A76">
            <w:pPr>
              <w:tabs>
                <w:tab w:val="left" w:pos="1440"/>
              </w:tabs>
              <w:spacing w:line="340" w:lineRule="exact"/>
              <w:ind w:left="90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5E3DBE" w:rsidRPr="007D0029" w:rsidRDefault="005E3DBE" w:rsidP="00F21A7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:rsidR="005E3DBE" w:rsidRPr="007D0029" w:rsidRDefault="005E3DBE" w:rsidP="00F21A7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:rsidR="005E3DBE" w:rsidRPr="007D0029" w:rsidRDefault="005E3DBE" w:rsidP="00F21A7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3DBE" w:rsidRPr="007D0029" w:rsidTr="00922B20">
        <w:trPr>
          <w:trHeight w:val="20"/>
        </w:trPr>
        <w:tc>
          <w:tcPr>
            <w:tcW w:w="3330" w:type="dxa"/>
          </w:tcPr>
          <w:p w:rsidR="005E3DBE" w:rsidRPr="007D0029" w:rsidRDefault="005E3DBE" w:rsidP="00F21A76">
            <w:pPr>
              <w:tabs>
                <w:tab w:val="left" w:pos="1440"/>
              </w:tabs>
              <w:spacing w:line="340" w:lineRule="exact"/>
              <w:ind w:left="90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E3DBE" w:rsidRPr="007D0029" w:rsidRDefault="00835023" w:rsidP="00F21A76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5E3DBE" w:rsidRPr="007D0029" w:rsidRDefault="005E3DBE" w:rsidP="00F21A7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E3DBE" w:rsidRPr="007D0029" w:rsidRDefault="00835023" w:rsidP="00F21A7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5E3DBE" w:rsidRPr="007D0029" w:rsidRDefault="005E3DBE" w:rsidP="00F21A7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E3DBE" w:rsidRPr="007D0029" w:rsidRDefault="00835023" w:rsidP="00F21A76">
            <w:pPr>
              <w:spacing w:line="340" w:lineRule="exact"/>
              <w:ind w:left="-468" w:firstLine="46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5E3DBE" w:rsidRPr="007D0029" w:rsidRDefault="005E3DBE" w:rsidP="00F21A7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5E3DBE" w:rsidRPr="007D0029" w:rsidRDefault="00835023" w:rsidP="00F21A76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</w:tr>
      <w:tr w:rsidR="00E7607C" w:rsidRPr="007D0029" w:rsidTr="00922B20">
        <w:trPr>
          <w:trHeight w:val="20"/>
        </w:trPr>
        <w:tc>
          <w:tcPr>
            <w:tcW w:w="3330" w:type="dxa"/>
          </w:tcPr>
          <w:p w:rsidR="00E7607C" w:rsidRPr="007D0029" w:rsidRDefault="00E7607C" w:rsidP="00C930C7">
            <w:pPr>
              <w:tabs>
                <w:tab w:val="left" w:pos="144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ไม่มีตัวตนอื่น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ยกมา </w:t>
            </w:r>
          </w:p>
          <w:p w:rsidR="00E7607C" w:rsidRPr="007D0029" w:rsidRDefault="00E7607C" w:rsidP="00C930C7">
            <w:pPr>
              <w:tabs>
                <w:tab w:val="left" w:pos="1440"/>
              </w:tabs>
              <w:spacing w:line="340" w:lineRule="exact"/>
              <w:ind w:left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835023"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0" w:type="dxa"/>
            <w:vAlign w:val="bottom"/>
          </w:tcPr>
          <w:p w:rsidR="00E7607C" w:rsidRPr="00AD6A2C" w:rsidRDefault="00835023" w:rsidP="009715D6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163</w:t>
            </w:r>
            <w:r w:rsidR="00E7607C" w:rsidRPr="00AD6A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710</w:t>
            </w:r>
          </w:p>
        </w:tc>
        <w:tc>
          <w:tcPr>
            <w:tcW w:w="90" w:type="dxa"/>
          </w:tcPr>
          <w:p w:rsidR="00E7607C" w:rsidRPr="00E7607C" w:rsidRDefault="00E7607C" w:rsidP="00E7607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E7607C" w:rsidRPr="00E7607C" w:rsidRDefault="00E7607C" w:rsidP="00E7607C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E7607C" w:rsidRPr="00E7607C" w:rsidRDefault="00E7607C" w:rsidP="00E7607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E7607C" w:rsidRPr="00E7607C" w:rsidRDefault="00835023" w:rsidP="009715D6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163</w:t>
            </w:r>
            <w:r w:rsidR="00E7607C"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710</w:t>
            </w:r>
          </w:p>
        </w:tc>
        <w:tc>
          <w:tcPr>
            <w:tcW w:w="90" w:type="dxa"/>
          </w:tcPr>
          <w:p w:rsidR="00E7607C" w:rsidRPr="00E7607C" w:rsidRDefault="00E7607C" w:rsidP="00E7607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E7607C" w:rsidRPr="00E7607C" w:rsidRDefault="00E7607C" w:rsidP="00E7607C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E7607C" w:rsidRPr="007D0029" w:rsidTr="00E03E24">
        <w:trPr>
          <w:trHeight w:val="20"/>
        </w:trPr>
        <w:tc>
          <w:tcPr>
            <w:tcW w:w="3330" w:type="dxa"/>
          </w:tcPr>
          <w:p w:rsidR="00E7607C" w:rsidRPr="007D0029" w:rsidRDefault="00E7607C" w:rsidP="00C930C7">
            <w:pPr>
              <w:tabs>
                <w:tab w:val="left" w:pos="54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>ไม่มีตัวตนอื่น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7607C" w:rsidRPr="00AD6A2C" w:rsidRDefault="00835023" w:rsidP="009715D6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AD6A2C" w:rsidRPr="00AD6A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140</w:t>
            </w:r>
            <w:r w:rsidR="00AD6A2C" w:rsidRPr="00AD6A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530</w:t>
            </w:r>
          </w:p>
        </w:tc>
        <w:tc>
          <w:tcPr>
            <w:tcW w:w="90" w:type="dxa"/>
            <w:shd w:val="clear" w:color="auto" w:fill="auto"/>
          </w:tcPr>
          <w:p w:rsidR="00E7607C" w:rsidRPr="00E7607C" w:rsidRDefault="00E7607C" w:rsidP="00E7607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7607C" w:rsidRPr="00E7607C" w:rsidRDefault="00835023" w:rsidP="009715D6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735</w:t>
            </w:r>
            <w:r w:rsidR="00E7607C"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304</w:t>
            </w:r>
          </w:p>
        </w:tc>
        <w:tc>
          <w:tcPr>
            <w:tcW w:w="90" w:type="dxa"/>
          </w:tcPr>
          <w:p w:rsidR="00E7607C" w:rsidRPr="00E7607C" w:rsidRDefault="00E7607C" w:rsidP="00E7607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7607C" w:rsidRPr="00E03E24" w:rsidRDefault="00835023" w:rsidP="009715D6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E5616D"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721</w:t>
            </w:r>
            <w:r w:rsidR="00E5616D"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625</w:t>
            </w:r>
          </w:p>
        </w:tc>
        <w:tc>
          <w:tcPr>
            <w:tcW w:w="90" w:type="dxa"/>
          </w:tcPr>
          <w:p w:rsidR="00E7607C" w:rsidRPr="00E7607C" w:rsidRDefault="00E7607C" w:rsidP="00E7607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E7607C" w:rsidRPr="00E7607C" w:rsidRDefault="00835023" w:rsidP="00A103A3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735</w:t>
            </w:r>
            <w:r w:rsidR="00E7607C"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304</w:t>
            </w:r>
          </w:p>
        </w:tc>
      </w:tr>
      <w:tr w:rsidR="00E7607C" w:rsidRPr="007D0029" w:rsidTr="00E03E24">
        <w:trPr>
          <w:trHeight w:val="20"/>
        </w:trPr>
        <w:tc>
          <w:tcPr>
            <w:tcW w:w="3330" w:type="dxa"/>
            <w:vAlign w:val="center"/>
          </w:tcPr>
          <w:p w:rsidR="00E7607C" w:rsidRPr="007D0029" w:rsidRDefault="00E7607C" w:rsidP="00C930C7">
            <w:pPr>
              <w:tabs>
                <w:tab w:val="left" w:pos="540"/>
              </w:tabs>
              <w:spacing w:line="340" w:lineRule="exact"/>
              <w:ind w:left="720" w:hanging="63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ab/>
              <w:t>ค่าซื้อสินทรัพย์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ไม่มีตัวตนอื่น       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ส่วนที่จ่ายเป็นเงินสด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07C" w:rsidRPr="00AD6A2C" w:rsidRDefault="00E7607C" w:rsidP="009715D6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D6A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715FB2" w:rsidRPr="00715FB2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885</w:t>
            </w:r>
            <w:r w:rsidR="00715FB2" w:rsidRPr="00715FB2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B055F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33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</w:t>
            </w:r>
            <w:r w:rsidRPr="00AD6A2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7607C" w:rsidRPr="00E7607C" w:rsidRDefault="00E7607C" w:rsidP="00E7607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07C" w:rsidRPr="00E7607C" w:rsidRDefault="00E7607C" w:rsidP="009715D6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735</w:t>
            </w:r>
            <w:r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304</w:t>
            </w:r>
            <w:r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E7607C" w:rsidRPr="00E7607C" w:rsidRDefault="00E7607C" w:rsidP="00E7607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7607C" w:rsidRPr="00E03E24" w:rsidRDefault="00E7607C" w:rsidP="009715D6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E5616D"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885</w:t>
            </w:r>
            <w:r w:rsidR="00E5616D"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335</w:t>
            </w:r>
            <w:r w:rsidRPr="00E03E24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E7607C" w:rsidRPr="00E7607C" w:rsidRDefault="00E7607C" w:rsidP="00E7607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:rsidR="00E7607C" w:rsidRPr="00E7607C" w:rsidRDefault="00E7607C" w:rsidP="00A103A3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735</w:t>
            </w:r>
            <w:r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304</w:t>
            </w:r>
            <w:r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E7607C" w:rsidRPr="007D0029" w:rsidTr="00922B20">
        <w:trPr>
          <w:trHeight w:val="20"/>
        </w:trPr>
        <w:tc>
          <w:tcPr>
            <w:tcW w:w="3330" w:type="dxa"/>
          </w:tcPr>
          <w:p w:rsidR="00E7607C" w:rsidRPr="007D0029" w:rsidRDefault="00E7607C" w:rsidP="00D1695C">
            <w:pPr>
              <w:tabs>
                <w:tab w:val="left" w:pos="1440"/>
              </w:tabs>
              <w:spacing w:line="340" w:lineRule="exact"/>
              <w:ind w:left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เจ้าหนี้ค่าซื้อสินทรัพย์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ไม่มีตัวตนอื่น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ยกไป</w:t>
            </w:r>
          </w:p>
          <w:p w:rsidR="00E7607C" w:rsidRPr="007D0029" w:rsidRDefault="00E7607C" w:rsidP="00D1695C">
            <w:pPr>
              <w:tabs>
                <w:tab w:val="left" w:pos="1440"/>
              </w:tabs>
              <w:spacing w:line="340" w:lineRule="exact"/>
              <w:ind w:left="2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835023"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7D002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607C" w:rsidRPr="00E7607C" w:rsidRDefault="00835023" w:rsidP="009715D6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418</w:t>
            </w:r>
            <w:r w:rsidR="00715FB2" w:rsidRPr="00715FB2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905</w:t>
            </w:r>
          </w:p>
        </w:tc>
        <w:tc>
          <w:tcPr>
            <w:tcW w:w="90" w:type="dxa"/>
          </w:tcPr>
          <w:p w:rsidR="00E7607C" w:rsidRPr="00E7607C" w:rsidRDefault="00E7607C" w:rsidP="00E7607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607C" w:rsidRPr="00E7607C" w:rsidRDefault="00E7607C" w:rsidP="00E7607C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E7607C" w:rsidRPr="00E7607C" w:rsidRDefault="00E7607C" w:rsidP="00E7607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607C" w:rsidRPr="00E7607C" w:rsidRDefault="00E7607C" w:rsidP="00E7607C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E7607C" w:rsidRPr="00E7607C" w:rsidRDefault="00E7607C" w:rsidP="00E7607C">
            <w:pPr>
              <w:spacing w:line="340" w:lineRule="exact"/>
              <w:ind w:right="14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607C" w:rsidRPr="00E7607C" w:rsidRDefault="00E7607C" w:rsidP="00E7607C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E7607C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</w:tbl>
    <w:p w:rsidR="00A83217" w:rsidRPr="007D0029" w:rsidRDefault="00835023" w:rsidP="00506A17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lang w:val="en-US"/>
        </w:rPr>
      </w:pPr>
      <w:r w:rsidRPr="00835023">
        <w:rPr>
          <w:rFonts w:ascii="Angsana New" w:hAnsi="Angsana New" w:cs="Angsana New"/>
          <w:lang w:val="en-US"/>
        </w:rPr>
        <w:t>4</w:t>
      </w:r>
      <w:r w:rsidR="00A83217" w:rsidRPr="007D0029">
        <w:rPr>
          <w:rFonts w:ascii="Angsana New" w:hAnsi="Angsana New" w:cs="Angsana New"/>
          <w:cs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1</w:t>
      </w:r>
      <w:r w:rsidR="00506A17" w:rsidRPr="007D0029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3</w:t>
      </w:r>
      <w:r w:rsidR="00A83217" w:rsidRPr="007D0029">
        <w:rPr>
          <w:rFonts w:ascii="Angsana New" w:hAnsi="Angsana New" w:cs="Angsana New"/>
          <w:cs/>
          <w:lang w:val="en-US"/>
        </w:rPr>
        <w:tab/>
        <w:t>เงินให้</w:t>
      </w:r>
      <w:r w:rsidR="00A83217" w:rsidRPr="007D0029">
        <w:rPr>
          <w:rFonts w:ascii="Angsana New" w:hAnsi="Angsana New" w:cs="Angsana New"/>
          <w:cs/>
        </w:rPr>
        <w:t>กู้ยืม</w:t>
      </w:r>
      <w:r w:rsidR="00A83217" w:rsidRPr="007D0029">
        <w:rPr>
          <w:rFonts w:ascii="Angsana New" w:hAnsi="Angsana New" w:cs="Angsana New"/>
          <w:cs/>
          <w:lang w:val="en-US"/>
        </w:rPr>
        <w:t>ระยะสั้นแก่</w:t>
      </w:r>
      <w:r w:rsidR="00BB080D" w:rsidRPr="007D0029">
        <w:rPr>
          <w:rFonts w:ascii="Angsana New" w:hAnsi="Angsana New" w:cs="Angsana New" w:hint="cs"/>
          <w:cs/>
          <w:lang w:val="en-US"/>
        </w:rPr>
        <w:t>บริษัท</w:t>
      </w:r>
      <w:r w:rsidR="00A83217" w:rsidRPr="007D0029">
        <w:rPr>
          <w:rFonts w:ascii="Angsana New" w:hAnsi="Angsana New" w:cs="Angsana New"/>
          <w:cs/>
          <w:lang w:val="en-US"/>
        </w:rPr>
        <w:t>ที่เกี่ยวข้องกัน</w:t>
      </w:r>
    </w:p>
    <w:p w:rsidR="00A83217" w:rsidRPr="007D0029" w:rsidRDefault="00A83217" w:rsidP="00A83217">
      <w:pPr>
        <w:tabs>
          <w:tab w:val="left" w:pos="360"/>
        </w:tabs>
        <w:ind w:left="360" w:right="-115" w:hanging="36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7D0029">
        <w:rPr>
          <w:rFonts w:ascii="Angsana New" w:hAnsi="Angsana New" w:cs="Angsana New"/>
          <w:b/>
          <w:bCs/>
          <w:sz w:val="28"/>
          <w:szCs w:val="28"/>
          <w:lang w:val="en-US"/>
        </w:rPr>
        <w:t>(</w:t>
      </w:r>
      <w:proofErr w:type="gramStart"/>
      <w:r w:rsidRPr="007D0029">
        <w:rPr>
          <w:rFonts w:ascii="Angsana New" w:hAnsi="Angsana New" w:cs="Angsana New"/>
          <w:b/>
          <w:bCs/>
          <w:sz w:val="28"/>
          <w:szCs w:val="28"/>
          <w:cs/>
        </w:rPr>
        <w:t>หน่วย :</w:t>
      </w:r>
      <w:proofErr w:type="gramEnd"/>
      <w:r w:rsidRPr="007D0029">
        <w:rPr>
          <w:rFonts w:ascii="Angsana New" w:hAnsi="Angsana New" w:cs="Angsana New"/>
          <w:b/>
          <w:bCs/>
          <w:sz w:val="28"/>
          <w:szCs w:val="28"/>
          <w:cs/>
        </w:rPr>
        <w:t xml:space="preserve"> บาท</w:t>
      </w:r>
      <w:r w:rsidRPr="007D0029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5"/>
        <w:gridCol w:w="1182"/>
        <w:gridCol w:w="91"/>
        <w:gridCol w:w="1182"/>
      </w:tblGrid>
      <w:tr w:rsidR="00A83217" w:rsidRPr="007D0029" w:rsidTr="009715D6">
        <w:tc>
          <w:tcPr>
            <w:tcW w:w="5823" w:type="dxa"/>
          </w:tcPr>
          <w:p w:rsidR="00A83217" w:rsidRPr="007D0029" w:rsidRDefault="00A83217" w:rsidP="00A103A3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57" w:type="dxa"/>
            <w:gridSpan w:val="3"/>
          </w:tcPr>
          <w:p w:rsidR="00A83217" w:rsidRPr="007D0029" w:rsidRDefault="00A83217" w:rsidP="00A103A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83217" w:rsidRPr="007D0029" w:rsidTr="009715D6">
        <w:tc>
          <w:tcPr>
            <w:tcW w:w="5827" w:type="dxa"/>
          </w:tcPr>
          <w:p w:rsidR="00A83217" w:rsidRPr="007D0029" w:rsidRDefault="00A83217" w:rsidP="00A103A3">
            <w:pPr>
              <w:spacing w:line="36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3" w:type="dxa"/>
          </w:tcPr>
          <w:p w:rsidR="00A83217" w:rsidRPr="007D0029" w:rsidRDefault="00835023" w:rsidP="00A103A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1" w:type="dxa"/>
          </w:tcPr>
          <w:p w:rsidR="00A83217" w:rsidRPr="007D0029" w:rsidRDefault="00A83217" w:rsidP="00A103A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:rsidR="00A83217" w:rsidRPr="007D0029" w:rsidRDefault="00835023" w:rsidP="00A103A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CF363C" w:rsidRPr="007D0029" w:rsidTr="009715D6">
        <w:trPr>
          <w:trHeight w:val="80"/>
        </w:trPr>
        <w:tc>
          <w:tcPr>
            <w:tcW w:w="5827" w:type="dxa"/>
          </w:tcPr>
          <w:p w:rsidR="00CF363C" w:rsidRPr="007D0029" w:rsidRDefault="00CF363C" w:rsidP="00A103A3">
            <w:pPr>
              <w:spacing w:line="360" w:lineRule="exact"/>
              <w:ind w:left="1398" w:right="450" w:hanging="1308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เงินให้กู้ยืมระยะสั้นแก่บริษัทที่เกี่ยวข้องกันยกมา ณ วันที่ </w:t>
            </w:r>
            <w:r w:rsidR="00835023"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83" w:type="dxa"/>
          </w:tcPr>
          <w:p w:rsidR="00CF363C" w:rsidRPr="009715D6" w:rsidRDefault="00835023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839</w:t>
            </w:r>
            <w:r w:rsidR="007E4439" w:rsidRPr="009715D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943</w:t>
            </w:r>
            <w:r w:rsidR="007E4439" w:rsidRPr="009715D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371</w:t>
            </w:r>
          </w:p>
        </w:tc>
        <w:tc>
          <w:tcPr>
            <w:tcW w:w="91" w:type="dxa"/>
          </w:tcPr>
          <w:p w:rsidR="00CF363C" w:rsidRPr="007D0029" w:rsidRDefault="00CF363C" w:rsidP="00A103A3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:rsidR="00CF363C" w:rsidRPr="00A103A3" w:rsidRDefault="00835023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A103A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CF363C" w:rsidRPr="00A103A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3A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256</w:t>
            </w:r>
            <w:r w:rsidR="00CF363C" w:rsidRPr="00A103A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3A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913</w:t>
            </w:r>
            <w:r w:rsidR="00CF363C" w:rsidRPr="00A103A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3A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586</w:t>
            </w:r>
          </w:p>
        </w:tc>
      </w:tr>
      <w:tr w:rsidR="00CF363C" w:rsidRPr="007D0029" w:rsidTr="009715D6">
        <w:tc>
          <w:tcPr>
            <w:tcW w:w="5827" w:type="dxa"/>
          </w:tcPr>
          <w:p w:rsidR="00CF363C" w:rsidRPr="007D0029" w:rsidRDefault="00CF363C" w:rsidP="00A103A3">
            <w:pPr>
              <w:tabs>
                <w:tab w:val="left" w:pos="540"/>
              </w:tabs>
              <w:spacing w:line="360" w:lineRule="exact"/>
              <w:ind w:right="180" w:firstLine="9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เงินสดรับคืนจากเงินให้กู้ยืมระยะสั้น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แก่บริษัทที่เกี่ยวข้องกัน</w:t>
            </w:r>
          </w:p>
        </w:tc>
        <w:tc>
          <w:tcPr>
            <w:tcW w:w="1183" w:type="dxa"/>
          </w:tcPr>
          <w:p w:rsidR="00CF363C" w:rsidRPr="009715D6" w:rsidRDefault="007E4439" w:rsidP="00A103A3">
            <w:pPr>
              <w:tabs>
                <w:tab w:val="decimal" w:pos="608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715D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91" w:type="dxa"/>
          </w:tcPr>
          <w:p w:rsidR="00CF363C" w:rsidRPr="007D0029" w:rsidRDefault="00CF363C" w:rsidP="00A103A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:rsidR="00CF363C" w:rsidRPr="00A103A3" w:rsidRDefault="00CF363C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A103A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835023" w:rsidRPr="00A103A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16</w:t>
            </w:r>
            <w:r w:rsidRPr="00A103A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835023" w:rsidRPr="00A103A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387</w:t>
            </w:r>
            <w:r w:rsidRPr="00A103A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835023" w:rsidRPr="00A103A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605</w:t>
            </w:r>
            <w:r w:rsidRPr="00A103A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CF363C" w:rsidRPr="007D0029" w:rsidTr="009715D6">
        <w:tc>
          <w:tcPr>
            <w:tcW w:w="5827" w:type="dxa"/>
          </w:tcPr>
          <w:p w:rsidR="00CF363C" w:rsidRPr="007D0029" w:rsidRDefault="00D1695C" w:rsidP="00A103A3">
            <w:pPr>
              <w:spacing w:line="360" w:lineRule="exact"/>
              <w:ind w:left="1080" w:right="270" w:hanging="9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บวก</w:t>
            </w:r>
            <w:r w:rsidR="00721658" w:rsidRPr="007D0029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 xml:space="preserve"> (หัก)</w:t>
            </w:r>
            <w:r w:rsidR="00721658"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="009E18DA"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721658" w:rsidRPr="007D002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(ขาดทุน)</w:t>
            </w:r>
            <w:r w:rsidR="009E18DA" w:rsidRPr="007D002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CF363C"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>ที่ยังไม่เกิดขึ้น</w:t>
            </w:r>
            <w:r w:rsidR="00CF363C" w:rsidRPr="007D0029">
              <w:rPr>
                <w:rFonts w:ascii="Angsana New" w:hAnsi="Angsana New" w:cs="Angsana New"/>
                <w:sz w:val="28"/>
                <w:szCs w:val="28"/>
                <w:cs/>
              </w:rPr>
              <w:t>จากอัตราแลกเปลี่ยน</w:t>
            </w:r>
            <w:r w:rsidR="00CF363C"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เงินตรา</w:t>
            </w:r>
            <w:r w:rsidR="007A5B45"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="00F0759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           </w:t>
            </w:r>
          </w:p>
        </w:tc>
        <w:tc>
          <w:tcPr>
            <w:tcW w:w="1183" w:type="dxa"/>
          </w:tcPr>
          <w:p w:rsidR="007E4439" w:rsidRPr="009715D6" w:rsidRDefault="007E4439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</w:tcPr>
          <w:p w:rsidR="00CF363C" w:rsidRPr="007D0029" w:rsidRDefault="00CF363C" w:rsidP="00A103A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:rsidR="008A4929" w:rsidRPr="00A103A3" w:rsidRDefault="008A4929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715D6" w:rsidRPr="007D0029" w:rsidTr="009715D6">
        <w:tc>
          <w:tcPr>
            <w:tcW w:w="5827" w:type="dxa"/>
          </w:tcPr>
          <w:p w:rsidR="009715D6" w:rsidRPr="007D0029" w:rsidRDefault="009715D6" w:rsidP="00A103A3">
            <w:pPr>
              <w:spacing w:line="360" w:lineRule="exact"/>
              <w:ind w:left="1080" w:right="270" w:firstLine="9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ต่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>างประเทศ</w:t>
            </w:r>
          </w:p>
        </w:tc>
        <w:tc>
          <w:tcPr>
            <w:tcW w:w="1183" w:type="dxa"/>
          </w:tcPr>
          <w:p w:rsidR="009715D6" w:rsidRPr="009715D6" w:rsidRDefault="009715D6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715D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Pr="009715D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887</w:t>
            </w:r>
            <w:r w:rsidRPr="009715D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383</w:t>
            </w:r>
            <w:r w:rsidRPr="009715D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1" w:type="dxa"/>
          </w:tcPr>
          <w:p w:rsidR="009715D6" w:rsidRPr="007D0029" w:rsidRDefault="009715D6" w:rsidP="00A103A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:rsidR="009715D6" w:rsidRPr="00A103A3" w:rsidRDefault="00835023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A103A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970</w:t>
            </w:r>
            <w:r w:rsidR="009715D6" w:rsidRPr="00A103A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3A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523</w:t>
            </w:r>
          </w:p>
        </w:tc>
      </w:tr>
      <w:tr w:rsidR="00CF363C" w:rsidRPr="007D0029" w:rsidTr="009715D6">
        <w:trPr>
          <w:trHeight w:val="70"/>
        </w:trPr>
        <w:tc>
          <w:tcPr>
            <w:tcW w:w="5827" w:type="dxa"/>
          </w:tcPr>
          <w:p w:rsidR="00CF363C" w:rsidRPr="007D0029" w:rsidRDefault="00CF363C" w:rsidP="00A103A3">
            <w:pPr>
              <w:spacing w:line="360" w:lineRule="exact"/>
              <w:ind w:left="1398" w:right="450" w:hanging="13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เงินให้กู้ยืมระยะสั้นแก่บริษัทที่เกี่ยวข้องกันยกไป ณ วันที่ </w:t>
            </w:r>
            <w:r w:rsidR="00835023"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7D002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:rsidR="00CF363C" w:rsidRPr="009715D6" w:rsidRDefault="00835023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837</w:t>
            </w:r>
            <w:r w:rsidR="007E4439" w:rsidRPr="009715D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055</w:t>
            </w:r>
            <w:r w:rsidR="007E4439" w:rsidRPr="009715D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988</w:t>
            </w:r>
          </w:p>
        </w:tc>
        <w:tc>
          <w:tcPr>
            <w:tcW w:w="91" w:type="dxa"/>
          </w:tcPr>
          <w:p w:rsidR="00CF363C" w:rsidRPr="007D0029" w:rsidRDefault="00CF363C" w:rsidP="00A103A3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CF363C" w:rsidRPr="00A103A3" w:rsidRDefault="00835023" w:rsidP="00A103A3">
            <w:pPr>
              <w:tabs>
                <w:tab w:val="decimal" w:pos="1059"/>
              </w:tabs>
              <w:spacing w:line="36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A103A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1</w:t>
            </w:r>
            <w:r w:rsidR="00CF363C" w:rsidRPr="00A103A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3A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241</w:t>
            </w:r>
            <w:r w:rsidR="00CF363C" w:rsidRPr="00A103A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3A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496</w:t>
            </w:r>
            <w:r w:rsidR="00CF363C" w:rsidRPr="00A103A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A103A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504</w:t>
            </w:r>
          </w:p>
        </w:tc>
      </w:tr>
    </w:tbl>
    <w:p w:rsidR="00225BED" w:rsidRPr="007D0029" w:rsidRDefault="00900FD3" w:rsidP="00506A17">
      <w:pPr>
        <w:tabs>
          <w:tab w:val="left" w:pos="1710"/>
        </w:tabs>
        <w:ind w:left="1080" w:right="-86"/>
        <w:jc w:val="thaiDistribute"/>
        <w:rPr>
          <w:rFonts w:ascii="Angsana New" w:hAnsi="Angsana New" w:cs="Angsana New"/>
          <w:lang w:val="en-US"/>
        </w:rPr>
      </w:pPr>
      <w:r w:rsidRPr="007D0029">
        <w:rPr>
          <w:rFonts w:ascii="Angsana New" w:hAnsi="Angsana New" w:cs="Angsana New"/>
          <w:lang w:val="en-US"/>
        </w:rPr>
        <w:br w:type="page"/>
      </w:r>
      <w:r w:rsidR="00835023" w:rsidRPr="00835023">
        <w:rPr>
          <w:rFonts w:ascii="Angsana New" w:hAnsi="Angsana New" w:cs="Angsana New"/>
          <w:lang w:val="en-US"/>
        </w:rPr>
        <w:lastRenderedPageBreak/>
        <w:t>4</w:t>
      </w:r>
      <w:r w:rsidR="00225BED" w:rsidRPr="007D0029">
        <w:rPr>
          <w:rFonts w:ascii="Angsana New" w:hAnsi="Angsana New" w:cs="Angsana New"/>
          <w:cs/>
          <w:lang w:val="en-US"/>
        </w:rPr>
        <w:t>.</w:t>
      </w:r>
      <w:r w:rsidR="00835023" w:rsidRPr="00835023">
        <w:rPr>
          <w:rFonts w:ascii="Angsana New" w:hAnsi="Angsana New" w:cs="Angsana New"/>
          <w:lang w:val="en-US"/>
        </w:rPr>
        <w:t>1</w:t>
      </w:r>
      <w:r w:rsidR="00506A17" w:rsidRPr="007D0029">
        <w:rPr>
          <w:rFonts w:ascii="Angsana New" w:hAnsi="Angsana New" w:cs="Angsana New"/>
          <w:lang w:val="en-US"/>
        </w:rPr>
        <w:t>.</w:t>
      </w:r>
      <w:r w:rsidR="00835023" w:rsidRPr="00835023">
        <w:rPr>
          <w:rFonts w:ascii="Angsana New" w:hAnsi="Angsana New" w:cs="Angsana New"/>
          <w:lang w:val="en-US"/>
        </w:rPr>
        <w:t>4</w:t>
      </w:r>
      <w:r w:rsidR="00225BED" w:rsidRPr="007D0029">
        <w:rPr>
          <w:rFonts w:ascii="Angsana New" w:hAnsi="Angsana New" w:cs="Angsana New"/>
          <w:cs/>
          <w:lang w:val="en-US"/>
        </w:rPr>
        <w:tab/>
        <w:t>เจ้าหนี้</w:t>
      </w:r>
      <w:r w:rsidR="00225BED" w:rsidRPr="007D0029">
        <w:rPr>
          <w:rFonts w:ascii="Angsana New" w:hAnsi="Angsana New" w:cs="Angsana New"/>
          <w:cs/>
        </w:rPr>
        <w:t>จากการซื</w:t>
      </w:r>
      <w:r w:rsidR="00BB080D" w:rsidRPr="007D0029">
        <w:rPr>
          <w:rFonts w:ascii="Angsana New" w:hAnsi="Angsana New" w:cs="Angsana New"/>
          <w:cs/>
        </w:rPr>
        <w:t>้อเงินลงทุนในบริษัทย่อยจากบริษัท</w:t>
      </w:r>
      <w:r w:rsidR="00225BED" w:rsidRPr="007D0029">
        <w:rPr>
          <w:rFonts w:ascii="Angsana New" w:hAnsi="Angsana New" w:cs="Angsana New"/>
          <w:cs/>
        </w:rPr>
        <w:t>ที่เกี่ยวข้องกัน</w:t>
      </w:r>
    </w:p>
    <w:p w:rsidR="00225BED" w:rsidRPr="007D0029" w:rsidRDefault="00225BED" w:rsidP="00225BED">
      <w:pPr>
        <w:tabs>
          <w:tab w:val="left" w:pos="360"/>
        </w:tabs>
        <w:ind w:left="357" w:right="-115" w:hanging="357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7D0029">
        <w:rPr>
          <w:rFonts w:ascii="Angsana New" w:hAnsi="Angsana New" w:cs="Angsana New" w:hint="cs"/>
          <w:b/>
          <w:bCs/>
          <w:sz w:val="28"/>
          <w:szCs w:val="28"/>
          <w:cs/>
        </w:rPr>
        <w:t>(</w:t>
      </w:r>
      <w:r w:rsidRPr="007D0029">
        <w:rPr>
          <w:rFonts w:ascii="Angsana New" w:hAnsi="Angsana New" w:cs="Angsana New"/>
          <w:b/>
          <w:bCs/>
          <w:sz w:val="28"/>
          <w:szCs w:val="28"/>
          <w:cs/>
        </w:rPr>
        <w:t>หน่วย : บาท</w:t>
      </w:r>
      <w:r w:rsidRPr="007D0029">
        <w:rPr>
          <w:rFonts w:ascii="Angsana New" w:hAnsi="Angsana New" w:cs="Angsana New"/>
          <w:b/>
          <w:bCs/>
          <w:sz w:val="28"/>
          <w:szCs w:val="28"/>
          <w:lang w:val="en-US"/>
        </w:rPr>
        <w:t>)</w:t>
      </w:r>
    </w:p>
    <w:tbl>
      <w:tblPr>
        <w:tblW w:w="9198" w:type="dxa"/>
        <w:tblInd w:w="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23"/>
        <w:gridCol w:w="24"/>
        <w:gridCol w:w="1182"/>
        <w:gridCol w:w="91"/>
        <w:gridCol w:w="1178"/>
      </w:tblGrid>
      <w:tr w:rsidR="00225BED" w:rsidRPr="007D0029" w:rsidTr="009715D6">
        <w:tc>
          <w:tcPr>
            <w:tcW w:w="6723" w:type="dxa"/>
          </w:tcPr>
          <w:p w:rsidR="00225BED" w:rsidRPr="007D0029" w:rsidRDefault="00225BED" w:rsidP="0089399B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4"/>
          </w:tcPr>
          <w:p w:rsidR="00225BED" w:rsidRPr="007D0029" w:rsidRDefault="00225BED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25BED" w:rsidRPr="007D0029" w:rsidTr="009715D6">
        <w:trPr>
          <w:trHeight w:val="324"/>
        </w:trPr>
        <w:tc>
          <w:tcPr>
            <w:tcW w:w="6747" w:type="dxa"/>
            <w:gridSpan w:val="2"/>
          </w:tcPr>
          <w:p w:rsidR="00225BED" w:rsidRPr="007D0029" w:rsidRDefault="00225BED" w:rsidP="0089399B">
            <w:pPr>
              <w:spacing w:line="380" w:lineRule="exact"/>
              <w:ind w:left="1088" w:right="-2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:rsidR="00225BED" w:rsidRPr="007D0029" w:rsidRDefault="00835023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1" w:type="dxa"/>
          </w:tcPr>
          <w:p w:rsidR="00225BED" w:rsidRPr="007D0029" w:rsidRDefault="00225BED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8" w:type="dxa"/>
          </w:tcPr>
          <w:p w:rsidR="00225BED" w:rsidRPr="007D0029" w:rsidRDefault="00835023" w:rsidP="0089399B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225BED" w:rsidRPr="007D0029" w:rsidTr="009715D6">
        <w:tc>
          <w:tcPr>
            <w:tcW w:w="6747" w:type="dxa"/>
            <w:gridSpan w:val="2"/>
          </w:tcPr>
          <w:p w:rsidR="00225BED" w:rsidRPr="007D0029" w:rsidRDefault="00225BED" w:rsidP="009715D6">
            <w:pPr>
              <w:spacing w:line="380" w:lineRule="exact"/>
              <w:ind w:left="1188" w:right="84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เจ้าหนี้จากการซื้อเงินลงทุน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ในบริษัทย่อย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1182" w:type="dxa"/>
          </w:tcPr>
          <w:p w:rsidR="00C10054" w:rsidRPr="009715D6" w:rsidRDefault="00C10054" w:rsidP="009715D6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</w:tcPr>
          <w:p w:rsidR="00225BED" w:rsidRPr="007D0029" w:rsidRDefault="00225BED" w:rsidP="0089399B">
            <w:pPr>
              <w:spacing w:line="380" w:lineRule="exact"/>
              <w:ind w:left="-30" w:right="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8" w:type="dxa"/>
          </w:tcPr>
          <w:p w:rsidR="00225BED" w:rsidRPr="009715D6" w:rsidRDefault="00225BED" w:rsidP="009715D6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715D6" w:rsidRPr="007D0029" w:rsidTr="009715D6">
        <w:tc>
          <w:tcPr>
            <w:tcW w:w="6747" w:type="dxa"/>
            <w:gridSpan w:val="2"/>
          </w:tcPr>
          <w:p w:rsidR="009715D6" w:rsidRPr="007D0029" w:rsidRDefault="009715D6" w:rsidP="009715D6">
            <w:pPr>
              <w:spacing w:line="380" w:lineRule="exact"/>
              <w:ind w:left="1188" w:right="848" w:firstLine="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ยกมา ณ วันที่ </w:t>
            </w:r>
            <w:r w:rsidR="00835023"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D002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182" w:type="dxa"/>
          </w:tcPr>
          <w:p w:rsidR="009715D6" w:rsidRPr="009715D6" w:rsidRDefault="00835023" w:rsidP="009715D6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477</w:t>
            </w:r>
            <w:r w:rsidR="009715D6" w:rsidRPr="009715D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204</w:t>
            </w:r>
            <w:r w:rsidR="009715D6" w:rsidRPr="009715D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099</w:t>
            </w:r>
          </w:p>
        </w:tc>
        <w:tc>
          <w:tcPr>
            <w:tcW w:w="91" w:type="dxa"/>
          </w:tcPr>
          <w:p w:rsidR="009715D6" w:rsidRPr="007D0029" w:rsidRDefault="009715D6" w:rsidP="009715D6">
            <w:pPr>
              <w:spacing w:line="380" w:lineRule="exact"/>
              <w:ind w:left="-30" w:right="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8" w:type="dxa"/>
          </w:tcPr>
          <w:p w:rsidR="009715D6" w:rsidRPr="009715D6" w:rsidRDefault="00835023" w:rsidP="009715D6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477</w:t>
            </w:r>
            <w:r w:rsidR="009715D6" w:rsidRPr="009715D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466</w:t>
            </w:r>
            <w:r w:rsidR="009715D6" w:rsidRPr="009715D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033</w:t>
            </w:r>
          </w:p>
        </w:tc>
      </w:tr>
      <w:tr w:rsidR="009715D6" w:rsidRPr="007D0029" w:rsidTr="009715D6">
        <w:tc>
          <w:tcPr>
            <w:tcW w:w="6747" w:type="dxa"/>
            <w:gridSpan w:val="2"/>
          </w:tcPr>
          <w:p w:rsidR="009715D6" w:rsidRPr="007D0029" w:rsidRDefault="009715D6" w:rsidP="009715D6">
            <w:pPr>
              <w:spacing w:line="380" w:lineRule="exact"/>
              <w:ind w:left="1008" w:right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 xml:space="preserve"> </w:t>
            </w:r>
            <w:r w:rsidRPr="007D0029"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>(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E03E24">
              <w:rPr>
                <w:rFonts w:ascii="Angsana New" w:hAnsi="Angsana New" w:cs="Angsana New"/>
                <w:sz w:val="28"/>
                <w:szCs w:val="28"/>
                <w:u w:val="single"/>
                <w:lang w:val="en-US"/>
              </w:rPr>
              <w:t>)</w:t>
            </w:r>
            <w:r w:rsidRPr="00E03E24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E03E24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Pr="00E03E24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E03E24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  <w:r w:rsidRPr="00E03E2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ขาดทุนที่ยัง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>ไม่เกิดขึ้น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จากอัตราแลกเปลี่ยน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เงินตรา</w:t>
            </w:r>
          </w:p>
        </w:tc>
        <w:tc>
          <w:tcPr>
            <w:tcW w:w="1182" w:type="dxa"/>
          </w:tcPr>
          <w:p w:rsidR="009715D6" w:rsidRPr="009715D6" w:rsidRDefault="009715D6" w:rsidP="009715D6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</w:tcPr>
          <w:p w:rsidR="009715D6" w:rsidRPr="007D0029" w:rsidRDefault="009715D6" w:rsidP="009715D6">
            <w:pPr>
              <w:spacing w:line="380" w:lineRule="exact"/>
              <w:ind w:left="-30" w:right="63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8" w:type="dxa"/>
          </w:tcPr>
          <w:p w:rsidR="009715D6" w:rsidRPr="009715D6" w:rsidRDefault="009715D6" w:rsidP="009715D6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715D6" w:rsidRPr="007D0029" w:rsidTr="009715D6">
        <w:tc>
          <w:tcPr>
            <w:tcW w:w="6747" w:type="dxa"/>
            <w:gridSpan w:val="2"/>
          </w:tcPr>
          <w:p w:rsidR="009715D6" w:rsidRPr="007D0029" w:rsidRDefault="009715D6" w:rsidP="009715D6">
            <w:pPr>
              <w:spacing w:line="380" w:lineRule="exact"/>
              <w:ind w:left="2087" w:right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182" w:type="dxa"/>
          </w:tcPr>
          <w:p w:rsidR="009715D6" w:rsidRPr="009715D6" w:rsidRDefault="009715D6" w:rsidP="009715D6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9715D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5</w:t>
            </w:r>
            <w:r w:rsidRPr="009715D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889</w:t>
            </w:r>
            <w:r w:rsidRPr="009715D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221</w:t>
            </w:r>
            <w:r w:rsidRPr="009715D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1" w:type="dxa"/>
          </w:tcPr>
          <w:p w:rsidR="009715D6" w:rsidRPr="007D0029" w:rsidRDefault="009715D6" w:rsidP="009715D6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8" w:type="dxa"/>
          </w:tcPr>
          <w:p w:rsidR="009715D6" w:rsidRPr="009715D6" w:rsidRDefault="00835023" w:rsidP="009715D6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2</w:t>
            </w:r>
            <w:r w:rsidR="009715D6" w:rsidRPr="009715D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452</w:t>
            </w:r>
            <w:r w:rsidR="009715D6" w:rsidRPr="009715D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947</w:t>
            </w:r>
          </w:p>
        </w:tc>
      </w:tr>
      <w:tr w:rsidR="009715D6" w:rsidRPr="007D0029" w:rsidTr="009715D6">
        <w:tc>
          <w:tcPr>
            <w:tcW w:w="6747" w:type="dxa"/>
            <w:gridSpan w:val="2"/>
          </w:tcPr>
          <w:p w:rsidR="009715D6" w:rsidRPr="007D0029" w:rsidRDefault="009715D6" w:rsidP="009715D6">
            <w:pPr>
              <w:spacing w:line="380" w:lineRule="exact"/>
              <w:ind w:left="1188" w:right="84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เจ้าหนี้จากการซื้อเงินลงทุน</w:t>
            </w:r>
            <w:r w:rsidRPr="007D0029">
              <w:rPr>
                <w:rFonts w:ascii="Angsana New" w:hAnsi="Angsana New" w:cs="Angsana New" w:hint="cs"/>
                <w:sz w:val="28"/>
                <w:szCs w:val="28"/>
                <w:cs/>
              </w:rPr>
              <w:t>ในบริษัทย่อย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1182" w:type="dxa"/>
            <w:tcBorders>
              <w:top w:val="single" w:sz="4" w:space="0" w:color="auto"/>
            </w:tcBorders>
          </w:tcPr>
          <w:p w:rsidR="009715D6" w:rsidRPr="009715D6" w:rsidRDefault="009715D6" w:rsidP="009715D6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</w:tcPr>
          <w:p w:rsidR="009715D6" w:rsidRPr="007D0029" w:rsidRDefault="009715D6" w:rsidP="009715D6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:rsidR="009715D6" w:rsidRPr="009715D6" w:rsidRDefault="009715D6" w:rsidP="009715D6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9715D6" w:rsidRPr="007D0029" w:rsidTr="009715D6">
        <w:tc>
          <w:tcPr>
            <w:tcW w:w="6747" w:type="dxa"/>
            <w:gridSpan w:val="2"/>
          </w:tcPr>
          <w:p w:rsidR="009715D6" w:rsidRPr="007D0029" w:rsidRDefault="009715D6" w:rsidP="009715D6">
            <w:pPr>
              <w:spacing w:line="380" w:lineRule="exact"/>
              <w:ind w:left="1188" w:right="848" w:firstLine="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ยกไป ณ วันที่ </w:t>
            </w:r>
            <w:r w:rsidR="00835023"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  <w:r w:rsidRPr="007D002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:rsidR="009715D6" w:rsidRPr="009715D6" w:rsidRDefault="00835023" w:rsidP="009715D6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471</w:t>
            </w:r>
            <w:r w:rsidR="009715D6" w:rsidRPr="009715D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314</w:t>
            </w:r>
            <w:r w:rsidR="009715D6" w:rsidRPr="009715D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878</w:t>
            </w:r>
          </w:p>
        </w:tc>
        <w:tc>
          <w:tcPr>
            <w:tcW w:w="91" w:type="dxa"/>
          </w:tcPr>
          <w:p w:rsidR="009715D6" w:rsidRPr="007D0029" w:rsidRDefault="009715D6" w:rsidP="009715D6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:rsidR="009715D6" w:rsidRPr="009715D6" w:rsidRDefault="00835023" w:rsidP="009715D6">
            <w:pPr>
              <w:tabs>
                <w:tab w:val="decimal" w:pos="1059"/>
              </w:tabs>
              <w:spacing w:line="340" w:lineRule="exac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479</w:t>
            </w:r>
            <w:r w:rsidR="009715D6" w:rsidRPr="009715D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918</w:t>
            </w:r>
            <w:r w:rsidR="009715D6" w:rsidRPr="009715D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val="en-US"/>
              </w:rPr>
              <w:t>980</w:t>
            </w:r>
          </w:p>
        </w:tc>
      </w:tr>
    </w:tbl>
    <w:p w:rsidR="008A399F" w:rsidRPr="007D0029" w:rsidRDefault="00835023" w:rsidP="008A399F">
      <w:pPr>
        <w:tabs>
          <w:tab w:val="left" w:pos="1710"/>
        </w:tabs>
        <w:spacing w:before="240"/>
        <w:ind w:left="1080" w:right="-86"/>
        <w:jc w:val="thaiDistribute"/>
        <w:rPr>
          <w:rFonts w:ascii="Angsana New" w:hAnsi="Angsana New" w:cs="Angsana New"/>
          <w:lang w:val="en-US"/>
        </w:rPr>
      </w:pPr>
      <w:r w:rsidRPr="00835023">
        <w:rPr>
          <w:rFonts w:ascii="Angsana New" w:hAnsi="Angsana New" w:cs="Angsana New"/>
          <w:lang w:val="en-US"/>
        </w:rPr>
        <w:t>4</w:t>
      </w:r>
      <w:r w:rsidR="008A399F" w:rsidRPr="007D0029">
        <w:rPr>
          <w:rFonts w:ascii="Angsana New" w:hAnsi="Angsana New" w:cs="Angsana New"/>
          <w:cs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1</w:t>
      </w:r>
      <w:r w:rsidR="008A399F" w:rsidRPr="007D0029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5</w:t>
      </w:r>
      <w:r w:rsidR="008A399F" w:rsidRPr="007D0029">
        <w:rPr>
          <w:rFonts w:ascii="Angsana New" w:hAnsi="Angsana New" w:cs="Angsana New"/>
          <w:cs/>
          <w:lang w:val="en-US"/>
        </w:rPr>
        <w:tab/>
        <w:t>เจ้าหนี้ค่าก่อสร้าง</w:t>
      </w:r>
      <w:r w:rsidR="005D17D8" w:rsidRPr="007D0029">
        <w:rPr>
          <w:rFonts w:ascii="Angsana New" w:hAnsi="Angsana New" w:cs="Angsana New" w:hint="cs"/>
          <w:cs/>
          <w:lang w:val="en-US"/>
        </w:rPr>
        <w:t>และเงินกู้ยืมระยะยาว</w:t>
      </w:r>
    </w:p>
    <w:p w:rsidR="00CF363C" w:rsidRPr="007D0029" w:rsidRDefault="00E71CBD" w:rsidP="008A399F">
      <w:pPr>
        <w:ind w:left="1710" w:right="-86"/>
        <w:jc w:val="thaiDistribute"/>
        <w:rPr>
          <w:rFonts w:ascii="Angsana New" w:hAnsi="Angsana New" w:cs="Angsana New"/>
          <w:lang w:val="en-US"/>
        </w:rPr>
      </w:pPr>
      <w:r w:rsidRPr="00E03E24">
        <w:rPr>
          <w:rFonts w:ascii="Angsana New" w:hAnsi="Angsana New" w:cs="Angsana New" w:hint="cs"/>
          <w:cs/>
          <w:lang w:val="en-US"/>
        </w:rPr>
        <w:t>สำหรับงวดหก</w:t>
      </w:r>
      <w:r w:rsidR="008A399F" w:rsidRPr="00E03E24">
        <w:rPr>
          <w:rFonts w:ascii="Angsana New" w:hAnsi="Angsana New" w:cs="Angsana New" w:hint="cs"/>
          <w:cs/>
          <w:lang w:val="en-US"/>
        </w:rPr>
        <w:t>เดือนสิ้นสุด</w:t>
      </w:r>
      <w:r w:rsidR="008A399F" w:rsidRPr="00E03E24">
        <w:rPr>
          <w:rFonts w:ascii="Angsana New" w:hAnsi="Angsana New" w:cs="Angsana New"/>
          <w:cs/>
          <w:lang w:val="en-US"/>
        </w:rPr>
        <w:t xml:space="preserve">วันที่ </w:t>
      </w:r>
      <w:r w:rsidR="00835023" w:rsidRPr="00835023">
        <w:rPr>
          <w:rFonts w:ascii="Angsana New" w:hAnsi="Angsana New" w:cs="Angsana New"/>
          <w:lang w:val="en-US"/>
        </w:rPr>
        <w:t>30</w:t>
      </w:r>
      <w:r w:rsidR="003774B6" w:rsidRPr="00E03E24">
        <w:rPr>
          <w:rFonts w:ascii="Angsana New" w:hAnsi="Angsana New" w:cs="Angsana New"/>
          <w:lang w:val="en-US"/>
        </w:rPr>
        <w:t xml:space="preserve"> </w:t>
      </w:r>
      <w:r w:rsidR="003774B6" w:rsidRPr="00E03E24">
        <w:rPr>
          <w:rFonts w:ascii="Angsana New" w:hAnsi="Angsana New" w:cs="Angsana New"/>
          <w:cs/>
          <w:lang w:val="en-US"/>
        </w:rPr>
        <w:t xml:space="preserve">มิถุนายน </w:t>
      </w:r>
      <w:r w:rsidR="00835023" w:rsidRPr="00835023">
        <w:rPr>
          <w:rFonts w:ascii="Angsana New" w:hAnsi="Angsana New" w:cs="Angsana New"/>
          <w:lang w:val="en-US"/>
        </w:rPr>
        <w:t>2561</w:t>
      </w:r>
      <w:r w:rsidR="008A399F" w:rsidRPr="00E03E24">
        <w:rPr>
          <w:rFonts w:ascii="Angsana New" w:hAnsi="Angsana New" w:cs="Angsana New"/>
          <w:lang w:val="en-US"/>
        </w:rPr>
        <w:t xml:space="preserve"> </w:t>
      </w:r>
      <w:r w:rsidR="008A399F" w:rsidRPr="00E03E24">
        <w:rPr>
          <w:rFonts w:ascii="Angsana New" w:hAnsi="Angsana New" w:cs="Angsana New" w:hint="cs"/>
          <w:cs/>
          <w:lang w:val="en-US"/>
        </w:rPr>
        <w:t xml:space="preserve">และ </w:t>
      </w:r>
      <w:r w:rsidR="00835023" w:rsidRPr="00835023">
        <w:rPr>
          <w:rFonts w:ascii="Angsana New" w:hAnsi="Angsana New" w:cs="Angsana New"/>
          <w:lang w:val="en-US"/>
        </w:rPr>
        <w:t>2560</w:t>
      </w:r>
      <w:r w:rsidR="008A399F" w:rsidRPr="00E03E24">
        <w:rPr>
          <w:rFonts w:ascii="Angsana New" w:hAnsi="Angsana New" w:cs="Angsana New"/>
          <w:lang w:val="en-US"/>
        </w:rPr>
        <w:t xml:space="preserve"> </w:t>
      </w:r>
      <w:r w:rsidR="008A399F" w:rsidRPr="00E03E24">
        <w:rPr>
          <w:rFonts w:ascii="Angsana New" w:hAnsi="Angsana New" w:cs="Angsana New"/>
          <w:cs/>
          <w:lang w:val="en-US"/>
        </w:rPr>
        <w:t>บริษัทย่อยแห่งหนึ่งมีรายการที่ไม่เกี่ยวกับเงินสดที่เกี่ยวข้องกับเจ้าหนี้ค่าก่อสร้าง</w:t>
      </w:r>
      <w:r w:rsidR="00AD6A2C" w:rsidRPr="00E03E24">
        <w:rPr>
          <w:rFonts w:ascii="Angsana New" w:hAnsi="Angsana New" w:cs="Angsana New" w:hint="cs"/>
          <w:cs/>
          <w:lang w:val="en-US"/>
        </w:rPr>
        <w:t>เพิ่มขึ้น</w:t>
      </w:r>
      <w:r w:rsidR="008A399F" w:rsidRPr="00E03E24">
        <w:rPr>
          <w:rFonts w:ascii="Angsana New" w:hAnsi="Angsana New" w:cs="Angsana New"/>
          <w:cs/>
          <w:lang w:val="en-US"/>
        </w:rPr>
        <w:t>เป็นจำนวน</w:t>
      </w:r>
      <w:r w:rsidR="00020CB8" w:rsidRPr="00E03E24">
        <w:rPr>
          <w:rFonts w:ascii="Angsana New" w:hAnsi="Angsana New" w:cs="Angsana New"/>
          <w:lang w:val="en-US"/>
        </w:rPr>
        <w:t xml:space="preserve"> </w:t>
      </w:r>
      <w:r w:rsidR="00835023" w:rsidRPr="00835023">
        <w:rPr>
          <w:rFonts w:ascii="Angsana New" w:hAnsi="Angsana New" w:cs="Angsana New"/>
          <w:lang w:val="en-US"/>
        </w:rPr>
        <w:t>98</w:t>
      </w:r>
      <w:r w:rsidR="00AD6A2C" w:rsidRPr="00E03E24">
        <w:rPr>
          <w:rFonts w:ascii="Angsana New" w:hAnsi="Angsana New" w:cs="Angsana New"/>
          <w:lang w:val="en-US"/>
        </w:rPr>
        <w:t>.</w:t>
      </w:r>
      <w:r w:rsidR="00835023" w:rsidRPr="00835023">
        <w:rPr>
          <w:rFonts w:ascii="Angsana New" w:hAnsi="Angsana New" w:cs="Angsana New"/>
          <w:lang w:val="en-US"/>
        </w:rPr>
        <w:t>22</w:t>
      </w:r>
      <w:r w:rsidR="008A399F" w:rsidRPr="00E03E24">
        <w:rPr>
          <w:rFonts w:ascii="Angsana New" w:hAnsi="Angsana New" w:cs="Angsana New"/>
          <w:lang w:val="en-US"/>
        </w:rPr>
        <w:t xml:space="preserve"> </w:t>
      </w:r>
      <w:r w:rsidR="008A399F" w:rsidRPr="00E03E24">
        <w:rPr>
          <w:rFonts w:ascii="Angsana New" w:hAnsi="Angsana New" w:cs="Angsana New"/>
          <w:cs/>
          <w:lang w:val="en-US"/>
        </w:rPr>
        <w:t xml:space="preserve">ล้านบาท </w:t>
      </w:r>
      <w:r w:rsidR="008A399F" w:rsidRPr="00E03E24">
        <w:rPr>
          <w:rFonts w:ascii="Angsana New" w:hAnsi="Angsana New" w:cs="Angsana New" w:hint="cs"/>
          <w:cs/>
          <w:lang w:val="en-US"/>
        </w:rPr>
        <w:t xml:space="preserve">และ </w:t>
      </w:r>
      <w:r w:rsidR="00835023" w:rsidRPr="00835023">
        <w:rPr>
          <w:rFonts w:ascii="Angsana New" w:hAnsi="Angsana New" w:cs="Angsana New"/>
          <w:lang w:val="en-US"/>
        </w:rPr>
        <w:t>169</w:t>
      </w:r>
      <w:r w:rsidR="008A399F" w:rsidRPr="00E03E24">
        <w:rPr>
          <w:rFonts w:ascii="Angsana New" w:hAnsi="Angsana New" w:cs="Angsana New"/>
          <w:spacing w:val="4"/>
          <w:lang w:val="en-US"/>
        </w:rPr>
        <w:t>.</w:t>
      </w:r>
      <w:r w:rsidR="00835023" w:rsidRPr="00835023">
        <w:rPr>
          <w:rFonts w:ascii="Angsana New" w:hAnsi="Angsana New" w:cs="Angsana New"/>
          <w:spacing w:val="4"/>
          <w:lang w:val="en-US"/>
        </w:rPr>
        <w:t>83</w:t>
      </w:r>
      <w:r w:rsidR="00A31F88" w:rsidRPr="00E03E24">
        <w:rPr>
          <w:rFonts w:ascii="Angsana New" w:hAnsi="Angsana New" w:cs="Angsana New"/>
          <w:spacing w:val="4"/>
          <w:lang w:val="en-US"/>
        </w:rPr>
        <w:t xml:space="preserve"> </w:t>
      </w:r>
      <w:r w:rsidR="008A399F" w:rsidRPr="00E03E24">
        <w:rPr>
          <w:rFonts w:ascii="Angsana New" w:hAnsi="Angsana New" w:cs="Angsana New"/>
          <w:spacing w:val="4"/>
          <w:cs/>
          <w:lang w:val="en-US"/>
        </w:rPr>
        <w:t xml:space="preserve">ล้านบาท </w:t>
      </w:r>
      <w:r w:rsidR="008A399F" w:rsidRPr="00E03E24">
        <w:rPr>
          <w:rFonts w:ascii="Angsana New" w:hAnsi="Angsana New" w:cs="Angsana New" w:hint="cs"/>
          <w:spacing w:val="4"/>
          <w:cs/>
          <w:lang w:val="en-US"/>
        </w:rPr>
        <w:t xml:space="preserve">ตามลำดับ </w:t>
      </w:r>
      <w:r w:rsidR="00B04D7D" w:rsidRPr="00E03E24">
        <w:rPr>
          <w:rFonts w:ascii="Angsana New" w:hAnsi="Angsana New" w:cs="Angsana New"/>
          <w:spacing w:val="4"/>
          <w:cs/>
          <w:lang w:val="en-US"/>
        </w:rPr>
        <w:t>และเงินกู้ยืมระยะยาวซึ่งเป็นผลมาจากข้อตกลงและเงื่อนไข</w:t>
      </w:r>
      <w:r w:rsidR="00B04D7D" w:rsidRPr="00E03E24">
        <w:rPr>
          <w:rFonts w:ascii="Angsana New" w:hAnsi="Angsana New" w:cs="Angsana New"/>
          <w:cs/>
          <w:lang w:val="en-US"/>
        </w:rPr>
        <w:t>ในการจ่ายชำระเงินตามสัญญาก่อสร้าง เพิ่มขึ้นเป็นจำนวน</w:t>
      </w:r>
      <w:r w:rsidR="001B6C82" w:rsidRPr="00E03E24">
        <w:rPr>
          <w:rFonts w:ascii="Angsana New" w:hAnsi="Angsana New" w:cs="Angsana New"/>
          <w:lang w:val="en-US"/>
        </w:rPr>
        <w:t xml:space="preserve"> </w:t>
      </w:r>
      <w:r w:rsidR="00835023" w:rsidRPr="00835023">
        <w:rPr>
          <w:rFonts w:ascii="Angsana New" w:hAnsi="Angsana New" w:cs="Angsana New"/>
          <w:lang w:val="en-US"/>
        </w:rPr>
        <w:t>2</w:t>
      </w:r>
      <w:r w:rsidR="00350050" w:rsidRPr="00E03E24">
        <w:rPr>
          <w:rFonts w:ascii="Angsana New" w:hAnsi="Angsana New" w:cs="Angsana New"/>
          <w:lang w:val="en-US"/>
        </w:rPr>
        <w:t>,</w:t>
      </w:r>
      <w:r w:rsidR="00835023" w:rsidRPr="00835023">
        <w:rPr>
          <w:rFonts w:ascii="Angsana New" w:hAnsi="Angsana New" w:cs="Angsana New"/>
          <w:lang w:val="en-US"/>
        </w:rPr>
        <w:t>187</w:t>
      </w:r>
      <w:r w:rsidR="00350050" w:rsidRPr="00E03E24">
        <w:rPr>
          <w:rFonts w:ascii="Angsana New" w:hAnsi="Angsana New" w:cs="Angsana New"/>
          <w:lang w:val="en-US"/>
        </w:rPr>
        <w:t>.</w:t>
      </w:r>
      <w:r w:rsidR="00835023" w:rsidRPr="00835023">
        <w:rPr>
          <w:rFonts w:ascii="Angsana New" w:hAnsi="Angsana New" w:cs="Angsana New"/>
          <w:lang w:val="en-US"/>
        </w:rPr>
        <w:t>13</w:t>
      </w:r>
      <w:r w:rsidR="00350050" w:rsidRPr="00E03E24">
        <w:rPr>
          <w:rFonts w:ascii="Angsana New" w:hAnsi="Angsana New" w:cs="Angsana New"/>
          <w:lang w:val="en-US"/>
        </w:rPr>
        <w:t xml:space="preserve"> </w:t>
      </w:r>
      <w:r w:rsidR="00B04D7D" w:rsidRPr="00E03E24">
        <w:rPr>
          <w:rFonts w:ascii="Angsana New" w:hAnsi="Angsana New" w:cs="Angsana New"/>
          <w:cs/>
          <w:lang w:val="en-US"/>
        </w:rPr>
        <w:t>ล้านบาท และ</w:t>
      </w:r>
      <w:r w:rsidR="00B04D7D" w:rsidRPr="00E03E24">
        <w:rPr>
          <w:rFonts w:ascii="Angsana New" w:hAnsi="Angsana New" w:cs="Angsana New"/>
          <w:lang w:val="en-US"/>
        </w:rPr>
        <w:t xml:space="preserve"> </w:t>
      </w:r>
      <w:r w:rsidR="00835023" w:rsidRPr="00835023">
        <w:rPr>
          <w:rFonts w:ascii="Angsana New" w:hAnsi="Angsana New" w:cs="Angsana New"/>
          <w:lang w:val="en-US"/>
        </w:rPr>
        <w:t>830</w:t>
      </w:r>
      <w:r w:rsidR="00B04D7D" w:rsidRPr="00E03E24">
        <w:rPr>
          <w:rFonts w:ascii="Angsana New" w:hAnsi="Angsana New" w:cs="Angsana New"/>
          <w:lang w:val="en-US"/>
        </w:rPr>
        <w:t>.</w:t>
      </w:r>
      <w:r w:rsidR="00835023" w:rsidRPr="00835023">
        <w:rPr>
          <w:rFonts w:ascii="Angsana New" w:hAnsi="Angsana New" w:cs="Angsana New"/>
          <w:lang w:val="en-US"/>
        </w:rPr>
        <w:t>19</w:t>
      </w:r>
      <w:r w:rsidR="00B04D7D" w:rsidRPr="007D0029">
        <w:rPr>
          <w:rFonts w:ascii="Angsana New" w:hAnsi="Angsana New" w:cs="Angsana New"/>
          <w:cs/>
          <w:lang w:val="en-US"/>
        </w:rPr>
        <w:t xml:space="preserve"> ล้านบาท ตามลำดับ</w:t>
      </w:r>
      <w:r w:rsidR="00B04D7D" w:rsidRPr="007D0029">
        <w:rPr>
          <w:rFonts w:ascii="Angsana New" w:hAnsi="Angsana New" w:cs="Angsana New"/>
          <w:spacing w:val="-4"/>
          <w:lang w:val="en-US"/>
        </w:rPr>
        <w:t xml:space="preserve"> </w:t>
      </w:r>
      <w:r w:rsidR="008A399F" w:rsidRPr="007D0029">
        <w:rPr>
          <w:rFonts w:ascii="Angsana New" w:hAnsi="Angsana New" w:cs="Angsana New"/>
          <w:cs/>
          <w:lang w:val="en-US"/>
        </w:rPr>
        <w:t>(ดูหมายเหตุข้อ</w:t>
      </w:r>
      <w:r w:rsidR="008A399F" w:rsidRPr="007D0029">
        <w:rPr>
          <w:rFonts w:ascii="Angsana New" w:hAnsi="Angsana New" w:cs="Angsana New"/>
          <w:lang w:val="en-US"/>
        </w:rPr>
        <w:t xml:space="preserve"> </w:t>
      </w:r>
      <w:r w:rsidR="00835023" w:rsidRPr="00835023">
        <w:rPr>
          <w:rFonts w:ascii="Angsana New" w:hAnsi="Angsana New" w:cs="Angsana New"/>
          <w:lang w:val="en-US"/>
        </w:rPr>
        <w:t>14</w:t>
      </w:r>
      <w:r w:rsidR="008A399F" w:rsidRPr="007D0029">
        <w:rPr>
          <w:rFonts w:ascii="Angsana New" w:hAnsi="Angsana New" w:cs="Angsana New"/>
          <w:lang w:val="en-US"/>
        </w:rPr>
        <w:t>.</w:t>
      </w:r>
      <w:r w:rsidR="00835023" w:rsidRPr="00835023">
        <w:rPr>
          <w:rFonts w:ascii="Angsana New" w:hAnsi="Angsana New" w:cs="Angsana New"/>
          <w:lang w:val="en-US"/>
        </w:rPr>
        <w:t>1</w:t>
      </w:r>
      <w:r w:rsidR="00350050">
        <w:rPr>
          <w:rFonts w:ascii="Angsana New" w:hAnsi="Angsana New" w:cs="Angsana New"/>
          <w:lang w:val="en-US"/>
        </w:rPr>
        <w:t>)</w:t>
      </w:r>
    </w:p>
    <w:p w:rsidR="00CA56FA" w:rsidRPr="007D0029" w:rsidRDefault="00835023" w:rsidP="00CA56FA">
      <w:pPr>
        <w:tabs>
          <w:tab w:val="left" w:pos="1080"/>
        </w:tabs>
        <w:spacing w:before="240"/>
        <w:ind w:left="1080" w:right="-86" w:hanging="540"/>
        <w:jc w:val="thaiDistribute"/>
        <w:rPr>
          <w:rFonts w:ascii="Angsana New" w:hAnsi="Angsana New" w:cs="Angsana New"/>
          <w:lang w:val="en-US"/>
        </w:rPr>
      </w:pPr>
      <w:r w:rsidRPr="00835023">
        <w:rPr>
          <w:rFonts w:ascii="Angsana New" w:hAnsi="Angsana New" w:cs="Angsana New"/>
          <w:lang w:val="en-US"/>
        </w:rPr>
        <w:t>4</w:t>
      </w:r>
      <w:r w:rsidR="00CA56FA" w:rsidRPr="007D0029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2</w:t>
      </w:r>
      <w:r w:rsidR="00CA56FA" w:rsidRPr="007D0029">
        <w:rPr>
          <w:rFonts w:ascii="Angsana New" w:hAnsi="Angsana New" w:cs="Angsana New"/>
          <w:lang w:val="en-US"/>
        </w:rPr>
        <w:tab/>
      </w:r>
      <w:r w:rsidR="00CA56FA" w:rsidRPr="00350050">
        <w:rPr>
          <w:rFonts w:ascii="Angsana New" w:hAnsi="Angsana New" w:cs="Angsana New"/>
          <w:spacing w:val="-2"/>
          <w:cs/>
          <w:lang w:val="en-US"/>
        </w:rPr>
        <w:t>การเปลี่ยนแปลงในหนี้สินที่เกิดจากกิจกรรมจัดหาเงิน</w:t>
      </w:r>
      <w:r w:rsidR="00CA56FA" w:rsidRPr="00350050">
        <w:rPr>
          <w:rFonts w:ascii="Angsana New" w:hAnsi="Angsana New" w:cs="Angsana New" w:hint="cs"/>
          <w:spacing w:val="-2"/>
          <w:cs/>
          <w:lang w:val="en-US"/>
        </w:rPr>
        <w:t>สำหรับงวด</w:t>
      </w:r>
      <w:r w:rsidR="005751FA" w:rsidRPr="00350050">
        <w:rPr>
          <w:rFonts w:ascii="Angsana New" w:hAnsi="Angsana New" w:cs="Angsana New" w:hint="cs"/>
          <w:spacing w:val="-2"/>
          <w:cs/>
          <w:lang w:val="en-US"/>
        </w:rPr>
        <w:t>หก</w:t>
      </w:r>
      <w:r w:rsidR="00CA56FA" w:rsidRPr="00350050">
        <w:rPr>
          <w:rFonts w:ascii="Angsana New" w:hAnsi="Angsana New" w:cs="Angsana New" w:hint="cs"/>
          <w:spacing w:val="-2"/>
          <w:cs/>
          <w:lang w:val="en-US"/>
        </w:rPr>
        <w:t xml:space="preserve">เดือนสิ้นสุดวันที่ </w:t>
      </w:r>
      <w:r w:rsidRPr="00835023">
        <w:rPr>
          <w:rFonts w:ascii="Angsana New" w:hAnsi="Angsana New" w:cs="Angsana New"/>
          <w:spacing w:val="-2"/>
          <w:lang w:val="en-US"/>
        </w:rPr>
        <w:t>30</w:t>
      </w:r>
      <w:r w:rsidR="003774B6" w:rsidRPr="00350050">
        <w:rPr>
          <w:rFonts w:ascii="Angsana New" w:hAnsi="Angsana New" w:cs="Angsana New"/>
          <w:spacing w:val="-2"/>
          <w:lang w:val="en-US"/>
        </w:rPr>
        <w:t xml:space="preserve"> </w:t>
      </w:r>
      <w:r w:rsidR="003774B6" w:rsidRPr="00350050">
        <w:rPr>
          <w:rFonts w:ascii="Angsana New" w:hAnsi="Angsana New" w:cs="Angsana New"/>
          <w:spacing w:val="-2"/>
          <w:cs/>
          <w:lang w:val="en-US"/>
        </w:rPr>
        <w:t>มิถุนายน</w:t>
      </w:r>
      <w:r w:rsidR="00CA56FA" w:rsidRPr="007D0029">
        <w:rPr>
          <w:rFonts w:ascii="Angsana New" w:hAnsi="Angsana New" w:cs="Angsana New"/>
          <w:lang w:val="en-US"/>
        </w:rPr>
        <w:t xml:space="preserve"> </w:t>
      </w:r>
      <w:r w:rsidR="00CA56FA" w:rsidRPr="007D0029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5863" w:type="pct"/>
        <w:tblInd w:w="-6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8"/>
        <w:gridCol w:w="911"/>
        <w:gridCol w:w="75"/>
        <w:gridCol w:w="1018"/>
        <w:gridCol w:w="120"/>
        <w:gridCol w:w="995"/>
        <w:gridCol w:w="75"/>
        <w:gridCol w:w="998"/>
        <w:gridCol w:w="75"/>
        <w:gridCol w:w="962"/>
        <w:gridCol w:w="75"/>
        <w:gridCol w:w="990"/>
        <w:gridCol w:w="75"/>
        <w:gridCol w:w="912"/>
        <w:gridCol w:w="75"/>
        <w:gridCol w:w="912"/>
        <w:gridCol w:w="75"/>
        <w:gridCol w:w="910"/>
      </w:tblGrid>
      <w:tr w:rsidR="006E07AE" w:rsidRPr="005A31E6" w:rsidTr="006E07AE">
        <w:trPr>
          <w:trHeight w:val="74"/>
        </w:trPr>
        <w:tc>
          <w:tcPr>
            <w:tcW w:w="1588" w:type="dxa"/>
            <w:shd w:val="clear" w:color="auto" w:fill="auto"/>
          </w:tcPr>
          <w:p w:rsidR="006E07AE" w:rsidRPr="005A31E6" w:rsidRDefault="006E07AE" w:rsidP="00CB1E9F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  <w:shd w:val="clear" w:color="auto" w:fill="auto"/>
          </w:tcPr>
          <w:p w:rsidR="006E07AE" w:rsidRPr="005A31E6" w:rsidRDefault="006E07AE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CB1E9F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18" w:type="dxa"/>
            <w:shd w:val="clear" w:color="auto" w:fill="auto"/>
          </w:tcPr>
          <w:p w:rsidR="006E07AE" w:rsidRPr="005A31E6" w:rsidRDefault="006E07AE" w:rsidP="00CB1E9F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" w:type="dxa"/>
            <w:shd w:val="clear" w:color="auto" w:fill="auto"/>
          </w:tcPr>
          <w:p w:rsidR="006E07AE" w:rsidRPr="005A31E6" w:rsidRDefault="006E07AE" w:rsidP="00CB1E9F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:rsidR="006E07AE" w:rsidRPr="005A31E6" w:rsidRDefault="006E07AE" w:rsidP="00CB1E9F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CB1E9F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:rsidR="006E07AE" w:rsidRPr="005A31E6" w:rsidRDefault="006E07AE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5" w:type="dxa"/>
          </w:tcPr>
          <w:p w:rsidR="006E07AE" w:rsidRPr="005A31E6" w:rsidRDefault="006E07AE" w:rsidP="00CB1E9F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2" w:type="dxa"/>
          </w:tcPr>
          <w:p w:rsidR="006E07AE" w:rsidRPr="005A31E6" w:rsidRDefault="006E07AE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5" w:type="dxa"/>
          </w:tcPr>
          <w:p w:rsidR="006E07AE" w:rsidRPr="005A31E6" w:rsidRDefault="006E07AE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6E07AE" w:rsidRPr="005A31E6" w:rsidRDefault="006E07AE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" w:type="dxa"/>
          </w:tcPr>
          <w:p w:rsidR="006E07AE" w:rsidRPr="005A31E6" w:rsidRDefault="006E07AE" w:rsidP="00CB1E9F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2" w:type="dxa"/>
          </w:tcPr>
          <w:p w:rsidR="006E07AE" w:rsidRPr="005A31E6" w:rsidRDefault="006E07AE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:rsidR="006E07AE" w:rsidRPr="005A31E6" w:rsidRDefault="006E07AE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</w:tcPr>
          <w:p w:rsidR="006E07AE" w:rsidRPr="005A31E6" w:rsidRDefault="006E07AE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:rsidR="006E07AE" w:rsidRPr="005A31E6" w:rsidRDefault="006E07AE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:rsidR="006E07AE" w:rsidRPr="005A31E6" w:rsidRDefault="006E07AE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6E07AE" w:rsidRPr="005A31E6" w:rsidTr="009A7736">
        <w:trPr>
          <w:trHeight w:val="74"/>
        </w:trPr>
        <w:tc>
          <w:tcPr>
            <w:tcW w:w="1588" w:type="dxa"/>
            <w:shd w:val="clear" w:color="auto" w:fill="auto"/>
          </w:tcPr>
          <w:p w:rsidR="006E07AE" w:rsidRPr="005A31E6" w:rsidRDefault="006E07AE" w:rsidP="00CB1E9F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253" w:type="dxa"/>
            <w:gridSpan w:val="17"/>
            <w:shd w:val="clear" w:color="auto" w:fill="auto"/>
          </w:tcPr>
          <w:p w:rsidR="006E07AE" w:rsidRPr="005A31E6" w:rsidRDefault="006E07AE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</w:t>
            </w:r>
            <w:r w:rsidRPr="005A31E6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E07AE" w:rsidRPr="005A31E6" w:rsidTr="006E07AE">
        <w:trPr>
          <w:trHeight w:val="74"/>
        </w:trPr>
        <w:tc>
          <w:tcPr>
            <w:tcW w:w="158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  <w:shd w:val="clear" w:color="auto" w:fill="auto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1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2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2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“</w:t>
            </w:r>
            <w:r w:rsidRPr="005A31E6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ยังไม่ได้</w:t>
            </w:r>
          </w:p>
        </w:tc>
      </w:tr>
      <w:tr w:rsidR="006E07AE" w:rsidRPr="005A31E6" w:rsidTr="006E07AE">
        <w:trPr>
          <w:trHeight w:val="74"/>
        </w:trPr>
        <w:tc>
          <w:tcPr>
            <w:tcW w:w="158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  <w:shd w:val="clear" w:color="auto" w:fill="auto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1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2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2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ตรวจสอบ</w:t>
            </w:r>
            <w:r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”</w:t>
            </w:r>
          </w:p>
        </w:tc>
      </w:tr>
      <w:tr w:rsidR="006E07AE" w:rsidRPr="005A31E6" w:rsidTr="00583218">
        <w:trPr>
          <w:trHeight w:val="74"/>
        </w:trPr>
        <w:tc>
          <w:tcPr>
            <w:tcW w:w="158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  <w:shd w:val="clear" w:color="auto" w:fill="auto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133" w:type="dxa"/>
            <w:gridSpan w:val="3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5074" w:type="dxa"/>
            <w:gridSpan w:val="9"/>
            <w:shd w:val="clear" w:color="auto" w:fill="auto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รายการที่ไม่ใช่เงินสด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6E07AE" w:rsidRPr="005A31E6" w:rsidTr="00144558">
        <w:trPr>
          <w:trHeight w:val="74"/>
        </w:trPr>
        <w:tc>
          <w:tcPr>
            <w:tcW w:w="158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  <w:shd w:val="clear" w:color="auto" w:fill="auto"/>
          </w:tcPr>
          <w:p w:rsidR="006E07AE" w:rsidRPr="005A31E6" w:rsidRDefault="00835023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3502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6E07AE"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133" w:type="dxa"/>
            <w:gridSpan w:val="3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ในกระแสเงินสด</w:t>
            </w: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5074" w:type="dxa"/>
            <w:gridSpan w:val="9"/>
            <w:shd w:val="clear" w:color="auto" w:fill="auto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:rsidR="006E07AE" w:rsidRPr="005A31E6" w:rsidRDefault="00835023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3502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6E07AE"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6E07AE"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6E07AE" w:rsidRPr="005A31E6" w:rsidTr="006E07AE">
        <w:trPr>
          <w:trHeight w:val="74"/>
        </w:trPr>
        <w:tc>
          <w:tcPr>
            <w:tcW w:w="158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  <w:shd w:val="clear" w:color="auto" w:fill="auto"/>
          </w:tcPr>
          <w:p w:rsidR="006E07AE" w:rsidRPr="005A31E6" w:rsidRDefault="00835023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3502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2560</w:t>
            </w: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1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20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A31E6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2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A31E6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ผลต่างจากการ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การจัดประเภท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2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5A31E6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</w:tcPr>
          <w:p w:rsidR="006E07AE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proofErr w:type="spellStart"/>
            <w:r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อื่นๆ</w:t>
            </w:r>
            <w:proofErr w:type="spellEnd"/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:rsidR="006E07AE" w:rsidRPr="005A31E6" w:rsidRDefault="00835023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3502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2560</w:t>
            </w:r>
          </w:p>
        </w:tc>
      </w:tr>
      <w:tr w:rsidR="006E07AE" w:rsidRPr="005A31E6" w:rsidTr="006E07AE">
        <w:trPr>
          <w:trHeight w:val="74"/>
        </w:trPr>
        <w:tc>
          <w:tcPr>
            <w:tcW w:w="158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  <w:shd w:val="clear" w:color="auto" w:fill="auto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1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A31E6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ที่เพิ่มขึ้น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2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A31E6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แปลงค่าเงินตรา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2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A31E6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6E07AE" w:rsidRPr="005A31E6" w:rsidTr="006E07AE">
        <w:trPr>
          <w:trHeight w:val="74"/>
        </w:trPr>
        <w:tc>
          <w:tcPr>
            <w:tcW w:w="158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  <w:shd w:val="clear" w:color="auto" w:fill="auto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1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0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2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A31E6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ต่างประเทศ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2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A31E6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:rsidR="006E07AE" w:rsidRPr="005A31E6" w:rsidRDefault="006E07AE" w:rsidP="006E07AE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6E07AE" w:rsidRPr="005A31E6" w:rsidTr="006E07AE">
        <w:trPr>
          <w:trHeight w:val="74"/>
        </w:trPr>
        <w:tc>
          <w:tcPr>
            <w:tcW w:w="158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11" w:type="dxa"/>
            <w:shd w:val="clear" w:color="auto" w:fill="auto"/>
          </w:tcPr>
          <w:p w:rsidR="006E07AE" w:rsidRPr="005A31E6" w:rsidRDefault="00835023" w:rsidP="006E07AE">
            <w:pPr>
              <w:tabs>
                <w:tab w:val="decimal" w:pos="81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899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511</w:t>
            </w: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1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62" w:type="dxa"/>
          </w:tcPr>
          <w:p w:rsidR="006E07AE" w:rsidRPr="005A31E6" w:rsidRDefault="006E07AE" w:rsidP="006E07AE">
            <w:pPr>
              <w:tabs>
                <w:tab w:val="decimal" w:pos="817"/>
              </w:tabs>
              <w:spacing w:line="280" w:lineRule="exact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109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830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12" w:type="dxa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</w:tcPr>
          <w:p w:rsidR="006E07AE" w:rsidRPr="00C72BB7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:rsidR="006E07AE" w:rsidRPr="005A31E6" w:rsidRDefault="00835023" w:rsidP="006E07AE">
            <w:pPr>
              <w:tabs>
                <w:tab w:val="decimal" w:pos="843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789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681</w:t>
            </w:r>
          </w:p>
        </w:tc>
      </w:tr>
      <w:tr w:rsidR="006E07AE" w:rsidRPr="005A31E6" w:rsidTr="006E07AE">
        <w:trPr>
          <w:trHeight w:val="74"/>
        </w:trPr>
        <w:tc>
          <w:tcPr>
            <w:tcW w:w="158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11" w:type="dxa"/>
            <w:shd w:val="clear" w:color="auto" w:fill="auto"/>
          </w:tcPr>
          <w:p w:rsidR="006E07AE" w:rsidRPr="005A31E6" w:rsidRDefault="00835023" w:rsidP="006E07AE">
            <w:pPr>
              <w:tabs>
                <w:tab w:val="decimal" w:pos="81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667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275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353</w:t>
            </w: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18" w:type="dxa"/>
            <w:shd w:val="clear" w:color="auto" w:fill="auto"/>
          </w:tcPr>
          <w:p w:rsidR="006E07AE" w:rsidRPr="005A31E6" w:rsidRDefault="00835023" w:rsidP="006E07AE">
            <w:pPr>
              <w:tabs>
                <w:tab w:val="decimal" w:pos="889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147</w:t>
            </w:r>
            <w:r w:rsidR="006E07A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401</w:t>
            </w:r>
            <w:r w:rsidR="006E07A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634</w:t>
            </w:r>
          </w:p>
        </w:tc>
        <w:tc>
          <w:tcPr>
            <w:tcW w:w="120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884"/>
              </w:tabs>
              <w:spacing w:line="280" w:lineRule="exact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333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571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959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62" w:type="dxa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12" w:type="dxa"/>
          </w:tcPr>
          <w:p w:rsidR="006E07AE" w:rsidRPr="005A31E6" w:rsidRDefault="00835023" w:rsidP="006E07AE">
            <w:pPr>
              <w:tabs>
                <w:tab w:val="decimal" w:pos="764"/>
              </w:tabs>
              <w:spacing w:line="28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638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639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</w:tcPr>
          <w:p w:rsidR="006E07AE" w:rsidRPr="00C72BB7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:rsidR="006E07AE" w:rsidRPr="005A31E6" w:rsidRDefault="00835023" w:rsidP="006E07AE">
            <w:pPr>
              <w:tabs>
                <w:tab w:val="decimal" w:pos="843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743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667</w:t>
            </w:r>
          </w:p>
        </w:tc>
      </w:tr>
      <w:tr w:rsidR="006E07AE" w:rsidRPr="005A31E6" w:rsidTr="006E07AE">
        <w:trPr>
          <w:trHeight w:val="74"/>
        </w:trPr>
        <w:tc>
          <w:tcPr>
            <w:tcW w:w="158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ส่วนของหุ้นกู้ระยะยาวที่ถึง</w:t>
            </w:r>
          </w:p>
        </w:tc>
        <w:tc>
          <w:tcPr>
            <w:tcW w:w="911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81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1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20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62" w:type="dxa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98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E07AE" w:rsidRPr="005A31E6" w:rsidRDefault="006E07AE" w:rsidP="006E07AE">
            <w:pPr>
              <w:tabs>
                <w:tab w:val="decimal" w:pos="893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12" w:type="dxa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</w:tcPr>
          <w:p w:rsidR="006E07AE" w:rsidRPr="00C72BB7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10" w:type="dxa"/>
          </w:tcPr>
          <w:p w:rsidR="006E07AE" w:rsidRPr="005A31E6" w:rsidRDefault="006E07AE" w:rsidP="006E07AE">
            <w:pPr>
              <w:tabs>
                <w:tab w:val="decimal" w:pos="843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6E07AE" w:rsidRPr="005A31E6" w:rsidTr="006E07AE">
        <w:trPr>
          <w:trHeight w:val="74"/>
        </w:trPr>
        <w:tc>
          <w:tcPr>
            <w:tcW w:w="158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left="270" w:right="-198" w:hanging="8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กำหนดชำระภายในหนึ่งปี</w:t>
            </w:r>
          </w:p>
        </w:tc>
        <w:tc>
          <w:tcPr>
            <w:tcW w:w="911" w:type="dxa"/>
            <w:shd w:val="clear" w:color="auto" w:fill="auto"/>
          </w:tcPr>
          <w:p w:rsidR="006E07AE" w:rsidRPr="005A31E6" w:rsidRDefault="00835023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="006E07A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 w:rsidR="006E07A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6E07A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1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884"/>
              </w:tabs>
              <w:spacing w:line="280" w:lineRule="exact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62" w:type="dxa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98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E07AE" w:rsidRPr="005A31E6" w:rsidRDefault="00835023" w:rsidP="006E07AE">
            <w:pPr>
              <w:tabs>
                <w:tab w:val="decimal" w:pos="880"/>
              </w:tabs>
              <w:spacing w:line="28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150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12" w:type="dxa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</w:tcPr>
          <w:p w:rsidR="006E07AE" w:rsidRPr="00C72BB7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:rsidR="006E07AE" w:rsidRPr="005A31E6" w:rsidRDefault="00835023" w:rsidP="006E07AE">
            <w:pPr>
              <w:tabs>
                <w:tab w:val="decimal" w:pos="843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150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6E07AE" w:rsidRPr="005A31E6" w:rsidTr="006E07AE">
        <w:trPr>
          <w:trHeight w:val="74"/>
        </w:trPr>
        <w:tc>
          <w:tcPr>
            <w:tcW w:w="158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11" w:type="dxa"/>
            <w:shd w:val="clear" w:color="auto" w:fill="auto"/>
          </w:tcPr>
          <w:p w:rsidR="006E07AE" w:rsidRPr="005A31E6" w:rsidRDefault="00835023" w:rsidP="006E07AE">
            <w:pPr>
              <w:tabs>
                <w:tab w:val="decimal" w:pos="81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067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573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235</w:t>
            </w: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1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:rsidR="006E07AE" w:rsidRPr="005A31E6" w:rsidRDefault="00835023" w:rsidP="006E07AE">
            <w:pPr>
              <w:tabs>
                <w:tab w:val="decimal" w:pos="902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</w:t>
            </w:r>
            <w:r w:rsidR="006E07A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044</w:t>
            </w:r>
            <w:r w:rsidR="006E07A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820</w:t>
            </w:r>
            <w:r w:rsidR="006E07A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180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62" w:type="dxa"/>
          </w:tcPr>
          <w:p w:rsidR="006E07AE" w:rsidRPr="005A31E6" w:rsidRDefault="00835023" w:rsidP="006E07AE">
            <w:pPr>
              <w:tabs>
                <w:tab w:val="decimal" w:pos="817"/>
              </w:tabs>
              <w:spacing w:line="280" w:lineRule="exact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137</w:t>
            </w:r>
            <w:r w:rsidR="006E07A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372</w:t>
            </w:r>
            <w:r w:rsidR="006E07A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132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12" w:type="dxa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1050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</w:tcPr>
          <w:p w:rsidR="006E07AE" w:rsidRPr="005A31E6" w:rsidRDefault="006E07AE" w:rsidP="006E07AE">
            <w:pPr>
              <w:tabs>
                <w:tab w:val="decimal" w:pos="759"/>
              </w:tabs>
              <w:spacing w:line="28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594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932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:rsidR="006E07AE" w:rsidRPr="005A31E6" w:rsidRDefault="00835023" w:rsidP="006E07AE">
            <w:pPr>
              <w:tabs>
                <w:tab w:val="decimal" w:pos="843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247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170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615</w:t>
            </w:r>
          </w:p>
        </w:tc>
      </w:tr>
      <w:tr w:rsidR="006E07AE" w:rsidRPr="005A31E6" w:rsidTr="006E07AE">
        <w:trPr>
          <w:trHeight w:val="74"/>
        </w:trPr>
        <w:tc>
          <w:tcPr>
            <w:tcW w:w="158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11" w:type="dxa"/>
            <w:shd w:val="clear" w:color="auto" w:fill="auto"/>
          </w:tcPr>
          <w:p w:rsidR="006E07AE" w:rsidRPr="005A31E6" w:rsidRDefault="00835023" w:rsidP="006E07AE">
            <w:pPr>
              <w:tabs>
                <w:tab w:val="decimal" w:pos="81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750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018" w:type="dxa"/>
            <w:shd w:val="clear" w:color="auto" w:fill="auto"/>
          </w:tcPr>
          <w:p w:rsidR="006E07AE" w:rsidRPr="005A31E6" w:rsidRDefault="00835023" w:rsidP="006E07AE">
            <w:pPr>
              <w:tabs>
                <w:tab w:val="decimal" w:pos="889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="006E07A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6E07A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6E07AE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20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884"/>
              </w:tabs>
              <w:spacing w:line="280" w:lineRule="exact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600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  <w:shd w:val="clear" w:color="auto" w:fill="auto"/>
          </w:tcPr>
          <w:p w:rsidR="006E07AE" w:rsidRPr="005A31E6" w:rsidRDefault="006E07AE" w:rsidP="006E07AE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62" w:type="dxa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893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:rsidR="006E07AE" w:rsidRPr="005A31E6" w:rsidRDefault="006E07AE" w:rsidP="006E07AE">
            <w:pPr>
              <w:tabs>
                <w:tab w:val="decimal" w:pos="880"/>
              </w:tabs>
              <w:spacing w:line="28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150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12" w:type="dxa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2" w:type="dxa"/>
          </w:tcPr>
          <w:p w:rsidR="006E07AE" w:rsidRPr="005A31E6" w:rsidRDefault="006E07AE" w:rsidP="006E07AE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5" w:type="dxa"/>
          </w:tcPr>
          <w:p w:rsidR="006E07AE" w:rsidRPr="005A31E6" w:rsidRDefault="006E07AE" w:rsidP="006E07AE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</w:tcPr>
          <w:p w:rsidR="006E07AE" w:rsidRPr="005A31E6" w:rsidRDefault="00835023" w:rsidP="006E07AE">
            <w:pPr>
              <w:tabs>
                <w:tab w:val="decimal" w:pos="843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6E07A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</w:tbl>
    <w:p w:rsidR="005A31E6" w:rsidRDefault="005A31E6">
      <w:pPr>
        <w:overflowPunct/>
        <w:autoSpaceDE/>
        <w:autoSpaceDN/>
        <w:adjustRightInd/>
        <w:textAlignment w:val="auto"/>
        <w:rPr>
          <w:rFonts w:ascii="Angsana New" w:hAnsi="Angsana New" w:cs="Angsana New"/>
          <w:lang w:val="en-US"/>
        </w:rPr>
      </w:pPr>
    </w:p>
    <w:p w:rsidR="009404C1" w:rsidRDefault="009404C1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:rsidR="005A2BDC" w:rsidRPr="007252E6" w:rsidRDefault="005A2BDC">
      <w:pPr>
        <w:rPr>
          <w:rFonts w:cs="Symbol"/>
          <w:sz w:val="2"/>
          <w:szCs w:val="2"/>
          <w:cs/>
        </w:rPr>
      </w:pPr>
    </w:p>
    <w:tbl>
      <w:tblPr>
        <w:tblW w:w="5638" w:type="pct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3"/>
        <w:gridCol w:w="932"/>
        <w:gridCol w:w="107"/>
        <w:gridCol w:w="899"/>
        <w:gridCol w:w="105"/>
        <w:gridCol w:w="880"/>
        <w:gridCol w:w="94"/>
        <w:gridCol w:w="883"/>
        <w:gridCol w:w="94"/>
        <w:gridCol w:w="851"/>
        <w:gridCol w:w="88"/>
        <w:gridCol w:w="875"/>
        <w:gridCol w:w="94"/>
        <w:gridCol w:w="806"/>
        <w:gridCol w:w="94"/>
        <w:gridCol w:w="880"/>
      </w:tblGrid>
      <w:tr w:rsidR="007252E6" w:rsidRPr="005A31E6" w:rsidTr="007252E6">
        <w:trPr>
          <w:trHeight w:val="74"/>
        </w:trPr>
        <w:tc>
          <w:tcPr>
            <w:tcW w:w="2743" w:type="dxa"/>
            <w:shd w:val="clear" w:color="auto" w:fill="auto"/>
          </w:tcPr>
          <w:p w:rsidR="005A31E6" w:rsidRPr="005A31E6" w:rsidRDefault="005A31E6" w:rsidP="005A31E6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2" w:type="dxa"/>
            <w:shd w:val="clear" w:color="auto" w:fill="auto"/>
          </w:tcPr>
          <w:p w:rsidR="005A31E6" w:rsidRPr="005A31E6" w:rsidRDefault="005A31E6" w:rsidP="005A31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7" w:type="dxa"/>
            <w:shd w:val="clear" w:color="auto" w:fill="auto"/>
          </w:tcPr>
          <w:p w:rsidR="005A31E6" w:rsidRPr="005A31E6" w:rsidRDefault="005A31E6" w:rsidP="005A31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shd w:val="clear" w:color="auto" w:fill="auto"/>
          </w:tcPr>
          <w:p w:rsidR="005A31E6" w:rsidRPr="005A31E6" w:rsidRDefault="005A31E6" w:rsidP="005A31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" w:type="dxa"/>
            <w:shd w:val="clear" w:color="auto" w:fill="auto"/>
          </w:tcPr>
          <w:p w:rsidR="005A31E6" w:rsidRPr="005A31E6" w:rsidRDefault="005A31E6" w:rsidP="005A31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:rsidR="005A31E6" w:rsidRPr="005A31E6" w:rsidRDefault="005A31E6" w:rsidP="005A31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" w:type="dxa"/>
            <w:shd w:val="clear" w:color="auto" w:fill="auto"/>
          </w:tcPr>
          <w:p w:rsidR="005A31E6" w:rsidRPr="005A31E6" w:rsidRDefault="005A31E6" w:rsidP="005A31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:rsidR="005A31E6" w:rsidRPr="005A31E6" w:rsidRDefault="005A31E6" w:rsidP="005A31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" w:type="dxa"/>
          </w:tcPr>
          <w:p w:rsidR="005A31E6" w:rsidRPr="005A31E6" w:rsidRDefault="005A31E6" w:rsidP="005A31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5A31E6" w:rsidRPr="005A31E6" w:rsidRDefault="005A31E6" w:rsidP="005A31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8" w:type="dxa"/>
          </w:tcPr>
          <w:p w:rsidR="005A31E6" w:rsidRPr="005A31E6" w:rsidRDefault="005A31E6" w:rsidP="005A31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5" w:type="dxa"/>
          </w:tcPr>
          <w:p w:rsidR="005A31E6" w:rsidRPr="005A31E6" w:rsidRDefault="005A31E6" w:rsidP="005A31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:rsidR="005A31E6" w:rsidRPr="005A31E6" w:rsidRDefault="005A31E6" w:rsidP="005A31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6" w:type="dxa"/>
          </w:tcPr>
          <w:p w:rsidR="005A31E6" w:rsidRPr="005A31E6" w:rsidRDefault="005A31E6" w:rsidP="005A31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:rsidR="005A31E6" w:rsidRPr="005A31E6" w:rsidRDefault="005A31E6" w:rsidP="005A31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</w:tcPr>
          <w:p w:rsidR="005A31E6" w:rsidRPr="005A31E6" w:rsidRDefault="007252E6" w:rsidP="005A31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7252E6" w:rsidRPr="005A31E6" w:rsidTr="00A60964">
        <w:trPr>
          <w:trHeight w:val="74"/>
        </w:trPr>
        <w:tc>
          <w:tcPr>
            <w:tcW w:w="2743" w:type="dxa"/>
            <w:shd w:val="clear" w:color="auto" w:fill="auto"/>
          </w:tcPr>
          <w:p w:rsidR="007252E6" w:rsidRPr="005A31E6" w:rsidRDefault="007252E6" w:rsidP="005A31E6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682" w:type="dxa"/>
            <w:gridSpan w:val="15"/>
            <w:shd w:val="clear" w:color="auto" w:fill="auto"/>
          </w:tcPr>
          <w:p w:rsidR="007252E6" w:rsidRPr="005A31E6" w:rsidRDefault="007252E6" w:rsidP="005A31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งบการเงิน</w:t>
            </w:r>
            <w:r w:rsidRPr="005A31E6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252E6" w:rsidRPr="005A31E6" w:rsidTr="007252E6">
        <w:trPr>
          <w:trHeight w:val="74"/>
        </w:trPr>
        <w:tc>
          <w:tcPr>
            <w:tcW w:w="2743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2" w:type="dxa"/>
            <w:shd w:val="clear" w:color="auto" w:fill="auto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8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5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6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“</w:t>
            </w:r>
            <w:r w:rsidRPr="005A31E6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ยังไม่ได้</w:t>
            </w:r>
          </w:p>
        </w:tc>
      </w:tr>
      <w:tr w:rsidR="007252E6" w:rsidRPr="005A31E6" w:rsidTr="007252E6">
        <w:trPr>
          <w:trHeight w:val="74"/>
        </w:trPr>
        <w:tc>
          <w:tcPr>
            <w:tcW w:w="2743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2" w:type="dxa"/>
            <w:shd w:val="clear" w:color="auto" w:fill="auto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10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8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5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6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ตรวจสอบ</w:t>
            </w:r>
            <w:r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”</w:t>
            </w:r>
          </w:p>
        </w:tc>
      </w:tr>
      <w:tr w:rsidR="007252E6" w:rsidRPr="005A31E6" w:rsidTr="00B4514B">
        <w:trPr>
          <w:trHeight w:val="74"/>
        </w:trPr>
        <w:tc>
          <w:tcPr>
            <w:tcW w:w="2743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2" w:type="dxa"/>
            <w:shd w:val="clear" w:color="auto" w:fill="auto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84" w:type="dxa"/>
            <w:gridSpan w:val="3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94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3691" w:type="dxa"/>
            <w:gridSpan w:val="7"/>
            <w:shd w:val="clear" w:color="auto" w:fill="auto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รายการที่ไม่ใช่เงินสด</w:t>
            </w: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7252E6" w:rsidRPr="005A31E6" w:rsidTr="002D69A7">
        <w:trPr>
          <w:trHeight w:val="74"/>
        </w:trPr>
        <w:tc>
          <w:tcPr>
            <w:tcW w:w="2743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2" w:type="dxa"/>
            <w:shd w:val="clear" w:color="auto" w:fill="auto"/>
          </w:tcPr>
          <w:p w:rsidR="007252E6" w:rsidRPr="005A31E6" w:rsidRDefault="00835023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3502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7252E6"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10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84" w:type="dxa"/>
            <w:gridSpan w:val="3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ในกระแสเงินสด</w:t>
            </w:r>
          </w:p>
        </w:tc>
        <w:tc>
          <w:tcPr>
            <w:tcW w:w="94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8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5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6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</w:tcPr>
          <w:p w:rsidR="007252E6" w:rsidRPr="005A31E6" w:rsidRDefault="00835023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3502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7252E6"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7252E6"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7252E6" w:rsidRPr="005A31E6" w:rsidTr="007252E6">
        <w:trPr>
          <w:trHeight w:val="74"/>
        </w:trPr>
        <w:tc>
          <w:tcPr>
            <w:tcW w:w="2743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2" w:type="dxa"/>
            <w:shd w:val="clear" w:color="auto" w:fill="auto"/>
          </w:tcPr>
          <w:p w:rsidR="007252E6" w:rsidRPr="005A31E6" w:rsidRDefault="00835023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3502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2560</w:t>
            </w:r>
          </w:p>
        </w:tc>
        <w:tc>
          <w:tcPr>
            <w:tcW w:w="10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105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94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A31E6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เงินกู้ยืมระยะยาว</w:t>
            </w: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A31E6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ผลต่างจากการ</w:t>
            </w:r>
          </w:p>
        </w:tc>
        <w:tc>
          <w:tcPr>
            <w:tcW w:w="88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5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การจัดประเภท</w:t>
            </w: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6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5A31E6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</w:tcPr>
          <w:p w:rsidR="007252E6" w:rsidRPr="005A31E6" w:rsidRDefault="00835023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3502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2560</w:t>
            </w:r>
          </w:p>
        </w:tc>
      </w:tr>
      <w:tr w:rsidR="007252E6" w:rsidRPr="005A31E6" w:rsidTr="007252E6">
        <w:trPr>
          <w:trHeight w:val="74"/>
        </w:trPr>
        <w:tc>
          <w:tcPr>
            <w:tcW w:w="2743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2" w:type="dxa"/>
            <w:shd w:val="clear" w:color="auto" w:fill="auto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A31E6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ที่เพิ่มขึ้น</w:t>
            </w: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A31E6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แปลงค่าเงินตรา</w:t>
            </w:r>
          </w:p>
        </w:tc>
        <w:tc>
          <w:tcPr>
            <w:tcW w:w="88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5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6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A31E6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7252E6" w:rsidRPr="005A31E6" w:rsidTr="007252E6">
        <w:trPr>
          <w:trHeight w:val="74"/>
        </w:trPr>
        <w:tc>
          <w:tcPr>
            <w:tcW w:w="2743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2" w:type="dxa"/>
            <w:shd w:val="clear" w:color="auto" w:fill="auto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10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5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A31E6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ต่างประเทศ</w:t>
            </w:r>
          </w:p>
        </w:tc>
        <w:tc>
          <w:tcPr>
            <w:tcW w:w="88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5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6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A31E6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7252E6" w:rsidRPr="005A31E6" w:rsidTr="007252E6">
        <w:trPr>
          <w:trHeight w:val="74"/>
        </w:trPr>
        <w:tc>
          <w:tcPr>
            <w:tcW w:w="2743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932" w:type="dxa"/>
            <w:shd w:val="clear" w:color="auto" w:fill="auto"/>
          </w:tcPr>
          <w:p w:rsidR="007252E6" w:rsidRPr="005A31E6" w:rsidRDefault="00835023" w:rsidP="007252E6">
            <w:pPr>
              <w:tabs>
                <w:tab w:val="decimal" w:pos="81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="007252E6" w:rsidRPr="005A31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077</w:t>
            </w:r>
            <w:r w:rsidR="007252E6" w:rsidRPr="005A31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927</w:t>
            </w:r>
          </w:p>
        </w:tc>
        <w:tc>
          <w:tcPr>
            <w:tcW w:w="10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shd w:val="clear" w:color="auto" w:fill="auto"/>
          </w:tcPr>
          <w:p w:rsidR="007252E6" w:rsidRPr="005A31E6" w:rsidRDefault="00835023" w:rsidP="007252E6">
            <w:pPr>
              <w:tabs>
                <w:tab w:val="decimal" w:pos="752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64</w:t>
            </w:r>
            <w:r w:rsidR="007252E6"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153</w:t>
            </w:r>
          </w:p>
        </w:tc>
        <w:tc>
          <w:tcPr>
            <w:tcW w:w="105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7252E6" w:rsidRPr="005A31E6" w:rsidRDefault="00835023" w:rsidP="007252E6">
            <w:pPr>
              <w:tabs>
                <w:tab w:val="decimal" w:pos="817"/>
              </w:tabs>
              <w:spacing w:line="280" w:lineRule="exact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36</w:t>
            </w:r>
            <w:r w:rsidR="007252E6"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362</w:t>
            </w:r>
          </w:p>
        </w:tc>
        <w:tc>
          <w:tcPr>
            <w:tcW w:w="88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06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</w:tcPr>
          <w:p w:rsidR="007252E6" w:rsidRPr="005A31E6" w:rsidRDefault="00835023" w:rsidP="007252E6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  <w:r w:rsidR="007252E6" w:rsidRPr="005A31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178</w:t>
            </w:r>
            <w:r w:rsidR="007252E6" w:rsidRPr="005A31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442</w:t>
            </w:r>
          </w:p>
        </w:tc>
      </w:tr>
      <w:tr w:rsidR="007252E6" w:rsidRPr="005A31E6" w:rsidTr="007252E6">
        <w:trPr>
          <w:trHeight w:val="74"/>
        </w:trPr>
        <w:tc>
          <w:tcPr>
            <w:tcW w:w="2743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32" w:type="dxa"/>
            <w:shd w:val="clear" w:color="auto" w:fill="auto"/>
          </w:tcPr>
          <w:p w:rsidR="007252E6" w:rsidRPr="005A31E6" w:rsidRDefault="00835023" w:rsidP="007252E6">
            <w:pPr>
              <w:tabs>
                <w:tab w:val="decimal" w:pos="81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252E6" w:rsidRPr="005A31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473</w:t>
            </w:r>
            <w:r w:rsidR="007252E6" w:rsidRPr="005A31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187</w:t>
            </w:r>
            <w:r w:rsidR="007252E6" w:rsidRPr="005A31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224</w:t>
            </w:r>
          </w:p>
        </w:tc>
        <w:tc>
          <w:tcPr>
            <w:tcW w:w="10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shd w:val="clear" w:color="auto" w:fill="auto"/>
          </w:tcPr>
          <w:p w:rsidR="007252E6" w:rsidRPr="005A31E6" w:rsidRDefault="00835023" w:rsidP="007252E6">
            <w:pPr>
              <w:tabs>
                <w:tab w:val="decimal" w:pos="752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305</w:t>
            </w:r>
            <w:r w:rsidR="007252E6"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932</w:t>
            </w:r>
            <w:r w:rsidR="007252E6"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717</w:t>
            </w:r>
          </w:p>
        </w:tc>
        <w:tc>
          <w:tcPr>
            <w:tcW w:w="105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97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136</w:t>
            </w: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486</w:t>
            </w: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792</w:t>
            </w: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8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06" w:type="dxa"/>
          </w:tcPr>
          <w:p w:rsidR="007252E6" w:rsidRPr="005A31E6" w:rsidRDefault="00835023" w:rsidP="007252E6">
            <w:pPr>
              <w:tabs>
                <w:tab w:val="decimal" w:pos="764"/>
              </w:tabs>
              <w:spacing w:line="28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34</w:t>
            </w:r>
            <w:r w:rsidR="007252E6"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841</w:t>
            </w:r>
            <w:r w:rsidR="007252E6"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428</w:t>
            </w: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</w:tcPr>
          <w:p w:rsidR="007252E6" w:rsidRPr="005A31E6" w:rsidRDefault="00835023" w:rsidP="007252E6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677</w:t>
            </w:r>
            <w:r w:rsidR="007252E6" w:rsidRPr="005A31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474</w:t>
            </w:r>
            <w:r w:rsidR="007252E6" w:rsidRPr="005A31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577</w:t>
            </w:r>
          </w:p>
        </w:tc>
      </w:tr>
      <w:tr w:rsidR="007252E6" w:rsidRPr="005A31E6" w:rsidTr="007252E6">
        <w:trPr>
          <w:trHeight w:val="74"/>
        </w:trPr>
        <w:tc>
          <w:tcPr>
            <w:tcW w:w="2743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ส่วนของหุ้นกู้ระยะยาวที่ถึง</w:t>
            </w:r>
          </w:p>
        </w:tc>
        <w:tc>
          <w:tcPr>
            <w:tcW w:w="932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81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5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8" w:type="dxa"/>
          </w:tcPr>
          <w:p w:rsidR="007252E6" w:rsidRPr="005A31E6" w:rsidRDefault="007252E6" w:rsidP="007252E6">
            <w:pPr>
              <w:tabs>
                <w:tab w:val="decimal" w:pos="98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</w:tcPr>
          <w:p w:rsidR="007252E6" w:rsidRPr="005A31E6" w:rsidRDefault="007252E6" w:rsidP="007252E6">
            <w:pPr>
              <w:tabs>
                <w:tab w:val="decimal" w:pos="893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06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</w:tcPr>
          <w:p w:rsidR="007252E6" w:rsidRPr="005A31E6" w:rsidRDefault="007252E6" w:rsidP="007252E6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7252E6" w:rsidRPr="005A31E6" w:rsidTr="007252E6">
        <w:trPr>
          <w:trHeight w:val="74"/>
        </w:trPr>
        <w:tc>
          <w:tcPr>
            <w:tcW w:w="2743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270" w:right="-198" w:hanging="8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กำหนดชำระภายในหนึ่งปี</w:t>
            </w:r>
          </w:p>
        </w:tc>
        <w:tc>
          <w:tcPr>
            <w:tcW w:w="932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8" w:type="dxa"/>
          </w:tcPr>
          <w:p w:rsidR="007252E6" w:rsidRPr="005A31E6" w:rsidRDefault="007252E6" w:rsidP="007252E6">
            <w:pPr>
              <w:tabs>
                <w:tab w:val="decimal" w:pos="98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</w:tcPr>
          <w:p w:rsidR="007252E6" w:rsidRPr="005A31E6" w:rsidRDefault="00835023" w:rsidP="007252E6">
            <w:pPr>
              <w:tabs>
                <w:tab w:val="decimal" w:pos="811"/>
              </w:tabs>
              <w:spacing w:line="28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="007252E6"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7252E6"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7252E6"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06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</w:tcPr>
          <w:p w:rsidR="007252E6" w:rsidRPr="005A31E6" w:rsidRDefault="00835023" w:rsidP="007252E6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252E6" w:rsidRPr="005A31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252E6" w:rsidRPr="005A31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252E6" w:rsidRPr="005A31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7252E6" w:rsidRPr="005A31E6" w:rsidTr="007252E6">
        <w:trPr>
          <w:trHeight w:val="74"/>
        </w:trPr>
        <w:tc>
          <w:tcPr>
            <w:tcW w:w="2743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932" w:type="dxa"/>
            <w:shd w:val="clear" w:color="auto" w:fill="auto"/>
          </w:tcPr>
          <w:p w:rsidR="007252E6" w:rsidRPr="005A31E6" w:rsidRDefault="00835023" w:rsidP="007252E6">
            <w:pPr>
              <w:tabs>
                <w:tab w:val="decimal" w:pos="81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252E6" w:rsidRPr="005A31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964</w:t>
            </w:r>
            <w:r w:rsidR="007252E6" w:rsidRPr="005A31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083</w:t>
            </w:r>
            <w:r w:rsidR="007252E6" w:rsidRPr="005A31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401</w:t>
            </w:r>
          </w:p>
        </w:tc>
        <w:tc>
          <w:tcPr>
            <w:tcW w:w="10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:rsidR="007252E6" w:rsidRPr="005A31E6" w:rsidRDefault="00835023" w:rsidP="007252E6">
            <w:pPr>
              <w:tabs>
                <w:tab w:val="decimal" w:pos="98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725</w:t>
            </w:r>
            <w:r w:rsidR="007252E6"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246</w:t>
            </w:r>
            <w:r w:rsidR="007252E6"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009</w:t>
            </w: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7252E6" w:rsidRPr="005A31E6" w:rsidRDefault="00835023" w:rsidP="007252E6">
            <w:pPr>
              <w:tabs>
                <w:tab w:val="decimal" w:pos="817"/>
              </w:tabs>
              <w:spacing w:line="280" w:lineRule="exact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107</w:t>
            </w:r>
            <w:r w:rsidR="007252E6"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002</w:t>
            </w:r>
            <w:r w:rsidR="007252E6"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039</w:t>
            </w:r>
          </w:p>
        </w:tc>
        <w:tc>
          <w:tcPr>
            <w:tcW w:w="88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06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1050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</w:tcPr>
          <w:p w:rsidR="007252E6" w:rsidRPr="005A31E6" w:rsidRDefault="00835023" w:rsidP="007252E6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7252E6" w:rsidRPr="005A31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796</w:t>
            </w:r>
            <w:r w:rsidR="007252E6" w:rsidRPr="005A31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331</w:t>
            </w:r>
            <w:r w:rsidR="007252E6" w:rsidRPr="005A31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449</w:t>
            </w:r>
          </w:p>
        </w:tc>
      </w:tr>
      <w:tr w:rsidR="007252E6" w:rsidRPr="005A31E6" w:rsidTr="007252E6">
        <w:trPr>
          <w:trHeight w:val="74"/>
        </w:trPr>
        <w:tc>
          <w:tcPr>
            <w:tcW w:w="2743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32" w:type="dxa"/>
            <w:shd w:val="clear" w:color="auto" w:fill="auto"/>
          </w:tcPr>
          <w:p w:rsidR="007252E6" w:rsidRPr="005A31E6" w:rsidRDefault="00835023" w:rsidP="007252E6">
            <w:pPr>
              <w:tabs>
                <w:tab w:val="decimal" w:pos="81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252E6" w:rsidRPr="005A31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150</w:t>
            </w:r>
            <w:r w:rsidR="007252E6" w:rsidRPr="005A31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252E6" w:rsidRPr="005A31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99" w:type="dxa"/>
            <w:shd w:val="clear" w:color="auto" w:fill="auto"/>
          </w:tcPr>
          <w:p w:rsidR="007252E6" w:rsidRPr="005A31E6" w:rsidRDefault="00835023" w:rsidP="007252E6">
            <w:pPr>
              <w:tabs>
                <w:tab w:val="decimal" w:pos="752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 w:rsidR="007252E6"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7252E6"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5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0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8" w:type="dxa"/>
          </w:tcPr>
          <w:p w:rsidR="007252E6" w:rsidRPr="005A31E6" w:rsidRDefault="007252E6" w:rsidP="007252E6">
            <w:pPr>
              <w:tabs>
                <w:tab w:val="decimal" w:pos="893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</w:tcPr>
          <w:p w:rsidR="007252E6" w:rsidRPr="005A31E6" w:rsidRDefault="007252E6" w:rsidP="007252E6">
            <w:pPr>
              <w:tabs>
                <w:tab w:val="decimal" w:pos="759"/>
              </w:tabs>
              <w:spacing w:line="28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06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4" w:type="dxa"/>
          </w:tcPr>
          <w:p w:rsidR="007252E6" w:rsidRPr="005A31E6" w:rsidRDefault="007252E6" w:rsidP="007252E6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</w:tcPr>
          <w:p w:rsidR="007252E6" w:rsidRPr="005A31E6" w:rsidRDefault="00835023" w:rsidP="007252E6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900</w:t>
            </w:r>
            <w:r w:rsidR="007252E6" w:rsidRPr="005A31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252E6" w:rsidRPr="005A31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</w:tbl>
    <w:p w:rsidR="005B2534" w:rsidRDefault="005B2534" w:rsidP="008A399F">
      <w:pPr>
        <w:tabs>
          <w:tab w:val="decimal" w:pos="984"/>
        </w:tabs>
        <w:jc w:val="both"/>
        <w:rPr>
          <w:rFonts w:ascii="Angsana New" w:eastAsia="Times New Roman" w:hAnsi="Angsana New" w:cs="Angsana New"/>
          <w:sz w:val="24"/>
          <w:szCs w:val="24"/>
          <w:cs/>
        </w:rPr>
      </w:pPr>
    </w:p>
    <w:tbl>
      <w:tblPr>
        <w:tblW w:w="5634" w:type="pct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5"/>
        <w:gridCol w:w="915"/>
        <w:gridCol w:w="99"/>
        <w:gridCol w:w="872"/>
        <w:gridCol w:w="97"/>
        <w:gridCol w:w="874"/>
        <w:gridCol w:w="88"/>
        <w:gridCol w:w="863"/>
        <w:gridCol w:w="16"/>
        <w:gridCol w:w="65"/>
        <w:gridCol w:w="22"/>
        <w:gridCol w:w="848"/>
        <w:gridCol w:w="19"/>
        <w:gridCol w:w="81"/>
        <w:gridCol w:w="829"/>
        <w:gridCol w:w="88"/>
        <w:gridCol w:w="866"/>
      </w:tblGrid>
      <w:tr w:rsidR="007252E6" w:rsidRPr="005A31E6" w:rsidTr="007252E6">
        <w:trPr>
          <w:trHeight w:val="74"/>
        </w:trPr>
        <w:tc>
          <w:tcPr>
            <w:tcW w:w="3775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7" w:type="dxa"/>
            <w:gridSpan w:val="2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7" w:type="dxa"/>
            <w:gridSpan w:val="2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1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9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30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7252E6" w:rsidRPr="005A31E6" w:rsidTr="007252E6">
        <w:trPr>
          <w:trHeight w:val="74"/>
        </w:trPr>
        <w:tc>
          <w:tcPr>
            <w:tcW w:w="3775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642" w:type="dxa"/>
            <w:gridSpan w:val="16"/>
            <w:shd w:val="clear" w:color="auto" w:fill="auto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252E6" w:rsidRPr="005A31E6" w:rsidTr="007252E6">
        <w:trPr>
          <w:trHeight w:val="74"/>
        </w:trPr>
        <w:tc>
          <w:tcPr>
            <w:tcW w:w="3775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7" w:type="dxa"/>
            <w:gridSpan w:val="2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7" w:type="dxa"/>
            <w:gridSpan w:val="2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1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9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“</w:t>
            </w:r>
            <w:r w:rsidRPr="005A31E6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ยังไม่ได้</w:t>
            </w:r>
          </w:p>
        </w:tc>
      </w:tr>
      <w:tr w:rsidR="007252E6" w:rsidRPr="005A31E6" w:rsidTr="007252E6">
        <w:trPr>
          <w:trHeight w:val="74"/>
        </w:trPr>
        <w:tc>
          <w:tcPr>
            <w:tcW w:w="3775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7" w:type="dxa"/>
            <w:gridSpan w:val="2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7" w:type="dxa"/>
            <w:gridSpan w:val="2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1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9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ตรวจสอบ</w:t>
            </w:r>
            <w:r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”</w:t>
            </w:r>
          </w:p>
        </w:tc>
      </w:tr>
      <w:tr w:rsidR="007252E6" w:rsidRPr="005A31E6" w:rsidTr="007252E6">
        <w:trPr>
          <w:trHeight w:val="74"/>
        </w:trPr>
        <w:tc>
          <w:tcPr>
            <w:tcW w:w="3775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88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743" w:type="dxa"/>
            <w:gridSpan w:val="8"/>
            <w:shd w:val="clear" w:color="auto" w:fill="auto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รายการที่ไม่ใช่เงินสด</w:t>
            </w:r>
          </w:p>
        </w:tc>
        <w:tc>
          <w:tcPr>
            <w:tcW w:w="88" w:type="dxa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7252E6" w:rsidRPr="005A31E6" w:rsidTr="007252E6">
        <w:trPr>
          <w:trHeight w:val="74"/>
        </w:trPr>
        <w:tc>
          <w:tcPr>
            <w:tcW w:w="3775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:rsidR="007252E6" w:rsidRPr="005A31E6" w:rsidRDefault="00835023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3502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7252E6"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9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ในกระแสเงินสด</w:t>
            </w:r>
          </w:p>
        </w:tc>
        <w:tc>
          <w:tcPr>
            <w:tcW w:w="88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1" w:type="dxa"/>
            <w:gridSpan w:val="2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0" w:type="dxa"/>
            <w:gridSpan w:val="2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gridSpan w:val="2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9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</w:tcPr>
          <w:p w:rsidR="007252E6" w:rsidRPr="005A31E6" w:rsidRDefault="00835023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3502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7252E6"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7252E6"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7252E6" w:rsidRPr="005A31E6" w:rsidTr="007252E6">
        <w:trPr>
          <w:trHeight w:val="74"/>
        </w:trPr>
        <w:tc>
          <w:tcPr>
            <w:tcW w:w="3775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:rsidR="007252E6" w:rsidRPr="005A31E6" w:rsidRDefault="00835023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3502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</w:t>
            </w:r>
            <w:r w:rsidRPr="00835023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</w:p>
        </w:tc>
        <w:tc>
          <w:tcPr>
            <w:tcW w:w="99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9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88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A31E6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ผลต่างจากการ</w:t>
            </w:r>
          </w:p>
        </w:tc>
        <w:tc>
          <w:tcPr>
            <w:tcW w:w="81" w:type="dxa"/>
            <w:gridSpan w:val="2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0" w:type="dxa"/>
            <w:gridSpan w:val="2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การจัดประเภท</w:t>
            </w:r>
          </w:p>
        </w:tc>
        <w:tc>
          <w:tcPr>
            <w:tcW w:w="100" w:type="dxa"/>
            <w:gridSpan w:val="2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9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5A31E6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88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</w:tcPr>
          <w:p w:rsidR="007252E6" w:rsidRPr="005A31E6" w:rsidRDefault="00835023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3502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</w:t>
            </w:r>
            <w:r w:rsidRPr="00835023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</w:p>
        </w:tc>
      </w:tr>
      <w:tr w:rsidR="007252E6" w:rsidRPr="005A31E6" w:rsidTr="007252E6">
        <w:trPr>
          <w:trHeight w:val="74"/>
        </w:trPr>
        <w:tc>
          <w:tcPr>
            <w:tcW w:w="3775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A31E6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แปลงค่าเงินตรา</w:t>
            </w:r>
          </w:p>
        </w:tc>
        <w:tc>
          <w:tcPr>
            <w:tcW w:w="81" w:type="dxa"/>
            <w:gridSpan w:val="2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0" w:type="dxa"/>
            <w:gridSpan w:val="2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" w:type="dxa"/>
            <w:gridSpan w:val="2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9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A31E6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88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7252E6" w:rsidRPr="005A31E6" w:rsidTr="007252E6">
        <w:trPr>
          <w:trHeight w:val="74"/>
        </w:trPr>
        <w:tc>
          <w:tcPr>
            <w:tcW w:w="3775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A31E6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ต่างประเทศ</w:t>
            </w:r>
          </w:p>
        </w:tc>
        <w:tc>
          <w:tcPr>
            <w:tcW w:w="81" w:type="dxa"/>
            <w:gridSpan w:val="2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0" w:type="dxa"/>
            <w:gridSpan w:val="2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" w:type="dxa"/>
            <w:gridSpan w:val="2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9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A31E6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88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</w:tcPr>
          <w:p w:rsidR="007252E6" w:rsidRPr="005A31E6" w:rsidRDefault="007252E6" w:rsidP="007252E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7252E6" w:rsidRPr="005A31E6" w:rsidTr="007252E6">
        <w:trPr>
          <w:trHeight w:val="74"/>
        </w:trPr>
        <w:tc>
          <w:tcPr>
            <w:tcW w:w="3775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</w:t>
            </w: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จาก</w:t>
            </w:r>
          </w:p>
        </w:tc>
        <w:tc>
          <w:tcPr>
            <w:tcW w:w="915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81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52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</w:tcPr>
          <w:p w:rsidR="007252E6" w:rsidRPr="005A31E6" w:rsidRDefault="007252E6" w:rsidP="007252E6">
            <w:pPr>
              <w:tabs>
                <w:tab w:val="decimal" w:pos="817"/>
              </w:tabs>
              <w:spacing w:line="280" w:lineRule="exact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  <w:gridSpan w:val="2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gridSpan w:val="2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gridSpan w:val="2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29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</w:tcPr>
          <w:p w:rsidR="007252E6" w:rsidRPr="005A31E6" w:rsidRDefault="007252E6" w:rsidP="007252E6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</w:tcPr>
          <w:p w:rsidR="007252E6" w:rsidRPr="005A31E6" w:rsidRDefault="007252E6" w:rsidP="007252E6">
            <w:pPr>
              <w:tabs>
                <w:tab w:val="decimal" w:pos="97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252E6" w:rsidRPr="005A31E6" w:rsidTr="007252E6">
        <w:trPr>
          <w:trHeight w:val="74"/>
        </w:trPr>
        <w:tc>
          <w:tcPr>
            <w:tcW w:w="3775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270" w:right="-198" w:hanging="8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15" w:type="dxa"/>
            <w:shd w:val="clear" w:color="auto" w:fill="auto"/>
          </w:tcPr>
          <w:p w:rsidR="007252E6" w:rsidRPr="005A31E6" w:rsidRDefault="00835023" w:rsidP="007252E6">
            <w:pPr>
              <w:tabs>
                <w:tab w:val="decimal" w:pos="81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469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875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624</w:t>
            </w:r>
          </w:p>
        </w:tc>
        <w:tc>
          <w:tcPr>
            <w:tcW w:w="99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798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781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1" w:type="dxa"/>
            <w:gridSpan w:val="2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gridSpan w:val="2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gridSpan w:val="2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29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8" w:type="dxa"/>
          </w:tcPr>
          <w:p w:rsidR="007252E6" w:rsidRPr="005A31E6" w:rsidRDefault="007252E6" w:rsidP="007252E6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</w:tcPr>
          <w:p w:rsidR="007252E6" w:rsidRPr="005A31E6" w:rsidRDefault="00835023" w:rsidP="007252E6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464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076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843</w:t>
            </w:r>
          </w:p>
        </w:tc>
      </w:tr>
      <w:tr w:rsidR="007252E6" w:rsidRPr="005A31E6" w:rsidTr="007252E6">
        <w:trPr>
          <w:trHeight w:val="74"/>
        </w:trPr>
        <w:tc>
          <w:tcPr>
            <w:tcW w:w="3775" w:type="dxa"/>
            <w:shd w:val="clear" w:color="auto" w:fill="auto"/>
          </w:tcPr>
          <w:p w:rsidR="007252E6" w:rsidRDefault="007252E6" w:rsidP="007252E6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15" w:type="dxa"/>
            <w:shd w:val="clear" w:color="auto" w:fill="auto"/>
          </w:tcPr>
          <w:p w:rsidR="007252E6" w:rsidRPr="005A31E6" w:rsidRDefault="00835023" w:rsidP="007252E6">
            <w:pPr>
              <w:tabs>
                <w:tab w:val="decimal" w:pos="81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667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275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353</w:t>
            </w:r>
          </w:p>
        </w:tc>
        <w:tc>
          <w:tcPr>
            <w:tcW w:w="99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252E6" w:rsidRPr="005A31E6" w:rsidRDefault="00835023" w:rsidP="007252E6">
            <w:pPr>
              <w:tabs>
                <w:tab w:val="decimal" w:pos="793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147</w:t>
            </w:r>
            <w:r w:rsidR="007252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401</w:t>
            </w:r>
            <w:r w:rsidR="007252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634</w:t>
            </w:r>
          </w:p>
        </w:tc>
        <w:tc>
          <w:tcPr>
            <w:tcW w:w="9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97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333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571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959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gridSpan w:val="2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00" w:type="dxa"/>
            <w:gridSpan w:val="2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29" w:type="dxa"/>
          </w:tcPr>
          <w:p w:rsidR="007252E6" w:rsidRPr="005A31E6" w:rsidRDefault="00835023" w:rsidP="007252E6">
            <w:pPr>
              <w:tabs>
                <w:tab w:val="decimal" w:pos="764"/>
              </w:tabs>
              <w:spacing w:line="28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638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639</w:t>
            </w:r>
          </w:p>
        </w:tc>
        <w:tc>
          <w:tcPr>
            <w:tcW w:w="88" w:type="dxa"/>
          </w:tcPr>
          <w:p w:rsidR="007252E6" w:rsidRPr="005A31E6" w:rsidRDefault="007252E6" w:rsidP="007252E6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</w:tcPr>
          <w:p w:rsidR="007252E6" w:rsidRPr="005A31E6" w:rsidRDefault="00835023" w:rsidP="007252E6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743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667</w:t>
            </w:r>
          </w:p>
        </w:tc>
      </w:tr>
      <w:tr w:rsidR="007252E6" w:rsidRPr="005A31E6" w:rsidTr="007252E6">
        <w:trPr>
          <w:trHeight w:val="74"/>
        </w:trPr>
        <w:tc>
          <w:tcPr>
            <w:tcW w:w="3775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ส่วนของหุ้นกู้ระยะยาวที่ถึง</w:t>
            </w:r>
          </w:p>
        </w:tc>
        <w:tc>
          <w:tcPr>
            <w:tcW w:w="915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81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97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  <w:gridSpan w:val="2"/>
          </w:tcPr>
          <w:p w:rsidR="007252E6" w:rsidRPr="005A31E6" w:rsidRDefault="007252E6" w:rsidP="007252E6">
            <w:pPr>
              <w:tabs>
                <w:tab w:val="decimal" w:pos="98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gridSpan w:val="2"/>
          </w:tcPr>
          <w:p w:rsidR="007252E6" w:rsidRPr="005A31E6" w:rsidRDefault="007252E6" w:rsidP="007252E6">
            <w:pPr>
              <w:tabs>
                <w:tab w:val="decimal" w:pos="893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0" w:type="dxa"/>
            <w:gridSpan w:val="2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29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8" w:type="dxa"/>
          </w:tcPr>
          <w:p w:rsidR="007252E6" w:rsidRPr="005A31E6" w:rsidRDefault="007252E6" w:rsidP="007252E6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</w:tcPr>
          <w:p w:rsidR="007252E6" w:rsidRPr="005A31E6" w:rsidRDefault="007252E6" w:rsidP="007252E6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7252E6" w:rsidRPr="005A31E6" w:rsidTr="007252E6">
        <w:trPr>
          <w:trHeight w:val="74"/>
        </w:trPr>
        <w:tc>
          <w:tcPr>
            <w:tcW w:w="3775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270" w:right="-198" w:hanging="8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กำหนดชำระภายในหนึ่งปี</w:t>
            </w:r>
          </w:p>
        </w:tc>
        <w:tc>
          <w:tcPr>
            <w:tcW w:w="915" w:type="dxa"/>
            <w:shd w:val="clear" w:color="auto" w:fill="auto"/>
          </w:tcPr>
          <w:p w:rsidR="007252E6" w:rsidRPr="005A31E6" w:rsidRDefault="00835023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 w:rsidR="007252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 w:rsidR="007252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7252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97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</w:tcPr>
          <w:p w:rsidR="007252E6" w:rsidRPr="005A31E6" w:rsidRDefault="007252E6" w:rsidP="007252E6">
            <w:pPr>
              <w:tabs>
                <w:tab w:val="decimal" w:pos="98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gridSpan w:val="2"/>
          </w:tcPr>
          <w:p w:rsidR="007252E6" w:rsidRPr="005A2BDC" w:rsidRDefault="00835023" w:rsidP="007252E6">
            <w:pPr>
              <w:tabs>
                <w:tab w:val="decimal" w:pos="813"/>
              </w:tabs>
              <w:spacing w:line="280" w:lineRule="exact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150</w:t>
            </w:r>
            <w:r w:rsidR="007252E6" w:rsidRPr="005A2BD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7252E6" w:rsidRPr="005A2BD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00" w:type="dxa"/>
            <w:gridSpan w:val="2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29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8" w:type="dxa"/>
          </w:tcPr>
          <w:p w:rsidR="007252E6" w:rsidRPr="005A31E6" w:rsidRDefault="007252E6" w:rsidP="007252E6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</w:tcPr>
          <w:p w:rsidR="007252E6" w:rsidRPr="005A31E6" w:rsidRDefault="00835023" w:rsidP="007252E6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150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7252E6" w:rsidRPr="005A31E6" w:rsidTr="007252E6">
        <w:trPr>
          <w:trHeight w:val="74"/>
        </w:trPr>
        <w:tc>
          <w:tcPr>
            <w:tcW w:w="3775" w:type="dxa"/>
            <w:shd w:val="clear" w:color="auto" w:fill="auto"/>
          </w:tcPr>
          <w:p w:rsidR="007252E6" w:rsidRPr="005A31E6" w:rsidRDefault="007252E6" w:rsidP="007252E6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15" w:type="dxa"/>
            <w:shd w:val="clear" w:color="auto" w:fill="auto"/>
          </w:tcPr>
          <w:p w:rsidR="007252E6" w:rsidRPr="005A31E6" w:rsidRDefault="00835023" w:rsidP="007252E6">
            <w:pPr>
              <w:tabs>
                <w:tab w:val="decimal" w:pos="81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750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2" w:type="dxa"/>
            <w:shd w:val="clear" w:color="auto" w:fill="auto"/>
          </w:tcPr>
          <w:p w:rsidR="007252E6" w:rsidRPr="005A31E6" w:rsidRDefault="00835023" w:rsidP="007252E6">
            <w:pPr>
              <w:tabs>
                <w:tab w:val="decimal" w:pos="793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</w:t>
            </w:r>
            <w:r w:rsidR="007252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7252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7252E6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7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74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797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600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:rsidR="007252E6" w:rsidRPr="005A31E6" w:rsidRDefault="007252E6" w:rsidP="007252E6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</w:tcPr>
          <w:p w:rsidR="007252E6" w:rsidRPr="005A31E6" w:rsidRDefault="007252E6" w:rsidP="007252E6">
            <w:pPr>
              <w:tabs>
                <w:tab w:val="decimal" w:pos="893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gridSpan w:val="2"/>
          </w:tcPr>
          <w:p w:rsidR="007252E6" w:rsidRPr="005A2BDC" w:rsidRDefault="007252E6" w:rsidP="007252E6">
            <w:pPr>
              <w:tabs>
                <w:tab w:val="decimal" w:pos="813"/>
              </w:tabs>
              <w:spacing w:line="280" w:lineRule="exact"/>
              <w:ind w:right="-277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5A2BD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150</w:t>
            </w:r>
            <w:r w:rsidRPr="005A2BD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5A2BD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Pr="005A2BD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00" w:type="dxa"/>
            <w:gridSpan w:val="2"/>
          </w:tcPr>
          <w:p w:rsidR="007252E6" w:rsidRPr="005A31E6" w:rsidRDefault="007252E6" w:rsidP="007252E6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29" w:type="dxa"/>
          </w:tcPr>
          <w:p w:rsidR="007252E6" w:rsidRPr="005A31E6" w:rsidRDefault="007252E6" w:rsidP="007252E6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8" w:type="dxa"/>
          </w:tcPr>
          <w:p w:rsidR="007252E6" w:rsidRPr="005A31E6" w:rsidRDefault="007252E6" w:rsidP="007252E6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6" w:type="dxa"/>
          </w:tcPr>
          <w:p w:rsidR="007252E6" w:rsidRPr="005A31E6" w:rsidRDefault="00835023" w:rsidP="007252E6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630EEF">
              <w:rPr>
                <w:rFonts w:ascii="Angsana New" w:hAnsi="Angsana New" w:cs="Angsana New"/>
                <w:sz w:val="20"/>
                <w:szCs w:val="20"/>
                <w:lang w:val="en-US"/>
              </w:rPr>
              <w:t>,000</w:t>
            </w:r>
          </w:p>
        </w:tc>
      </w:tr>
    </w:tbl>
    <w:p w:rsidR="00C72BB7" w:rsidRDefault="00C72BB7" w:rsidP="008A399F">
      <w:pPr>
        <w:tabs>
          <w:tab w:val="decimal" w:pos="984"/>
        </w:tabs>
        <w:jc w:val="both"/>
        <w:rPr>
          <w:rFonts w:ascii="Angsana New" w:eastAsia="Times New Roman" w:hAnsi="Angsana New" w:cs="Angsana New"/>
          <w:sz w:val="24"/>
          <w:szCs w:val="24"/>
          <w:cs/>
        </w:rPr>
      </w:pPr>
    </w:p>
    <w:tbl>
      <w:tblPr>
        <w:tblW w:w="5637" w:type="pct"/>
        <w:tblInd w:w="-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4"/>
        <w:gridCol w:w="937"/>
        <w:gridCol w:w="98"/>
        <w:gridCol w:w="863"/>
        <w:gridCol w:w="95"/>
        <w:gridCol w:w="887"/>
        <w:gridCol w:w="86"/>
        <w:gridCol w:w="853"/>
        <w:gridCol w:w="11"/>
        <w:gridCol w:w="69"/>
        <w:gridCol w:w="17"/>
        <w:gridCol w:w="844"/>
        <w:gridCol w:w="9"/>
        <w:gridCol w:w="80"/>
        <w:gridCol w:w="848"/>
        <w:gridCol w:w="86"/>
        <w:gridCol w:w="886"/>
      </w:tblGrid>
      <w:tr w:rsidR="007252E6" w:rsidRPr="005A31E6" w:rsidTr="007252E6">
        <w:trPr>
          <w:trHeight w:val="74"/>
        </w:trPr>
        <w:tc>
          <w:tcPr>
            <w:tcW w:w="3753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6" w:type="dxa"/>
            <w:gridSpan w:val="2"/>
          </w:tcPr>
          <w:p w:rsidR="005A2BDC" w:rsidRPr="005A31E6" w:rsidRDefault="005A2BDC" w:rsidP="00CB1E9F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3" w:type="dxa"/>
            <w:gridSpan w:val="2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0" w:type="dxa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</w:tcPr>
          <w:p w:rsidR="005A2BDC" w:rsidRPr="005A31E6" w:rsidRDefault="005A2BDC" w:rsidP="00CB1E9F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6" w:type="dxa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30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(หน่วย : บาท)</w:t>
            </w:r>
          </w:p>
        </w:tc>
      </w:tr>
      <w:tr w:rsidR="005A2BDC" w:rsidRPr="005A31E6" w:rsidTr="007252E6">
        <w:trPr>
          <w:trHeight w:val="74"/>
        </w:trPr>
        <w:tc>
          <w:tcPr>
            <w:tcW w:w="3753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6669" w:type="dxa"/>
            <w:gridSpan w:val="16"/>
            <w:shd w:val="clear" w:color="auto" w:fill="auto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252E6" w:rsidRPr="005A31E6" w:rsidTr="007252E6">
        <w:trPr>
          <w:trHeight w:val="74"/>
        </w:trPr>
        <w:tc>
          <w:tcPr>
            <w:tcW w:w="3753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6" w:type="dxa"/>
            <w:gridSpan w:val="2"/>
          </w:tcPr>
          <w:p w:rsidR="005A2BDC" w:rsidRPr="005A31E6" w:rsidRDefault="005A2BDC" w:rsidP="00CB1E9F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3" w:type="dxa"/>
            <w:gridSpan w:val="2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0" w:type="dxa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</w:tcPr>
          <w:p w:rsidR="005A2BDC" w:rsidRPr="005A31E6" w:rsidRDefault="005A2BDC" w:rsidP="00CB1E9F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6" w:type="dxa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“</w:t>
            </w:r>
            <w:r w:rsidRPr="005A31E6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ยังไม่ได้</w:t>
            </w:r>
          </w:p>
        </w:tc>
      </w:tr>
      <w:tr w:rsidR="007252E6" w:rsidRPr="005A31E6" w:rsidTr="007252E6">
        <w:trPr>
          <w:trHeight w:val="74"/>
        </w:trPr>
        <w:tc>
          <w:tcPr>
            <w:tcW w:w="3753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</w:p>
        </w:tc>
        <w:tc>
          <w:tcPr>
            <w:tcW w:w="98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6" w:type="dxa"/>
            <w:gridSpan w:val="2"/>
          </w:tcPr>
          <w:p w:rsidR="005A2BDC" w:rsidRPr="005A31E6" w:rsidRDefault="005A2BDC" w:rsidP="00CB1E9F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3" w:type="dxa"/>
            <w:gridSpan w:val="2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0" w:type="dxa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</w:tcPr>
          <w:p w:rsidR="005A2BDC" w:rsidRPr="005A31E6" w:rsidRDefault="005A2BDC" w:rsidP="00CB1E9F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6" w:type="dxa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ตรวจสอบ</w:t>
            </w:r>
            <w:r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”</w:t>
            </w:r>
          </w:p>
        </w:tc>
      </w:tr>
      <w:tr w:rsidR="007252E6" w:rsidRPr="005A31E6" w:rsidTr="007252E6">
        <w:trPr>
          <w:trHeight w:val="74"/>
        </w:trPr>
        <w:tc>
          <w:tcPr>
            <w:tcW w:w="3753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8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45" w:type="dxa"/>
            <w:gridSpan w:val="3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86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2731" w:type="dxa"/>
            <w:gridSpan w:val="8"/>
            <w:shd w:val="clear" w:color="auto" w:fill="auto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  <w:t>รายการที่ไม่ใช่เงินสด</w:t>
            </w:r>
          </w:p>
        </w:tc>
        <w:tc>
          <w:tcPr>
            <w:tcW w:w="86" w:type="dxa"/>
          </w:tcPr>
          <w:p w:rsidR="005A2BDC" w:rsidRPr="005A31E6" w:rsidRDefault="005A2BDC" w:rsidP="00CB1E9F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86" w:type="dxa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>ณ วันที่</w:t>
            </w:r>
          </w:p>
        </w:tc>
      </w:tr>
      <w:tr w:rsidR="007252E6" w:rsidRPr="005A31E6" w:rsidTr="007252E6">
        <w:trPr>
          <w:trHeight w:val="74"/>
        </w:trPr>
        <w:tc>
          <w:tcPr>
            <w:tcW w:w="3753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5A2BDC" w:rsidRPr="005A31E6" w:rsidRDefault="00835023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3502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1</w:t>
            </w:r>
            <w:r w:rsidR="005A2BDC"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98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45" w:type="dxa"/>
            <w:gridSpan w:val="3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ในกระแสเงินสด</w:t>
            </w:r>
          </w:p>
        </w:tc>
        <w:tc>
          <w:tcPr>
            <w:tcW w:w="86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80" w:type="dxa"/>
            <w:gridSpan w:val="2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" w:type="dxa"/>
            <w:gridSpan w:val="2"/>
          </w:tcPr>
          <w:p w:rsidR="005A2BDC" w:rsidRPr="005A31E6" w:rsidRDefault="005A2BDC" w:rsidP="00CB1E9F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5A2BDC" w:rsidRPr="005A31E6" w:rsidRDefault="00835023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3502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30</w:t>
            </w:r>
            <w:r w:rsidR="005A2BDC"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 xml:space="preserve"> </w:t>
            </w:r>
            <w:r w:rsidR="005A2BDC" w:rsidRPr="005A31E6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7252E6" w:rsidRPr="005A31E6" w:rsidTr="007252E6">
        <w:trPr>
          <w:trHeight w:val="74"/>
        </w:trPr>
        <w:tc>
          <w:tcPr>
            <w:tcW w:w="3753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5A2BDC" w:rsidRPr="005A31E6" w:rsidRDefault="00835023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3502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2560</w:t>
            </w:r>
          </w:p>
        </w:tc>
        <w:tc>
          <w:tcPr>
            <w:tcW w:w="98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เงินสดรับ</w:t>
            </w:r>
          </w:p>
        </w:tc>
        <w:tc>
          <w:tcPr>
            <w:tcW w:w="95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  <w:t>เงินสดจ่าย</w:t>
            </w:r>
          </w:p>
        </w:tc>
        <w:tc>
          <w:tcPr>
            <w:tcW w:w="86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A31E6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ผลต่างจากการ</w:t>
            </w:r>
          </w:p>
        </w:tc>
        <w:tc>
          <w:tcPr>
            <w:tcW w:w="80" w:type="dxa"/>
            <w:gridSpan w:val="2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การจัดประเภท</w:t>
            </w:r>
          </w:p>
        </w:tc>
        <w:tc>
          <w:tcPr>
            <w:tcW w:w="89" w:type="dxa"/>
            <w:gridSpan w:val="2"/>
          </w:tcPr>
          <w:p w:rsidR="005A2BDC" w:rsidRPr="005A31E6" w:rsidRDefault="005A2BDC" w:rsidP="00CB1E9F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  <w:r w:rsidRPr="005A31E6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86" w:type="dxa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5A2BDC" w:rsidRPr="005A31E6" w:rsidRDefault="00835023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</w:rPr>
            </w:pPr>
            <w:r w:rsidRPr="00835023"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  <w:t>2560</w:t>
            </w:r>
          </w:p>
        </w:tc>
      </w:tr>
      <w:tr w:rsidR="007252E6" w:rsidRPr="005A31E6" w:rsidTr="007252E6">
        <w:trPr>
          <w:trHeight w:val="74"/>
        </w:trPr>
        <w:tc>
          <w:tcPr>
            <w:tcW w:w="3753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A31E6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แปลงค่าเงินตรา</w:t>
            </w:r>
          </w:p>
        </w:tc>
        <w:tc>
          <w:tcPr>
            <w:tcW w:w="80" w:type="dxa"/>
            <w:gridSpan w:val="2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 w:hint="cs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9" w:type="dxa"/>
            <w:gridSpan w:val="2"/>
          </w:tcPr>
          <w:p w:rsidR="005A2BDC" w:rsidRPr="005A31E6" w:rsidRDefault="005A2BDC" w:rsidP="00CB1E9F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A31E6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ดอกเบี้ยจ่าย</w:t>
            </w:r>
          </w:p>
        </w:tc>
        <w:tc>
          <w:tcPr>
            <w:tcW w:w="86" w:type="dxa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7252E6" w:rsidRPr="005A31E6" w:rsidTr="007252E6">
        <w:trPr>
          <w:trHeight w:val="74"/>
        </w:trPr>
        <w:tc>
          <w:tcPr>
            <w:tcW w:w="3753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shd w:val="clear" w:color="auto" w:fill="auto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right="10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center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5A31E6">
              <w:rPr>
                <w:rFonts w:ascii="Angsana New" w:hAnsi="Angsana New" w:cs="Angsan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>ต่างประเทศ</w:t>
            </w:r>
          </w:p>
        </w:tc>
        <w:tc>
          <w:tcPr>
            <w:tcW w:w="80" w:type="dxa"/>
            <w:gridSpan w:val="2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1" w:type="dxa"/>
            <w:gridSpan w:val="2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" w:type="dxa"/>
            <w:gridSpan w:val="2"/>
          </w:tcPr>
          <w:p w:rsidR="005A2BDC" w:rsidRPr="005A31E6" w:rsidRDefault="005A2BDC" w:rsidP="00CB1E9F">
            <w:pPr>
              <w:tabs>
                <w:tab w:val="decimal" w:pos="784"/>
              </w:tabs>
              <w:spacing w:line="280" w:lineRule="exact"/>
              <w:ind w:right="-151"/>
              <w:jc w:val="center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cs/>
                <w:lang w:val="en-US"/>
              </w:rPr>
            </w:pPr>
            <w:r w:rsidRPr="005A31E6">
              <w:rPr>
                <w:rFonts w:ascii="Angsana New" w:eastAsia="Times New Roman" w:hAnsi="Angsana New" w:cs="Angsana New" w:hint="cs"/>
                <w:b/>
                <w:bCs/>
                <w:spacing w:val="-2"/>
                <w:sz w:val="20"/>
                <w:szCs w:val="20"/>
                <w:cs/>
                <w:lang w:val="en-US"/>
              </w:rPr>
              <w:t>ล่วงหน้า</w:t>
            </w:r>
          </w:p>
        </w:tc>
        <w:tc>
          <w:tcPr>
            <w:tcW w:w="86" w:type="dxa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5A2BDC" w:rsidRPr="005A31E6" w:rsidRDefault="005A2BDC" w:rsidP="00CB1E9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-117"/>
              <w:jc w:val="center"/>
              <w:rPr>
                <w:rFonts w:ascii="Angsana New" w:eastAsia="Times New Roman" w:hAnsi="Angsana New" w:cs="Angsana New"/>
                <w:b/>
                <w:bCs/>
                <w:spacing w:val="-2"/>
                <w:sz w:val="20"/>
                <w:szCs w:val="20"/>
                <w:lang w:val="en-US"/>
              </w:rPr>
            </w:pPr>
          </w:p>
        </w:tc>
      </w:tr>
      <w:tr w:rsidR="007252E6" w:rsidRPr="005A31E6" w:rsidTr="007252E6">
        <w:trPr>
          <w:trHeight w:val="74"/>
        </w:trPr>
        <w:tc>
          <w:tcPr>
            <w:tcW w:w="3753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เงินกู้ยืมระยะสั้น</w:t>
            </w: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จาก</w:t>
            </w:r>
          </w:p>
        </w:tc>
        <w:tc>
          <w:tcPr>
            <w:tcW w:w="937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81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752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5A2BDC" w:rsidRPr="005A31E6" w:rsidRDefault="005A2BDC" w:rsidP="00CB1E9F">
            <w:pPr>
              <w:tabs>
                <w:tab w:val="decimal" w:pos="817"/>
              </w:tabs>
              <w:spacing w:line="280" w:lineRule="exact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gridSpan w:val="2"/>
          </w:tcPr>
          <w:p w:rsidR="005A2BDC" w:rsidRPr="005A31E6" w:rsidRDefault="005A2BDC" w:rsidP="00CB1E9F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:rsidR="005A2BDC" w:rsidRPr="005A31E6" w:rsidRDefault="005A2BDC" w:rsidP="00CB1E9F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gridSpan w:val="2"/>
          </w:tcPr>
          <w:p w:rsidR="005A2BDC" w:rsidRPr="005A31E6" w:rsidRDefault="005A2BDC" w:rsidP="00CB1E9F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5A2BDC" w:rsidRPr="005A31E6" w:rsidRDefault="005A2BDC" w:rsidP="00CB1E9F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:rsidR="005A2BDC" w:rsidRPr="005A31E6" w:rsidRDefault="005A2BDC" w:rsidP="00CB1E9F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5A2BDC" w:rsidRPr="005A31E6" w:rsidRDefault="005A2BDC" w:rsidP="00CB1E9F">
            <w:pPr>
              <w:tabs>
                <w:tab w:val="decimal" w:pos="97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252E6" w:rsidRPr="005A31E6" w:rsidTr="007252E6">
        <w:trPr>
          <w:trHeight w:val="74"/>
        </w:trPr>
        <w:tc>
          <w:tcPr>
            <w:tcW w:w="3753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left="270" w:right="-198" w:hanging="8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937" w:type="dxa"/>
            <w:shd w:val="clear" w:color="auto" w:fill="auto"/>
          </w:tcPr>
          <w:p w:rsidR="005A2BDC" w:rsidRPr="005A31E6" w:rsidRDefault="00835023" w:rsidP="00CB1E9F">
            <w:pPr>
              <w:tabs>
                <w:tab w:val="decimal" w:pos="81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453</w:t>
            </w:r>
            <w:r w:rsidR="005A2B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232</w:t>
            </w:r>
            <w:r w:rsidR="005A2B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</w:p>
        </w:tc>
        <w:tc>
          <w:tcPr>
            <w:tcW w:w="98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5A2BDC" w:rsidRPr="005A31E6" w:rsidRDefault="00835023" w:rsidP="005A2BDC">
            <w:pPr>
              <w:tabs>
                <w:tab w:val="decimal" w:pos="793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16</w:t>
            </w:r>
            <w:r w:rsidR="005A2BD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720</w:t>
            </w:r>
            <w:r w:rsidR="005A2BD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5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5A2BDC" w:rsidRPr="005A31E6" w:rsidRDefault="00835023" w:rsidP="005A2BDC">
            <w:pPr>
              <w:tabs>
                <w:tab w:val="decimal" w:pos="793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2</w:t>
            </w:r>
            <w:r w:rsidR="005A2BD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596</w:t>
            </w:r>
            <w:r w:rsidR="005A2BD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728</w:t>
            </w:r>
          </w:p>
        </w:tc>
        <w:tc>
          <w:tcPr>
            <w:tcW w:w="80" w:type="dxa"/>
            <w:gridSpan w:val="2"/>
          </w:tcPr>
          <w:p w:rsidR="005A2BDC" w:rsidRPr="005A31E6" w:rsidRDefault="005A2BDC" w:rsidP="00CB1E9F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:rsidR="005A2BDC" w:rsidRPr="005A31E6" w:rsidRDefault="005A2BDC" w:rsidP="00CB1E9F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9" w:type="dxa"/>
            <w:gridSpan w:val="2"/>
          </w:tcPr>
          <w:p w:rsidR="005A2BDC" w:rsidRPr="005A31E6" w:rsidRDefault="005A2BDC" w:rsidP="00CB1E9F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5A2BDC" w:rsidRPr="005A31E6" w:rsidRDefault="007252E6" w:rsidP="00CB1E9F">
            <w:pPr>
              <w:spacing w:line="280" w:lineRule="exact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</w:tcPr>
          <w:p w:rsidR="005A2BDC" w:rsidRPr="005A31E6" w:rsidRDefault="005A2BDC" w:rsidP="00CB1E9F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5A2BDC" w:rsidRPr="005A31E6" w:rsidRDefault="00835023" w:rsidP="007252E6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472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548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813</w:t>
            </w:r>
          </w:p>
        </w:tc>
      </w:tr>
      <w:tr w:rsidR="005A2BDC" w:rsidRPr="005A31E6" w:rsidTr="007252E6">
        <w:trPr>
          <w:trHeight w:val="74"/>
        </w:trPr>
        <w:tc>
          <w:tcPr>
            <w:tcW w:w="3753" w:type="dxa"/>
            <w:shd w:val="clear" w:color="auto" w:fill="auto"/>
          </w:tcPr>
          <w:p w:rsidR="005A2BDC" w:rsidRDefault="005A2BDC" w:rsidP="00CB1E9F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37" w:type="dxa"/>
            <w:shd w:val="clear" w:color="auto" w:fill="auto"/>
          </w:tcPr>
          <w:p w:rsidR="005A2BDC" w:rsidRPr="005A31E6" w:rsidRDefault="00835023" w:rsidP="00CB1E9F">
            <w:pPr>
              <w:tabs>
                <w:tab w:val="decimal" w:pos="81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5A2B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473</w:t>
            </w:r>
            <w:r w:rsidR="005A2B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187</w:t>
            </w:r>
            <w:r w:rsidR="005A2B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224</w:t>
            </w:r>
          </w:p>
        </w:tc>
        <w:tc>
          <w:tcPr>
            <w:tcW w:w="98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5A2BDC" w:rsidRPr="005A31E6" w:rsidRDefault="00835023" w:rsidP="00CB1E9F">
            <w:pPr>
              <w:tabs>
                <w:tab w:val="decimal" w:pos="793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305</w:t>
            </w:r>
            <w:r w:rsidR="005A2BD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932</w:t>
            </w:r>
            <w:r w:rsidR="005A2BD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717</w:t>
            </w:r>
          </w:p>
        </w:tc>
        <w:tc>
          <w:tcPr>
            <w:tcW w:w="95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797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(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136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486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792</w:t>
            </w: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5A2BDC" w:rsidRPr="005A31E6" w:rsidRDefault="005A2BDC" w:rsidP="00CB1E9F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gridSpan w:val="2"/>
          </w:tcPr>
          <w:p w:rsidR="005A2BDC" w:rsidRPr="005A31E6" w:rsidRDefault="005A2BDC" w:rsidP="00CB1E9F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:rsidR="005A2BDC" w:rsidRPr="005A31E6" w:rsidRDefault="005A2BDC" w:rsidP="00CB1E9F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9" w:type="dxa"/>
            <w:gridSpan w:val="2"/>
          </w:tcPr>
          <w:p w:rsidR="005A2BDC" w:rsidRPr="005A31E6" w:rsidRDefault="005A2BDC" w:rsidP="00CB1E9F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5A2BDC" w:rsidRPr="005A31E6" w:rsidRDefault="00835023" w:rsidP="00CB1E9F">
            <w:pPr>
              <w:tabs>
                <w:tab w:val="decimal" w:pos="764"/>
              </w:tabs>
              <w:spacing w:line="28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841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428</w:t>
            </w:r>
          </w:p>
        </w:tc>
        <w:tc>
          <w:tcPr>
            <w:tcW w:w="86" w:type="dxa"/>
          </w:tcPr>
          <w:p w:rsidR="005A2BDC" w:rsidRPr="005A31E6" w:rsidRDefault="005A2BDC" w:rsidP="00CB1E9F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5A2BDC" w:rsidRPr="005A31E6" w:rsidRDefault="00835023" w:rsidP="007252E6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677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474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577</w:t>
            </w:r>
          </w:p>
        </w:tc>
      </w:tr>
      <w:tr w:rsidR="007252E6" w:rsidRPr="005A31E6" w:rsidTr="007252E6">
        <w:trPr>
          <w:trHeight w:val="74"/>
        </w:trPr>
        <w:tc>
          <w:tcPr>
            <w:tcW w:w="3753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left="270" w:right="-198" w:hanging="225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ส่วนของหุ้นกู้ระยะยาวที่ถึง</w:t>
            </w:r>
          </w:p>
        </w:tc>
        <w:tc>
          <w:tcPr>
            <w:tcW w:w="937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81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8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797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5A2BDC" w:rsidRPr="005A31E6" w:rsidRDefault="005A2BDC" w:rsidP="00CB1E9F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0" w:type="dxa"/>
            <w:gridSpan w:val="2"/>
          </w:tcPr>
          <w:p w:rsidR="005A2BDC" w:rsidRPr="005A31E6" w:rsidRDefault="005A2BDC" w:rsidP="00CB1E9F">
            <w:pPr>
              <w:tabs>
                <w:tab w:val="decimal" w:pos="98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:rsidR="005A2BDC" w:rsidRPr="005A31E6" w:rsidRDefault="005A2BDC" w:rsidP="00CB1E9F">
            <w:pPr>
              <w:tabs>
                <w:tab w:val="decimal" w:pos="893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" w:type="dxa"/>
            <w:gridSpan w:val="2"/>
          </w:tcPr>
          <w:p w:rsidR="005A2BDC" w:rsidRPr="005A31E6" w:rsidRDefault="005A2BDC" w:rsidP="00CB1E9F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5A2BDC" w:rsidRPr="005A31E6" w:rsidRDefault="005A2BDC" w:rsidP="00CB1E9F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" w:type="dxa"/>
          </w:tcPr>
          <w:p w:rsidR="005A2BDC" w:rsidRPr="005A31E6" w:rsidRDefault="005A2BDC" w:rsidP="00CB1E9F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5A2BDC" w:rsidRPr="005A31E6" w:rsidRDefault="005A2BDC" w:rsidP="007252E6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7252E6" w:rsidRPr="005A31E6" w:rsidTr="007252E6">
        <w:trPr>
          <w:trHeight w:val="74"/>
        </w:trPr>
        <w:tc>
          <w:tcPr>
            <w:tcW w:w="3753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left="270" w:right="-198" w:hanging="81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กำหนดชำระภายในหนึ่งปี</w:t>
            </w:r>
          </w:p>
        </w:tc>
        <w:tc>
          <w:tcPr>
            <w:tcW w:w="937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8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5A2BDC" w:rsidRPr="005A31E6" w:rsidRDefault="005A2BDC" w:rsidP="005A2BDC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5A2BDC" w:rsidRPr="005A31E6" w:rsidRDefault="005A2BDC" w:rsidP="00CB1E9F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gridSpan w:val="2"/>
          </w:tcPr>
          <w:p w:rsidR="005A2BDC" w:rsidRPr="005A31E6" w:rsidRDefault="005A2BDC" w:rsidP="00CB1E9F">
            <w:pPr>
              <w:tabs>
                <w:tab w:val="decimal" w:pos="98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:rsidR="005A2BDC" w:rsidRPr="005A31E6" w:rsidRDefault="00835023" w:rsidP="007252E6">
            <w:pPr>
              <w:tabs>
                <w:tab w:val="decimal" w:pos="817"/>
              </w:tabs>
              <w:spacing w:line="28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9" w:type="dxa"/>
            <w:gridSpan w:val="2"/>
          </w:tcPr>
          <w:p w:rsidR="005A2BDC" w:rsidRPr="005A31E6" w:rsidRDefault="005A2BDC" w:rsidP="00CB1E9F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5A2BDC" w:rsidRPr="005A31E6" w:rsidRDefault="007252E6" w:rsidP="00CB1E9F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</w:tcPr>
          <w:p w:rsidR="005A2BDC" w:rsidRPr="005A31E6" w:rsidRDefault="005A2BDC" w:rsidP="00CB1E9F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5A2BDC" w:rsidRPr="005A31E6" w:rsidRDefault="00835023" w:rsidP="007252E6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7252E6" w:rsidRPr="005A31E6" w:rsidTr="007252E6">
        <w:trPr>
          <w:trHeight w:val="74"/>
        </w:trPr>
        <w:tc>
          <w:tcPr>
            <w:tcW w:w="3753" w:type="dxa"/>
            <w:shd w:val="clear" w:color="auto" w:fill="auto"/>
          </w:tcPr>
          <w:p w:rsidR="005A2BDC" w:rsidRPr="005A31E6" w:rsidRDefault="005A2BDC" w:rsidP="00CB1E9F">
            <w:pPr>
              <w:spacing w:line="280" w:lineRule="exact"/>
              <w:ind w:left="-18" w:right="-198" w:firstLine="63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5A31E6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หุ้นกู้ระยะยาว</w:t>
            </w:r>
          </w:p>
        </w:tc>
        <w:tc>
          <w:tcPr>
            <w:tcW w:w="937" w:type="dxa"/>
            <w:shd w:val="clear" w:color="auto" w:fill="auto"/>
          </w:tcPr>
          <w:p w:rsidR="005A2BDC" w:rsidRPr="005A31E6" w:rsidRDefault="00835023" w:rsidP="00CB1E9F">
            <w:pPr>
              <w:tabs>
                <w:tab w:val="decimal" w:pos="81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5A2B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150</w:t>
            </w:r>
            <w:r w:rsidR="005A2B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5A2BD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8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3" w:type="dxa"/>
            <w:shd w:val="clear" w:color="auto" w:fill="auto"/>
          </w:tcPr>
          <w:p w:rsidR="005A2BDC" w:rsidRPr="005A31E6" w:rsidRDefault="00835023" w:rsidP="00CB1E9F">
            <w:pPr>
              <w:tabs>
                <w:tab w:val="decimal" w:pos="793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750</w:t>
            </w:r>
            <w:r w:rsidR="005A2BD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  <w:r w:rsidR="005A2BDC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5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704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:rsidR="005A2BDC" w:rsidRPr="005A31E6" w:rsidRDefault="005A2BDC" w:rsidP="005A2BDC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5A2BDC" w:rsidRPr="005A31E6" w:rsidRDefault="005A2BDC" w:rsidP="00CB1E9F">
            <w:pPr>
              <w:tabs>
                <w:tab w:val="decimal" w:pos="959"/>
              </w:tabs>
              <w:suppressAutoHyphens/>
              <w:spacing w:line="280" w:lineRule="exact"/>
              <w:ind w:left="-108" w:right="-151"/>
              <w:jc w:val="both"/>
              <w:rPr>
                <w:rFonts w:ascii="Angsana New" w:eastAsia="Times New Roman" w:hAnsi="Angsana New" w:cs="Angsana New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53" w:type="dxa"/>
          </w:tcPr>
          <w:p w:rsidR="005A2BDC" w:rsidRPr="005A31E6" w:rsidRDefault="005A2BDC" w:rsidP="00CB1E9F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0" w:type="dxa"/>
            <w:gridSpan w:val="2"/>
          </w:tcPr>
          <w:p w:rsidR="005A2BDC" w:rsidRPr="005A31E6" w:rsidRDefault="005A2BDC" w:rsidP="00CB1E9F">
            <w:pPr>
              <w:tabs>
                <w:tab w:val="decimal" w:pos="893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gridSpan w:val="2"/>
          </w:tcPr>
          <w:p w:rsidR="005A2BDC" w:rsidRPr="005A31E6" w:rsidRDefault="007252E6" w:rsidP="00CB1E9F">
            <w:pPr>
              <w:tabs>
                <w:tab w:val="decimal" w:pos="759"/>
              </w:tabs>
              <w:spacing w:line="28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89" w:type="dxa"/>
            <w:gridSpan w:val="2"/>
          </w:tcPr>
          <w:p w:rsidR="005A2BDC" w:rsidRPr="005A31E6" w:rsidRDefault="005A2BDC" w:rsidP="00CB1E9F">
            <w:pPr>
              <w:tabs>
                <w:tab w:val="decimal" w:pos="784"/>
              </w:tabs>
              <w:spacing w:line="280" w:lineRule="exact"/>
              <w:ind w:right="-151"/>
              <w:jc w:val="both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48" w:type="dxa"/>
          </w:tcPr>
          <w:p w:rsidR="005A2BDC" w:rsidRPr="005A31E6" w:rsidRDefault="007252E6" w:rsidP="00CB1E9F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</w:tcPr>
          <w:p w:rsidR="005A2BDC" w:rsidRPr="005A31E6" w:rsidRDefault="005A2BDC" w:rsidP="00CB1E9F">
            <w:pPr>
              <w:tabs>
                <w:tab w:val="decimal" w:pos="1074"/>
              </w:tabs>
              <w:spacing w:line="280" w:lineRule="exact"/>
              <w:jc w:val="both"/>
              <w:rPr>
                <w:rFonts w:ascii="Angsana New" w:eastAsia="Times New Roman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6" w:type="dxa"/>
          </w:tcPr>
          <w:p w:rsidR="005A2BDC" w:rsidRPr="005A31E6" w:rsidRDefault="00835023" w:rsidP="007252E6">
            <w:pPr>
              <w:tabs>
                <w:tab w:val="decimal" w:pos="794"/>
              </w:tabs>
              <w:spacing w:line="28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900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252E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</w:tbl>
    <w:p w:rsidR="00B351CC" w:rsidRDefault="00B351C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:rsidR="003211F4" w:rsidRPr="007D0029" w:rsidRDefault="00835023" w:rsidP="005B2534">
      <w:pPr>
        <w:spacing w:before="360"/>
        <w:ind w:left="547" w:hanging="547"/>
        <w:rPr>
          <w:rFonts w:ascii="Angsana New" w:hAnsi="Angsana New" w:cs="Angsana New"/>
          <w:sz w:val="28"/>
          <w:szCs w:val="28"/>
          <w:cs/>
        </w:rPr>
      </w:pPr>
      <w:r w:rsidRPr="00835023">
        <w:rPr>
          <w:rFonts w:ascii="Angsana New" w:hAnsi="Angsana New" w:cs="Angsana New"/>
          <w:b/>
          <w:bCs/>
          <w:lang w:val="en-US"/>
        </w:rPr>
        <w:lastRenderedPageBreak/>
        <w:t>5</w:t>
      </w:r>
      <w:r w:rsidR="003211F4" w:rsidRPr="007D0029">
        <w:rPr>
          <w:rFonts w:ascii="Angsana New" w:hAnsi="Angsana New" w:cs="Angsana New"/>
          <w:b/>
          <w:bCs/>
          <w:lang w:val="en-US"/>
        </w:rPr>
        <w:t>.</w:t>
      </w:r>
      <w:r w:rsidR="003211F4" w:rsidRPr="007D0029">
        <w:rPr>
          <w:rFonts w:ascii="Angsana New" w:hAnsi="Angsana New" w:cs="Angsana New"/>
          <w:b/>
          <w:bCs/>
          <w:lang w:val="en-US"/>
        </w:rPr>
        <w:tab/>
      </w:r>
      <w:r w:rsidR="003211F4" w:rsidRPr="007D0029">
        <w:rPr>
          <w:rFonts w:ascii="Angsana New" w:hAnsi="Angsana New" w:cs="Angsana New"/>
          <w:b/>
          <w:bCs/>
          <w:snapToGrid w:val="0"/>
          <w:cs/>
        </w:rPr>
        <w:t>เงินสดและรายการเทียบเท่าเงินสด</w:t>
      </w:r>
    </w:p>
    <w:p w:rsidR="003211F4" w:rsidRPr="007D0029" w:rsidRDefault="003211F4" w:rsidP="003211F4">
      <w:pPr>
        <w:ind w:left="547" w:hanging="7"/>
        <w:rPr>
          <w:rFonts w:ascii="Angsana New" w:hAnsi="Angsana New" w:cs="Angsana New"/>
          <w:snapToGrid w:val="0"/>
          <w:lang w:val="en-US"/>
        </w:rPr>
      </w:pPr>
      <w:r w:rsidRPr="007D0029">
        <w:rPr>
          <w:rFonts w:ascii="Angsana New" w:hAnsi="Angsana New" w:cs="Angsana New"/>
          <w:snapToGrid w:val="0"/>
          <w:cs/>
          <w:lang w:val="en-US"/>
        </w:rPr>
        <w:t>เงินสดและรายการเทียบเท่าเงินสด ประกอบด้วย</w:t>
      </w:r>
    </w:p>
    <w:p w:rsidR="003211F4" w:rsidRPr="00667945" w:rsidRDefault="003211F4" w:rsidP="00667945">
      <w:pPr>
        <w:ind w:left="547" w:right="11"/>
        <w:jc w:val="right"/>
        <w:rPr>
          <w:rFonts w:ascii="Angsana New" w:hAnsi="Angsana New" w:cs="Angsana New"/>
          <w:b/>
          <w:bCs/>
          <w:snapToGrid w:val="0"/>
          <w:sz w:val="24"/>
          <w:szCs w:val="24"/>
          <w:lang w:val="en-US"/>
        </w:rPr>
      </w:pPr>
      <w:r w:rsidRPr="00667945">
        <w:rPr>
          <w:rFonts w:ascii="Angsana New" w:hAnsi="Angsana New" w:cs="Angsana New"/>
          <w:b/>
          <w:bCs/>
          <w:snapToGrid w:val="0"/>
          <w:sz w:val="24"/>
          <w:szCs w:val="24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9"/>
        <w:gridCol w:w="1104"/>
        <w:gridCol w:w="92"/>
        <w:gridCol w:w="1104"/>
        <w:gridCol w:w="113"/>
        <w:gridCol w:w="1102"/>
        <w:gridCol w:w="140"/>
        <w:gridCol w:w="1104"/>
      </w:tblGrid>
      <w:tr w:rsidR="00667945" w:rsidRPr="00667945" w:rsidTr="00D06AA9">
        <w:tc>
          <w:tcPr>
            <w:tcW w:w="4009" w:type="dxa"/>
          </w:tcPr>
          <w:p w:rsidR="00667945" w:rsidRPr="00667945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0" w:type="dxa"/>
            <w:gridSpan w:val="3"/>
          </w:tcPr>
          <w:p w:rsidR="00667945" w:rsidRPr="00667945" w:rsidRDefault="00667945" w:rsidP="00667945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3" w:type="dxa"/>
          </w:tcPr>
          <w:p w:rsidR="00667945" w:rsidRPr="00667945" w:rsidRDefault="00667945" w:rsidP="00667945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6" w:type="dxa"/>
            <w:gridSpan w:val="3"/>
          </w:tcPr>
          <w:p w:rsidR="00667945" w:rsidRPr="00667945" w:rsidRDefault="00667945" w:rsidP="00667945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67945" w:rsidRPr="00667945" w:rsidTr="00667945">
        <w:tc>
          <w:tcPr>
            <w:tcW w:w="4009" w:type="dxa"/>
          </w:tcPr>
          <w:p w:rsidR="00667945" w:rsidRPr="00667945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“</w:t>
            </w: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ยังไม่ได้</w:t>
            </w:r>
          </w:p>
        </w:tc>
        <w:tc>
          <w:tcPr>
            <w:tcW w:w="92" w:type="dxa"/>
          </w:tcPr>
          <w:p w:rsidR="00667945" w:rsidRPr="00667945" w:rsidRDefault="00667945" w:rsidP="0066794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" w:type="dxa"/>
          </w:tcPr>
          <w:p w:rsidR="00667945" w:rsidRPr="00667945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“</w:t>
            </w: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ยังไม่ได้</w:t>
            </w:r>
          </w:p>
        </w:tc>
        <w:tc>
          <w:tcPr>
            <w:tcW w:w="140" w:type="dxa"/>
          </w:tcPr>
          <w:p w:rsidR="00667945" w:rsidRPr="00667945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667945" w:rsidRPr="00667945" w:rsidTr="00667945">
        <w:tc>
          <w:tcPr>
            <w:tcW w:w="4009" w:type="dxa"/>
          </w:tcPr>
          <w:p w:rsidR="00667945" w:rsidRPr="00667945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ตรวจสอบ</w:t>
            </w: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92" w:type="dxa"/>
          </w:tcPr>
          <w:p w:rsidR="00667945" w:rsidRPr="00667945" w:rsidRDefault="00667945" w:rsidP="0066794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3" w:type="dxa"/>
          </w:tcPr>
          <w:p w:rsidR="00667945" w:rsidRPr="00667945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ตรวจสอบ</w:t>
            </w: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140" w:type="dxa"/>
          </w:tcPr>
          <w:p w:rsidR="00667945" w:rsidRPr="00667945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667945" w:rsidRPr="00667945" w:rsidTr="00667945">
        <w:tc>
          <w:tcPr>
            <w:tcW w:w="4009" w:type="dxa"/>
          </w:tcPr>
          <w:p w:rsidR="00667945" w:rsidRPr="00667945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:rsidR="00667945" w:rsidRPr="00667945" w:rsidRDefault="00667945" w:rsidP="0066794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13" w:type="dxa"/>
          </w:tcPr>
          <w:p w:rsidR="00667945" w:rsidRPr="00667945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0" w:type="dxa"/>
          </w:tcPr>
          <w:p w:rsidR="00667945" w:rsidRPr="00667945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667945" w:rsidRPr="00667945" w:rsidTr="00667945">
        <w:tc>
          <w:tcPr>
            <w:tcW w:w="4009" w:type="dxa"/>
          </w:tcPr>
          <w:p w:rsidR="00667945" w:rsidRPr="00667945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:rsidR="00667945" w:rsidRPr="00667945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667945" w:rsidRPr="006679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67945"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2" w:type="dxa"/>
          </w:tcPr>
          <w:p w:rsidR="00667945" w:rsidRPr="00667945" w:rsidRDefault="00667945" w:rsidP="0066794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:rsidR="00667945" w:rsidRPr="00667945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667945" w:rsidRPr="006679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67945"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13" w:type="dxa"/>
          </w:tcPr>
          <w:p w:rsidR="00667945" w:rsidRPr="00667945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:rsidR="00667945" w:rsidRPr="00667945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667945" w:rsidRPr="006679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67945"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40" w:type="dxa"/>
          </w:tcPr>
          <w:p w:rsidR="00667945" w:rsidRPr="00667945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:rsidR="00667945" w:rsidRPr="00667945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667945" w:rsidRPr="006679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67945"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67945" w:rsidRPr="00667945" w:rsidTr="00667945">
        <w:tc>
          <w:tcPr>
            <w:tcW w:w="4009" w:type="dxa"/>
          </w:tcPr>
          <w:p w:rsidR="00667945" w:rsidRPr="00667945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:rsidR="00667945" w:rsidRPr="00667945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2" w:type="dxa"/>
          </w:tcPr>
          <w:p w:rsidR="00667945" w:rsidRPr="00667945" w:rsidRDefault="00667945" w:rsidP="0066794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:rsidR="00667945" w:rsidRPr="00667945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60</w:t>
            </w:r>
          </w:p>
        </w:tc>
        <w:tc>
          <w:tcPr>
            <w:tcW w:w="113" w:type="dxa"/>
          </w:tcPr>
          <w:p w:rsidR="00667945" w:rsidRPr="00667945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:rsidR="00667945" w:rsidRPr="00667945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61</w:t>
            </w:r>
          </w:p>
        </w:tc>
        <w:tc>
          <w:tcPr>
            <w:tcW w:w="140" w:type="dxa"/>
          </w:tcPr>
          <w:p w:rsidR="00667945" w:rsidRPr="00667945" w:rsidRDefault="00667945" w:rsidP="0066794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:rsidR="00667945" w:rsidRPr="00667945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60</w:t>
            </w:r>
          </w:p>
        </w:tc>
      </w:tr>
      <w:tr w:rsidR="00667945" w:rsidRPr="00667945" w:rsidTr="00667945">
        <w:tc>
          <w:tcPr>
            <w:tcW w:w="4009" w:type="dxa"/>
          </w:tcPr>
          <w:p w:rsidR="00667945" w:rsidRPr="00667945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เงินสด</w:t>
            </w:r>
          </w:p>
        </w:tc>
        <w:tc>
          <w:tcPr>
            <w:tcW w:w="1104" w:type="dxa"/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93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450</w:t>
            </w:r>
          </w:p>
        </w:tc>
        <w:tc>
          <w:tcPr>
            <w:tcW w:w="92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86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354</w:t>
            </w:r>
          </w:p>
        </w:tc>
        <w:tc>
          <w:tcPr>
            <w:tcW w:w="113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47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726</w:t>
            </w:r>
          </w:p>
        </w:tc>
        <w:tc>
          <w:tcPr>
            <w:tcW w:w="140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38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424</w:t>
            </w:r>
          </w:p>
        </w:tc>
      </w:tr>
      <w:tr w:rsidR="00667945" w:rsidRPr="00667945" w:rsidTr="00667945">
        <w:trPr>
          <w:trHeight w:val="198"/>
        </w:trPr>
        <w:tc>
          <w:tcPr>
            <w:tcW w:w="4009" w:type="dxa"/>
          </w:tcPr>
          <w:p w:rsidR="00667945" w:rsidRPr="00667945" w:rsidRDefault="00667945" w:rsidP="00667945">
            <w:pPr>
              <w:pStyle w:val="Title"/>
              <w:spacing w:line="340" w:lineRule="exact"/>
              <w:jc w:val="lef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1104" w:type="dxa"/>
            <w:shd w:val="clear" w:color="auto" w:fill="auto"/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189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802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514</w:t>
            </w:r>
          </w:p>
        </w:tc>
        <w:tc>
          <w:tcPr>
            <w:tcW w:w="92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420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973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708</w:t>
            </w:r>
          </w:p>
        </w:tc>
        <w:tc>
          <w:tcPr>
            <w:tcW w:w="113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647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041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946</w:t>
            </w:r>
          </w:p>
        </w:tc>
        <w:tc>
          <w:tcPr>
            <w:tcW w:w="140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154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103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731</w:t>
            </w:r>
          </w:p>
        </w:tc>
      </w:tr>
      <w:tr w:rsidR="00667945" w:rsidRPr="00667945" w:rsidTr="00667945">
        <w:tc>
          <w:tcPr>
            <w:tcW w:w="4009" w:type="dxa"/>
          </w:tcPr>
          <w:p w:rsidR="00667945" w:rsidRPr="00667945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5"/>
                <w:tab w:val="decimal" w:pos="1039"/>
                <w:tab w:val="decimal" w:pos="1321"/>
              </w:tabs>
              <w:spacing w:line="340" w:lineRule="exac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เงินฝากกระแสรายวัน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303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359</w:t>
            </w:r>
          </w:p>
        </w:tc>
        <w:tc>
          <w:tcPr>
            <w:tcW w:w="92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049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694</w:t>
            </w:r>
          </w:p>
        </w:tc>
        <w:tc>
          <w:tcPr>
            <w:tcW w:w="113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793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901</w:t>
            </w:r>
          </w:p>
        </w:tc>
        <w:tc>
          <w:tcPr>
            <w:tcW w:w="140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024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851</w:t>
            </w:r>
          </w:p>
        </w:tc>
      </w:tr>
      <w:tr w:rsidR="00667945" w:rsidRPr="00667945" w:rsidTr="00667945">
        <w:tc>
          <w:tcPr>
            <w:tcW w:w="4009" w:type="dxa"/>
          </w:tcPr>
          <w:p w:rsidR="00667945" w:rsidRPr="00667945" w:rsidRDefault="00667945" w:rsidP="00667945">
            <w:pPr>
              <w:spacing w:line="340" w:lineRule="exact"/>
              <w:ind w:left="540" w:hanging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6794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198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199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323</w:t>
            </w:r>
          </w:p>
        </w:tc>
        <w:tc>
          <w:tcPr>
            <w:tcW w:w="92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425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109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756</w:t>
            </w:r>
          </w:p>
        </w:tc>
        <w:tc>
          <w:tcPr>
            <w:tcW w:w="113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649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883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573</w:t>
            </w:r>
          </w:p>
        </w:tc>
        <w:tc>
          <w:tcPr>
            <w:tcW w:w="140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158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167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006</w:t>
            </w:r>
          </w:p>
        </w:tc>
      </w:tr>
    </w:tbl>
    <w:p w:rsidR="00225BED" w:rsidRPr="007D0029" w:rsidRDefault="00835023" w:rsidP="003211F4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835023">
        <w:rPr>
          <w:rFonts w:ascii="Angsana New" w:hAnsi="Angsana New" w:cs="Angsana New"/>
          <w:b/>
          <w:bCs/>
          <w:snapToGrid w:val="0"/>
          <w:lang w:val="en-US"/>
        </w:rPr>
        <w:t>6</w:t>
      </w:r>
      <w:r w:rsidR="00225BED" w:rsidRPr="007D0029">
        <w:rPr>
          <w:rFonts w:ascii="Angsana New" w:hAnsi="Angsana New" w:cs="Angsana New"/>
          <w:b/>
          <w:bCs/>
          <w:snapToGrid w:val="0"/>
          <w:cs/>
          <w:lang w:val="en-US"/>
        </w:rPr>
        <w:t>.</w:t>
      </w:r>
      <w:r w:rsidR="00225BED" w:rsidRPr="007D0029">
        <w:rPr>
          <w:rFonts w:ascii="Angsana New" w:hAnsi="Angsana New" w:cs="Angsana New"/>
          <w:b/>
          <w:bCs/>
          <w:snapToGrid w:val="0"/>
          <w:cs/>
          <w:lang w:val="en-US"/>
        </w:rPr>
        <w:tab/>
        <w:t>ลูกหนี้การค้าและลูกหนี้</w:t>
      </w:r>
      <w:r w:rsidR="00392723" w:rsidRPr="007D0029">
        <w:rPr>
          <w:rFonts w:ascii="Angsana New" w:hAnsi="Angsana New" w:cs="Angsana New" w:hint="cs"/>
          <w:b/>
          <w:bCs/>
          <w:snapToGrid w:val="0"/>
          <w:cs/>
          <w:lang w:val="en-US"/>
        </w:rPr>
        <w:t>หมุนเวียน</w:t>
      </w:r>
      <w:r w:rsidR="00225BED" w:rsidRPr="007D0029">
        <w:rPr>
          <w:rFonts w:ascii="Angsana New" w:hAnsi="Angsana New" w:cs="Angsana New"/>
          <w:b/>
          <w:bCs/>
          <w:snapToGrid w:val="0"/>
          <w:cs/>
          <w:lang w:val="en-US"/>
        </w:rPr>
        <w:t>อื่น</w:t>
      </w:r>
      <w:r w:rsidR="00225BED" w:rsidRPr="007D0029">
        <w:rPr>
          <w:rFonts w:ascii="Angsana New" w:hAnsi="Angsana New" w:cs="Angsana New"/>
          <w:b/>
          <w:bCs/>
          <w:snapToGrid w:val="0"/>
          <w:lang w:val="en-US"/>
        </w:rPr>
        <w:t xml:space="preserve"> </w:t>
      </w:r>
    </w:p>
    <w:p w:rsidR="00225BED" w:rsidRPr="007D0029" w:rsidRDefault="00225BED" w:rsidP="00225BED">
      <w:pPr>
        <w:tabs>
          <w:tab w:val="left" w:pos="9090"/>
        </w:tabs>
        <w:ind w:left="540"/>
        <w:rPr>
          <w:rFonts w:ascii="Angsana New" w:hAnsi="Angsana New" w:cs="Angsana New"/>
          <w:snapToGrid w:val="0"/>
          <w:lang w:val="en-US"/>
        </w:rPr>
      </w:pPr>
      <w:r w:rsidRPr="007D0029">
        <w:rPr>
          <w:rFonts w:ascii="Angsana New" w:hAnsi="Angsana New" w:cs="Angsana New"/>
          <w:snapToGrid w:val="0"/>
          <w:cs/>
          <w:lang w:val="en-US"/>
        </w:rPr>
        <w:t>ลูกหนี้การค้าและลูกหนี้</w:t>
      </w:r>
      <w:r w:rsidR="00392723" w:rsidRPr="007D0029">
        <w:rPr>
          <w:rFonts w:ascii="Angsana New" w:hAnsi="Angsana New" w:cs="Angsana New" w:hint="cs"/>
          <w:snapToGrid w:val="0"/>
          <w:cs/>
          <w:lang w:val="en-US"/>
        </w:rPr>
        <w:t>หมุนเวียน</w:t>
      </w:r>
      <w:r w:rsidRPr="007D0029">
        <w:rPr>
          <w:rFonts w:ascii="Angsana New" w:hAnsi="Angsana New" w:cs="Angsana New"/>
          <w:snapToGrid w:val="0"/>
          <w:cs/>
          <w:lang w:val="en-US"/>
        </w:rPr>
        <w:t>อื่น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225BED" w:rsidRPr="00667945" w:rsidRDefault="00225BED" w:rsidP="00225BED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4"/>
          <w:szCs w:val="24"/>
          <w:lang w:val="en-US"/>
        </w:rPr>
      </w:pPr>
      <w:r w:rsidRPr="00667945">
        <w:rPr>
          <w:rFonts w:ascii="Angsana New" w:hAnsi="Angsana New" w:cs="Angsana New"/>
          <w:b/>
          <w:bCs/>
          <w:snapToGrid w:val="0"/>
          <w:sz w:val="24"/>
          <w:szCs w:val="24"/>
          <w:cs/>
        </w:rPr>
        <w:t>(หน่วย : บาท)</w:t>
      </w:r>
    </w:p>
    <w:tbl>
      <w:tblPr>
        <w:tblW w:w="876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8"/>
        <w:gridCol w:w="1129"/>
        <w:gridCol w:w="94"/>
        <w:gridCol w:w="1090"/>
        <w:gridCol w:w="94"/>
        <w:gridCol w:w="1130"/>
        <w:gridCol w:w="147"/>
        <w:gridCol w:w="1104"/>
      </w:tblGrid>
      <w:tr w:rsidR="00667945" w:rsidRPr="00667945" w:rsidTr="00D06AA9">
        <w:tc>
          <w:tcPr>
            <w:tcW w:w="3978" w:type="dxa"/>
          </w:tcPr>
          <w:p w:rsidR="00667945" w:rsidRPr="00667945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13" w:type="dxa"/>
            <w:gridSpan w:val="3"/>
          </w:tcPr>
          <w:p w:rsidR="00667945" w:rsidRPr="00667945" w:rsidRDefault="00667945" w:rsidP="00667945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81" w:type="dxa"/>
            <w:gridSpan w:val="3"/>
          </w:tcPr>
          <w:p w:rsidR="00667945" w:rsidRPr="00667945" w:rsidRDefault="00667945" w:rsidP="00667945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67945" w:rsidRPr="00667945" w:rsidTr="00667945">
        <w:tc>
          <w:tcPr>
            <w:tcW w:w="3978" w:type="dxa"/>
          </w:tcPr>
          <w:p w:rsidR="00667945" w:rsidRPr="00667945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9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“</w:t>
            </w: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ยังไม่ได้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0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4" w:type="dxa"/>
          </w:tcPr>
          <w:p w:rsidR="00667945" w:rsidRPr="00667945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“</w:t>
            </w: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ยังไม่ได้</w:t>
            </w:r>
          </w:p>
        </w:tc>
        <w:tc>
          <w:tcPr>
            <w:tcW w:w="147" w:type="dxa"/>
          </w:tcPr>
          <w:p w:rsidR="00667945" w:rsidRPr="00667945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667945" w:rsidRPr="00667945" w:rsidTr="00667945">
        <w:tc>
          <w:tcPr>
            <w:tcW w:w="3978" w:type="dxa"/>
          </w:tcPr>
          <w:p w:rsidR="00667945" w:rsidRPr="00667945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9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ตรวจสอบ</w:t>
            </w: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0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4" w:type="dxa"/>
          </w:tcPr>
          <w:p w:rsidR="00667945" w:rsidRPr="00667945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ตรวจสอบ</w:t>
            </w: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147" w:type="dxa"/>
          </w:tcPr>
          <w:p w:rsidR="00667945" w:rsidRPr="00667945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667945" w:rsidRPr="00667945" w:rsidTr="00667945">
        <w:trPr>
          <w:trHeight w:val="20"/>
        </w:trPr>
        <w:tc>
          <w:tcPr>
            <w:tcW w:w="3978" w:type="dxa"/>
          </w:tcPr>
          <w:p w:rsidR="00667945" w:rsidRPr="00667945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9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0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47" w:type="dxa"/>
          </w:tcPr>
          <w:p w:rsidR="00667945" w:rsidRPr="00667945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667945" w:rsidRPr="00667945" w:rsidTr="00667945">
        <w:trPr>
          <w:trHeight w:val="20"/>
        </w:trPr>
        <w:tc>
          <w:tcPr>
            <w:tcW w:w="3978" w:type="dxa"/>
          </w:tcPr>
          <w:p w:rsidR="00667945" w:rsidRPr="00667945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9" w:type="dxa"/>
          </w:tcPr>
          <w:p w:rsidR="00667945" w:rsidRPr="00667945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667945" w:rsidRPr="006679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67945"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0" w:type="dxa"/>
          </w:tcPr>
          <w:p w:rsidR="00667945" w:rsidRPr="00667945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667945" w:rsidRPr="006679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67945"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:rsidR="00667945" w:rsidRPr="00667945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667945" w:rsidRPr="006679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67945"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47" w:type="dxa"/>
          </w:tcPr>
          <w:p w:rsidR="00667945" w:rsidRPr="00667945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:rsidR="00667945" w:rsidRPr="00667945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667945" w:rsidRPr="006679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67945"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67945" w:rsidRPr="00667945" w:rsidTr="00667945">
        <w:trPr>
          <w:trHeight w:val="20"/>
        </w:trPr>
        <w:tc>
          <w:tcPr>
            <w:tcW w:w="3978" w:type="dxa"/>
          </w:tcPr>
          <w:p w:rsidR="00667945" w:rsidRPr="00667945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9" w:type="dxa"/>
          </w:tcPr>
          <w:p w:rsidR="00667945" w:rsidRPr="00667945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61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0" w:type="dxa"/>
          </w:tcPr>
          <w:p w:rsidR="00667945" w:rsidRPr="00667945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0" w:type="dxa"/>
          </w:tcPr>
          <w:p w:rsidR="00667945" w:rsidRPr="00667945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61</w:t>
            </w:r>
          </w:p>
        </w:tc>
        <w:tc>
          <w:tcPr>
            <w:tcW w:w="147" w:type="dxa"/>
          </w:tcPr>
          <w:p w:rsidR="00667945" w:rsidRPr="00667945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:rsidR="00667945" w:rsidRPr="00667945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667945" w:rsidRPr="00667945" w:rsidTr="00667945">
        <w:trPr>
          <w:trHeight w:val="20"/>
        </w:trPr>
        <w:tc>
          <w:tcPr>
            <w:tcW w:w="3978" w:type="dxa"/>
          </w:tcPr>
          <w:p w:rsidR="00667945" w:rsidRPr="00667945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</w:rPr>
            </w:pPr>
            <w:r w:rsidRPr="00667945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9" w:type="dxa"/>
          </w:tcPr>
          <w:p w:rsidR="00667945" w:rsidRPr="00667945" w:rsidRDefault="00667945" w:rsidP="0066794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90" w:type="dxa"/>
          </w:tcPr>
          <w:p w:rsidR="00667945" w:rsidRPr="00667945" w:rsidRDefault="00667945" w:rsidP="0066794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:rsidR="00667945" w:rsidRPr="00667945" w:rsidRDefault="00667945" w:rsidP="0066794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47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</w:tcPr>
          <w:p w:rsidR="00667945" w:rsidRPr="00667945" w:rsidRDefault="00667945" w:rsidP="00667945">
            <w:pPr>
              <w:tabs>
                <w:tab w:val="decimal" w:pos="971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</w:tr>
      <w:tr w:rsidR="00667945" w:rsidRPr="00667945" w:rsidTr="00667945">
        <w:trPr>
          <w:trHeight w:val="20"/>
        </w:trPr>
        <w:tc>
          <w:tcPr>
            <w:tcW w:w="3978" w:type="dxa"/>
          </w:tcPr>
          <w:p w:rsidR="00667945" w:rsidRPr="00667945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 xml:space="preserve">ลูกหนี้การค้า </w:t>
            </w:r>
            <w:r w:rsidRPr="00667945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-</w:t>
            </w: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 xml:space="preserve"> ต่างประเทศ</w:t>
            </w:r>
          </w:p>
        </w:tc>
        <w:tc>
          <w:tcPr>
            <w:tcW w:w="1129" w:type="dxa"/>
          </w:tcPr>
          <w:p w:rsidR="00667945" w:rsidRPr="00667945" w:rsidRDefault="00835023" w:rsidP="00A103A3">
            <w:pPr>
              <w:tabs>
                <w:tab w:val="decimal" w:pos="1030"/>
              </w:tabs>
              <w:spacing w:line="340" w:lineRule="exact"/>
              <w:ind w:right="-2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809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681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90" w:type="dxa"/>
          </w:tcPr>
          <w:p w:rsidR="00667945" w:rsidRPr="00667945" w:rsidRDefault="00835023" w:rsidP="00A103A3">
            <w:pPr>
              <w:tabs>
                <w:tab w:val="decimal" w:pos="1010"/>
              </w:tabs>
              <w:spacing w:line="340" w:lineRule="exact"/>
              <w:ind w:right="-2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13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153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965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7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667945" w:rsidRPr="00667945" w:rsidTr="00667945">
        <w:trPr>
          <w:trHeight w:val="20"/>
        </w:trPr>
        <w:tc>
          <w:tcPr>
            <w:tcW w:w="3978" w:type="dxa"/>
          </w:tcPr>
          <w:p w:rsidR="00667945" w:rsidRPr="00667945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ลูกหนี้ค่างวดที่ถึงกำหนดชำระ</w:t>
            </w:r>
          </w:p>
        </w:tc>
        <w:tc>
          <w:tcPr>
            <w:tcW w:w="1129" w:type="dxa"/>
          </w:tcPr>
          <w:p w:rsidR="00667945" w:rsidRPr="00667945" w:rsidRDefault="00835023" w:rsidP="00A103A3">
            <w:pPr>
              <w:tabs>
                <w:tab w:val="decimal" w:pos="1030"/>
              </w:tabs>
              <w:spacing w:line="340" w:lineRule="exact"/>
              <w:ind w:right="-20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227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303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992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90" w:type="dxa"/>
          </w:tcPr>
          <w:p w:rsidR="00667945" w:rsidRPr="00667945" w:rsidRDefault="00835023" w:rsidP="00A103A3">
            <w:pPr>
              <w:tabs>
                <w:tab w:val="decimal" w:pos="1010"/>
              </w:tabs>
              <w:spacing w:line="340" w:lineRule="exact"/>
              <w:ind w:right="-2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141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946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126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7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667945" w:rsidRPr="00667945" w:rsidTr="00667945">
        <w:trPr>
          <w:trHeight w:val="20"/>
        </w:trPr>
        <w:tc>
          <w:tcPr>
            <w:tcW w:w="3978" w:type="dxa"/>
          </w:tcPr>
          <w:p w:rsidR="00667945" w:rsidRPr="00667945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รายได้ครบกำหนดตามสัญญา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:rsidR="00667945" w:rsidRPr="00667945" w:rsidRDefault="00667945" w:rsidP="00A103A3">
            <w:pPr>
              <w:tabs>
                <w:tab w:val="decimal" w:pos="1030"/>
              </w:tabs>
              <w:spacing w:line="340" w:lineRule="exact"/>
              <w:ind w:right="-2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227</w:t>
            </w: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303</w:t>
            </w: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992</w:t>
            </w: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667945" w:rsidRPr="00667945" w:rsidRDefault="00667945" w:rsidP="00A103A3">
            <w:pPr>
              <w:tabs>
                <w:tab w:val="decimal" w:pos="1010"/>
              </w:tabs>
              <w:spacing w:line="340" w:lineRule="exact"/>
              <w:ind w:right="-2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141</w:t>
            </w: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946</w:t>
            </w: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126</w:t>
            </w: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7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667945" w:rsidRPr="00667945" w:rsidTr="00667945">
        <w:trPr>
          <w:trHeight w:val="20"/>
        </w:trPr>
        <w:tc>
          <w:tcPr>
            <w:tcW w:w="3978" w:type="dxa"/>
          </w:tcPr>
          <w:p w:rsidR="00667945" w:rsidRPr="00667945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42" w:firstLine="198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รวมลูกหนี้การค้า</w:t>
            </w:r>
          </w:p>
        </w:tc>
        <w:tc>
          <w:tcPr>
            <w:tcW w:w="1129" w:type="dxa"/>
            <w:tcBorders>
              <w:top w:val="single" w:sz="4" w:space="0" w:color="auto"/>
            </w:tcBorders>
          </w:tcPr>
          <w:p w:rsidR="00667945" w:rsidRPr="00667945" w:rsidRDefault="00835023" w:rsidP="00A103A3">
            <w:pPr>
              <w:tabs>
                <w:tab w:val="decimal" w:pos="1030"/>
              </w:tabs>
              <w:spacing w:line="340" w:lineRule="exact"/>
              <w:ind w:right="-2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809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681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667945" w:rsidRPr="00667945" w:rsidRDefault="00835023" w:rsidP="00A103A3">
            <w:pPr>
              <w:tabs>
                <w:tab w:val="decimal" w:pos="1010"/>
              </w:tabs>
              <w:spacing w:line="340" w:lineRule="exact"/>
              <w:ind w:right="-2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13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153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965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7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667945" w:rsidRPr="00667945" w:rsidTr="00667945">
        <w:trPr>
          <w:trHeight w:val="20"/>
        </w:trPr>
        <w:tc>
          <w:tcPr>
            <w:tcW w:w="3978" w:type="dxa"/>
          </w:tcPr>
          <w:p w:rsidR="00667945" w:rsidRPr="00667945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</w:rPr>
            </w:pPr>
            <w:r w:rsidRPr="00667945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ลูกหนี้</w:t>
            </w:r>
            <w:r w:rsidRPr="00667945">
              <w:rPr>
                <w:rFonts w:ascii="Angsana New" w:hAnsi="Angsana New" w:cs="Angsana New" w:hint="cs"/>
                <w:b/>
                <w:bCs/>
                <w:snapToGrid w:val="0"/>
                <w:sz w:val="24"/>
                <w:szCs w:val="24"/>
                <w:cs/>
              </w:rPr>
              <w:t>หมุนเวียน</w:t>
            </w:r>
            <w:r w:rsidRPr="00667945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อื่น</w:t>
            </w:r>
          </w:p>
        </w:tc>
        <w:tc>
          <w:tcPr>
            <w:tcW w:w="1129" w:type="dxa"/>
          </w:tcPr>
          <w:p w:rsidR="00667945" w:rsidRPr="00667945" w:rsidRDefault="00667945" w:rsidP="00A103A3">
            <w:pPr>
              <w:tabs>
                <w:tab w:val="decimal" w:pos="972"/>
                <w:tab w:val="decimal" w:pos="1030"/>
              </w:tabs>
              <w:spacing w:line="340" w:lineRule="exact"/>
              <w:ind w:right="-20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90" w:type="dxa"/>
          </w:tcPr>
          <w:p w:rsidR="00667945" w:rsidRPr="00667945" w:rsidRDefault="00667945" w:rsidP="0066794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:rsidR="00667945" w:rsidRPr="00667945" w:rsidRDefault="00667945" w:rsidP="00667945">
            <w:pPr>
              <w:tabs>
                <w:tab w:val="decimal" w:pos="970"/>
              </w:tabs>
              <w:spacing w:line="340" w:lineRule="exact"/>
              <w:ind w:right="-180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47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</w:tcPr>
          <w:p w:rsidR="00667945" w:rsidRPr="00667945" w:rsidRDefault="00667945" w:rsidP="00667945">
            <w:pPr>
              <w:tabs>
                <w:tab w:val="decimal" w:pos="970"/>
              </w:tabs>
              <w:spacing w:line="340" w:lineRule="exact"/>
              <w:ind w:right="-180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</w:tr>
      <w:tr w:rsidR="00667945" w:rsidRPr="00667945" w:rsidTr="00667945">
        <w:trPr>
          <w:trHeight w:val="20"/>
        </w:trPr>
        <w:tc>
          <w:tcPr>
            <w:tcW w:w="3978" w:type="dxa"/>
          </w:tcPr>
          <w:p w:rsidR="00667945" w:rsidRPr="00667945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29" w:type="dxa"/>
          </w:tcPr>
          <w:p w:rsidR="00667945" w:rsidRPr="00667945" w:rsidRDefault="00835023" w:rsidP="00A103A3">
            <w:pPr>
              <w:tabs>
                <w:tab w:val="decimal" w:pos="1030"/>
              </w:tabs>
              <w:spacing w:line="340" w:lineRule="exact"/>
              <w:ind w:right="-2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81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642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014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90" w:type="dxa"/>
          </w:tcPr>
          <w:p w:rsidR="00667945" w:rsidRPr="00667945" w:rsidRDefault="00835023" w:rsidP="00A103A3">
            <w:pPr>
              <w:tabs>
                <w:tab w:val="decimal" w:pos="1010"/>
              </w:tabs>
              <w:spacing w:line="340" w:lineRule="exact"/>
              <w:ind w:right="-2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537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495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631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989</w:t>
            </w:r>
          </w:p>
        </w:tc>
        <w:tc>
          <w:tcPr>
            <w:tcW w:w="147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896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956</w:t>
            </w:r>
          </w:p>
        </w:tc>
      </w:tr>
      <w:tr w:rsidR="00667945" w:rsidRPr="00667945" w:rsidTr="00667945">
        <w:trPr>
          <w:trHeight w:val="20"/>
        </w:trPr>
        <w:tc>
          <w:tcPr>
            <w:tcW w:w="3978" w:type="dxa"/>
          </w:tcPr>
          <w:p w:rsidR="00667945" w:rsidRPr="00667945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129" w:type="dxa"/>
          </w:tcPr>
          <w:p w:rsidR="00667945" w:rsidRPr="00667945" w:rsidRDefault="00835023" w:rsidP="00A103A3">
            <w:pPr>
              <w:tabs>
                <w:tab w:val="decimal" w:pos="1030"/>
              </w:tabs>
              <w:spacing w:line="340" w:lineRule="exact"/>
              <w:ind w:right="-20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12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548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719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90" w:type="dxa"/>
          </w:tcPr>
          <w:p w:rsidR="00667945" w:rsidRPr="00667945" w:rsidRDefault="00835023" w:rsidP="00A103A3">
            <w:pPr>
              <w:tabs>
                <w:tab w:val="decimal" w:pos="1010"/>
              </w:tabs>
              <w:spacing w:line="340" w:lineRule="exact"/>
              <w:ind w:right="-20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332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337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502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200</w:t>
            </w:r>
          </w:p>
        </w:tc>
        <w:tc>
          <w:tcPr>
            <w:tcW w:w="147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239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521</w:t>
            </w:r>
          </w:p>
        </w:tc>
      </w:tr>
      <w:tr w:rsidR="00667945" w:rsidRPr="00667945" w:rsidTr="00667945">
        <w:trPr>
          <w:trHeight w:val="20"/>
        </w:trPr>
        <w:tc>
          <w:tcPr>
            <w:tcW w:w="3978" w:type="dxa"/>
          </w:tcPr>
          <w:p w:rsidR="00667945" w:rsidRPr="00667945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เงินมัดจำจ่ายล่วงหน้า</w:t>
            </w:r>
          </w:p>
        </w:tc>
        <w:tc>
          <w:tcPr>
            <w:tcW w:w="1129" w:type="dxa"/>
          </w:tcPr>
          <w:p w:rsidR="00667945" w:rsidRPr="00667945" w:rsidRDefault="00835023" w:rsidP="00A103A3">
            <w:pPr>
              <w:tabs>
                <w:tab w:val="decimal" w:pos="1030"/>
              </w:tabs>
              <w:spacing w:line="340" w:lineRule="exact"/>
              <w:ind w:right="-2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13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075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525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90" w:type="dxa"/>
          </w:tcPr>
          <w:p w:rsidR="00667945" w:rsidRPr="00667945" w:rsidRDefault="00835023" w:rsidP="00A103A3">
            <w:pPr>
              <w:tabs>
                <w:tab w:val="decimal" w:pos="1010"/>
              </w:tabs>
              <w:spacing w:line="340" w:lineRule="exact"/>
              <w:ind w:right="-2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12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795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127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7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667945" w:rsidRPr="00667945" w:rsidTr="00667945">
        <w:trPr>
          <w:trHeight w:val="20"/>
        </w:trPr>
        <w:tc>
          <w:tcPr>
            <w:tcW w:w="3978" w:type="dxa"/>
          </w:tcPr>
          <w:p w:rsidR="00667945" w:rsidRPr="00667945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 w:right="-108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เงินมัดจำจ่ายล่วงหน้าค่าก่อสร้าง</w:t>
            </w:r>
          </w:p>
        </w:tc>
        <w:tc>
          <w:tcPr>
            <w:tcW w:w="1129" w:type="dxa"/>
          </w:tcPr>
          <w:p w:rsidR="00667945" w:rsidRPr="00667945" w:rsidRDefault="00835023" w:rsidP="00A103A3">
            <w:pPr>
              <w:tabs>
                <w:tab w:val="decimal" w:pos="1030"/>
              </w:tabs>
              <w:spacing w:line="340" w:lineRule="exact"/>
              <w:ind w:right="-2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230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309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193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90" w:type="dxa"/>
          </w:tcPr>
          <w:p w:rsidR="00667945" w:rsidRPr="00667945" w:rsidRDefault="00835023" w:rsidP="00A103A3">
            <w:pPr>
              <w:tabs>
                <w:tab w:val="decimal" w:pos="1010"/>
              </w:tabs>
              <w:spacing w:line="340" w:lineRule="exact"/>
              <w:ind w:right="-2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228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805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774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911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015</w:t>
            </w:r>
          </w:p>
        </w:tc>
        <w:tc>
          <w:tcPr>
            <w:tcW w:w="147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407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596</w:t>
            </w:r>
          </w:p>
        </w:tc>
      </w:tr>
      <w:tr w:rsidR="00667945" w:rsidRPr="00667945" w:rsidTr="00667945">
        <w:trPr>
          <w:trHeight w:val="20"/>
        </w:trPr>
        <w:tc>
          <w:tcPr>
            <w:tcW w:w="3978" w:type="dxa"/>
          </w:tcPr>
          <w:p w:rsidR="00667945" w:rsidRPr="00667945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 w:right="-108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 xml:space="preserve">ลูกหนี้อื่น </w:t>
            </w: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</w:rPr>
              <w:t>-</w:t>
            </w: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 xml:space="preserve"> บ</w:t>
            </w:r>
            <w:r w:rsidRPr="00667945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ริษัท</w:t>
            </w: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29" w:type="dxa"/>
          </w:tcPr>
          <w:p w:rsidR="00667945" w:rsidRPr="00667945" w:rsidRDefault="00667945" w:rsidP="00667945">
            <w:pPr>
              <w:tabs>
                <w:tab w:val="decimal" w:pos="990"/>
              </w:tabs>
              <w:spacing w:line="340" w:lineRule="exact"/>
              <w:ind w:right="-180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90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:rsidR="00667945" w:rsidRPr="00667945" w:rsidRDefault="00667945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47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</w:tcPr>
          <w:p w:rsidR="00667945" w:rsidRPr="00667945" w:rsidRDefault="00667945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</w:tr>
      <w:tr w:rsidR="00667945" w:rsidRPr="00667945" w:rsidTr="00667945">
        <w:trPr>
          <w:trHeight w:val="20"/>
        </w:trPr>
        <w:tc>
          <w:tcPr>
            <w:tcW w:w="3978" w:type="dxa"/>
          </w:tcPr>
          <w:p w:rsidR="00667945" w:rsidRPr="00667945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right="-108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</w:rPr>
              <w:t>(</w:t>
            </w: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 xml:space="preserve">ดูหมายเหตุข้อ </w:t>
            </w:r>
            <w:r w:rsidR="00835023" w:rsidRPr="00835023">
              <w:rPr>
                <w:rFonts w:ascii="Angsana New" w:hAnsi="Angsana New" w:cs="Angsana New"/>
                <w:snapToGrid w:val="0"/>
                <w:sz w:val="24"/>
                <w:szCs w:val="24"/>
              </w:rPr>
              <w:t>19</w:t>
            </w: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</w:rPr>
              <w:t>.</w:t>
            </w:r>
            <w:r w:rsidR="00835023" w:rsidRPr="00835023">
              <w:rPr>
                <w:rFonts w:ascii="Angsana New" w:hAnsi="Angsana New" w:cs="Angsana New"/>
                <w:snapToGrid w:val="0"/>
                <w:sz w:val="24"/>
                <w:szCs w:val="24"/>
              </w:rPr>
              <w:t>4</w:t>
            </w: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29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90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30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489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084</w:t>
            </w:r>
          </w:p>
        </w:tc>
        <w:tc>
          <w:tcPr>
            <w:tcW w:w="147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780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000</w:t>
            </w:r>
          </w:p>
        </w:tc>
      </w:tr>
      <w:tr w:rsidR="00667945" w:rsidRPr="00667945" w:rsidTr="00667945">
        <w:trPr>
          <w:trHeight w:val="20"/>
        </w:trPr>
        <w:tc>
          <w:tcPr>
            <w:tcW w:w="3978" w:type="dxa"/>
          </w:tcPr>
          <w:p w:rsidR="00667945" w:rsidRPr="00667945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 w:right="-108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ลูกหนี้อื่น</w:t>
            </w: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</w:rPr>
              <w:t xml:space="preserve"> </w:t>
            </w:r>
            <w:r w:rsidRPr="00667945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- บริษัท</w:t>
            </w: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อื่น</w:t>
            </w:r>
          </w:p>
        </w:tc>
        <w:tc>
          <w:tcPr>
            <w:tcW w:w="1129" w:type="dxa"/>
          </w:tcPr>
          <w:p w:rsidR="00667945" w:rsidRPr="00667945" w:rsidRDefault="00835023" w:rsidP="00A103A3">
            <w:pPr>
              <w:tabs>
                <w:tab w:val="decimal" w:pos="1030"/>
              </w:tabs>
              <w:spacing w:line="340" w:lineRule="exact"/>
              <w:ind w:right="-20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214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259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90" w:type="dxa"/>
          </w:tcPr>
          <w:p w:rsidR="00667945" w:rsidRPr="00667945" w:rsidRDefault="00835023" w:rsidP="00A103A3">
            <w:pPr>
              <w:tabs>
                <w:tab w:val="decimal" w:pos="1010"/>
              </w:tabs>
              <w:spacing w:line="340" w:lineRule="exact"/>
              <w:ind w:right="-20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650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012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7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667945" w:rsidRPr="00667945" w:rsidTr="00667945">
        <w:trPr>
          <w:trHeight w:val="20"/>
        </w:trPr>
        <w:tc>
          <w:tcPr>
            <w:tcW w:w="3978" w:type="dxa"/>
          </w:tcPr>
          <w:p w:rsidR="00667945" w:rsidRPr="00667945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540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รวมลูกหนี้การค้าและลูกหนี้</w:t>
            </w:r>
            <w:r w:rsidRPr="00667945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หมุนเวียน</w:t>
            </w: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:rsidR="00667945" w:rsidRPr="00667945" w:rsidRDefault="00835023" w:rsidP="00A103A3">
            <w:pPr>
              <w:tabs>
                <w:tab w:val="decimal" w:pos="1030"/>
              </w:tabs>
              <w:spacing w:line="340" w:lineRule="exact"/>
              <w:ind w:right="-2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338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599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391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667945" w:rsidRPr="00667945" w:rsidRDefault="00835023" w:rsidP="00A103A3">
            <w:pPr>
              <w:tabs>
                <w:tab w:val="decimal" w:pos="1010"/>
              </w:tabs>
              <w:spacing w:line="340" w:lineRule="exact"/>
              <w:ind w:right="-20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269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274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710</w:t>
            </w:r>
          </w:p>
        </w:tc>
        <w:tc>
          <w:tcPr>
            <w:tcW w:w="94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44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534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288</w:t>
            </w:r>
          </w:p>
        </w:tc>
        <w:tc>
          <w:tcPr>
            <w:tcW w:w="147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:rsidR="00667945" w:rsidRPr="00667945" w:rsidRDefault="00835023" w:rsidP="00667945">
            <w:pPr>
              <w:spacing w:line="34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10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324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073</w:t>
            </w:r>
          </w:p>
        </w:tc>
      </w:tr>
    </w:tbl>
    <w:p w:rsidR="003211F4" w:rsidRPr="007D0029" w:rsidRDefault="0041686E" w:rsidP="003211F4">
      <w:pPr>
        <w:ind w:left="547" w:hanging="547"/>
        <w:rPr>
          <w:rFonts w:ascii="Angsana New" w:hAnsi="Angsana New" w:cs="Angsana New"/>
          <w:spacing w:val="-8"/>
          <w:lang w:val="en-US"/>
        </w:rPr>
      </w:pPr>
      <w:r w:rsidRPr="007D0029">
        <w:rPr>
          <w:rFonts w:ascii="Angsana New" w:hAnsi="Angsana New" w:cs="Angsana New"/>
          <w:snapToGrid w:val="0"/>
          <w:lang w:val="en-US"/>
        </w:rPr>
        <w:br w:type="page"/>
      </w:r>
      <w:r w:rsidR="00835023" w:rsidRPr="00835023">
        <w:rPr>
          <w:rFonts w:ascii="Angsana New" w:hAnsi="Angsana New" w:cs="Angsana New"/>
          <w:b/>
          <w:bCs/>
          <w:snapToGrid w:val="0"/>
          <w:lang w:val="en-US"/>
        </w:rPr>
        <w:lastRenderedPageBreak/>
        <w:t>7</w:t>
      </w:r>
      <w:r w:rsidR="003211F4" w:rsidRPr="007D0029">
        <w:rPr>
          <w:rFonts w:ascii="Angsana New" w:hAnsi="Angsana New" w:cs="Angsana New"/>
          <w:b/>
          <w:bCs/>
          <w:snapToGrid w:val="0"/>
          <w:cs/>
          <w:lang w:val="en-US"/>
        </w:rPr>
        <w:t xml:space="preserve">. </w:t>
      </w:r>
      <w:r w:rsidR="003211F4" w:rsidRPr="007D0029">
        <w:rPr>
          <w:rFonts w:ascii="Angsana New" w:hAnsi="Angsana New" w:cs="Angsana New"/>
          <w:b/>
          <w:bCs/>
          <w:snapToGrid w:val="0"/>
          <w:lang w:val="en-US"/>
        </w:rPr>
        <w:tab/>
      </w:r>
      <w:r w:rsidR="003211F4" w:rsidRPr="007D0029">
        <w:rPr>
          <w:rFonts w:ascii="Angsana New" w:hAnsi="Angsana New" w:cs="Angsana New"/>
          <w:b/>
          <w:bCs/>
          <w:snapToGrid w:val="0"/>
          <w:cs/>
          <w:lang w:val="en-US"/>
        </w:rPr>
        <w:t>ที่ดินและต้นทุนโครงการระหว่างก่อสร้างและสาธารณูปโภค</w:t>
      </w:r>
    </w:p>
    <w:p w:rsidR="003211F4" w:rsidRPr="007D0029" w:rsidRDefault="003211F4" w:rsidP="003211F4">
      <w:pPr>
        <w:tabs>
          <w:tab w:val="left" w:pos="1170"/>
        </w:tabs>
        <w:ind w:left="547" w:right="-86"/>
        <w:rPr>
          <w:rFonts w:ascii="Angsana New" w:hAnsi="Angsana New" w:cs="Angsana New"/>
          <w:snapToGrid w:val="0"/>
          <w:lang w:val="en-US"/>
        </w:rPr>
      </w:pPr>
      <w:r w:rsidRPr="007D0029">
        <w:rPr>
          <w:rFonts w:ascii="Angsana New" w:hAnsi="Angsana New" w:cs="Angsana New"/>
          <w:snapToGrid w:val="0"/>
          <w:cs/>
          <w:lang w:val="en-US"/>
        </w:rPr>
        <w:t>ที่ดินและต้นทุนโครงการระหว่างก่อสร้างและสาธารณูปโภค ประกอบด้วย</w:t>
      </w:r>
    </w:p>
    <w:p w:rsidR="003211F4" w:rsidRPr="00667945" w:rsidRDefault="003211F4" w:rsidP="003211F4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4"/>
          <w:szCs w:val="24"/>
          <w:lang w:val="en-US"/>
        </w:rPr>
      </w:pPr>
      <w:r w:rsidRPr="00667945">
        <w:rPr>
          <w:rFonts w:ascii="Angsana New" w:hAnsi="Angsana New" w:cs="Angsana New"/>
          <w:b/>
          <w:bCs/>
          <w:snapToGrid w:val="0"/>
          <w:sz w:val="24"/>
          <w:szCs w:val="24"/>
          <w:cs/>
        </w:rPr>
        <w:t>(หน่วย : บาท)</w:t>
      </w:r>
    </w:p>
    <w:tbl>
      <w:tblPr>
        <w:tblW w:w="8604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43"/>
        <w:gridCol w:w="1108"/>
        <w:gridCol w:w="93"/>
        <w:gridCol w:w="1107"/>
        <w:gridCol w:w="93"/>
        <w:gridCol w:w="1103"/>
        <w:gridCol w:w="150"/>
        <w:gridCol w:w="1107"/>
      </w:tblGrid>
      <w:tr w:rsidR="00667945" w:rsidRPr="00667945" w:rsidTr="00D06AA9">
        <w:tc>
          <w:tcPr>
            <w:tcW w:w="3843" w:type="dxa"/>
          </w:tcPr>
          <w:p w:rsidR="00667945" w:rsidRPr="00667945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08" w:type="dxa"/>
            <w:gridSpan w:val="3"/>
          </w:tcPr>
          <w:p w:rsidR="00667945" w:rsidRPr="00667945" w:rsidRDefault="00667945" w:rsidP="00667945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3" w:type="dxa"/>
          </w:tcPr>
          <w:p w:rsidR="00667945" w:rsidRPr="00667945" w:rsidRDefault="00667945" w:rsidP="00667945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0" w:type="dxa"/>
            <w:gridSpan w:val="3"/>
          </w:tcPr>
          <w:p w:rsidR="00667945" w:rsidRPr="00667945" w:rsidRDefault="00667945" w:rsidP="00667945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67945" w:rsidRPr="00667945" w:rsidTr="00667945">
        <w:tc>
          <w:tcPr>
            <w:tcW w:w="3843" w:type="dxa"/>
          </w:tcPr>
          <w:p w:rsidR="00667945" w:rsidRPr="00667945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8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“</w:t>
            </w: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ยังไม่ได้</w:t>
            </w:r>
          </w:p>
        </w:tc>
        <w:tc>
          <w:tcPr>
            <w:tcW w:w="93" w:type="dxa"/>
          </w:tcPr>
          <w:p w:rsidR="00667945" w:rsidRPr="00667945" w:rsidRDefault="00667945" w:rsidP="0066794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" w:type="dxa"/>
          </w:tcPr>
          <w:p w:rsidR="00667945" w:rsidRPr="00667945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“</w:t>
            </w: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ยังไม่ได้</w:t>
            </w:r>
          </w:p>
        </w:tc>
        <w:tc>
          <w:tcPr>
            <w:tcW w:w="150" w:type="dxa"/>
          </w:tcPr>
          <w:p w:rsidR="00667945" w:rsidRPr="00667945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667945" w:rsidRPr="00667945" w:rsidTr="00667945">
        <w:tc>
          <w:tcPr>
            <w:tcW w:w="3843" w:type="dxa"/>
          </w:tcPr>
          <w:p w:rsidR="00667945" w:rsidRPr="00667945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8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ตรวจสอบ</w:t>
            </w: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93" w:type="dxa"/>
          </w:tcPr>
          <w:p w:rsidR="00667945" w:rsidRPr="00667945" w:rsidRDefault="00667945" w:rsidP="0066794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3" w:type="dxa"/>
          </w:tcPr>
          <w:p w:rsidR="00667945" w:rsidRPr="00667945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ตรวจสอบ</w:t>
            </w: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”</w:t>
            </w:r>
          </w:p>
        </w:tc>
        <w:tc>
          <w:tcPr>
            <w:tcW w:w="150" w:type="dxa"/>
          </w:tcPr>
          <w:p w:rsidR="00667945" w:rsidRPr="00667945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667945" w:rsidRPr="00667945" w:rsidTr="00667945">
        <w:tc>
          <w:tcPr>
            <w:tcW w:w="3843" w:type="dxa"/>
          </w:tcPr>
          <w:p w:rsidR="00667945" w:rsidRPr="00667945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8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3" w:type="dxa"/>
          </w:tcPr>
          <w:p w:rsidR="00667945" w:rsidRPr="00667945" w:rsidRDefault="00667945" w:rsidP="0066794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3" w:type="dxa"/>
          </w:tcPr>
          <w:p w:rsidR="00667945" w:rsidRPr="00667945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150" w:type="dxa"/>
          </w:tcPr>
          <w:p w:rsidR="00667945" w:rsidRPr="00667945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667945" w:rsidRPr="00667945" w:rsidTr="00667945">
        <w:tc>
          <w:tcPr>
            <w:tcW w:w="3843" w:type="dxa"/>
          </w:tcPr>
          <w:p w:rsidR="00667945" w:rsidRPr="00667945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8" w:type="dxa"/>
          </w:tcPr>
          <w:p w:rsidR="00667945" w:rsidRPr="00667945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667945" w:rsidRPr="006679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67945"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3" w:type="dxa"/>
          </w:tcPr>
          <w:p w:rsidR="00667945" w:rsidRPr="00667945" w:rsidRDefault="00667945" w:rsidP="0066794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:rsidR="00667945" w:rsidRPr="00667945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667945" w:rsidRPr="006679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67945"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3" w:type="dxa"/>
          </w:tcPr>
          <w:p w:rsidR="00667945" w:rsidRPr="00667945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:rsidR="00667945" w:rsidRPr="00667945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667945" w:rsidRPr="006679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67945"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50" w:type="dxa"/>
          </w:tcPr>
          <w:p w:rsidR="00667945" w:rsidRPr="00667945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:rsidR="00667945" w:rsidRPr="00667945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667945" w:rsidRPr="00667945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67945" w:rsidRPr="0066794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67945" w:rsidRPr="00667945" w:rsidTr="00667945">
        <w:tc>
          <w:tcPr>
            <w:tcW w:w="3843" w:type="dxa"/>
          </w:tcPr>
          <w:p w:rsidR="00667945" w:rsidRPr="00667945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8" w:type="dxa"/>
          </w:tcPr>
          <w:p w:rsidR="00667945" w:rsidRPr="00667945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61</w:t>
            </w:r>
          </w:p>
        </w:tc>
        <w:tc>
          <w:tcPr>
            <w:tcW w:w="93" w:type="dxa"/>
          </w:tcPr>
          <w:p w:rsidR="00667945" w:rsidRPr="00667945" w:rsidRDefault="00667945" w:rsidP="0066794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:rsidR="00667945" w:rsidRPr="00667945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93" w:type="dxa"/>
          </w:tcPr>
          <w:p w:rsidR="00667945" w:rsidRPr="00667945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:rsidR="00667945" w:rsidRPr="00667945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50" w:type="dxa"/>
          </w:tcPr>
          <w:p w:rsidR="00667945" w:rsidRPr="00667945" w:rsidRDefault="00667945" w:rsidP="0066794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:rsidR="00667945" w:rsidRPr="00667945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667945" w:rsidRPr="00667945" w:rsidTr="00667945">
        <w:trPr>
          <w:trHeight w:val="270"/>
        </w:trPr>
        <w:tc>
          <w:tcPr>
            <w:tcW w:w="3843" w:type="dxa"/>
          </w:tcPr>
          <w:p w:rsidR="00667945" w:rsidRPr="00667945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โครงการอิลีเม้นท์</w:t>
            </w: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</w:rPr>
              <w:t xml:space="preserve"> </w:t>
            </w:r>
            <w:r w:rsidRPr="00667945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 xml:space="preserve">(ดูหมายเหตุข้อ </w:t>
            </w:r>
            <w:r w:rsidR="00835023" w:rsidRPr="00835023">
              <w:rPr>
                <w:rFonts w:ascii="Angsana New" w:hAnsi="Angsana New" w:cs="Angsana New"/>
                <w:snapToGrid w:val="0"/>
                <w:sz w:val="24"/>
                <w:szCs w:val="24"/>
              </w:rPr>
              <w:t>7</w:t>
            </w: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</w:rPr>
              <w:t>.</w:t>
            </w:r>
            <w:r w:rsidR="00835023" w:rsidRPr="00835023">
              <w:rPr>
                <w:rFonts w:ascii="Angsana New" w:hAnsi="Angsana New" w:cs="Angsana New"/>
                <w:snapToGrid w:val="0"/>
                <w:sz w:val="24"/>
                <w:szCs w:val="24"/>
              </w:rPr>
              <w:t>1</w:t>
            </w: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08" w:type="dxa"/>
            <w:vAlign w:val="bottom"/>
          </w:tcPr>
          <w:p w:rsidR="00667945" w:rsidRPr="00667945" w:rsidRDefault="00835023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41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937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770</w:t>
            </w:r>
          </w:p>
        </w:tc>
        <w:tc>
          <w:tcPr>
            <w:tcW w:w="93" w:type="dxa"/>
          </w:tcPr>
          <w:p w:rsidR="00667945" w:rsidRPr="00667945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vAlign w:val="bottom"/>
          </w:tcPr>
          <w:p w:rsidR="00667945" w:rsidRPr="00667945" w:rsidRDefault="00835023" w:rsidP="00667945">
            <w:pPr>
              <w:spacing w:line="340" w:lineRule="exact"/>
              <w:ind w:left="-94" w:right="6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159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769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951</w:t>
            </w:r>
          </w:p>
        </w:tc>
        <w:tc>
          <w:tcPr>
            <w:tcW w:w="93" w:type="dxa"/>
          </w:tcPr>
          <w:p w:rsidR="00667945" w:rsidRPr="00667945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vAlign w:val="bottom"/>
          </w:tcPr>
          <w:p w:rsidR="00667945" w:rsidRPr="00667945" w:rsidRDefault="00835023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41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937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770</w:t>
            </w:r>
          </w:p>
        </w:tc>
        <w:tc>
          <w:tcPr>
            <w:tcW w:w="150" w:type="dxa"/>
          </w:tcPr>
          <w:p w:rsidR="00667945" w:rsidRPr="00667945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vAlign w:val="bottom"/>
          </w:tcPr>
          <w:p w:rsidR="00667945" w:rsidRPr="00667945" w:rsidRDefault="00835023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159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769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951</w:t>
            </w:r>
          </w:p>
        </w:tc>
      </w:tr>
      <w:tr w:rsidR="00667945" w:rsidRPr="00667945" w:rsidTr="00667945">
        <w:tc>
          <w:tcPr>
            <w:tcW w:w="3843" w:type="dxa"/>
          </w:tcPr>
          <w:p w:rsidR="00667945" w:rsidRPr="00667945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 w:val="24"/>
                <w:szCs w:val="24"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โครงการเจ้าพระยา เอสเตท</w:t>
            </w: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</w:rPr>
              <w:t xml:space="preserve"> </w:t>
            </w:r>
            <w:r w:rsidRPr="00667945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 xml:space="preserve">(ดูหมายเหตุข้อ </w:t>
            </w:r>
            <w:r w:rsidR="00835023" w:rsidRPr="00835023">
              <w:rPr>
                <w:rFonts w:ascii="Angsana New" w:hAnsi="Angsana New" w:cs="Angsana New"/>
                <w:snapToGrid w:val="0"/>
                <w:sz w:val="24"/>
                <w:szCs w:val="24"/>
              </w:rPr>
              <w:t>7</w:t>
            </w: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</w:rPr>
              <w:t>.</w:t>
            </w:r>
            <w:r w:rsidR="00835023" w:rsidRPr="00835023">
              <w:rPr>
                <w:rFonts w:ascii="Angsana New" w:hAnsi="Angsana New" w:cs="Angsana New"/>
                <w:snapToGrid w:val="0"/>
                <w:sz w:val="24"/>
                <w:szCs w:val="24"/>
              </w:rPr>
              <w:t>2</w:t>
            </w: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:rsidR="00667945" w:rsidRPr="00667945" w:rsidRDefault="00835023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656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635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912</w:t>
            </w:r>
          </w:p>
        </w:tc>
        <w:tc>
          <w:tcPr>
            <w:tcW w:w="93" w:type="dxa"/>
          </w:tcPr>
          <w:p w:rsidR="00667945" w:rsidRPr="00667945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:rsidR="00667945" w:rsidRPr="00667945" w:rsidRDefault="00835023" w:rsidP="00667945">
            <w:pPr>
              <w:spacing w:line="340" w:lineRule="exact"/>
              <w:ind w:left="-94" w:right="6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305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970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081</w:t>
            </w:r>
          </w:p>
        </w:tc>
        <w:tc>
          <w:tcPr>
            <w:tcW w:w="93" w:type="dxa"/>
          </w:tcPr>
          <w:p w:rsidR="00667945" w:rsidRPr="00667945" w:rsidRDefault="00667945" w:rsidP="0066794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50" w:type="dxa"/>
          </w:tcPr>
          <w:p w:rsidR="00667945" w:rsidRPr="00667945" w:rsidRDefault="00667945" w:rsidP="0066794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667945" w:rsidRPr="00667945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-</w:t>
            </w:r>
          </w:p>
        </w:tc>
      </w:tr>
      <w:tr w:rsidR="00667945" w:rsidRPr="00667945" w:rsidTr="00667945">
        <w:tc>
          <w:tcPr>
            <w:tcW w:w="3843" w:type="dxa"/>
          </w:tcPr>
          <w:p w:rsidR="00667945" w:rsidRPr="00667945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hanging="180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รวมที่ดินและต้นทุนโครงการระหว่าง</w:t>
            </w:r>
          </w:p>
        </w:tc>
        <w:tc>
          <w:tcPr>
            <w:tcW w:w="1108" w:type="dxa"/>
            <w:tcBorders>
              <w:top w:val="single" w:sz="4" w:space="0" w:color="auto"/>
            </w:tcBorders>
          </w:tcPr>
          <w:p w:rsidR="00667945" w:rsidRPr="00667945" w:rsidRDefault="00667945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667945" w:rsidRPr="00667945" w:rsidRDefault="00667945" w:rsidP="00667945">
            <w:pPr>
              <w:spacing w:line="340" w:lineRule="exact"/>
              <w:ind w:left="-94" w:right="6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93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:rsidR="00667945" w:rsidRPr="00667945" w:rsidRDefault="00667945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50" w:type="dxa"/>
          </w:tcPr>
          <w:p w:rsidR="00667945" w:rsidRPr="00667945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:rsidR="00667945" w:rsidRPr="00667945" w:rsidRDefault="00667945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</w:tr>
      <w:tr w:rsidR="00667945" w:rsidRPr="00667945" w:rsidTr="00667945">
        <w:tc>
          <w:tcPr>
            <w:tcW w:w="3843" w:type="dxa"/>
          </w:tcPr>
          <w:p w:rsidR="00667945" w:rsidRPr="00667945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hanging="9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ก่อสร้างและสาธารณูปโภค</w:t>
            </w: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:rsidR="00667945" w:rsidRPr="00667945" w:rsidRDefault="00835023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698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573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682</w:t>
            </w:r>
          </w:p>
        </w:tc>
        <w:tc>
          <w:tcPr>
            <w:tcW w:w="93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667945" w:rsidRPr="00667945" w:rsidRDefault="00835023" w:rsidP="00667945">
            <w:pPr>
              <w:spacing w:line="340" w:lineRule="exact"/>
              <w:ind w:left="-94" w:right="63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465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740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032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    </w:t>
            </w:r>
          </w:p>
        </w:tc>
        <w:tc>
          <w:tcPr>
            <w:tcW w:w="93" w:type="dxa"/>
          </w:tcPr>
          <w:p w:rsidR="00667945" w:rsidRPr="00667945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vAlign w:val="bottom"/>
          </w:tcPr>
          <w:p w:rsidR="00667945" w:rsidRPr="00667945" w:rsidRDefault="00835023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41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937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770</w:t>
            </w:r>
          </w:p>
        </w:tc>
        <w:tc>
          <w:tcPr>
            <w:tcW w:w="150" w:type="dxa"/>
          </w:tcPr>
          <w:p w:rsidR="00667945" w:rsidRPr="00667945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:rsidR="00667945" w:rsidRPr="00667945" w:rsidRDefault="00835023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159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769</w:t>
            </w:r>
            <w:r w:rsidR="00667945" w:rsidRPr="00667945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951</w:t>
            </w:r>
          </w:p>
        </w:tc>
      </w:tr>
    </w:tbl>
    <w:p w:rsidR="009B2082" w:rsidRPr="007D0029" w:rsidRDefault="00835023" w:rsidP="003211F4">
      <w:pPr>
        <w:tabs>
          <w:tab w:val="left" w:pos="1080"/>
        </w:tabs>
        <w:spacing w:before="240"/>
        <w:ind w:left="547" w:right="-86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835023">
        <w:rPr>
          <w:rFonts w:ascii="Angsana New" w:hAnsi="Angsana New" w:cs="Angsana New"/>
          <w:snapToGrid w:val="0"/>
          <w:lang w:val="en-US"/>
        </w:rPr>
        <w:t>7</w:t>
      </w:r>
      <w:r w:rsidR="009B2082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1</w:t>
      </w:r>
      <w:r w:rsidR="009B2082" w:rsidRPr="007D0029">
        <w:rPr>
          <w:rFonts w:ascii="Angsana New" w:hAnsi="Angsana New" w:cs="Angsana New"/>
          <w:snapToGrid w:val="0"/>
          <w:lang w:val="en-US"/>
        </w:rPr>
        <w:tab/>
      </w:r>
      <w:r w:rsidR="009B2082" w:rsidRPr="007D0029">
        <w:rPr>
          <w:rFonts w:ascii="Angsana New" w:hAnsi="Angsana New" w:cs="Angsana New"/>
          <w:snapToGrid w:val="0"/>
          <w:cs/>
          <w:lang w:val="en-US"/>
        </w:rPr>
        <w:t>ที่ดินและต้นทุนโครงการระหว่างก่อสร้างและสาธารณูปโภคโครงการอิลีเม้นท์ ประกอบด้วย</w:t>
      </w:r>
    </w:p>
    <w:p w:rsidR="009B2082" w:rsidRPr="007D0029" w:rsidRDefault="009B2082" w:rsidP="00F34EE8">
      <w:pPr>
        <w:ind w:left="547" w:right="-2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316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1"/>
        <w:gridCol w:w="1366"/>
        <w:gridCol w:w="153"/>
        <w:gridCol w:w="1366"/>
      </w:tblGrid>
      <w:tr w:rsidR="00667945" w:rsidRPr="007D0029" w:rsidTr="00667945">
        <w:tc>
          <w:tcPr>
            <w:tcW w:w="5431" w:type="dxa"/>
          </w:tcPr>
          <w:p w:rsidR="00667945" w:rsidRPr="007D0029" w:rsidRDefault="00667945" w:rsidP="00667945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5" w:type="dxa"/>
            <w:gridSpan w:val="3"/>
          </w:tcPr>
          <w:p w:rsidR="00667945" w:rsidRPr="007D0029" w:rsidRDefault="00667945" w:rsidP="00667945">
            <w:pPr>
              <w:pStyle w:val="Heading3"/>
              <w:spacing w:line="340" w:lineRule="exact"/>
              <w:rPr>
                <w:rFonts w:ascii="Angsana New" w:hAnsi="Angsana New" w:cs="Angsana New"/>
              </w:rPr>
            </w:pPr>
            <w:r w:rsidRPr="007D002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67945" w:rsidRPr="007D0029" w:rsidTr="00667945">
        <w:tc>
          <w:tcPr>
            <w:tcW w:w="5431" w:type="dxa"/>
          </w:tcPr>
          <w:p w:rsidR="00667945" w:rsidRPr="007D0029" w:rsidRDefault="00667945" w:rsidP="00667945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5" w:type="dxa"/>
            <w:gridSpan w:val="3"/>
          </w:tcPr>
          <w:p w:rsidR="00667945" w:rsidRPr="007D0029" w:rsidRDefault="00667945" w:rsidP="00667945">
            <w:pPr>
              <w:pStyle w:val="Heading3"/>
              <w:spacing w:line="340" w:lineRule="exact"/>
              <w:rPr>
                <w:rFonts w:ascii="Angsana New" w:hAnsi="Angsana New" w:cs="Angsana New"/>
                <w:cs/>
              </w:rPr>
            </w:pPr>
            <w:r w:rsidRPr="007D0029">
              <w:rPr>
                <w:rFonts w:ascii="Angsana New" w:hAnsi="Angsana New" w:cs="Angsana New"/>
                <w:cs/>
              </w:rPr>
              <w:t>และงบการเงินเฉพาะกิจการ</w:t>
            </w:r>
          </w:p>
        </w:tc>
      </w:tr>
      <w:tr w:rsidR="00667945" w:rsidRPr="007D0029" w:rsidTr="00667945">
        <w:tc>
          <w:tcPr>
            <w:tcW w:w="5431" w:type="dxa"/>
          </w:tcPr>
          <w:p w:rsidR="00667945" w:rsidRPr="007D0029" w:rsidRDefault="00667945" w:rsidP="00123821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:rsidR="00667945" w:rsidRPr="007D0029" w:rsidRDefault="00667945" w:rsidP="00D1766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153" w:type="dxa"/>
          </w:tcPr>
          <w:p w:rsidR="00667945" w:rsidRPr="007D0029" w:rsidRDefault="00667945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667945" w:rsidRPr="007D0029" w:rsidRDefault="00667945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7D0029" w:rsidTr="00667945">
        <w:tc>
          <w:tcPr>
            <w:tcW w:w="5431" w:type="dxa"/>
          </w:tcPr>
          <w:p w:rsidR="00D1766D" w:rsidRPr="007D0029" w:rsidRDefault="00D1766D" w:rsidP="00123821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:rsidR="00D1766D" w:rsidRPr="007D0029" w:rsidRDefault="00D1766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53" w:type="dxa"/>
          </w:tcPr>
          <w:p w:rsidR="00D1766D" w:rsidRPr="007D0029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D1766D" w:rsidRPr="007D0029" w:rsidRDefault="00D1766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7D0029" w:rsidTr="00667945">
        <w:tc>
          <w:tcPr>
            <w:tcW w:w="5431" w:type="dxa"/>
          </w:tcPr>
          <w:p w:rsidR="00D1766D" w:rsidRPr="007D0029" w:rsidRDefault="00D1766D" w:rsidP="00123821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:rsidR="00D1766D" w:rsidRPr="007D0029" w:rsidRDefault="00D1766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53" w:type="dxa"/>
          </w:tcPr>
          <w:p w:rsidR="00D1766D" w:rsidRPr="007D0029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D1766D" w:rsidRPr="007D0029" w:rsidRDefault="00D1766D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D1766D" w:rsidRPr="007D0029" w:rsidTr="00667945">
        <w:tc>
          <w:tcPr>
            <w:tcW w:w="5431" w:type="dxa"/>
          </w:tcPr>
          <w:p w:rsidR="00D1766D" w:rsidRPr="007D0029" w:rsidRDefault="00D1766D" w:rsidP="00123821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:rsidR="00D1766D" w:rsidRPr="007D0029" w:rsidRDefault="00835023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3774B6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774B6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53" w:type="dxa"/>
          </w:tcPr>
          <w:p w:rsidR="00D1766D" w:rsidRPr="007D0029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D1766D" w:rsidRPr="007D0029" w:rsidRDefault="00835023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D1766D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1766D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1766D" w:rsidRPr="007D0029" w:rsidTr="00667945">
        <w:tc>
          <w:tcPr>
            <w:tcW w:w="5431" w:type="dxa"/>
          </w:tcPr>
          <w:p w:rsidR="00D1766D" w:rsidRPr="007D0029" w:rsidRDefault="00D1766D" w:rsidP="00123821">
            <w:pPr>
              <w:spacing w:line="340" w:lineRule="exact"/>
              <w:ind w:left="61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</w:tcPr>
          <w:p w:rsidR="00D1766D" w:rsidRPr="007D0029" w:rsidRDefault="00835023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153" w:type="dxa"/>
          </w:tcPr>
          <w:p w:rsidR="00D1766D" w:rsidRPr="007D0029" w:rsidRDefault="00D1766D" w:rsidP="00123821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66" w:type="dxa"/>
          </w:tcPr>
          <w:p w:rsidR="00D1766D" w:rsidRPr="007D0029" w:rsidRDefault="00835023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1766D" w:rsidRPr="007D0029" w:rsidTr="00667945">
        <w:tc>
          <w:tcPr>
            <w:tcW w:w="5431" w:type="dxa"/>
          </w:tcPr>
          <w:p w:rsidR="00D1766D" w:rsidRPr="007D0029" w:rsidRDefault="00D1766D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firstLine="96"/>
              <w:rPr>
                <w:rFonts w:ascii="Angsana New" w:hAnsi="Angsana New" w:cs="Angsana New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Cs w:val="28"/>
                <w:cs/>
              </w:rPr>
              <w:t>ที่ดิน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D1766D" w:rsidRPr="007D0029" w:rsidRDefault="00835023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299</w:t>
            </w:r>
            <w:r w:rsidR="00F12A4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113</w:t>
            </w:r>
            <w:r w:rsidR="00F12A4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</w:p>
        </w:tc>
        <w:tc>
          <w:tcPr>
            <w:tcW w:w="153" w:type="dxa"/>
            <w:tcBorders>
              <w:left w:val="nil"/>
            </w:tcBorders>
          </w:tcPr>
          <w:p w:rsidR="00D1766D" w:rsidRPr="007D0029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D1766D" w:rsidRPr="007D0029" w:rsidRDefault="00835023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299</w:t>
            </w:r>
            <w:r w:rsidR="00D1766D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113</w:t>
            </w:r>
            <w:r w:rsidR="00D1766D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</w:p>
        </w:tc>
      </w:tr>
      <w:tr w:rsidR="00D1766D" w:rsidRPr="007D0029" w:rsidTr="00667945">
        <w:tc>
          <w:tcPr>
            <w:tcW w:w="5431" w:type="dxa"/>
          </w:tcPr>
          <w:p w:rsidR="00D1766D" w:rsidRPr="007D0029" w:rsidRDefault="00D1766D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Cs w:val="28"/>
                <w:cs/>
              </w:rPr>
              <w:t>ค่าก่อสร้างอาคารชุด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D1766D" w:rsidRPr="007D0029" w:rsidRDefault="00835023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986</w:t>
            </w:r>
            <w:r w:rsidR="00FA2C48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003</w:t>
            </w:r>
            <w:r w:rsidR="00FA2C48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360</w:t>
            </w:r>
          </w:p>
        </w:tc>
        <w:tc>
          <w:tcPr>
            <w:tcW w:w="153" w:type="dxa"/>
            <w:tcBorders>
              <w:left w:val="nil"/>
            </w:tcBorders>
          </w:tcPr>
          <w:p w:rsidR="00D1766D" w:rsidRPr="007D0029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D1766D" w:rsidRPr="007D0029" w:rsidRDefault="00835023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986</w:t>
            </w:r>
            <w:r w:rsidR="00D1766D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003</w:t>
            </w:r>
            <w:r w:rsidR="00D1766D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360</w:t>
            </w:r>
          </w:p>
        </w:tc>
      </w:tr>
      <w:tr w:rsidR="00D1766D" w:rsidRPr="007D0029" w:rsidTr="00667945">
        <w:tc>
          <w:tcPr>
            <w:tcW w:w="5431" w:type="dxa"/>
          </w:tcPr>
          <w:p w:rsidR="00D1766D" w:rsidRPr="007D0029" w:rsidRDefault="00D1766D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Cs w:val="28"/>
                <w:cs/>
              </w:rPr>
              <w:t>ค่าออกแบบโครงการ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D1766D" w:rsidRPr="007D0029" w:rsidRDefault="00835023" w:rsidP="00F12A4C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F12A4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  <w:r w:rsidR="00F12A4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732</w:t>
            </w:r>
          </w:p>
        </w:tc>
        <w:tc>
          <w:tcPr>
            <w:tcW w:w="153" w:type="dxa"/>
            <w:tcBorders>
              <w:left w:val="nil"/>
            </w:tcBorders>
          </w:tcPr>
          <w:p w:rsidR="00D1766D" w:rsidRPr="007D0029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D1766D" w:rsidRPr="007D0029" w:rsidRDefault="00835023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D1766D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725</w:t>
            </w:r>
            <w:r w:rsidR="00D1766D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732</w:t>
            </w:r>
          </w:p>
        </w:tc>
      </w:tr>
      <w:tr w:rsidR="00D1766D" w:rsidRPr="007D0029" w:rsidTr="00667945">
        <w:tc>
          <w:tcPr>
            <w:tcW w:w="5431" w:type="dxa"/>
          </w:tcPr>
          <w:p w:rsidR="00D1766D" w:rsidRPr="007D0029" w:rsidRDefault="00D1766D" w:rsidP="00123821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ค่าใช้จ่ายอื่นในโครงการ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D1766D" w:rsidRPr="007D0029" w:rsidRDefault="00835023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</w:t>
            </w:r>
            <w:r w:rsidR="00F12A4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692</w:t>
            </w:r>
            <w:r w:rsidR="00F12A4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218</w:t>
            </w:r>
          </w:p>
        </w:tc>
        <w:tc>
          <w:tcPr>
            <w:tcW w:w="153" w:type="dxa"/>
            <w:tcBorders>
              <w:left w:val="nil"/>
            </w:tcBorders>
          </w:tcPr>
          <w:p w:rsidR="00D1766D" w:rsidRPr="007D0029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D1766D" w:rsidRPr="007D0029" w:rsidRDefault="00835023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71</w:t>
            </w:r>
            <w:r w:rsidR="00D1766D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515</w:t>
            </w:r>
            <w:r w:rsidR="00D1766D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226</w:t>
            </w:r>
          </w:p>
        </w:tc>
      </w:tr>
      <w:tr w:rsidR="00D1766D" w:rsidRPr="007D0029" w:rsidTr="00667945">
        <w:tc>
          <w:tcPr>
            <w:tcW w:w="5431" w:type="dxa"/>
          </w:tcPr>
          <w:p w:rsidR="00D1766D" w:rsidRPr="007D0029" w:rsidRDefault="00D1766D" w:rsidP="00123821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ค่าสาธารณูปโภค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D1766D" w:rsidRPr="007D0029" w:rsidRDefault="00835023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158</w:t>
            </w:r>
            <w:r w:rsidR="00F12A4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856</w:t>
            </w:r>
            <w:r w:rsidR="00F12A4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965</w:t>
            </w:r>
          </w:p>
        </w:tc>
        <w:tc>
          <w:tcPr>
            <w:tcW w:w="153" w:type="dxa"/>
            <w:tcBorders>
              <w:left w:val="nil"/>
            </w:tcBorders>
          </w:tcPr>
          <w:p w:rsidR="00D1766D" w:rsidRPr="007D0029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D1766D" w:rsidRPr="007D0029" w:rsidRDefault="00835023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157</w:t>
            </w:r>
            <w:r w:rsidR="00D1766D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376</w:t>
            </w:r>
            <w:r w:rsidR="00D1766D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502</w:t>
            </w:r>
          </w:p>
        </w:tc>
      </w:tr>
      <w:tr w:rsidR="00D1766D" w:rsidRPr="007D0029" w:rsidTr="00667945">
        <w:tc>
          <w:tcPr>
            <w:tcW w:w="5431" w:type="dxa"/>
          </w:tcPr>
          <w:p w:rsidR="00D1766D" w:rsidRPr="007D0029" w:rsidRDefault="00D1766D" w:rsidP="00123821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ค่าเฟอร์นิเจอร์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D1766D" w:rsidRPr="007D0029" w:rsidRDefault="00835023" w:rsidP="00A31FCD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194</w:t>
            </w:r>
            <w:r w:rsidR="00F12A4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099</w:t>
            </w:r>
            <w:r w:rsidR="00F12A4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069</w:t>
            </w:r>
          </w:p>
        </w:tc>
        <w:tc>
          <w:tcPr>
            <w:tcW w:w="153" w:type="dxa"/>
            <w:tcBorders>
              <w:left w:val="nil"/>
            </w:tcBorders>
          </w:tcPr>
          <w:p w:rsidR="00D1766D" w:rsidRPr="007D0029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D1766D" w:rsidRPr="007D0029" w:rsidRDefault="00835023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194</w:t>
            </w:r>
            <w:r w:rsidR="00D1766D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099</w:t>
            </w:r>
            <w:r w:rsidR="00D1766D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069</w:t>
            </w:r>
          </w:p>
        </w:tc>
      </w:tr>
      <w:tr w:rsidR="00D1766D" w:rsidRPr="007D0029" w:rsidTr="00667945">
        <w:tc>
          <w:tcPr>
            <w:tcW w:w="5431" w:type="dxa"/>
          </w:tcPr>
          <w:p w:rsidR="00D1766D" w:rsidRPr="007D0029" w:rsidRDefault="00D1766D" w:rsidP="00123821">
            <w:pPr>
              <w:tabs>
                <w:tab w:val="left" w:pos="342"/>
              </w:tabs>
              <w:spacing w:line="340" w:lineRule="exact"/>
              <w:ind w:left="-29" w:right="-115" w:firstLine="101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1766D" w:rsidRPr="007D0029" w:rsidRDefault="00835023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F12A4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319</w:t>
            </w:r>
            <w:r w:rsidR="00F12A4C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497</w:t>
            </w:r>
          </w:p>
        </w:tc>
        <w:tc>
          <w:tcPr>
            <w:tcW w:w="153" w:type="dxa"/>
            <w:tcBorders>
              <w:left w:val="nil"/>
            </w:tcBorders>
          </w:tcPr>
          <w:p w:rsidR="00D1766D" w:rsidRPr="007D0029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:rsidR="00D1766D" w:rsidRPr="007D0029" w:rsidRDefault="00835023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</w:t>
            </w:r>
            <w:r w:rsidR="00D1766D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319</w:t>
            </w:r>
            <w:r w:rsidR="00D1766D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497</w:t>
            </w:r>
          </w:p>
        </w:tc>
      </w:tr>
      <w:tr w:rsidR="00D1766D" w:rsidRPr="007D0029" w:rsidTr="00667945">
        <w:tc>
          <w:tcPr>
            <w:tcW w:w="5431" w:type="dxa"/>
          </w:tcPr>
          <w:p w:rsidR="00D1766D" w:rsidRPr="007D0029" w:rsidRDefault="00D1766D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42" w:firstLine="180"/>
              <w:rPr>
                <w:rFonts w:ascii="Angsana New" w:hAnsi="Angsana New" w:cs="Angsana New"/>
                <w:szCs w:val="28"/>
                <w:cs/>
                <w:lang w:val="th-TH"/>
              </w:rPr>
            </w:pPr>
            <w:r w:rsidRPr="007D0029">
              <w:rPr>
                <w:rFonts w:ascii="Angsana New" w:hAnsi="Angsana New" w:cs="Angsana New"/>
                <w:szCs w:val="28"/>
                <w:cs/>
                <w:lang w:val="th-TH"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766D" w:rsidRPr="007D0029" w:rsidRDefault="00835023" w:rsidP="00A31FCD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FA2C4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746</w:t>
            </w:r>
            <w:r w:rsidR="00FA2C4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810</w:t>
            </w:r>
            <w:r w:rsidR="00FA2C4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566</w:t>
            </w:r>
          </w:p>
        </w:tc>
        <w:tc>
          <w:tcPr>
            <w:tcW w:w="153" w:type="dxa"/>
            <w:tcBorders>
              <w:left w:val="nil"/>
            </w:tcBorders>
          </w:tcPr>
          <w:p w:rsidR="00D1766D" w:rsidRPr="007D0029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:rsidR="00D1766D" w:rsidRPr="007D0029" w:rsidRDefault="00835023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D1766D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743</w:t>
            </w:r>
            <w:r w:rsidR="00D1766D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153</w:t>
            </w:r>
            <w:r w:rsidR="00D1766D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111</w:t>
            </w:r>
          </w:p>
        </w:tc>
      </w:tr>
      <w:tr w:rsidR="00D1766D" w:rsidRPr="007D0029" w:rsidTr="00667945">
        <w:tc>
          <w:tcPr>
            <w:tcW w:w="5431" w:type="dxa"/>
          </w:tcPr>
          <w:p w:rsidR="00D1766D" w:rsidRPr="007D0029" w:rsidRDefault="00D1766D" w:rsidP="00D176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right="-94" w:hanging="354"/>
              <w:rPr>
                <w:rFonts w:ascii="Angsana New" w:hAnsi="Angsana New" w:cs="Angsana New"/>
                <w:szCs w:val="28"/>
                <w:cs/>
                <w:lang w:val="th-TH"/>
              </w:rPr>
            </w:pPr>
            <w:r w:rsidRPr="007D0029">
              <w:rPr>
                <w:rFonts w:ascii="Angsana New" w:hAnsi="Angsana New" w:cs="Angsana New"/>
                <w:szCs w:val="28"/>
                <w:u w:val="single"/>
                <w:cs/>
                <w:lang w:val="th-TH"/>
              </w:rPr>
              <w:t>หัก</w:t>
            </w:r>
            <w:r w:rsidRPr="007D0029">
              <w:rPr>
                <w:rFonts w:ascii="Angsana New" w:hAnsi="Angsana New" w:cs="Angsana New"/>
                <w:szCs w:val="28"/>
                <w:cs/>
                <w:lang w:val="th-TH"/>
              </w:rPr>
              <w:t xml:space="preserve"> </w:t>
            </w:r>
            <w:r w:rsidRPr="007D0029">
              <w:rPr>
                <w:rFonts w:ascii="Angsana New" w:hAnsi="Angsana New" w:cs="Angsana New"/>
                <w:szCs w:val="28"/>
              </w:rPr>
              <w:tab/>
            </w:r>
            <w:r w:rsidRPr="007D0029">
              <w:rPr>
                <w:rFonts w:ascii="Angsana New" w:hAnsi="Angsana New" w:cs="Angsana New"/>
                <w:szCs w:val="28"/>
                <w:cs/>
                <w:lang w:val="th-TH"/>
              </w:rPr>
              <w:t>จำนวนสะสมที่โอนเป็นต้นทุนขายอาคารชุดและค่าใช้จ่าย</w:t>
            </w:r>
          </w:p>
        </w:tc>
        <w:tc>
          <w:tcPr>
            <w:tcW w:w="1366" w:type="dxa"/>
            <w:vAlign w:val="bottom"/>
          </w:tcPr>
          <w:p w:rsidR="00D1766D" w:rsidRPr="007D0029" w:rsidRDefault="00D1766D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3" w:type="dxa"/>
            <w:tcBorders>
              <w:left w:val="nil"/>
            </w:tcBorders>
          </w:tcPr>
          <w:p w:rsidR="00D1766D" w:rsidRPr="007D0029" w:rsidRDefault="00D1766D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vAlign w:val="bottom"/>
          </w:tcPr>
          <w:p w:rsidR="00D1766D" w:rsidRPr="007D0029" w:rsidRDefault="00D1766D" w:rsidP="00123821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D1766D" w:rsidRPr="007D0029" w:rsidTr="00667945">
        <w:tc>
          <w:tcPr>
            <w:tcW w:w="5431" w:type="dxa"/>
          </w:tcPr>
          <w:p w:rsidR="00D1766D" w:rsidRPr="007D0029" w:rsidRDefault="00D1766D" w:rsidP="00D1766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450" w:right="-94" w:firstLine="96"/>
              <w:rPr>
                <w:rFonts w:ascii="Angsana New" w:hAnsi="Angsana New" w:cs="Angsana New"/>
                <w:szCs w:val="28"/>
                <w:u w:val="single"/>
                <w:cs/>
                <w:lang w:val="th-TH"/>
              </w:rPr>
            </w:pPr>
            <w:r w:rsidRPr="007D0029">
              <w:rPr>
                <w:rFonts w:ascii="Angsana New" w:hAnsi="Angsana New" w:cs="Angsana New"/>
                <w:szCs w:val="28"/>
                <w:cs/>
                <w:lang w:val="th-TH"/>
              </w:rPr>
              <w:t>ในการขายถึงปัจจุบัน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:rsidR="00D1766D" w:rsidRPr="007D0029" w:rsidRDefault="00A31FCD" w:rsidP="00D1766D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704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872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796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53" w:type="dxa"/>
            <w:tcBorders>
              <w:left w:val="nil"/>
            </w:tcBorders>
          </w:tcPr>
          <w:p w:rsidR="00D1766D" w:rsidRPr="007D0029" w:rsidRDefault="00D1766D" w:rsidP="00D1766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:rsidR="00D1766D" w:rsidRPr="007D0029" w:rsidRDefault="00D1766D" w:rsidP="00D1766D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583</w:t>
            </w: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383</w:t>
            </w: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160</w:t>
            </w: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)</w:t>
            </w:r>
          </w:p>
        </w:tc>
      </w:tr>
      <w:tr w:rsidR="00D1766D" w:rsidRPr="007D0029" w:rsidTr="00667945">
        <w:tc>
          <w:tcPr>
            <w:tcW w:w="5431" w:type="dxa"/>
          </w:tcPr>
          <w:p w:rsidR="00D1766D" w:rsidRPr="007D0029" w:rsidRDefault="00D1766D" w:rsidP="00D1766D">
            <w:pPr>
              <w:tabs>
                <w:tab w:val="left" w:pos="710"/>
              </w:tabs>
              <w:spacing w:line="340" w:lineRule="exact"/>
              <w:ind w:left="450" w:right="-36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ที่ดินและต้นทุนโครงการระหว่างก่อสร้างและสาธารณูปโภค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766D" w:rsidRPr="007D0029" w:rsidRDefault="00835023" w:rsidP="00D1766D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</w:t>
            </w:r>
            <w:r w:rsidR="00FA2C4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937</w:t>
            </w:r>
            <w:r w:rsidR="00FA2C48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770</w:t>
            </w:r>
          </w:p>
        </w:tc>
        <w:tc>
          <w:tcPr>
            <w:tcW w:w="153" w:type="dxa"/>
            <w:tcBorders>
              <w:left w:val="nil"/>
            </w:tcBorders>
          </w:tcPr>
          <w:p w:rsidR="00D1766D" w:rsidRPr="007D0029" w:rsidRDefault="00D1766D" w:rsidP="00D1766D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1766D" w:rsidRPr="007D0029" w:rsidRDefault="00835023" w:rsidP="00D1766D">
            <w:pPr>
              <w:tabs>
                <w:tab w:val="decimal" w:pos="126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159</w:t>
            </w:r>
            <w:r w:rsidR="00D1766D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769</w:t>
            </w:r>
            <w:r w:rsidR="00D1766D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951</w:t>
            </w:r>
          </w:p>
        </w:tc>
      </w:tr>
    </w:tbl>
    <w:p w:rsidR="00BB080D" w:rsidRPr="007D0029" w:rsidRDefault="0041686E" w:rsidP="00BB080D">
      <w:pPr>
        <w:ind w:left="1080" w:right="-115"/>
        <w:jc w:val="thaiDistribute"/>
        <w:rPr>
          <w:rFonts w:ascii="Angsana New" w:hAnsi="Angsana New" w:cs="Angsana New"/>
          <w:lang w:val="en-US"/>
        </w:rPr>
      </w:pP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br w:type="page"/>
      </w:r>
      <w:r w:rsidR="00BB080D" w:rsidRPr="007D0029">
        <w:rPr>
          <w:rFonts w:ascii="Angsana New" w:hAnsi="Angsana New" w:cs="Angsana New" w:hint="cs"/>
          <w:cs/>
          <w:lang w:val="en-US"/>
        </w:rPr>
        <w:lastRenderedPageBreak/>
        <w:t xml:space="preserve">ณ วันที่ </w:t>
      </w:r>
      <w:r w:rsidR="00835023" w:rsidRPr="00835023">
        <w:rPr>
          <w:rFonts w:ascii="Angsana New" w:hAnsi="Angsana New" w:cs="Angsana New"/>
          <w:lang w:val="en-US"/>
        </w:rPr>
        <w:t>31</w:t>
      </w:r>
      <w:r w:rsidR="00BB080D" w:rsidRPr="007D0029">
        <w:rPr>
          <w:rFonts w:ascii="Angsana New" w:hAnsi="Angsana New" w:cs="Angsana New"/>
          <w:lang w:val="en-US"/>
        </w:rPr>
        <w:t xml:space="preserve"> </w:t>
      </w:r>
      <w:r w:rsidR="00BB080D" w:rsidRPr="007D0029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835023" w:rsidRPr="00835023">
        <w:rPr>
          <w:rFonts w:ascii="Angsana New" w:hAnsi="Angsana New" w:cs="Angsana New"/>
          <w:lang w:val="en-US"/>
        </w:rPr>
        <w:t>2560</w:t>
      </w:r>
      <w:r w:rsidR="00473EA8" w:rsidRPr="007D0029">
        <w:rPr>
          <w:rFonts w:ascii="Angsana New" w:hAnsi="Angsana New" w:cs="Angsana New"/>
          <w:lang w:val="en-US"/>
        </w:rPr>
        <w:t xml:space="preserve"> </w:t>
      </w:r>
      <w:r w:rsidR="00BB080D" w:rsidRPr="007D0029">
        <w:rPr>
          <w:rFonts w:ascii="Angsana New" w:hAnsi="Angsana New" w:cs="Angsana New" w:hint="cs"/>
          <w:snapToGrid w:val="0"/>
          <w:cs/>
          <w:lang w:val="en-US"/>
        </w:rPr>
        <w:t>บริษัทได้จดจำนอง</w:t>
      </w:r>
      <w:r w:rsidR="00BB080D" w:rsidRPr="007D0029">
        <w:rPr>
          <w:rFonts w:ascii="Angsana New" w:hAnsi="Angsana New" w:cs="Angsana New"/>
          <w:cs/>
          <w:lang w:val="en-US"/>
        </w:rPr>
        <w:t>ที่ดินและ</w:t>
      </w:r>
      <w:r w:rsidR="00BB080D" w:rsidRPr="007D0029">
        <w:rPr>
          <w:rFonts w:ascii="Angsana New" w:hAnsi="Angsana New" w:cs="Angsana New"/>
          <w:spacing w:val="-4"/>
          <w:cs/>
          <w:lang w:val="en-US"/>
        </w:rPr>
        <w:t>สิ่งปลูกสร้างของโครงการอิลีเม้นท์</w:t>
      </w:r>
      <w:r w:rsidR="00BB080D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>เพื่อ</w:t>
      </w:r>
      <w:r w:rsidR="00BB080D" w:rsidRPr="007D0029">
        <w:rPr>
          <w:rFonts w:ascii="Angsana New" w:hAnsi="Angsana New" w:cs="Angsana New"/>
          <w:snapToGrid w:val="0"/>
          <w:spacing w:val="-4"/>
          <w:cs/>
          <w:lang w:val="en-US"/>
        </w:rPr>
        <w:t>เป็นหลักประกันการออกหุ้นกู้</w:t>
      </w:r>
      <w:r w:rsidR="008A522B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>ระยะยาว</w:t>
      </w:r>
      <w:r w:rsidR="00BB080D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ของบริษัท </w:t>
      </w:r>
      <w:r w:rsidR="00473EA8" w:rsidRPr="007D0029">
        <w:rPr>
          <w:rFonts w:ascii="Angsana New" w:hAnsi="Angsana New" w:cs="Angsana New" w:hint="cs"/>
          <w:cs/>
          <w:lang w:val="en-US"/>
        </w:rPr>
        <w:t xml:space="preserve">ต่อมาเมื่อวันที่ </w:t>
      </w:r>
      <w:r w:rsidR="00835023" w:rsidRPr="00835023">
        <w:rPr>
          <w:rFonts w:ascii="Angsana New" w:hAnsi="Angsana New" w:cs="Angsana New"/>
          <w:lang w:val="en-US"/>
        </w:rPr>
        <w:t>21</w:t>
      </w:r>
      <w:r w:rsidR="00473EA8" w:rsidRPr="007D0029">
        <w:rPr>
          <w:rFonts w:ascii="Angsana New" w:hAnsi="Angsana New" w:cs="Angsana New"/>
          <w:lang w:val="en-US"/>
        </w:rPr>
        <w:t xml:space="preserve"> </w:t>
      </w:r>
      <w:r w:rsidR="00473EA8" w:rsidRPr="007D0029">
        <w:rPr>
          <w:rFonts w:ascii="Angsana New" w:hAnsi="Angsana New" w:cs="Angsana New" w:hint="cs"/>
          <w:cs/>
          <w:lang w:val="en-US"/>
        </w:rPr>
        <w:t xml:space="preserve">มีนาคม </w:t>
      </w:r>
      <w:r w:rsidR="00835023" w:rsidRPr="00835023">
        <w:rPr>
          <w:rFonts w:ascii="Angsana New" w:hAnsi="Angsana New" w:cs="Angsana New"/>
          <w:lang w:val="en-US"/>
        </w:rPr>
        <w:t>2561</w:t>
      </w:r>
      <w:r w:rsidR="00473EA8" w:rsidRPr="007D0029">
        <w:rPr>
          <w:rFonts w:ascii="Angsana New" w:hAnsi="Angsana New" w:cs="Angsana New"/>
          <w:lang w:val="en-US"/>
        </w:rPr>
        <w:t xml:space="preserve"> </w:t>
      </w:r>
      <w:r w:rsidR="00473EA8" w:rsidRPr="007D0029">
        <w:rPr>
          <w:rFonts w:ascii="Angsana New" w:hAnsi="Angsana New" w:cs="Angsana New"/>
          <w:snapToGrid w:val="0"/>
          <w:cs/>
          <w:lang w:val="en-US"/>
        </w:rPr>
        <w:t>บริษัทได้</w:t>
      </w:r>
      <w:r w:rsidR="00473EA8" w:rsidRPr="007D0029">
        <w:rPr>
          <w:rFonts w:ascii="Angsana New" w:hAnsi="Angsana New" w:cs="Angsana New" w:hint="cs"/>
          <w:snapToGrid w:val="0"/>
          <w:cs/>
          <w:lang w:val="en-US"/>
        </w:rPr>
        <w:t>จ่ายชำระคืนหุ้นกู้ดังกล่าวแล้วทั้งจำนวน</w:t>
      </w:r>
      <w:r w:rsidR="00473EA8" w:rsidRPr="007D0029">
        <w:rPr>
          <w:rFonts w:ascii="Angsana New" w:hAnsi="Angsana New" w:cs="Angsana New"/>
          <w:snapToGrid w:val="0"/>
          <w:cs/>
          <w:lang w:val="en-US"/>
        </w:rPr>
        <w:t xml:space="preserve"> และได้ปลอดจำนองหลักประกันทั้งหมด</w:t>
      </w:r>
      <w:r w:rsidR="00473EA8" w:rsidRPr="007D0029">
        <w:rPr>
          <w:rFonts w:ascii="Angsana New" w:hAnsi="Angsana New" w:cs="Angsana New" w:hint="cs"/>
          <w:snapToGrid w:val="0"/>
          <w:cs/>
          <w:lang w:val="en-US"/>
        </w:rPr>
        <w:t>แล้ว</w:t>
      </w:r>
      <w:r w:rsidR="00473EA8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473EA8" w:rsidRPr="007D0029">
        <w:rPr>
          <w:rFonts w:ascii="Angsana New" w:hAnsi="Angsana New" w:cs="Angsana New"/>
          <w:spacing w:val="-4"/>
          <w:cs/>
          <w:lang w:val="en-US"/>
        </w:rPr>
        <w:t>(ดูหมายเหตุ</w:t>
      </w:r>
      <w:r w:rsidR="00473EA8" w:rsidRPr="007D0029">
        <w:rPr>
          <w:rFonts w:ascii="Angsana New" w:hAnsi="Angsana New" w:cs="Angsana New"/>
          <w:cs/>
          <w:lang w:val="en-US"/>
        </w:rPr>
        <w:t>ข้อ</w:t>
      </w:r>
      <w:r w:rsidR="00473EA8" w:rsidRPr="007D0029">
        <w:rPr>
          <w:rFonts w:ascii="Angsana New" w:hAnsi="Angsana New" w:cs="Angsana New"/>
          <w:lang w:val="en-US"/>
        </w:rPr>
        <w:t xml:space="preserve"> </w:t>
      </w:r>
      <w:r w:rsidR="00835023" w:rsidRPr="00835023">
        <w:rPr>
          <w:rFonts w:ascii="Angsana New" w:hAnsi="Angsana New" w:cs="Angsana New"/>
          <w:lang w:val="en-US"/>
        </w:rPr>
        <w:t>15</w:t>
      </w:r>
      <w:r w:rsidR="00473EA8" w:rsidRPr="007D0029">
        <w:rPr>
          <w:rFonts w:ascii="Angsana New" w:hAnsi="Angsana New" w:cs="Angsana New"/>
          <w:lang w:val="en-US"/>
        </w:rPr>
        <w:t>.</w:t>
      </w:r>
      <w:r w:rsidR="00835023" w:rsidRPr="00835023">
        <w:rPr>
          <w:rFonts w:ascii="Angsana New" w:hAnsi="Angsana New" w:cs="Angsana New"/>
          <w:lang w:val="en-US"/>
        </w:rPr>
        <w:t>3</w:t>
      </w:r>
      <w:r w:rsidR="00473EA8" w:rsidRPr="007D0029">
        <w:rPr>
          <w:rFonts w:ascii="Angsana New" w:hAnsi="Angsana New" w:cs="Angsana New"/>
          <w:cs/>
          <w:lang w:val="en-US"/>
        </w:rPr>
        <w:t>)</w:t>
      </w:r>
    </w:p>
    <w:p w:rsidR="003211F4" w:rsidRPr="007D0029" w:rsidRDefault="00835023" w:rsidP="00BB080D">
      <w:pPr>
        <w:tabs>
          <w:tab w:val="left" w:pos="1170"/>
        </w:tabs>
        <w:spacing w:before="240"/>
        <w:ind w:left="1080" w:right="-86" w:hanging="533"/>
        <w:jc w:val="thaiDistribute"/>
        <w:rPr>
          <w:rFonts w:ascii="Angsana New" w:hAnsi="Angsana New" w:cs="Angsana New"/>
          <w:snapToGrid w:val="0"/>
          <w:sz w:val="28"/>
          <w:szCs w:val="28"/>
          <w:cs/>
          <w:lang w:val="en-US"/>
        </w:rPr>
      </w:pPr>
      <w:r w:rsidRPr="00835023">
        <w:rPr>
          <w:rFonts w:ascii="Angsana New" w:hAnsi="Angsana New" w:cs="Angsana New"/>
          <w:snapToGrid w:val="0"/>
          <w:lang w:val="en-US"/>
        </w:rPr>
        <w:t>7</w:t>
      </w:r>
      <w:r w:rsidR="003211F4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2</w:t>
      </w:r>
      <w:r w:rsidR="003211F4" w:rsidRPr="007D0029">
        <w:rPr>
          <w:rFonts w:ascii="Angsana New" w:hAnsi="Angsana New" w:cs="Angsana New"/>
          <w:snapToGrid w:val="0"/>
          <w:lang w:val="en-US"/>
        </w:rPr>
        <w:tab/>
      </w:r>
      <w:r w:rsidR="003211F4" w:rsidRPr="007D0029">
        <w:rPr>
          <w:rFonts w:ascii="Angsana New" w:hAnsi="Angsana New" w:cs="Angsana New"/>
          <w:spacing w:val="-6"/>
          <w:cs/>
          <w:lang w:val="en-US"/>
        </w:rPr>
        <w:t>ที่ดินและต้นทุนโครงการระหว่างก่อสร้างและสาธารณูปโภคโครงการเจ้าพระยา เอสเตท ประกอบด้วย</w:t>
      </w:r>
    </w:p>
    <w:p w:rsidR="003211F4" w:rsidRPr="007D0029" w:rsidRDefault="003211F4" w:rsidP="003211F4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31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273"/>
        <w:gridCol w:w="91"/>
        <w:gridCol w:w="1280"/>
      </w:tblGrid>
      <w:tr w:rsidR="00667945" w:rsidRPr="007D0029" w:rsidTr="00667945">
        <w:tc>
          <w:tcPr>
            <w:tcW w:w="5670" w:type="dxa"/>
          </w:tcPr>
          <w:p w:rsidR="00667945" w:rsidRPr="007D0029" w:rsidRDefault="00667945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44" w:type="dxa"/>
            <w:gridSpan w:val="3"/>
          </w:tcPr>
          <w:p w:rsidR="00667945" w:rsidRPr="00667945" w:rsidRDefault="00667945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679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67945" w:rsidRPr="007D0029" w:rsidTr="00667945">
        <w:tc>
          <w:tcPr>
            <w:tcW w:w="5670" w:type="dxa"/>
          </w:tcPr>
          <w:p w:rsidR="00667945" w:rsidRPr="007D0029" w:rsidRDefault="00667945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1" w:type="dxa"/>
          </w:tcPr>
          <w:p w:rsidR="00667945" w:rsidRPr="007D0029" w:rsidRDefault="00667945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:rsidR="00667945" w:rsidRPr="007D0029" w:rsidRDefault="00667945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7945" w:rsidRPr="007D0029" w:rsidTr="00667945">
        <w:tc>
          <w:tcPr>
            <w:tcW w:w="5670" w:type="dxa"/>
          </w:tcPr>
          <w:p w:rsidR="00667945" w:rsidRPr="007D0029" w:rsidRDefault="00667945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</w:tcPr>
          <w:p w:rsidR="00667945" w:rsidRPr="007D0029" w:rsidRDefault="00667945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1" w:type="dxa"/>
          </w:tcPr>
          <w:p w:rsidR="00667945" w:rsidRPr="007D0029" w:rsidRDefault="00667945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:rsidR="00667945" w:rsidRPr="007D0029" w:rsidRDefault="00667945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7945" w:rsidRPr="007D0029" w:rsidTr="00667945">
        <w:tc>
          <w:tcPr>
            <w:tcW w:w="5670" w:type="dxa"/>
          </w:tcPr>
          <w:p w:rsidR="00667945" w:rsidRPr="007D0029" w:rsidRDefault="00667945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</w:tcPr>
          <w:p w:rsidR="00667945" w:rsidRPr="007D0029" w:rsidRDefault="00667945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:rsidR="00667945" w:rsidRPr="007D0029" w:rsidRDefault="00667945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:rsidR="00667945" w:rsidRPr="007D0029" w:rsidRDefault="00667945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67945" w:rsidRPr="007D0029" w:rsidTr="00667945">
        <w:tc>
          <w:tcPr>
            <w:tcW w:w="5670" w:type="dxa"/>
          </w:tcPr>
          <w:p w:rsidR="00667945" w:rsidRPr="007D0029" w:rsidRDefault="00667945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</w:tcPr>
          <w:p w:rsidR="00667945" w:rsidRPr="007D0029" w:rsidRDefault="00835023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667945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7945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1" w:type="dxa"/>
          </w:tcPr>
          <w:p w:rsidR="00667945" w:rsidRPr="007D0029" w:rsidRDefault="00667945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:rsidR="00667945" w:rsidRPr="007D0029" w:rsidRDefault="00835023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67945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7945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67945" w:rsidRPr="007D0029" w:rsidTr="00667945">
        <w:tc>
          <w:tcPr>
            <w:tcW w:w="5670" w:type="dxa"/>
          </w:tcPr>
          <w:p w:rsidR="00667945" w:rsidRPr="007D0029" w:rsidRDefault="00667945" w:rsidP="00123821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</w:tcPr>
          <w:p w:rsidR="00667945" w:rsidRPr="007D0029" w:rsidRDefault="00835023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1" w:type="dxa"/>
          </w:tcPr>
          <w:p w:rsidR="00667945" w:rsidRPr="007D0029" w:rsidRDefault="00667945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:rsidR="00667945" w:rsidRPr="007D0029" w:rsidRDefault="00835023" w:rsidP="0012382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667945" w:rsidRPr="007D0029" w:rsidTr="00667945">
        <w:tc>
          <w:tcPr>
            <w:tcW w:w="5670" w:type="dxa"/>
          </w:tcPr>
          <w:p w:rsidR="00667945" w:rsidRPr="007D0029" w:rsidRDefault="00667945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Cs w:val="28"/>
                <w:cs/>
              </w:rPr>
              <w:t>ค่าก่อสร้างอาคารชุด</w:t>
            </w:r>
          </w:p>
        </w:tc>
        <w:tc>
          <w:tcPr>
            <w:tcW w:w="1273" w:type="dxa"/>
            <w:vAlign w:val="bottom"/>
          </w:tcPr>
          <w:p w:rsidR="00667945" w:rsidRPr="007D0029" w:rsidRDefault="00835023" w:rsidP="00AC79DF">
            <w:pPr>
              <w:tabs>
                <w:tab w:val="decimal" w:pos="1170"/>
              </w:tabs>
              <w:spacing w:line="340" w:lineRule="exact"/>
              <w:ind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086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122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944</w:t>
            </w:r>
          </w:p>
        </w:tc>
        <w:tc>
          <w:tcPr>
            <w:tcW w:w="91" w:type="dxa"/>
            <w:tcBorders>
              <w:left w:val="nil"/>
            </w:tcBorders>
          </w:tcPr>
          <w:p w:rsidR="00667945" w:rsidRPr="007D0029" w:rsidRDefault="00667945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667945" w:rsidRPr="007D0029" w:rsidRDefault="00835023" w:rsidP="00667945">
            <w:pPr>
              <w:tabs>
                <w:tab w:val="decimal" w:pos="1189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912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043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627</w:t>
            </w:r>
          </w:p>
        </w:tc>
      </w:tr>
      <w:tr w:rsidR="00667945" w:rsidRPr="007D0029" w:rsidTr="00667945">
        <w:tc>
          <w:tcPr>
            <w:tcW w:w="5670" w:type="dxa"/>
          </w:tcPr>
          <w:p w:rsidR="00667945" w:rsidRPr="007D0029" w:rsidRDefault="00667945" w:rsidP="0012382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-24" w:right="-74" w:firstLine="96"/>
              <w:rPr>
                <w:rFonts w:ascii="Angsana New" w:hAnsi="Angsana New" w:cs="Angsana New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Cs w:val="28"/>
                <w:cs/>
              </w:rPr>
              <w:t>ค่าออกแบบโครงการ</w:t>
            </w:r>
          </w:p>
        </w:tc>
        <w:tc>
          <w:tcPr>
            <w:tcW w:w="1273" w:type="dxa"/>
            <w:vAlign w:val="bottom"/>
          </w:tcPr>
          <w:p w:rsidR="00667945" w:rsidRPr="007D0029" w:rsidRDefault="00835023" w:rsidP="00123821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137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258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723</w:t>
            </w:r>
          </w:p>
        </w:tc>
        <w:tc>
          <w:tcPr>
            <w:tcW w:w="91" w:type="dxa"/>
            <w:tcBorders>
              <w:left w:val="nil"/>
            </w:tcBorders>
          </w:tcPr>
          <w:p w:rsidR="00667945" w:rsidRPr="007D0029" w:rsidRDefault="00667945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667945" w:rsidRPr="007D0029" w:rsidRDefault="00835023" w:rsidP="00667945">
            <w:pPr>
              <w:tabs>
                <w:tab w:val="decimal" w:pos="1189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131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773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810</w:t>
            </w:r>
          </w:p>
        </w:tc>
      </w:tr>
      <w:tr w:rsidR="00667945" w:rsidRPr="007D0029" w:rsidTr="00667945">
        <w:tc>
          <w:tcPr>
            <w:tcW w:w="5670" w:type="dxa"/>
          </w:tcPr>
          <w:p w:rsidR="00667945" w:rsidRPr="007D0029" w:rsidRDefault="00667945" w:rsidP="00123821">
            <w:pPr>
              <w:tabs>
                <w:tab w:val="left" w:pos="342"/>
              </w:tabs>
              <w:spacing w:line="340" w:lineRule="exact"/>
              <w:ind w:left="-24" w:right="-108" w:firstLine="96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ค่าใช้จ่ายอื่นในโครงการ</w:t>
            </w:r>
          </w:p>
        </w:tc>
        <w:tc>
          <w:tcPr>
            <w:tcW w:w="1273" w:type="dxa"/>
            <w:vAlign w:val="bottom"/>
          </w:tcPr>
          <w:p w:rsidR="00667945" w:rsidRPr="007D0029" w:rsidRDefault="00835023" w:rsidP="00123821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147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920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905</w:t>
            </w:r>
          </w:p>
        </w:tc>
        <w:tc>
          <w:tcPr>
            <w:tcW w:w="91" w:type="dxa"/>
            <w:tcBorders>
              <w:left w:val="nil"/>
            </w:tcBorders>
          </w:tcPr>
          <w:p w:rsidR="00667945" w:rsidRPr="007D0029" w:rsidRDefault="00667945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667945" w:rsidRPr="007D0029" w:rsidRDefault="00835023" w:rsidP="00667945">
            <w:pPr>
              <w:tabs>
                <w:tab w:val="decimal" w:pos="1189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132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175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062</w:t>
            </w:r>
          </w:p>
        </w:tc>
      </w:tr>
      <w:tr w:rsidR="00667945" w:rsidRPr="007D0029" w:rsidTr="00667945">
        <w:tc>
          <w:tcPr>
            <w:tcW w:w="5670" w:type="dxa"/>
          </w:tcPr>
          <w:p w:rsidR="00667945" w:rsidRPr="007D0029" w:rsidRDefault="00667945" w:rsidP="00123821">
            <w:pPr>
              <w:tabs>
                <w:tab w:val="left" w:pos="342"/>
              </w:tabs>
              <w:spacing w:line="340" w:lineRule="exact"/>
              <w:ind w:left="90" w:right="-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:rsidR="00667945" w:rsidRPr="007D0029" w:rsidRDefault="00835023" w:rsidP="00123821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285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333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340</w:t>
            </w:r>
          </w:p>
        </w:tc>
        <w:tc>
          <w:tcPr>
            <w:tcW w:w="91" w:type="dxa"/>
            <w:tcBorders>
              <w:left w:val="nil"/>
            </w:tcBorders>
          </w:tcPr>
          <w:p w:rsidR="00667945" w:rsidRPr="007D0029" w:rsidRDefault="00667945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:rsidR="00667945" w:rsidRPr="007D0029" w:rsidRDefault="00835023" w:rsidP="00667945">
            <w:pPr>
              <w:tabs>
                <w:tab w:val="decimal" w:pos="1189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129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977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</w:p>
        </w:tc>
      </w:tr>
      <w:tr w:rsidR="00667945" w:rsidRPr="007D0029" w:rsidTr="00667945">
        <w:tc>
          <w:tcPr>
            <w:tcW w:w="5670" w:type="dxa"/>
          </w:tcPr>
          <w:p w:rsidR="00667945" w:rsidRPr="007D0029" w:rsidRDefault="00667945" w:rsidP="00123821">
            <w:pPr>
              <w:tabs>
                <w:tab w:val="left" w:pos="342"/>
              </w:tabs>
              <w:spacing w:line="340" w:lineRule="exact"/>
              <w:ind w:left="-24" w:right="-270" w:firstLine="38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รวมที่ดินและต้นทุนโครงการระหว่างก่อสร้างและสาธารณูปโภค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7945" w:rsidRPr="007D0029" w:rsidRDefault="00835023" w:rsidP="00123821">
            <w:pPr>
              <w:tabs>
                <w:tab w:val="decimal" w:pos="1170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656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635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912</w:t>
            </w:r>
          </w:p>
        </w:tc>
        <w:tc>
          <w:tcPr>
            <w:tcW w:w="91" w:type="dxa"/>
            <w:tcBorders>
              <w:left w:val="nil"/>
            </w:tcBorders>
          </w:tcPr>
          <w:p w:rsidR="00667945" w:rsidRPr="007D0029" w:rsidRDefault="00667945" w:rsidP="00123821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7945" w:rsidRPr="007D0029" w:rsidRDefault="00835023" w:rsidP="00667945">
            <w:pPr>
              <w:tabs>
                <w:tab w:val="decimal" w:pos="1189"/>
              </w:tabs>
              <w:spacing w:line="340" w:lineRule="exact"/>
              <w:ind w:left="-94" w:right="-90"/>
              <w:jc w:val="thaiDistribute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305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970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081</w:t>
            </w:r>
          </w:p>
        </w:tc>
      </w:tr>
    </w:tbl>
    <w:p w:rsidR="005C6B19" w:rsidRPr="007D0029" w:rsidRDefault="005C6B19" w:rsidP="003211F4">
      <w:pPr>
        <w:spacing w:before="240"/>
        <w:ind w:left="1080" w:right="-115" w:hanging="7"/>
        <w:jc w:val="thaiDistribute"/>
        <w:rPr>
          <w:rFonts w:ascii="Angsana New" w:hAnsi="Angsana New" w:cs="Angsana New"/>
          <w:snapToGrid w:val="0"/>
          <w:lang w:val="en-US"/>
        </w:rPr>
      </w:pP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ณ วันที่ </w:t>
      </w:r>
      <w:r w:rsidR="00835023" w:rsidRPr="00835023">
        <w:rPr>
          <w:rFonts w:ascii="Angsana New" w:hAnsi="Angsana New" w:cs="Angsana New"/>
          <w:snapToGrid w:val="0"/>
          <w:spacing w:val="-4"/>
          <w:lang w:val="en-US"/>
        </w:rPr>
        <w:t>30</w:t>
      </w:r>
      <w:r w:rsidR="003774B6"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3774B6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มิถุนายน </w:t>
      </w:r>
      <w:r w:rsidR="00835023" w:rsidRPr="00835023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A24C00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>และ</w:t>
      </w:r>
      <w:r w:rsidR="00A24C00" w:rsidRPr="007D0029">
        <w:rPr>
          <w:rFonts w:ascii="Angsana New" w:hAnsi="Angsana New" w:cs="Angsana New"/>
          <w:snapToGrid w:val="0"/>
          <w:cs/>
          <w:lang w:val="en-US"/>
        </w:rPr>
        <w:t xml:space="preserve">วันที่ </w:t>
      </w:r>
      <w:r w:rsidR="00835023" w:rsidRPr="00835023">
        <w:rPr>
          <w:rFonts w:ascii="Angsana New" w:hAnsi="Angsana New" w:cs="Angsana New"/>
          <w:snapToGrid w:val="0"/>
          <w:lang w:val="en-US"/>
        </w:rPr>
        <w:t>31</w:t>
      </w:r>
      <w:r w:rsidR="00A24C00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A24C00" w:rsidRPr="007D0029">
        <w:rPr>
          <w:rFonts w:ascii="Angsana New" w:hAnsi="Angsana New" w:cs="Angsana New"/>
          <w:snapToGrid w:val="0"/>
          <w:cs/>
          <w:lang w:val="en-US"/>
        </w:rPr>
        <w:t xml:space="preserve">ธันวาคม </w:t>
      </w:r>
      <w:r w:rsidR="00835023" w:rsidRPr="00835023">
        <w:rPr>
          <w:rFonts w:ascii="Angsana New" w:hAnsi="Angsana New" w:cs="Angsana New"/>
          <w:snapToGrid w:val="0"/>
          <w:lang w:val="en-US"/>
        </w:rPr>
        <w:t>2560</w:t>
      </w:r>
      <w:r w:rsidR="00A24C00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>บริษัทย่อยแห่งหนึ่งได้จดจำนองสิ่งปลูกสร้าง</w:t>
      </w:r>
      <w:r w:rsidR="00BB080D" w:rsidRPr="007D0029">
        <w:rPr>
          <w:rFonts w:ascii="Angsana New" w:hAnsi="Angsana New" w:cs="Angsana New" w:hint="cs"/>
          <w:snapToGrid w:val="0"/>
          <w:cs/>
          <w:lang w:val="en-US"/>
        </w:rPr>
        <w:t>ของ</w:t>
      </w:r>
      <w:r w:rsidRPr="007D0029">
        <w:rPr>
          <w:rFonts w:ascii="Angsana New" w:hAnsi="Angsana New" w:cs="Angsana New"/>
          <w:snapToGrid w:val="0"/>
          <w:cs/>
          <w:lang w:val="en-US"/>
        </w:rPr>
        <w:t>โครงการเจ้าพระยา เอสเตท ภายใต้สัญญาหลักประกันแบบมีเงื่อนไข</w:t>
      </w:r>
      <w:r w:rsidRPr="007D0029">
        <w:rPr>
          <w:rFonts w:ascii="Angsana New" w:hAnsi="Angsana New" w:cs="Angsana New"/>
          <w:snapToGrid w:val="0"/>
          <w:lang w:val="en-US"/>
        </w:rPr>
        <w:t xml:space="preserve"> (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ดูหมายเหตุข้อ </w:t>
      </w:r>
      <w:r w:rsidR="00835023" w:rsidRPr="00835023">
        <w:rPr>
          <w:rFonts w:ascii="Angsana New" w:hAnsi="Angsana New" w:cs="Angsana New"/>
          <w:snapToGrid w:val="0"/>
          <w:lang w:val="en-US"/>
        </w:rPr>
        <w:t>14</w:t>
      </w:r>
      <w:r w:rsidR="00410B01" w:rsidRPr="007D0029">
        <w:rPr>
          <w:rFonts w:ascii="Angsana New" w:hAnsi="Angsana New" w:cs="Angsana New"/>
          <w:snapToGrid w:val="0"/>
          <w:lang w:val="en-US"/>
        </w:rPr>
        <w:t>.</w:t>
      </w:r>
      <w:r w:rsidR="00835023" w:rsidRPr="00835023">
        <w:rPr>
          <w:rFonts w:ascii="Angsana New" w:hAnsi="Angsana New" w:cs="Angsana New"/>
          <w:snapToGrid w:val="0"/>
          <w:lang w:val="en-US"/>
        </w:rPr>
        <w:t>1</w:t>
      </w:r>
      <w:r w:rsidR="00A24C00" w:rsidRPr="007D0029">
        <w:rPr>
          <w:rFonts w:ascii="Angsana New" w:hAnsi="Angsana New" w:cs="Angsana New"/>
          <w:snapToGrid w:val="0"/>
          <w:lang w:val="en-US"/>
        </w:rPr>
        <w:t>)</w:t>
      </w:r>
    </w:p>
    <w:p w:rsidR="00582F65" w:rsidRPr="007D0029" w:rsidRDefault="00835023" w:rsidP="004B5544">
      <w:pPr>
        <w:spacing w:before="240"/>
        <w:ind w:left="547" w:hanging="547"/>
        <w:rPr>
          <w:rFonts w:ascii="Angsana New" w:hAnsi="Angsana New" w:cs="Angsana New"/>
          <w:b/>
          <w:bCs/>
          <w:lang w:val="en-US"/>
        </w:rPr>
      </w:pPr>
      <w:r w:rsidRPr="00835023">
        <w:rPr>
          <w:rFonts w:ascii="Angsana New" w:hAnsi="Angsana New" w:cs="Angsana New"/>
          <w:b/>
          <w:bCs/>
          <w:snapToGrid w:val="0"/>
          <w:lang w:val="en-US"/>
        </w:rPr>
        <w:t>8</w:t>
      </w:r>
      <w:r w:rsidR="00582F65" w:rsidRPr="007D0029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82F65" w:rsidRPr="007D0029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582F65" w:rsidRPr="007D0029">
        <w:rPr>
          <w:rFonts w:ascii="Angsana New" w:hAnsi="Angsana New" w:cs="Angsana New"/>
          <w:b/>
          <w:bCs/>
          <w:cs/>
          <w:lang w:val="en-US"/>
        </w:rPr>
        <w:t>สินทรัพย์หมุนเวียนอื่น</w:t>
      </w:r>
    </w:p>
    <w:p w:rsidR="00582F65" w:rsidRPr="007D0029" w:rsidRDefault="00582F65" w:rsidP="00103CE0">
      <w:pPr>
        <w:tabs>
          <w:tab w:val="left" w:pos="9090"/>
        </w:tabs>
        <w:ind w:left="547"/>
        <w:rPr>
          <w:rFonts w:ascii="Angsana New" w:hAnsi="Angsana New" w:cs="Angsana New"/>
          <w:snapToGrid w:val="0"/>
          <w:lang w:val="en-US"/>
        </w:rPr>
      </w:pPr>
      <w:r w:rsidRPr="007D0029">
        <w:rPr>
          <w:rFonts w:ascii="Angsana New" w:hAnsi="Angsana New" w:cs="Angsana New"/>
          <w:snapToGrid w:val="0"/>
          <w:cs/>
          <w:lang w:val="en-US"/>
        </w:rPr>
        <w:t>สินทรัพย์หมุนเวียนอื่น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582F65" w:rsidRPr="007D0029" w:rsidRDefault="00582F65" w:rsidP="0029263E">
      <w:pPr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8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4"/>
        <w:gridCol w:w="1159"/>
        <w:gridCol w:w="89"/>
        <w:gridCol w:w="1159"/>
        <w:gridCol w:w="89"/>
        <w:gridCol w:w="1155"/>
        <w:gridCol w:w="89"/>
        <w:gridCol w:w="1159"/>
      </w:tblGrid>
      <w:tr w:rsidR="00667945" w:rsidRPr="007D0029" w:rsidTr="00D06AA9">
        <w:tc>
          <w:tcPr>
            <w:tcW w:w="3984" w:type="dxa"/>
          </w:tcPr>
          <w:p w:rsidR="00667945" w:rsidRPr="007D0029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7" w:type="dxa"/>
            <w:gridSpan w:val="3"/>
          </w:tcPr>
          <w:p w:rsidR="00667945" w:rsidRPr="007D0029" w:rsidRDefault="00667945" w:rsidP="00667945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:rsidR="00667945" w:rsidRPr="007D0029" w:rsidRDefault="00667945" w:rsidP="00667945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945" w:rsidRPr="007D0029" w:rsidTr="00667945">
        <w:tc>
          <w:tcPr>
            <w:tcW w:w="3984" w:type="dxa"/>
          </w:tcPr>
          <w:p w:rsidR="00667945" w:rsidRPr="007D0029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7945" w:rsidRPr="007D0029" w:rsidTr="00667945">
        <w:tc>
          <w:tcPr>
            <w:tcW w:w="3984" w:type="dxa"/>
          </w:tcPr>
          <w:p w:rsidR="00667945" w:rsidRPr="007D0029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7945" w:rsidRPr="007D0029" w:rsidTr="00667945">
        <w:tc>
          <w:tcPr>
            <w:tcW w:w="3984" w:type="dxa"/>
          </w:tcPr>
          <w:p w:rsidR="00667945" w:rsidRPr="007D0029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67945" w:rsidRPr="007D0029" w:rsidTr="00667945">
        <w:tc>
          <w:tcPr>
            <w:tcW w:w="3984" w:type="dxa"/>
          </w:tcPr>
          <w:p w:rsidR="00667945" w:rsidRPr="007D0029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667945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7945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67945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7945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7D0029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667945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7945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67945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7945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67945" w:rsidRPr="007D0029" w:rsidTr="00667945">
        <w:tc>
          <w:tcPr>
            <w:tcW w:w="3984" w:type="dxa"/>
          </w:tcPr>
          <w:p w:rsidR="00667945" w:rsidRPr="007D0029" w:rsidRDefault="00667945" w:rsidP="00667945">
            <w:pPr>
              <w:spacing w:line="34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7D0029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667945" w:rsidRPr="007D0029" w:rsidTr="00667945">
        <w:trPr>
          <w:trHeight w:val="270"/>
        </w:trPr>
        <w:tc>
          <w:tcPr>
            <w:tcW w:w="3984" w:type="dxa"/>
          </w:tcPr>
          <w:p w:rsidR="00667945" w:rsidRPr="007D0029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>ดอกเบี้ยค้างรับ</w:t>
            </w:r>
            <w:r w:rsidRPr="007D0029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</w:t>
            </w:r>
            <w:r w:rsidRPr="007D0029">
              <w:rPr>
                <w:rFonts w:ascii="Angsana New" w:hAnsi="Angsana New" w:cs="Angsana New" w:hint="cs"/>
                <w:snapToGrid w:val="0"/>
                <w:spacing w:val="-12"/>
                <w:szCs w:val="28"/>
                <w:cs/>
              </w:rPr>
              <w:t>-</w:t>
            </w:r>
            <w:r w:rsidRPr="007D0029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</w:t>
            </w:r>
            <w:r w:rsidRPr="007D0029">
              <w:rPr>
                <w:rFonts w:ascii="Angsana New" w:hAnsi="Angsana New" w:cs="Angsana New" w:hint="cs"/>
                <w:snapToGrid w:val="0"/>
                <w:spacing w:val="-12"/>
                <w:szCs w:val="28"/>
                <w:cs/>
              </w:rPr>
              <w:t>บริษัท</w:t>
            </w:r>
            <w:r w:rsidRPr="007D0029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>ที่เกี่ยวข้องกัน</w:t>
            </w:r>
            <w:r w:rsidRPr="007D0029">
              <w:rPr>
                <w:rFonts w:ascii="Angsana New" w:hAnsi="Angsana New" w:cs="Angsana New"/>
                <w:snapToGrid w:val="0"/>
                <w:spacing w:val="-12"/>
                <w:szCs w:val="28"/>
              </w:rPr>
              <w:t xml:space="preserve"> (</w:t>
            </w:r>
            <w:r w:rsidRPr="007D0029">
              <w:rPr>
                <w:rFonts w:ascii="Angsana New" w:hAnsi="Angsana New" w:cs="Angsana New"/>
                <w:snapToGrid w:val="0"/>
                <w:spacing w:val="-12"/>
                <w:szCs w:val="28"/>
                <w:cs/>
              </w:rPr>
              <w:t xml:space="preserve">ดูหมายเหตุข้อ </w:t>
            </w:r>
            <w:r w:rsidR="00835023" w:rsidRPr="00835023">
              <w:rPr>
                <w:rFonts w:ascii="Angsana New" w:hAnsi="Angsana New" w:cs="Angsana New"/>
                <w:snapToGrid w:val="0"/>
                <w:spacing w:val="-12"/>
                <w:szCs w:val="28"/>
              </w:rPr>
              <w:t>19</w:t>
            </w:r>
            <w:r w:rsidRPr="007D0029">
              <w:rPr>
                <w:rFonts w:ascii="Angsana New" w:hAnsi="Angsana New" w:cs="Angsana New"/>
                <w:snapToGrid w:val="0"/>
                <w:spacing w:val="-12"/>
                <w:szCs w:val="28"/>
              </w:rPr>
              <w:t>.</w:t>
            </w:r>
            <w:r w:rsidR="00835023" w:rsidRPr="00835023">
              <w:rPr>
                <w:rFonts w:ascii="Angsana New" w:hAnsi="Angsana New" w:cs="Angsana New"/>
                <w:snapToGrid w:val="0"/>
                <w:spacing w:val="-12"/>
                <w:szCs w:val="28"/>
              </w:rPr>
              <w:t>4</w:t>
            </w:r>
            <w:r w:rsidRPr="007D0029">
              <w:rPr>
                <w:rFonts w:ascii="Angsana New" w:hAnsi="Angsana New" w:cs="Angsana New"/>
                <w:snapToGrid w:val="0"/>
                <w:spacing w:val="-12"/>
                <w:szCs w:val="28"/>
              </w:rPr>
              <w:t>)</w:t>
            </w:r>
          </w:p>
        </w:tc>
        <w:tc>
          <w:tcPr>
            <w:tcW w:w="1159" w:type="dxa"/>
            <w:vAlign w:val="bottom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:rsidR="00667945" w:rsidRPr="007D0029" w:rsidRDefault="00835023" w:rsidP="00667945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256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240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727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667945" w:rsidRPr="007D0029" w:rsidRDefault="00835023" w:rsidP="00667945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220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948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556</w:t>
            </w:r>
          </w:p>
        </w:tc>
      </w:tr>
      <w:tr w:rsidR="00667945" w:rsidRPr="007D0029" w:rsidTr="00667945">
        <w:trPr>
          <w:trHeight w:val="270"/>
        </w:trPr>
        <w:tc>
          <w:tcPr>
            <w:tcW w:w="3984" w:type="dxa"/>
          </w:tcPr>
          <w:p w:rsidR="00667945" w:rsidRPr="007D0029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Cs w:val="28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159" w:type="dxa"/>
            <w:vAlign w:val="bottom"/>
          </w:tcPr>
          <w:p w:rsidR="00667945" w:rsidRPr="007D0029" w:rsidRDefault="00835023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940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930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667945" w:rsidRPr="007D0029" w:rsidRDefault="00835023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521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865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:rsidR="00667945" w:rsidRPr="007D0029" w:rsidRDefault="00835023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814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288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667945" w:rsidRPr="007D0029" w:rsidRDefault="00835023" w:rsidP="00667945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489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219</w:t>
            </w:r>
          </w:p>
        </w:tc>
      </w:tr>
      <w:tr w:rsidR="00667945" w:rsidRPr="007D0029" w:rsidTr="00667945">
        <w:tc>
          <w:tcPr>
            <w:tcW w:w="3984" w:type="dxa"/>
          </w:tcPr>
          <w:p w:rsidR="00667945" w:rsidRPr="007D0029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Cs w:val="28"/>
                <w:cs/>
              </w:rPr>
              <w:t>ลูกหนี้กรมสรรพากร</w:t>
            </w:r>
          </w:p>
        </w:tc>
        <w:tc>
          <w:tcPr>
            <w:tcW w:w="1159" w:type="dxa"/>
            <w:vAlign w:val="bottom"/>
          </w:tcPr>
          <w:p w:rsidR="00667945" w:rsidRPr="007D0029" w:rsidRDefault="00835023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236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078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215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667945" w:rsidRPr="007D0029" w:rsidRDefault="00835023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174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058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859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667945" w:rsidRPr="007D0029" w:rsidTr="00667945">
        <w:tc>
          <w:tcPr>
            <w:tcW w:w="3984" w:type="dxa"/>
          </w:tcPr>
          <w:p w:rsidR="00667945" w:rsidRPr="007D0029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0029">
              <w:rPr>
                <w:rFonts w:ascii="Angsana New" w:hAnsi="Angsana New" w:cs="Angsana New" w:hint="cs"/>
                <w:snapToGrid w:val="0"/>
                <w:szCs w:val="28"/>
                <w:cs/>
              </w:rPr>
              <w:t>เงินมัดจำค่าซื้อสินทรัพย์</w:t>
            </w:r>
          </w:p>
        </w:tc>
        <w:tc>
          <w:tcPr>
            <w:tcW w:w="1159" w:type="dxa"/>
            <w:vAlign w:val="bottom"/>
          </w:tcPr>
          <w:p w:rsidR="00667945" w:rsidRPr="007D0029" w:rsidRDefault="00835023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300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821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667945" w:rsidRPr="007D0029" w:rsidRDefault="00835023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400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667945" w:rsidRPr="007D0029" w:rsidRDefault="00835023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300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821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667945" w:rsidRPr="007D0029" w:rsidRDefault="00835023" w:rsidP="00667945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400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667945" w:rsidRPr="007D0029" w:rsidTr="00667945">
        <w:tc>
          <w:tcPr>
            <w:tcW w:w="3984" w:type="dxa"/>
          </w:tcPr>
          <w:p w:rsidR="00667945" w:rsidRPr="007D0029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Cs w:val="28"/>
                <w:cs/>
              </w:rPr>
              <w:t>อื่น</w:t>
            </w:r>
            <w:r w:rsidRPr="007D0029">
              <w:rPr>
                <w:rFonts w:ascii="Angsana New" w:hAnsi="Angsana New" w:cs="Angsana New"/>
                <w:snapToGrid w:val="0"/>
                <w:szCs w:val="28"/>
              </w:rPr>
              <w:t xml:space="preserve"> </w:t>
            </w:r>
            <w:r w:rsidRPr="007D0029">
              <w:rPr>
                <w:rFonts w:ascii="Angsana New" w:hAnsi="Angsana New" w:cs="Angsana New"/>
                <w:snapToGrid w:val="0"/>
                <w:szCs w:val="28"/>
                <w:cs/>
              </w:rPr>
              <w:t>ๆ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667945" w:rsidRPr="007D0029" w:rsidRDefault="00835023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083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667945" w:rsidRPr="007D0029" w:rsidRDefault="00835023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423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776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:rsidR="00667945" w:rsidRPr="007D0029" w:rsidRDefault="00835023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394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936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:rsidR="00667945" w:rsidRPr="007D0029" w:rsidRDefault="00835023" w:rsidP="00667945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962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218</w:t>
            </w:r>
          </w:p>
        </w:tc>
      </w:tr>
      <w:tr w:rsidR="00667945" w:rsidRPr="007D0029" w:rsidTr="00667945">
        <w:tc>
          <w:tcPr>
            <w:tcW w:w="3984" w:type="dxa"/>
          </w:tcPr>
          <w:p w:rsidR="00667945" w:rsidRPr="007D0029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720" w:hanging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667945" w:rsidRPr="007D0029" w:rsidRDefault="00835023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314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403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466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:rsidR="00667945" w:rsidRPr="007D0029" w:rsidRDefault="00835023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245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404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7945" w:rsidRPr="007D0029" w:rsidRDefault="00835023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311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772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7945" w:rsidRPr="007D0029" w:rsidRDefault="00835023" w:rsidP="00667945">
            <w:pPr>
              <w:spacing w:line="340" w:lineRule="exact"/>
              <w:ind w:left="-94"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278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799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993</w:t>
            </w:r>
          </w:p>
        </w:tc>
      </w:tr>
    </w:tbl>
    <w:p w:rsidR="003211F4" w:rsidRPr="007D0029" w:rsidRDefault="0041686E" w:rsidP="003211F4">
      <w:pPr>
        <w:ind w:left="547" w:hanging="547"/>
        <w:rPr>
          <w:rFonts w:ascii="Angsana New" w:hAnsi="Angsana New" w:cs="Angsana New"/>
          <w:b/>
          <w:bCs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lang w:val="en-US"/>
        </w:rPr>
        <w:br w:type="page"/>
      </w:r>
      <w:r w:rsidR="00835023" w:rsidRPr="00835023">
        <w:rPr>
          <w:rFonts w:ascii="Angsana New" w:hAnsi="Angsana New" w:cs="Angsana New"/>
          <w:b/>
          <w:bCs/>
          <w:snapToGrid w:val="0"/>
          <w:lang w:val="en-US"/>
        </w:rPr>
        <w:lastRenderedPageBreak/>
        <w:t>9</w:t>
      </w:r>
      <w:r w:rsidR="003211F4" w:rsidRPr="007D0029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3211F4" w:rsidRPr="007D0029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3211F4" w:rsidRPr="007D0029">
        <w:rPr>
          <w:rFonts w:ascii="Angsana New" w:hAnsi="Angsana New" w:cs="Angsana New"/>
          <w:b/>
          <w:bCs/>
          <w:cs/>
          <w:lang w:val="en-US"/>
        </w:rPr>
        <w:t>เงินฝากธนาคารที่ใช้เป็นหลักประกัน</w:t>
      </w:r>
    </w:p>
    <w:p w:rsidR="003211F4" w:rsidRPr="007D0029" w:rsidRDefault="003211F4" w:rsidP="003211F4">
      <w:pPr>
        <w:tabs>
          <w:tab w:val="left" w:pos="9090"/>
        </w:tabs>
        <w:ind w:left="547"/>
        <w:rPr>
          <w:rFonts w:ascii="Angsana New" w:hAnsi="Angsana New" w:cs="Angsana New"/>
          <w:snapToGrid w:val="0"/>
          <w:lang w:val="en-US"/>
        </w:rPr>
      </w:pPr>
      <w:r w:rsidRPr="007D0029">
        <w:rPr>
          <w:rFonts w:ascii="Angsana New" w:hAnsi="Angsana New" w:cs="Angsana New"/>
          <w:snapToGrid w:val="0"/>
          <w:cs/>
          <w:lang w:val="en-US"/>
        </w:rPr>
        <w:t>เงินฝากธนาคารที่ใช้เป็นหลักประกัน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3211F4" w:rsidRPr="007D0029" w:rsidRDefault="003211F4" w:rsidP="003211F4">
      <w:pPr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1"/>
        <w:gridCol w:w="1159"/>
        <w:gridCol w:w="89"/>
        <w:gridCol w:w="1159"/>
        <w:gridCol w:w="89"/>
        <w:gridCol w:w="1155"/>
        <w:gridCol w:w="89"/>
        <w:gridCol w:w="1159"/>
      </w:tblGrid>
      <w:tr w:rsidR="00667945" w:rsidRPr="007D0029" w:rsidTr="00D06AA9">
        <w:tc>
          <w:tcPr>
            <w:tcW w:w="3921" w:type="dxa"/>
          </w:tcPr>
          <w:p w:rsidR="00667945" w:rsidRPr="007D0029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07" w:type="dxa"/>
            <w:gridSpan w:val="3"/>
          </w:tcPr>
          <w:p w:rsidR="00667945" w:rsidRPr="007D0029" w:rsidRDefault="00667945" w:rsidP="00667945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:rsidR="00667945" w:rsidRPr="007D0029" w:rsidRDefault="00667945" w:rsidP="00667945">
            <w:pPr>
              <w:spacing w:line="34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945" w:rsidRPr="007D0029" w:rsidTr="00667945">
        <w:tc>
          <w:tcPr>
            <w:tcW w:w="3921" w:type="dxa"/>
          </w:tcPr>
          <w:p w:rsidR="00667945" w:rsidRPr="007D0029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7D0029" w:rsidRDefault="00667945" w:rsidP="0066794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7945" w:rsidRPr="007D0029" w:rsidTr="00667945">
        <w:tc>
          <w:tcPr>
            <w:tcW w:w="3921" w:type="dxa"/>
          </w:tcPr>
          <w:p w:rsidR="00667945" w:rsidRPr="007D0029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7D0029" w:rsidRDefault="00667945" w:rsidP="0066794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7945" w:rsidRPr="007D0029" w:rsidTr="00667945">
        <w:tc>
          <w:tcPr>
            <w:tcW w:w="3921" w:type="dxa"/>
          </w:tcPr>
          <w:p w:rsidR="00667945" w:rsidRPr="007D0029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67945" w:rsidRPr="007D0029" w:rsidTr="00667945">
        <w:tc>
          <w:tcPr>
            <w:tcW w:w="3921" w:type="dxa"/>
          </w:tcPr>
          <w:p w:rsidR="00667945" w:rsidRPr="007D0029" w:rsidRDefault="00667945" w:rsidP="00667945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667945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7945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67945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7945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7D0029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667945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7945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67945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7945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67945" w:rsidRPr="007D0029" w:rsidTr="00667945">
        <w:tc>
          <w:tcPr>
            <w:tcW w:w="3921" w:type="dxa"/>
          </w:tcPr>
          <w:p w:rsidR="00667945" w:rsidRPr="007D0029" w:rsidRDefault="00667945" w:rsidP="00667945">
            <w:pPr>
              <w:spacing w:line="340" w:lineRule="exact"/>
              <w:ind w:left="461" w:right="-29" w:firstLine="97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:rsidR="00667945" w:rsidRPr="007D0029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9" w:type="dxa"/>
          </w:tcPr>
          <w:p w:rsidR="00667945" w:rsidRPr="007D0029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667945" w:rsidRPr="007D0029" w:rsidTr="00667945">
        <w:trPr>
          <w:trHeight w:val="270"/>
        </w:trPr>
        <w:tc>
          <w:tcPr>
            <w:tcW w:w="3921" w:type="dxa"/>
          </w:tcPr>
          <w:p w:rsidR="00667945" w:rsidRPr="007D0029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159" w:type="dxa"/>
            <w:vAlign w:val="bottom"/>
          </w:tcPr>
          <w:p w:rsidR="00667945" w:rsidRPr="007D0029" w:rsidRDefault="00667945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667945" w:rsidRPr="007D0029" w:rsidRDefault="00667945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667945" w:rsidRPr="007D0029" w:rsidTr="00667945">
        <w:trPr>
          <w:trHeight w:val="270"/>
        </w:trPr>
        <w:tc>
          <w:tcPr>
            <w:tcW w:w="3921" w:type="dxa"/>
          </w:tcPr>
          <w:p w:rsidR="00667945" w:rsidRPr="007D0029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Cs w:val="28"/>
                <w:cs/>
              </w:rPr>
              <w:t>บริการรับชำระเงิน</w:t>
            </w:r>
          </w:p>
        </w:tc>
        <w:tc>
          <w:tcPr>
            <w:tcW w:w="1159" w:type="dxa"/>
            <w:vAlign w:val="bottom"/>
          </w:tcPr>
          <w:p w:rsidR="00667945" w:rsidRPr="007D0029" w:rsidRDefault="00835023" w:rsidP="00667945">
            <w:pPr>
              <w:spacing w:line="340" w:lineRule="exact"/>
              <w:ind w:left="-94"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203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985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667945" w:rsidRPr="007D0029" w:rsidRDefault="00835023" w:rsidP="00667945">
            <w:pPr>
              <w:spacing w:line="340" w:lineRule="exact"/>
              <w:ind w:left="-94"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203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985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vAlign w:val="bottom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667945" w:rsidRPr="007D0029" w:rsidTr="00667945">
        <w:tc>
          <w:tcPr>
            <w:tcW w:w="3921" w:type="dxa"/>
          </w:tcPr>
          <w:p w:rsidR="00667945" w:rsidRPr="007D0029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0029">
              <w:rPr>
                <w:rFonts w:ascii="Angsana New" w:hAnsi="Angsana New" w:cs="Angsana New" w:hint="cs"/>
                <w:snapToGrid w:val="0"/>
                <w:szCs w:val="28"/>
                <w:cs/>
              </w:rPr>
              <w:t>เงินฝากธนาคารที่ใช้เป็นหลักประกันสำหรับ</w:t>
            </w: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ind w:right="54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667945" w:rsidRPr="007D0029" w:rsidRDefault="00667945" w:rsidP="0066794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667945" w:rsidRPr="007D0029" w:rsidRDefault="00667945" w:rsidP="0066794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667945" w:rsidRPr="007D0029" w:rsidTr="00667945">
        <w:tc>
          <w:tcPr>
            <w:tcW w:w="3921" w:type="dxa"/>
          </w:tcPr>
          <w:p w:rsidR="00667945" w:rsidRPr="007D0029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0029">
              <w:rPr>
                <w:rFonts w:ascii="Angsana New" w:hAnsi="Angsana New" w:cs="Angsana New" w:hint="cs"/>
                <w:snapToGrid w:val="0"/>
                <w:szCs w:val="28"/>
                <w:cs/>
              </w:rPr>
              <w:t>การออกหุ้นกู้ระยะยาว</w:t>
            </w:r>
            <w:r w:rsidRPr="007D0029">
              <w:rPr>
                <w:rFonts w:ascii="Angsana New" w:hAnsi="Angsana New" w:cs="Angsana New"/>
                <w:snapToGrid w:val="0"/>
                <w:szCs w:val="28"/>
              </w:rPr>
              <w:t xml:space="preserve"> (</w:t>
            </w:r>
            <w:r w:rsidRPr="007D0029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ดูหมายเหตุข้อ </w:t>
            </w:r>
            <w:r w:rsidR="00835023" w:rsidRPr="00835023">
              <w:rPr>
                <w:rFonts w:ascii="Angsana New" w:hAnsi="Angsana New" w:cs="Angsana New"/>
                <w:snapToGrid w:val="0"/>
                <w:szCs w:val="28"/>
              </w:rPr>
              <w:t>15</w:t>
            </w:r>
            <w:r w:rsidRPr="007D0029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835023" w:rsidRPr="00835023">
              <w:rPr>
                <w:rFonts w:ascii="Angsana New" w:hAnsi="Angsana New" w:cs="Angsana New"/>
                <w:snapToGrid w:val="0"/>
                <w:szCs w:val="28"/>
              </w:rPr>
              <w:t>3</w:t>
            </w:r>
            <w:r w:rsidRPr="007D0029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667945" w:rsidRPr="007D0029" w:rsidRDefault="00835023" w:rsidP="00667945">
            <w:pPr>
              <w:spacing w:line="340" w:lineRule="exact"/>
              <w:ind w:left="-94"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435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302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156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667945" w:rsidRPr="007D0029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435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302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156</w:t>
            </w:r>
          </w:p>
        </w:tc>
      </w:tr>
      <w:tr w:rsidR="00667945" w:rsidRPr="007D0029" w:rsidTr="00667945">
        <w:tc>
          <w:tcPr>
            <w:tcW w:w="3921" w:type="dxa"/>
          </w:tcPr>
          <w:p w:rsidR="00667945" w:rsidRPr="007D0029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Cs w:val="28"/>
                <w:cs/>
              </w:rPr>
              <w:t>เงินฝากธนาคารที่ใช้เป็นหลักประกันการชำระเงิน</w:t>
            </w: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ind w:left="-94" w:right="54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667945" w:rsidRPr="007D0029" w:rsidRDefault="00667945" w:rsidP="0066794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667945" w:rsidRPr="007D0029" w:rsidRDefault="00667945" w:rsidP="00667945">
            <w:pPr>
              <w:spacing w:line="34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667945" w:rsidRPr="007D0029" w:rsidRDefault="00667945" w:rsidP="0066794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ind w:left="-94" w:right="108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667945" w:rsidRPr="007D0029" w:rsidTr="00667945">
        <w:tc>
          <w:tcPr>
            <w:tcW w:w="3921" w:type="dxa"/>
          </w:tcPr>
          <w:p w:rsidR="00667945" w:rsidRPr="007D0029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Cs w:val="28"/>
                <w:cs/>
              </w:rPr>
              <w:t>ตามสัญญาก่อสร้าง</w:t>
            </w:r>
            <w:r w:rsidRPr="007D0029">
              <w:rPr>
                <w:rFonts w:ascii="Angsana New" w:hAnsi="Angsana New" w:cs="Angsana New"/>
                <w:snapToGrid w:val="0"/>
                <w:szCs w:val="28"/>
              </w:rPr>
              <w:t xml:space="preserve"> (Escrow Account)</w:t>
            </w:r>
            <w:r w:rsidRPr="007D0029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</w:t>
            </w: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ind w:left="-94"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667945" w:rsidRPr="007D0029" w:rsidRDefault="00667945" w:rsidP="0066794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667945" w:rsidRPr="007D0029" w:rsidRDefault="00667945" w:rsidP="0066794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667945" w:rsidRPr="007D0029" w:rsidTr="00667945">
        <w:tc>
          <w:tcPr>
            <w:tcW w:w="3921" w:type="dxa"/>
          </w:tcPr>
          <w:p w:rsidR="00667945" w:rsidRPr="007D0029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27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0029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(ดูหมายเหตุข้อ </w:t>
            </w:r>
            <w:r w:rsidR="00835023" w:rsidRPr="00835023">
              <w:rPr>
                <w:rFonts w:ascii="Angsana New" w:hAnsi="Angsana New" w:cs="Angsana New"/>
                <w:snapToGrid w:val="0"/>
                <w:szCs w:val="28"/>
              </w:rPr>
              <w:t>14</w:t>
            </w:r>
            <w:r w:rsidRPr="007D0029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835023" w:rsidRPr="00835023">
              <w:rPr>
                <w:rFonts w:ascii="Angsana New" w:hAnsi="Angsana New" w:cs="Angsana New"/>
                <w:snapToGrid w:val="0"/>
                <w:szCs w:val="28"/>
              </w:rPr>
              <w:t>1</w:t>
            </w:r>
            <w:r w:rsidRPr="007D0029">
              <w:rPr>
                <w:rFonts w:ascii="Angsana New" w:hAnsi="Angsana New" w:cs="Angsana New" w:hint="cs"/>
                <w:snapToGrid w:val="0"/>
                <w:szCs w:val="28"/>
                <w:cs/>
              </w:rPr>
              <w:t>)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667945" w:rsidRPr="007D0029" w:rsidRDefault="00835023" w:rsidP="00667945">
            <w:pPr>
              <w:spacing w:line="340" w:lineRule="exact"/>
              <w:ind w:left="-94"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457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479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612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667945" w:rsidRPr="007D0029" w:rsidRDefault="00835023" w:rsidP="00667945">
            <w:pPr>
              <w:spacing w:line="340" w:lineRule="exact"/>
              <w:ind w:left="-94"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146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672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tabs>
                <w:tab w:val="decimal" w:pos="972"/>
              </w:tabs>
              <w:spacing w:line="340" w:lineRule="exact"/>
              <w:ind w:right="135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667945" w:rsidRPr="007D0029" w:rsidTr="00667945">
        <w:tc>
          <w:tcPr>
            <w:tcW w:w="3921" w:type="dxa"/>
          </w:tcPr>
          <w:p w:rsidR="00667945" w:rsidRPr="007D0029" w:rsidRDefault="00667945" w:rsidP="006679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720" w:hanging="18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Cs w:val="28"/>
                <w:cs/>
              </w:rPr>
              <w:t>รวมเงินฝากธนาคารที่ใช้เป็นหลักประกัน</w:t>
            </w: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7945" w:rsidRPr="007D0029" w:rsidRDefault="00835023" w:rsidP="00667945">
            <w:pPr>
              <w:spacing w:line="340" w:lineRule="exact"/>
              <w:ind w:left="-94"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457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683</w:t>
            </w:r>
            <w:r w:rsidR="00667945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597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7945" w:rsidRPr="007D0029" w:rsidRDefault="00835023" w:rsidP="00667945">
            <w:pPr>
              <w:spacing w:line="340" w:lineRule="exact"/>
              <w:ind w:left="-94"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581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813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813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7945" w:rsidRPr="007D0029" w:rsidRDefault="00667945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</w:tcPr>
          <w:p w:rsidR="00667945" w:rsidRPr="007D0029" w:rsidRDefault="00667945" w:rsidP="00667945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7945" w:rsidRPr="007D0029" w:rsidRDefault="00835023" w:rsidP="00667945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435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302</w:t>
            </w:r>
            <w:r w:rsidR="00667945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156</w:t>
            </w:r>
          </w:p>
        </w:tc>
      </w:tr>
    </w:tbl>
    <w:p w:rsidR="005C6B19" w:rsidRPr="007D0029" w:rsidRDefault="00835023" w:rsidP="003211F4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835023">
        <w:rPr>
          <w:rFonts w:ascii="Angsana New" w:hAnsi="Angsana New" w:cs="Angsana New"/>
          <w:b/>
          <w:bCs/>
          <w:snapToGrid w:val="0"/>
          <w:lang w:val="en-US"/>
        </w:rPr>
        <w:t>10</w:t>
      </w:r>
      <w:r w:rsidR="005C6B19" w:rsidRPr="007D0029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C6B19" w:rsidRPr="007D0029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5C6B19" w:rsidRPr="007D0029">
        <w:rPr>
          <w:rFonts w:ascii="Angsana New" w:hAnsi="Angsana New" w:cs="Angsana New"/>
          <w:b/>
          <w:bCs/>
          <w:cs/>
          <w:lang w:val="en-US"/>
        </w:rPr>
        <w:t>เงินลงทุนเผื่อขาย</w:t>
      </w:r>
    </w:p>
    <w:p w:rsidR="005C6B19" w:rsidRPr="007D0029" w:rsidRDefault="005C6B19" w:rsidP="005C6B19">
      <w:pPr>
        <w:ind w:left="547" w:hanging="7"/>
        <w:rPr>
          <w:rFonts w:ascii="Angsana New" w:hAnsi="Angsana New" w:cs="Angsana New"/>
          <w:snapToGrid w:val="0"/>
          <w:cs/>
          <w:lang w:val="en-US"/>
        </w:rPr>
      </w:pPr>
      <w:r w:rsidRPr="007D0029">
        <w:rPr>
          <w:rFonts w:ascii="Angsana New" w:hAnsi="Angsana New" w:cs="Angsana New"/>
          <w:snapToGrid w:val="0"/>
          <w:cs/>
          <w:lang w:val="en-US"/>
        </w:rPr>
        <w:t>เงินลงทุนเผื่อขาย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>ประกอบด้วย</w:t>
      </w:r>
    </w:p>
    <w:p w:rsidR="005C6B19" w:rsidRPr="007D0029" w:rsidRDefault="005C6B19" w:rsidP="005C6B19">
      <w:pPr>
        <w:ind w:left="547" w:right="-11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7"/>
        <w:gridCol w:w="1146"/>
        <w:gridCol w:w="90"/>
        <w:gridCol w:w="1146"/>
        <w:gridCol w:w="90"/>
        <w:gridCol w:w="20"/>
        <w:gridCol w:w="1146"/>
        <w:gridCol w:w="99"/>
        <w:gridCol w:w="1146"/>
      </w:tblGrid>
      <w:tr w:rsidR="00663860" w:rsidRPr="007D0029" w:rsidTr="00D06AA9">
        <w:tc>
          <w:tcPr>
            <w:tcW w:w="3937" w:type="dxa"/>
          </w:tcPr>
          <w:p w:rsidR="00663860" w:rsidRPr="007D0029" w:rsidRDefault="00663860" w:rsidP="00293954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883" w:type="dxa"/>
            <w:gridSpan w:val="8"/>
          </w:tcPr>
          <w:p w:rsidR="00663860" w:rsidRPr="007D0029" w:rsidRDefault="00663860" w:rsidP="002939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663860" w:rsidRPr="007D0029" w:rsidTr="00D06AA9">
        <w:tc>
          <w:tcPr>
            <w:tcW w:w="3937" w:type="dxa"/>
          </w:tcPr>
          <w:p w:rsidR="00663860" w:rsidRPr="007D0029" w:rsidRDefault="00663860" w:rsidP="00293954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2" w:type="dxa"/>
            <w:gridSpan w:val="3"/>
          </w:tcPr>
          <w:p w:rsidR="00663860" w:rsidRPr="007D0029" w:rsidRDefault="00663860" w:rsidP="002939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“ยังไม่ได้ตรวจสอบ”</w:t>
            </w:r>
          </w:p>
        </w:tc>
        <w:tc>
          <w:tcPr>
            <w:tcW w:w="110" w:type="dxa"/>
            <w:gridSpan w:val="2"/>
          </w:tcPr>
          <w:p w:rsidR="00663860" w:rsidRPr="007D0029" w:rsidRDefault="00663860" w:rsidP="00293954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7D0029" w:rsidRDefault="00663860" w:rsidP="00293954">
            <w:pPr>
              <w:pStyle w:val="Heading9"/>
              <w:spacing w:line="340" w:lineRule="exact"/>
              <w:ind w:left="-38" w:right="-52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:rsidR="00663860" w:rsidRPr="007D0029" w:rsidRDefault="00663860" w:rsidP="00293954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7D0029" w:rsidRDefault="00663860" w:rsidP="0029395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3860" w:rsidRPr="007D0029" w:rsidTr="00D06AA9">
        <w:tc>
          <w:tcPr>
            <w:tcW w:w="3937" w:type="dxa"/>
          </w:tcPr>
          <w:p w:rsidR="00663860" w:rsidRPr="007D0029" w:rsidRDefault="00663860" w:rsidP="00663860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2" w:type="dxa"/>
            <w:gridSpan w:val="3"/>
          </w:tcPr>
          <w:p w:rsidR="00663860" w:rsidRPr="007D0029" w:rsidRDefault="00663860" w:rsidP="0066386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835023"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835023"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0" w:type="dxa"/>
            <w:gridSpan w:val="2"/>
          </w:tcPr>
          <w:p w:rsidR="00663860" w:rsidRPr="007D0029" w:rsidRDefault="00663860" w:rsidP="00663860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91" w:type="dxa"/>
            <w:gridSpan w:val="3"/>
          </w:tcPr>
          <w:p w:rsidR="00663860" w:rsidRPr="007D0029" w:rsidRDefault="00663860" w:rsidP="0066386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835023"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835023"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663860" w:rsidRPr="007D0029" w:rsidTr="00663860">
        <w:tc>
          <w:tcPr>
            <w:tcW w:w="3937" w:type="dxa"/>
          </w:tcPr>
          <w:p w:rsidR="00663860" w:rsidRPr="007D0029" w:rsidRDefault="00663860" w:rsidP="00663860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7D0029" w:rsidRDefault="00663860" w:rsidP="00663860">
            <w:pPr>
              <w:pStyle w:val="Heading9"/>
              <w:spacing w:line="340" w:lineRule="exact"/>
              <w:ind w:left="-38" w:right="-52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ราคาทุน/</w:t>
            </w:r>
          </w:p>
        </w:tc>
        <w:tc>
          <w:tcPr>
            <w:tcW w:w="90" w:type="dxa"/>
          </w:tcPr>
          <w:p w:rsidR="00663860" w:rsidRPr="007D0029" w:rsidRDefault="00663860" w:rsidP="00663860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7D0029" w:rsidRDefault="00663860" w:rsidP="0066386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มูลค่า</w:t>
            </w:r>
          </w:p>
        </w:tc>
        <w:tc>
          <w:tcPr>
            <w:tcW w:w="110" w:type="dxa"/>
            <w:gridSpan w:val="2"/>
          </w:tcPr>
          <w:p w:rsidR="00663860" w:rsidRPr="007D0029" w:rsidRDefault="00663860" w:rsidP="00663860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7D0029" w:rsidRDefault="00663860" w:rsidP="00663860">
            <w:pPr>
              <w:pStyle w:val="Heading9"/>
              <w:spacing w:line="340" w:lineRule="exact"/>
              <w:ind w:left="-38" w:right="-52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ราคาทุน/</w:t>
            </w:r>
          </w:p>
        </w:tc>
        <w:tc>
          <w:tcPr>
            <w:tcW w:w="99" w:type="dxa"/>
          </w:tcPr>
          <w:p w:rsidR="00663860" w:rsidRPr="007D0029" w:rsidRDefault="00663860" w:rsidP="00663860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7D0029" w:rsidRDefault="00663860" w:rsidP="0066386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มูลค่า</w:t>
            </w:r>
          </w:p>
        </w:tc>
      </w:tr>
      <w:tr w:rsidR="00663860" w:rsidRPr="007D0029" w:rsidTr="00663860">
        <w:tc>
          <w:tcPr>
            <w:tcW w:w="3937" w:type="dxa"/>
          </w:tcPr>
          <w:p w:rsidR="00663860" w:rsidRPr="007D0029" w:rsidRDefault="00663860" w:rsidP="00663860">
            <w:pPr>
              <w:spacing w:line="34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7D0029" w:rsidRDefault="00663860" w:rsidP="00663860">
            <w:pPr>
              <w:pStyle w:val="Heading9"/>
              <w:spacing w:line="340" w:lineRule="exact"/>
              <w:ind w:left="-38" w:right="-52"/>
              <w:rPr>
                <w:rFonts w:ascii="Angsana New" w:hAnsi="Angsana New" w:cs="Angsana New"/>
                <w:snapToGrid w:val="0"/>
                <w:spacing w:val="-8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pacing w:val="-8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</w:tcPr>
          <w:p w:rsidR="00663860" w:rsidRPr="007D0029" w:rsidRDefault="00663860" w:rsidP="00663860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7D0029" w:rsidRDefault="00663860" w:rsidP="0066386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ยุติธรรม</w:t>
            </w:r>
          </w:p>
        </w:tc>
        <w:tc>
          <w:tcPr>
            <w:tcW w:w="110" w:type="dxa"/>
            <w:gridSpan w:val="2"/>
          </w:tcPr>
          <w:p w:rsidR="00663860" w:rsidRPr="007D0029" w:rsidRDefault="00663860" w:rsidP="00663860">
            <w:pPr>
              <w:spacing w:line="34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7D0029" w:rsidRDefault="00663860" w:rsidP="00663860">
            <w:pPr>
              <w:pStyle w:val="Heading9"/>
              <w:spacing w:line="340" w:lineRule="exact"/>
              <w:ind w:left="-38" w:right="-52"/>
              <w:rPr>
                <w:rFonts w:ascii="Angsana New" w:hAnsi="Angsana New" w:cs="Angsana New"/>
                <w:snapToGrid w:val="0"/>
                <w:spacing w:val="-8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pacing w:val="-8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99" w:type="dxa"/>
          </w:tcPr>
          <w:p w:rsidR="00663860" w:rsidRPr="007D0029" w:rsidRDefault="00663860" w:rsidP="00663860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6" w:type="dxa"/>
          </w:tcPr>
          <w:p w:rsidR="00663860" w:rsidRPr="007D0029" w:rsidRDefault="00663860" w:rsidP="0066386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ยุติธรรม</w:t>
            </w:r>
          </w:p>
        </w:tc>
      </w:tr>
      <w:tr w:rsidR="00663860" w:rsidRPr="007D0029" w:rsidTr="00663860">
        <w:tc>
          <w:tcPr>
            <w:tcW w:w="3937" w:type="dxa"/>
          </w:tcPr>
          <w:p w:rsidR="00663860" w:rsidRPr="007D0029" w:rsidRDefault="00663860" w:rsidP="006638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360"/>
              <w:rPr>
                <w:rFonts w:ascii="Angsana New" w:hAnsi="Angsana New" w:cs="Angsana New"/>
                <w:snapToGrid w:val="0"/>
                <w:szCs w:val="28"/>
              </w:rPr>
            </w:pPr>
            <w:r w:rsidRPr="007D0029">
              <w:rPr>
                <w:rFonts w:ascii="Angsana New" w:hAnsi="Angsana New" w:cs="Angsana New"/>
                <w:snapToGrid w:val="0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146" w:type="dxa"/>
          </w:tcPr>
          <w:p w:rsidR="00663860" w:rsidRPr="007D0029" w:rsidRDefault="00663860" w:rsidP="00663860">
            <w:pPr>
              <w:tabs>
                <w:tab w:val="decimal" w:pos="1260"/>
              </w:tabs>
              <w:spacing w:line="34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663860" w:rsidRPr="007D0029" w:rsidRDefault="00663860" w:rsidP="00663860">
            <w:pPr>
              <w:tabs>
                <w:tab w:val="decimal" w:pos="1260"/>
              </w:tabs>
              <w:spacing w:line="34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0" w:type="dxa"/>
            <w:gridSpan w:val="2"/>
          </w:tcPr>
          <w:p w:rsidR="00663860" w:rsidRPr="007D0029" w:rsidRDefault="00663860" w:rsidP="00663860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663860" w:rsidRPr="007D0029" w:rsidRDefault="00663860" w:rsidP="00663860">
            <w:pPr>
              <w:tabs>
                <w:tab w:val="decimal" w:pos="1260"/>
              </w:tabs>
              <w:spacing w:line="34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9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663860" w:rsidRPr="007D0029" w:rsidRDefault="00663860" w:rsidP="00663860">
            <w:pPr>
              <w:tabs>
                <w:tab w:val="decimal" w:pos="1260"/>
              </w:tabs>
              <w:spacing w:line="34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663860" w:rsidRPr="007D0029" w:rsidTr="00663860">
        <w:tc>
          <w:tcPr>
            <w:tcW w:w="3937" w:type="dxa"/>
          </w:tcPr>
          <w:p w:rsidR="00663860" w:rsidRPr="007D0029" w:rsidRDefault="00663860" w:rsidP="006638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Cs w:val="28"/>
                <w:cs/>
              </w:rPr>
              <w:t>หุ้นสามัญ</w:t>
            </w:r>
          </w:p>
        </w:tc>
        <w:tc>
          <w:tcPr>
            <w:tcW w:w="1146" w:type="dxa"/>
          </w:tcPr>
          <w:p w:rsidR="00663860" w:rsidRPr="007D0029" w:rsidRDefault="00835023" w:rsidP="00663860">
            <w:pPr>
              <w:tabs>
                <w:tab w:val="decimal" w:pos="1260"/>
              </w:tabs>
              <w:spacing w:line="34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234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402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</w:p>
        </w:tc>
        <w:tc>
          <w:tcPr>
            <w:tcW w:w="90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663860" w:rsidRPr="007D0029" w:rsidRDefault="00835023" w:rsidP="00663860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176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021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070</w:t>
            </w:r>
          </w:p>
        </w:tc>
        <w:tc>
          <w:tcPr>
            <w:tcW w:w="110" w:type="dxa"/>
            <w:gridSpan w:val="2"/>
          </w:tcPr>
          <w:p w:rsidR="00663860" w:rsidRPr="007D0029" w:rsidRDefault="00663860" w:rsidP="00663860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663860" w:rsidRPr="007D0029" w:rsidRDefault="00835023" w:rsidP="00663860">
            <w:pPr>
              <w:spacing w:line="340" w:lineRule="exact"/>
              <w:ind w:left="-94"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234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402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269</w:t>
            </w:r>
          </w:p>
        </w:tc>
        <w:tc>
          <w:tcPr>
            <w:tcW w:w="99" w:type="dxa"/>
          </w:tcPr>
          <w:p w:rsidR="00663860" w:rsidRPr="007D0029" w:rsidRDefault="00663860" w:rsidP="00663860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663860" w:rsidRPr="007D0029" w:rsidRDefault="00835023" w:rsidP="00663860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206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633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430</w:t>
            </w:r>
          </w:p>
        </w:tc>
      </w:tr>
      <w:tr w:rsidR="00663860" w:rsidRPr="007D0029" w:rsidTr="00663860">
        <w:trPr>
          <w:trHeight w:val="297"/>
        </w:trPr>
        <w:tc>
          <w:tcPr>
            <w:tcW w:w="3937" w:type="dxa"/>
          </w:tcPr>
          <w:p w:rsidR="00663860" w:rsidRPr="007D0029" w:rsidRDefault="00663860" w:rsidP="006638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Cs w:val="28"/>
                <w:cs/>
              </w:rPr>
              <w:t>ใบสำคัญแสดงสิทธิซื้อหุ้นสามัญ</w:t>
            </w:r>
          </w:p>
        </w:tc>
        <w:tc>
          <w:tcPr>
            <w:tcW w:w="1146" w:type="dxa"/>
          </w:tcPr>
          <w:p w:rsidR="00663860" w:rsidRPr="007D0029" w:rsidRDefault="00663860" w:rsidP="00663860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663860" w:rsidRPr="007D0029" w:rsidRDefault="00835023" w:rsidP="00663860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061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236</w:t>
            </w:r>
          </w:p>
        </w:tc>
        <w:tc>
          <w:tcPr>
            <w:tcW w:w="110" w:type="dxa"/>
            <w:gridSpan w:val="2"/>
          </w:tcPr>
          <w:p w:rsidR="00663860" w:rsidRPr="007D0029" w:rsidRDefault="00663860" w:rsidP="00663860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663860" w:rsidRPr="007D0029" w:rsidRDefault="00663860" w:rsidP="00663860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9" w:type="dxa"/>
          </w:tcPr>
          <w:p w:rsidR="00663860" w:rsidRPr="007D0029" w:rsidRDefault="00663860" w:rsidP="00663860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663860" w:rsidRPr="007D0029" w:rsidRDefault="00835023" w:rsidP="00663860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454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797</w:t>
            </w:r>
          </w:p>
        </w:tc>
      </w:tr>
      <w:tr w:rsidR="00663860" w:rsidRPr="007D0029" w:rsidTr="00663860">
        <w:trPr>
          <w:trHeight w:val="135"/>
        </w:trPr>
        <w:tc>
          <w:tcPr>
            <w:tcW w:w="3937" w:type="dxa"/>
          </w:tcPr>
          <w:p w:rsidR="00663860" w:rsidRPr="007D0029" w:rsidRDefault="00663860" w:rsidP="006638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1080" w:hanging="90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Cs w:val="28"/>
                <w:cs/>
              </w:rPr>
              <w:t>หน่วยลงทุน</w:t>
            </w:r>
          </w:p>
        </w:tc>
        <w:tc>
          <w:tcPr>
            <w:tcW w:w="1146" w:type="dxa"/>
          </w:tcPr>
          <w:p w:rsidR="00663860" w:rsidRPr="007D0029" w:rsidRDefault="00835023" w:rsidP="00663860">
            <w:pPr>
              <w:tabs>
                <w:tab w:val="decimal" w:pos="1260"/>
              </w:tabs>
              <w:spacing w:line="34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138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663860" w:rsidRPr="007D0029" w:rsidRDefault="00835023" w:rsidP="00663860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73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10" w:type="dxa"/>
            <w:gridSpan w:val="2"/>
          </w:tcPr>
          <w:p w:rsidR="00663860" w:rsidRPr="007D0029" w:rsidRDefault="00663860" w:rsidP="00663860">
            <w:pPr>
              <w:tabs>
                <w:tab w:val="decimal" w:pos="961"/>
              </w:tabs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663860" w:rsidRPr="007D0029" w:rsidRDefault="00835023" w:rsidP="00663860">
            <w:pPr>
              <w:spacing w:line="340" w:lineRule="exact"/>
              <w:ind w:left="-94"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141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9" w:type="dxa"/>
          </w:tcPr>
          <w:p w:rsidR="00663860" w:rsidRPr="007D0029" w:rsidRDefault="00663860" w:rsidP="00663860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663860" w:rsidRPr="007D0029" w:rsidRDefault="00835023" w:rsidP="00663860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99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663860" w:rsidRPr="007D0029" w:rsidTr="00663860">
        <w:tc>
          <w:tcPr>
            <w:tcW w:w="3937" w:type="dxa"/>
          </w:tcPr>
          <w:p w:rsidR="00663860" w:rsidRPr="007D0029" w:rsidRDefault="00663860" w:rsidP="006638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left="360" w:hanging="360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szCs w:val="28"/>
                <w:u w:val="single"/>
                <w:cs/>
              </w:rPr>
              <w:t>หัก</w:t>
            </w:r>
            <w:r w:rsidRPr="007D0029">
              <w:rPr>
                <w:rFonts w:ascii="Angsana New" w:hAnsi="Angsana New" w:cs="Angsana New" w:hint="cs"/>
                <w:snapToGrid w:val="0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>ขาดทุน</w:t>
            </w:r>
            <w:r w:rsidRPr="007D0029">
              <w:rPr>
                <w:rFonts w:ascii="Angsana New" w:hAnsi="Angsana New" w:cs="Angsana New" w:hint="cs"/>
                <w:snapToGrid w:val="0"/>
                <w:szCs w:val="28"/>
                <w:cs/>
              </w:rPr>
              <w:t>ที่ยังไม่เกิดขึ้นจากการปรับมูลค่า</w:t>
            </w:r>
          </w:p>
        </w:tc>
        <w:tc>
          <w:tcPr>
            <w:tcW w:w="1146" w:type="dxa"/>
          </w:tcPr>
          <w:p w:rsidR="00663860" w:rsidRPr="007D0029" w:rsidRDefault="00663860" w:rsidP="00663860">
            <w:pPr>
              <w:tabs>
                <w:tab w:val="decimal" w:pos="1260"/>
              </w:tabs>
              <w:spacing w:line="340" w:lineRule="exact"/>
              <w:ind w:right="42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569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963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663860" w:rsidRPr="007D0029" w:rsidRDefault="00663860" w:rsidP="00663860">
            <w:pPr>
              <w:tabs>
                <w:tab w:val="decimal" w:pos="961"/>
                <w:tab w:val="decimal" w:pos="1260"/>
              </w:tabs>
              <w:spacing w:line="34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663860" w:rsidRPr="007D0029" w:rsidRDefault="00663860" w:rsidP="00663860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gridSpan w:val="2"/>
          </w:tcPr>
          <w:p w:rsidR="00663860" w:rsidRPr="007D0029" w:rsidRDefault="00663860" w:rsidP="00663860">
            <w:pPr>
              <w:spacing w:line="340" w:lineRule="exact"/>
              <w:ind w:left="-94" w:right="27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</w:t>
            </w: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064</w:t>
            </w: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042</w:t>
            </w: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9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40" w:lineRule="exact"/>
              <w:ind w:right="-191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</w:tcPr>
          <w:p w:rsidR="00663860" w:rsidRPr="007D0029" w:rsidRDefault="00663860" w:rsidP="00663860">
            <w:pPr>
              <w:spacing w:line="340" w:lineRule="exact"/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-</w:t>
            </w:r>
          </w:p>
        </w:tc>
      </w:tr>
      <w:tr w:rsidR="00663860" w:rsidRPr="007D0029" w:rsidTr="00663860">
        <w:tc>
          <w:tcPr>
            <w:tcW w:w="3937" w:type="dxa"/>
          </w:tcPr>
          <w:p w:rsidR="00663860" w:rsidRPr="007D0029" w:rsidRDefault="00663860" w:rsidP="00663860">
            <w:pPr>
              <w:spacing w:line="340" w:lineRule="exact"/>
              <w:ind w:left="36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รวมเงินลงทุนเผื่อขาย</w:t>
            </w: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:rsidR="00663860" w:rsidRPr="007D0029" w:rsidRDefault="00835023" w:rsidP="00663860">
            <w:pPr>
              <w:tabs>
                <w:tab w:val="decimal" w:pos="1260"/>
              </w:tabs>
              <w:spacing w:line="340" w:lineRule="exact"/>
              <w:ind w:right="90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252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306</w:t>
            </w:r>
          </w:p>
        </w:tc>
        <w:tc>
          <w:tcPr>
            <w:tcW w:w="90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3860" w:rsidRPr="007D0029" w:rsidRDefault="00835023" w:rsidP="00663860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252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306</w:t>
            </w:r>
          </w:p>
        </w:tc>
        <w:tc>
          <w:tcPr>
            <w:tcW w:w="110" w:type="dxa"/>
            <w:gridSpan w:val="2"/>
          </w:tcPr>
          <w:p w:rsidR="00663860" w:rsidRPr="007D0029" w:rsidRDefault="00663860" w:rsidP="00663860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3860" w:rsidRPr="007D0029" w:rsidRDefault="00835023" w:rsidP="00663860">
            <w:pPr>
              <w:spacing w:line="340" w:lineRule="exact"/>
              <w:ind w:left="-94"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227</w:t>
            </w:r>
          </w:p>
        </w:tc>
        <w:tc>
          <w:tcPr>
            <w:tcW w:w="99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4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3860" w:rsidRPr="007D0029" w:rsidRDefault="00835023" w:rsidP="00663860">
            <w:pPr>
              <w:spacing w:line="340" w:lineRule="exact"/>
              <w:ind w:left="-94"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227</w:t>
            </w:r>
          </w:p>
        </w:tc>
      </w:tr>
    </w:tbl>
    <w:p w:rsidR="003211F4" w:rsidRPr="00F21003" w:rsidRDefault="0041686E" w:rsidP="003211F4">
      <w:pPr>
        <w:ind w:left="547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br w:type="page"/>
      </w:r>
      <w:r w:rsidR="003211F4" w:rsidRPr="00F21003">
        <w:rPr>
          <w:rFonts w:ascii="Angsana New" w:hAnsi="Angsana New" w:cs="Angsana New"/>
          <w:snapToGrid w:val="0"/>
          <w:spacing w:val="-4"/>
          <w:cs/>
          <w:lang w:val="en-US"/>
        </w:rPr>
        <w:lastRenderedPageBreak/>
        <w:t>รายการเคลื่อนไหวของเงินลงทุนเผ</w:t>
      </w:r>
      <w:r w:rsidR="002D23C9" w:rsidRPr="00F21003">
        <w:rPr>
          <w:rFonts w:ascii="Angsana New" w:hAnsi="Angsana New" w:cs="Angsana New"/>
          <w:snapToGrid w:val="0"/>
          <w:spacing w:val="-4"/>
          <w:cs/>
          <w:lang w:val="en-US"/>
        </w:rPr>
        <w:t>ื่อขายที่เกิดขึ้นในระหว่างงวด</w:t>
      </w:r>
      <w:r w:rsidR="002D23C9" w:rsidRPr="00F21003">
        <w:rPr>
          <w:rFonts w:ascii="Angsana New" w:hAnsi="Angsana New" w:cs="Angsana New" w:hint="cs"/>
          <w:snapToGrid w:val="0"/>
          <w:spacing w:val="-4"/>
          <w:cs/>
          <w:lang w:val="en-US"/>
        </w:rPr>
        <w:t>หก</w:t>
      </w:r>
      <w:r w:rsidR="003211F4" w:rsidRPr="00F21003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เดือนสิ้นสุดวันที่ </w:t>
      </w:r>
      <w:r w:rsidR="00835023" w:rsidRPr="00835023">
        <w:rPr>
          <w:rFonts w:ascii="Angsana New" w:hAnsi="Angsana New" w:cs="Angsana New"/>
          <w:snapToGrid w:val="0"/>
          <w:spacing w:val="-4"/>
          <w:lang w:val="en-US"/>
        </w:rPr>
        <w:t>30</w:t>
      </w:r>
      <w:r w:rsidR="003774B6" w:rsidRPr="00F21003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3774B6" w:rsidRPr="00F21003">
        <w:rPr>
          <w:rFonts w:ascii="Angsana New" w:hAnsi="Angsana New" w:cs="Angsana New"/>
          <w:snapToGrid w:val="0"/>
          <w:spacing w:val="-4"/>
          <w:cs/>
          <w:lang w:val="en-US"/>
        </w:rPr>
        <w:t>มิถุนายน</w:t>
      </w:r>
      <w:r w:rsidR="003211F4" w:rsidRPr="00F21003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มีดังนี้</w:t>
      </w:r>
    </w:p>
    <w:p w:rsidR="003211F4" w:rsidRPr="007D0029" w:rsidRDefault="003211F4" w:rsidP="00663860">
      <w:pPr>
        <w:pStyle w:val="Header"/>
        <w:tabs>
          <w:tab w:val="clear" w:pos="4153"/>
          <w:tab w:val="clear" w:pos="8306"/>
        </w:tabs>
        <w:ind w:left="547" w:right="38"/>
        <w:jc w:val="right"/>
        <w:rPr>
          <w:rFonts w:ascii="Angsana New" w:hAnsi="Angsana New" w:cs="Angsana New"/>
          <w:snapToGrid w:val="0"/>
          <w:spacing w:val="2"/>
          <w:szCs w:val="32"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67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06"/>
        <w:gridCol w:w="1344"/>
        <w:gridCol w:w="283"/>
        <w:gridCol w:w="1344"/>
      </w:tblGrid>
      <w:tr w:rsidR="00663860" w:rsidRPr="007D0029" w:rsidTr="00663860">
        <w:trPr>
          <w:cantSplit/>
        </w:trPr>
        <w:tc>
          <w:tcPr>
            <w:tcW w:w="5706" w:type="dxa"/>
          </w:tcPr>
          <w:p w:rsidR="00663860" w:rsidRPr="007D0029" w:rsidRDefault="00663860" w:rsidP="0066386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971" w:type="dxa"/>
            <w:gridSpan w:val="3"/>
          </w:tcPr>
          <w:p w:rsidR="00663860" w:rsidRPr="007D0029" w:rsidRDefault="00663860" w:rsidP="0066386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663860" w:rsidRPr="007D0029" w:rsidTr="00663860">
        <w:trPr>
          <w:cantSplit/>
        </w:trPr>
        <w:tc>
          <w:tcPr>
            <w:tcW w:w="5706" w:type="dxa"/>
          </w:tcPr>
          <w:p w:rsidR="00663860" w:rsidRPr="007D0029" w:rsidRDefault="00663860" w:rsidP="0066386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971" w:type="dxa"/>
            <w:gridSpan w:val="3"/>
          </w:tcPr>
          <w:p w:rsidR="00663860" w:rsidRDefault="00663860" w:rsidP="0066386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3860" w:rsidRPr="007D0029" w:rsidTr="00663860">
        <w:trPr>
          <w:cantSplit/>
        </w:trPr>
        <w:tc>
          <w:tcPr>
            <w:tcW w:w="5706" w:type="dxa"/>
          </w:tcPr>
          <w:p w:rsidR="00663860" w:rsidRPr="007D0029" w:rsidRDefault="00663860" w:rsidP="0066386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44" w:type="dxa"/>
          </w:tcPr>
          <w:p w:rsidR="00663860" w:rsidRPr="007D0029" w:rsidRDefault="00835023" w:rsidP="0066386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lang w:val="en-US"/>
              </w:rPr>
              <w:t>61</w:t>
            </w:r>
          </w:p>
        </w:tc>
        <w:tc>
          <w:tcPr>
            <w:tcW w:w="283" w:type="dxa"/>
          </w:tcPr>
          <w:p w:rsidR="00663860" w:rsidRPr="007D0029" w:rsidRDefault="00663860" w:rsidP="00663860">
            <w:pPr>
              <w:spacing w:line="34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44" w:type="dxa"/>
          </w:tcPr>
          <w:p w:rsidR="00663860" w:rsidRPr="007D0029" w:rsidRDefault="00835023" w:rsidP="00663860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US"/>
              </w:rPr>
              <w:t>2560</w:t>
            </w:r>
          </w:p>
        </w:tc>
      </w:tr>
      <w:tr w:rsidR="00663860" w:rsidRPr="007D0029" w:rsidTr="00663860">
        <w:trPr>
          <w:cantSplit/>
        </w:trPr>
        <w:tc>
          <w:tcPr>
            <w:tcW w:w="5706" w:type="dxa"/>
          </w:tcPr>
          <w:p w:rsidR="00663860" w:rsidRPr="007D0029" w:rsidRDefault="00663860" w:rsidP="0066386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ราคาตามบัญชี ณ วันที่ 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  <w:t>1</w:t>
            </w: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 มกราคม </w:t>
            </w:r>
          </w:p>
        </w:tc>
        <w:tc>
          <w:tcPr>
            <w:tcW w:w="1344" w:type="dxa"/>
          </w:tcPr>
          <w:p w:rsidR="00663860" w:rsidRPr="007D0029" w:rsidRDefault="00835023" w:rsidP="00663860">
            <w:pPr>
              <w:tabs>
                <w:tab w:val="decimal" w:pos="1126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307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088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227</w:t>
            </w:r>
          </w:p>
        </w:tc>
        <w:tc>
          <w:tcPr>
            <w:tcW w:w="283" w:type="dxa"/>
          </w:tcPr>
          <w:p w:rsidR="00663860" w:rsidRPr="007D0029" w:rsidRDefault="00663860" w:rsidP="00663860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44" w:type="dxa"/>
          </w:tcPr>
          <w:p w:rsidR="00663860" w:rsidRPr="007D0029" w:rsidRDefault="00835023" w:rsidP="00663860">
            <w:pPr>
              <w:tabs>
                <w:tab w:val="decimal" w:pos="1126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403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753</w:t>
            </w:r>
          </w:p>
        </w:tc>
      </w:tr>
      <w:tr w:rsidR="00663860" w:rsidRPr="007D0029" w:rsidTr="00663860">
        <w:trPr>
          <w:cantSplit/>
        </w:trPr>
        <w:tc>
          <w:tcPr>
            <w:tcW w:w="5706" w:type="dxa"/>
          </w:tcPr>
          <w:p w:rsidR="00663860" w:rsidRPr="007D0029" w:rsidRDefault="00663860" w:rsidP="0066386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ตัดจำหน่ายเงินลงทุนเผื่อขาย</w:t>
            </w:r>
          </w:p>
        </w:tc>
        <w:tc>
          <w:tcPr>
            <w:tcW w:w="1344" w:type="dxa"/>
          </w:tcPr>
          <w:p w:rsidR="00663860" w:rsidRPr="007D0029" w:rsidRDefault="00663860" w:rsidP="00663860">
            <w:pPr>
              <w:tabs>
                <w:tab w:val="decimal" w:pos="1126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179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282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</w:tcPr>
          <w:p w:rsidR="00663860" w:rsidRPr="007D0029" w:rsidRDefault="00663860" w:rsidP="00663860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44" w:type="dxa"/>
          </w:tcPr>
          <w:p w:rsidR="00663860" w:rsidRPr="007D0029" w:rsidRDefault="00663860" w:rsidP="00663860">
            <w:pPr>
              <w:spacing w:line="340" w:lineRule="exact"/>
              <w:jc w:val="center"/>
              <w:rPr>
                <w:rFonts w:ascii="Times New Roman" w:hAnsi="Times New Roman" w:cstheme="minorBidi"/>
                <w:sz w:val="18"/>
                <w:szCs w:val="18"/>
                <w:lang w:val="en-US"/>
              </w:rPr>
            </w:pPr>
            <w:r w:rsidRPr="007D002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663860" w:rsidRPr="007D0029" w:rsidTr="00663860">
        <w:trPr>
          <w:cantSplit/>
        </w:trPr>
        <w:tc>
          <w:tcPr>
            <w:tcW w:w="5706" w:type="dxa"/>
          </w:tcPr>
          <w:p w:rsidR="00663860" w:rsidRPr="007D0029" w:rsidRDefault="00663860" w:rsidP="0066386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เงินสดรับจากการลด</w:t>
            </w:r>
            <w:r w:rsidR="006E07AE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มูลค่าหน่วยลง</w:t>
            </w:r>
            <w:r w:rsidRPr="007D0029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ทุนของเงินลงทุนเผื่อขาย</w:t>
            </w:r>
          </w:p>
        </w:tc>
        <w:tc>
          <w:tcPr>
            <w:tcW w:w="1344" w:type="dxa"/>
          </w:tcPr>
          <w:p w:rsidR="00663860" w:rsidRPr="007D0029" w:rsidRDefault="00663860" w:rsidP="00663860">
            <w:pPr>
              <w:tabs>
                <w:tab w:val="decimal" w:pos="1126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</w:tcPr>
          <w:p w:rsidR="00663860" w:rsidRPr="007D0029" w:rsidRDefault="00663860" w:rsidP="00663860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44" w:type="dxa"/>
          </w:tcPr>
          <w:p w:rsidR="00663860" w:rsidRPr="007D0029" w:rsidRDefault="00663860" w:rsidP="00663860">
            <w:pPr>
              <w:tabs>
                <w:tab w:val="decimal" w:pos="1126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625</w:t>
            </w: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663860" w:rsidRPr="007D0029" w:rsidTr="00663860">
        <w:trPr>
          <w:cantSplit/>
        </w:trPr>
        <w:tc>
          <w:tcPr>
            <w:tcW w:w="5706" w:type="dxa"/>
          </w:tcPr>
          <w:p w:rsidR="00663860" w:rsidRPr="007D0029" w:rsidRDefault="00663860" w:rsidP="00663860">
            <w:pPr>
              <w:pStyle w:val="Header"/>
              <w:tabs>
                <w:tab w:val="clear" w:pos="4153"/>
                <w:tab w:val="clear" w:pos="8306"/>
              </w:tabs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344" w:type="dxa"/>
          </w:tcPr>
          <w:p w:rsidR="00663860" w:rsidRPr="007D0029" w:rsidRDefault="00663860" w:rsidP="00663860">
            <w:pPr>
              <w:tabs>
                <w:tab w:val="decimal" w:pos="1126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326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639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</w:tcPr>
          <w:p w:rsidR="00663860" w:rsidRPr="007D0029" w:rsidRDefault="00663860" w:rsidP="00663860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44" w:type="dxa"/>
          </w:tcPr>
          <w:p w:rsidR="00663860" w:rsidRPr="007D0029" w:rsidRDefault="00663860" w:rsidP="00663860">
            <w:pPr>
              <w:tabs>
                <w:tab w:val="decimal" w:pos="1126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</w:t>
            </w: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696</w:t>
            </w: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283</w:t>
            </w: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663860" w:rsidRPr="007D0029" w:rsidTr="00663860">
        <w:trPr>
          <w:cantSplit/>
        </w:trPr>
        <w:tc>
          <w:tcPr>
            <w:tcW w:w="5706" w:type="dxa"/>
          </w:tcPr>
          <w:p w:rsidR="00663860" w:rsidRPr="007D0029" w:rsidRDefault="00663860" w:rsidP="00663860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ราคาตามบัญชี ณ วันที่ 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 xml:space="preserve"> </w:t>
            </w: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:rsidR="00663860" w:rsidRPr="007D0029" w:rsidRDefault="00835023" w:rsidP="00663860">
            <w:pPr>
              <w:tabs>
                <w:tab w:val="decimal" w:pos="1126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252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582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306</w:t>
            </w:r>
          </w:p>
        </w:tc>
        <w:tc>
          <w:tcPr>
            <w:tcW w:w="283" w:type="dxa"/>
          </w:tcPr>
          <w:p w:rsidR="00663860" w:rsidRPr="007D0029" w:rsidRDefault="00663860" w:rsidP="00663860">
            <w:pPr>
              <w:spacing w:line="34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:rsidR="00663860" w:rsidRPr="007D0029" w:rsidRDefault="00835023" w:rsidP="00663860">
            <w:pPr>
              <w:tabs>
                <w:tab w:val="decimal" w:pos="1126"/>
              </w:tabs>
              <w:spacing w:line="340" w:lineRule="exact"/>
              <w:ind w:left="-648" w:right="-198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356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958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470</w:t>
            </w:r>
          </w:p>
        </w:tc>
      </w:tr>
    </w:tbl>
    <w:p w:rsidR="00336E19" w:rsidRPr="007D0029" w:rsidRDefault="00336E19" w:rsidP="008A29CD">
      <w:pPr>
        <w:jc w:val="thaiDistribute"/>
        <w:rPr>
          <w:rFonts w:ascii="Angsana New" w:eastAsia="Calibri" w:hAnsi="Angsana New" w:cs="Angsana New"/>
          <w:spacing w:val="-8"/>
          <w:sz w:val="2"/>
          <w:szCs w:val="2"/>
          <w:cs/>
        </w:rPr>
      </w:pPr>
    </w:p>
    <w:p w:rsidR="008A522B" w:rsidRPr="00915D4B" w:rsidRDefault="008A522B" w:rsidP="00915D4B">
      <w:pPr>
        <w:spacing w:before="240"/>
        <w:ind w:left="547"/>
        <w:jc w:val="thaiDistribute"/>
        <w:rPr>
          <w:rFonts w:ascii="Angsana New" w:hAnsi="Angsana New" w:cs="Angsana New"/>
          <w:cs/>
          <w:lang w:val="en-US"/>
        </w:rPr>
      </w:pPr>
      <w:r w:rsidRPr="007D0029">
        <w:rPr>
          <w:rFonts w:ascii="Angsana New" w:hAnsi="Angsana New" w:cs="Angsana New" w:hint="cs"/>
          <w:spacing w:val="-8"/>
          <w:cs/>
          <w:lang w:val="en-US"/>
        </w:rPr>
        <w:t xml:space="preserve">ณ วันที่ </w:t>
      </w:r>
      <w:r w:rsidR="00835023" w:rsidRPr="00835023">
        <w:rPr>
          <w:rFonts w:ascii="Angsana New" w:hAnsi="Angsana New" w:cs="Angsana New"/>
          <w:spacing w:val="-8"/>
          <w:lang w:val="en-US"/>
        </w:rPr>
        <w:t>30</w:t>
      </w:r>
      <w:r w:rsidR="003774B6" w:rsidRPr="007D0029">
        <w:rPr>
          <w:rFonts w:ascii="Angsana New" w:hAnsi="Angsana New" w:cs="Angsana New"/>
          <w:spacing w:val="-8"/>
          <w:lang w:val="en-US"/>
        </w:rPr>
        <w:t xml:space="preserve"> </w:t>
      </w:r>
      <w:r w:rsidR="003774B6" w:rsidRPr="007D0029">
        <w:rPr>
          <w:rFonts w:ascii="Angsana New" w:hAnsi="Angsana New" w:cs="Angsana New"/>
          <w:spacing w:val="-8"/>
          <w:cs/>
          <w:lang w:val="en-US"/>
        </w:rPr>
        <w:t xml:space="preserve">มิถุนายน </w:t>
      </w:r>
      <w:r w:rsidR="00835023" w:rsidRPr="00835023">
        <w:rPr>
          <w:rFonts w:ascii="Angsana New" w:hAnsi="Angsana New" w:cs="Angsana New"/>
          <w:spacing w:val="-8"/>
          <w:lang w:val="en-US"/>
        </w:rPr>
        <w:t>2561</w:t>
      </w:r>
      <w:r w:rsidRPr="007D0029">
        <w:rPr>
          <w:rFonts w:ascii="Angsana New" w:hAnsi="Angsana New" w:cs="Angsana New"/>
          <w:spacing w:val="-8"/>
          <w:lang w:val="en-US"/>
        </w:rPr>
        <w:t xml:space="preserve"> </w:t>
      </w:r>
      <w:r w:rsidRPr="007D0029">
        <w:rPr>
          <w:rFonts w:ascii="Angsana New" w:hAnsi="Angsana New" w:cs="Angsana New" w:hint="cs"/>
          <w:snapToGrid w:val="0"/>
          <w:spacing w:val="-8"/>
          <w:cs/>
          <w:lang w:val="en-US"/>
        </w:rPr>
        <w:t>บริษัทได้จำนำเงินลงทุนหุ้นสามัญบางส่วน และเงินลงทุนในหน่วยลงทุนทั้งหมด</w:t>
      </w:r>
      <w:r w:rsidRPr="007D0029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7D0029">
        <w:rPr>
          <w:rFonts w:ascii="Angsana New" w:hAnsi="Angsana New" w:cs="Angsana New" w:hint="cs"/>
          <w:spacing w:val="-6"/>
          <w:cs/>
          <w:lang w:val="en-US"/>
        </w:rPr>
        <w:t xml:space="preserve">ซึ่งมีมูลค่าตามบัญชีรวม </w:t>
      </w:r>
      <w:r w:rsidR="00835023" w:rsidRPr="00835023">
        <w:rPr>
          <w:rFonts w:ascii="Angsana New" w:hAnsi="Angsana New" w:cs="Angsana New"/>
          <w:spacing w:val="-6"/>
          <w:lang w:val="en-US"/>
        </w:rPr>
        <w:t>240</w:t>
      </w:r>
      <w:r w:rsidR="00C77D22">
        <w:rPr>
          <w:rFonts w:ascii="Angsana New" w:hAnsi="Angsana New" w:cs="Angsana New"/>
          <w:spacing w:val="-6"/>
          <w:lang w:val="en-US"/>
        </w:rPr>
        <w:t>.</w:t>
      </w:r>
      <w:r w:rsidR="00835023" w:rsidRPr="00835023">
        <w:rPr>
          <w:rFonts w:ascii="Angsana New" w:hAnsi="Angsana New" w:cs="Angsana New"/>
          <w:spacing w:val="-6"/>
          <w:lang w:val="en-US"/>
        </w:rPr>
        <w:t>25</w:t>
      </w:r>
      <w:r w:rsidRPr="007D0029">
        <w:rPr>
          <w:rFonts w:ascii="Angsana New" w:hAnsi="Angsana New" w:cs="Angsana New"/>
          <w:spacing w:val="-6"/>
          <w:lang w:val="en-US"/>
        </w:rPr>
        <w:t xml:space="preserve"> </w:t>
      </w:r>
      <w:r w:rsidRPr="007D0029">
        <w:rPr>
          <w:rFonts w:ascii="Angsana New" w:hAnsi="Angsana New" w:cs="Angsana New" w:hint="cs"/>
          <w:spacing w:val="-6"/>
          <w:cs/>
          <w:lang w:val="en-US"/>
        </w:rPr>
        <w:t xml:space="preserve">ล้านบาท </w:t>
      </w:r>
      <w:r w:rsidRPr="007D0029">
        <w:rPr>
          <w:rFonts w:ascii="Angsana New" w:hAnsi="Angsana New" w:cs="Angsana New" w:hint="cs"/>
          <w:snapToGrid w:val="0"/>
          <w:spacing w:val="-6"/>
          <w:cs/>
          <w:lang w:val="en-US"/>
        </w:rPr>
        <w:t>เพื่อ</w:t>
      </w:r>
      <w:r w:rsidRPr="007D0029">
        <w:rPr>
          <w:rFonts w:ascii="Angsana New" w:hAnsi="Angsana New" w:cs="Angsana New"/>
          <w:snapToGrid w:val="0"/>
          <w:spacing w:val="-6"/>
          <w:cs/>
          <w:lang w:val="en-US"/>
        </w:rPr>
        <w:t>เป็นหลักประกันการออกหุ้นกู้</w:t>
      </w:r>
      <w:r w:rsidR="004231EF" w:rsidRPr="007D0029">
        <w:rPr>
          <w:rFonts w:ascii="Angsana New" w:hAnsi="Angsana New" w:cs="Angsana New" w:hint="cs"/>
          <w:snapToGrid w:val="0"/>
          <w:spacing w:val="-6"/>
          <w:cs/>
          <w:lang w:val="en-US"/>
        </w:rPr>
        <w:t>ระยะยาว</w:t>
      </w:r>
      <w:r w:rsidRPr="007D0029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ของบริษัท </w:t>
      </w:r>
      <w:r w:rsidRPr="007D0029">
        <w:rPr>
          <w:rFonts w:ascii="Angsana New" w:hAnsi="Angsana New" w:cs="Angsana New"/>
          <w:spacing w:val="-6"/>
          <w:cs/>
          <w:lang w:val="en-US"/>
        </w:rPr>
        <w:t>(ดูหมายเหตุ</w:t>
      </w:r>
      <w:r w:rsidRPr="007D0029">
        <w:rPr>
          <w:rFonts w:ascii="Angsana New" w:hAnsi="Angsana New" w:cs="Angsana New"/>
          <w:cs/>
          <w:lang w:val="en-US"/>
        </w:rPr>
        <w:t>ข้อ</w:t>
      </w:r>
      <w:r w:rsidRPr="007D0029">
        <w:rPr>
          <w:rFonts w:ascii="Angsana New" w:hAnsi="Angsana New" w:cs="Angsana New"/>
          <w:lang w:val="en-US"/>
        </w:rPr>
        <w:t xml:space="preserve"> </w:t>
      </w:r>
      <w:r w:rsidR="00835023" w:rsidRPr="00835023">
        <w:rPr>
          <w:rFonts w:ascii="Angsana New" w:hAnsi="Angsana New" w:cs="Angsana New"/>
          <w:lang w:val="en-US"/>
        </w:rPr>
        <w:t>15</w:t>
      </w:r>
      <w:r w:rsidRPr="007D0029">
        <w:rPr>
          <w:rFonts w:ascii="Angsana New" w:hAnsi="Angsana New" w:cs="Angsana New"/>
          <w:lang w:val="en-US"/>
        </w:rPr>
        <w:t>.</w:t>
      </w:r>
      <w:r w:rsidR="00835023" w:rsidRPr="00835023">
        <w:rPr>
          <w:rFonts w:ascii="Angsana New" w:hAnsi="Angsana New" w:cs="Angsana New"/>
          <w:lang w:val="en-US"/>
        </w:rPr>
        <w:t>5</w:t>
      </w:r>
      <w:r w:rsidR="007C6F19">
        <w:rPr>
          <w:rFonts w:ascii="Angsana New" w:hAnsi="Angsana New" w:cs="Angsana New"/>
          <w:lang w:val="en-US"/>
        </w:rPr>
        <w:t xml:space="preserve"> </w:t>
      </w:r>
      <w:r w:rsidR="007C6F19">
        <w:rPr>
          <w:rFonts w:ascii="Angsana New" w:hAnsi="Angsana New" w:cs="Angsana New" w:hint="cs"/>
          <w:cs/>
          <w:lang w:val="en-US"/>
        </w:rPr>
        <w:t xml:space="preserve">และข้อ </w:t>
      </w:r>
      <w:r w:rsidR="00835023" w:rsidRPr="00835023">
        <w:rPr>
          <w:rFonts w:ascii="Angsana New" w:hAnsi="Angsana New" w:cs="Angsana New"/>
          <w:lang w:val="en-US"/>
        </w:rPr>
        <w:t>15</w:t>
      </w:r>
      <w:r w:rsidR="007C6F19">
        <w:rPr>
          <w:rFonts w:ascii="Angsana New" w:hAnsi="Angsana New" w:cs="Angsana New"/>
          <w:lang w:val="en-US"/>
        </w:rPr>
        <w:t>.</w:t>
      </w:r>
      <w:r w:rsidR="00835023" w:rsidRPr="00835023">
        <w:rPr>
          <w:rFonts w:ascii="Angsana New" w:hAnsi="Angsana New" w:cs="Angsana New"/>
          <w:lang w:val="en-US"/>
        </w:rPr>
        <w:t>6</w:t>
      </w:r>
      <w:r w:rsidRPr="007D0029">
        <w:rPr>
          <w:rFonts w:ascii="Angsana New" w:hAnsi="Angsana New" w:cs="Angsana New"/>
          <w:cs/>
          <w:lang w:val="en-US"/>
        </w:rPr>
        <w:t>)</w:t>
      </w:r>
      <w:r w:rsidR="00915D4B">
        <w:rPr>
          <w:rFonts w:ascii="Angsana New" w:hAnsi="Angsana New" w:cs="Angsana New"/>
          <w:lang w:val="en-US"/>
        </w:rPr>
        <w:t xml:space="preserve"> </w:t>
      </w:r>
      <w:r w:rsidR="00915D4B">
        <w:rPr>
          <w:rFonts w:ascii="Angsana New" w:hAnsi="Angsana New" w:cs="Angsana New" w:hint="cs"/>
          <w:cs/>
          <w:lang w:val="en-US"/>
        </w:rPr>
        <w:t>(</w:t>
      </w:r>
      <w:r w:rsidR="00915D4B" w:rsidRPr="00915D4B">
        <w:rPr>
          <w:rFonts w:ascii="Angsana New" w:hAnsi="Angsana New" w:cs="Angsana New"/>
          <w:cs/>
          <w:lang w:val="en-US"/>
        </w:rPr>
        <w:t xml:space="preserve">ณ วันที่ </w:t>
      </w:r>
      <w:r w:rsidR="00835023" w:rsidRPr="00835023">
        <w:rPr>
          <w:rFonts w:ascii="Angsana New" w:hAnsi="Angsana New" w:cs="Angsana New"/>
          <w:lang w:val="en-US"/>
        </w:rPr>
        <w:t>31</w:t>
      </w:r>
      <w:r w:rsidR="00915D4B" w:rsidRPr="00915D4B">
        <w:rPr>
          <w:rFonts w:ascii="Angsana New" w:hAnsi="Angsana New" w:cs="Angsana New"/>
          <w:cs/>
          <w:lang w:val="en-US"/>
        </w:rPr>
        <w:t xml:space="preserve"> </w:t>
      </w:r>
      <w:r w:rsidR="00915D4B">
        <w:rPr>
          <w:rFonts w:ascii="Angsana New" w:hAnsi="Angsana New" w:cs="Angsana New" w:hint="cs"/>
          <w:cs/>
          <w:lang w:val="en-US"/>
        </w:rPr>
        <w:t>ธันวาคม</w:t>
      </w:r>
      <w:r w:rsidR="00915D4B" w:rsidRPr="00915D4B">
        <w:rPr>
          <w:rFonts w:ascii="Angsana New" w:hAnsi="Angsana New" w:cs="Angsana New"/>
          <w:cs/>
          <w:lang w:val="en-US"/>
        </w:rPr>
        <w:t xml:space="preserve"> </w:t>
      </w:r>
      <w:r w:rsidR="00835023" w:rsidRPr="00835023">
        <w:rPr>
          <w:rFonts w:ascii="Angsana New" w:hAnsi="Angsana New" w:cs="Angsana New"/>
          <w:lang w:val="en-US"/>
        </w:rPr>
        <w:t>2560</w:t>
      </w:r>
      <w:r w:rsidR="00915D4B">
        <w:rPr>
          <w:rFonts w:ascii="Angsana New" w:hAnsi="Angsana New" w:cs="Angsana New"/>
          <w:lang w:val="en-US"/>
        </w:rPr>
        <w:t xml:space="preserve"> : </w:t>
      </w:r>
      <w:r w:rsidR="00915D4B">
        <w:rPr>
          <w:rFonts w:ascii="Angsana New" w:hAnsi="Angsana New" w:cs="Angsana New" w:hint="cs"/>
          <w:cs/>
          <w:lang w:val="en-US"/>
        </w:rPr>
        <w:t>ไม่มี)</w:t>
      </w:r>
    </w:p>
    <w:p w:rsidR="009720B8" w:rsidRPr="007D0029" w:rsidRDefault="00835023" w:rsidP="009720B8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835023">
        <w:rPr>
          <w:rFonts w:ascii="Angsana New" w:hAnsi="Angsana New" w:cs="Angsana New"/>
          <w:b/>
          <w:bCs/>
          <w:snapToGrid w:val="0"/>
          <w:lang w:val="en-US"/>
        </w:rPr>
        <w:t>11</w:t>
      </w:r>
      <w:r w:rsidR="009720B8" w:rsidRPr="007D0029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9720B8" w:rsidRPr="007D0029">
        <w:rPr>
          <w:rFonts w:ascii="Angsana New" w:hAnsi="Angsana New" w:cs="Angsana New"/>
          <w:b/>
          <w:bCs/>
          <w:snapToGrid w:val="0"/>
          <w:cs/>
          <w:lang w:val="en-US"/>
        </w:rPr>
        <w:tab/>
      </w:r>
      <w:r w:rsidR="009720B8" w:rsidRPr="007D0029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4479A9" w:rsidRPr="007D0029">
        <w:rPr>
          <w:rFonts w:ascii="Angsana New" w:hAnsi="Angsana New" w:cs="Angsana New" w:hint="cs"/>
          <w:b/>
          <w:bCs/>
          <w:cs/>
        </w:rPr>
        <w:t>หมุนเวียน</w:t>
      </w:r>
      <w:r w:rsidR="009720B8" w:rsidRPr="007D0029">
        <w:rPr>
          <w:rFonts w:ascii="Angsana New" w:hAnsi="Angsana New" w:cs="Angsana New"/>
          <w:b/>
          <w:bCs/>
          <w:cs/>
        </w:rPr>
        <w:t>อื่น</w:t>
      </w:r>
    </w:p>
    <w:p w:rsidR="009720B8" w:rsidRPr="007D0029" w:rsidRDefault="009720B8" w:rsidP="009720B8">
      <w:pPr>
        <w:pStyle w:val="Header"/>
        <w:tabs>
          <w:tab w:val="clear" w:pos="4153"/>
          <w:tab w:val="clear" w:pos="8306"/>
        </w:tabs>
        <w:ind w:left="547"/>
        <w:rPr>
          <w:rFonts w:ascii="Angsana New" w:hAnsi="Angsana New" w:cs="Angsana New"/>
          <w:szCs w:val="32"/>
          <w:lang w:val="en-US"/>
        </w:rPr>
      </w:pPr>
      <w:r w:rsidRPr="007D0029">
        <w:rPr>
          <w:rFonts w:ascii="Angsana New" w:hAnsi="Angsana New" w:cs="Angsana New"/>
          <w:szCs w:val="32"/>
          <w:cs/>
          <w:lang w:val="en-US"/>
        </w:rPr>
        <w:t>เจ้าหนี้การค้าและเจ้าหนี้</w:t>
      </w:r>
      <w:r w:rsidR="004479A9" w:rsidRPr="007D0029">
        <w:rPr>
          <w:rFonts w:ascii="Angsana New" w:hAnsi="Angsana New" w:cs="Angsana New" w:hint="cs"/>
          <w:szCs w:val="32"/>
          <w:cs/>
          <w:lang w:val="en-US"/>
        </w:rPr>
        <w:t>หมุนเวียน</w:t>
      </w:r>
      <w:r w:rsidRPr="007D0029">
        <w:rPr>
          <w:rFonts w:ascii="Angsana New" w:hAnsi="Angsana New" w:cs="Angsana New"/>
          <w:szCs w:val="32"/>
          <w:cs/>
          <w:lang w:val="en-US"/>
        </w:rPr>
        <w:t>อื่น ประกอบด้วย</w:t>
      </w:r>
    </w:p>
    <w:p w:rsidR="00F97633" w:rsidRPr="007D0029" w:rsidRDefault="00F97633" w:rsidP="00663860">
      <w:pPr>
        <w:ind w:left="547" w:right="-25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94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6"/>
        <w:gridCol w:w="1149"/>
        <w:gridCol w:w="89"/>
        <w:gridCol w:w="1149"/>
        <w:gridCol w:w="108"/>
        <w:gridCol w:w="1145"/>
        <w:gridCol w:w="97"/>
        <w:gridCol w:w="1145"/>
      </w:tblGrid>
      <w:tr w:rsidR="00663860" w:rsidRPr="007D0029" w:rsidTr="00D06AA9">
        <w:tc>
          <w:tcPr>
            <w:tcW w:w="4066" w:type="dxa"/>
          </w:tcPr>
          <w:p w:rsidR="00663860" w:rsidRPr="007D0029" w:rsidRDefault="00663860" w:rsidP="00663860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7" w:type="dxa"/>
            <w:gridSpan w:val="3"/>
          </w:tcPr>
          <w:p w:rsidR="00663860" w:rsidRPr="007D0029" w:rsidRDefault="00663860" w:rsidP="00663860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:rsidR="00663860" w:rsidRPr="007D0029" w:rsidRDefault="00663860" w:rsidP="00663860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7" w:type="dxa"/>
            <w:gridSpan w:val="3"/>
          </w:tcPr>
          <w:p w:rsidR="00663860" w:rsidRPr="007D0029" w:rsidRDefault="00663860" w:rsidP="00663860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860" w:rsidRPr="007D0029" w:rsidTr="00663860">
        <w:tc>
          <w:tcPr>
            <w:tcW w:w="4066" w:type="dxa"/>
          </w:tcPr>
          <w:p w:rsidR="00663860" w:rsidRPr="007D0029" w:rsidRDefault="00663860" w:rsidP="00663860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9" w:type="dxa"/>
          </w:tcPr>
          <w:p w:rsidR="00663860" w:rsidRPr="007D0029" w:rsidRDefault="00663860" w:rsidP="00663860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663860" w:rsidRPr="007D0029" w:rsidRDefault="00663860" w:rsidP="00663860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7" w:type="dxa"/>
          </w:tcPr>
          <w:p w:rsidR="00663860" w:rsidRPr="007D0029" w:rsidRDefault="00663860" w:rsidP="0066386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3860" w:rsidRPr="007D0029" w:rsidTr="00663860">
        <w:tc>
          <w:tcPr>
            <w:tcW w:w="4066" w:type="dxa"/>
          </w:tcPr>
          <w:p w:rsidR="00663860" w:rsidRPr="007D0029" w:rsidRDefault="00663860" w:rsidP="00663860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9" w:type="dxa"/>
          </w:tcPr>
          <w:p w:rsidR="00663860" w:rsidRPr="007D0029" w:rsidRDefault="00663860" w:rsidP="00663860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663860" w:rsidRPr="007D0029" w:rsidRDefault="00663860" w:rsidP="00663860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7" w:type="dxa"/>
          </w:tcPr>
          <w:p w:rsidR="00663860" w:rsidRPr="007D0029" w:rsidRDefault="00663860" w:rsidP="0066386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3860" w:rsidRPr="007D0029" w:rsidTr="00663860">
        <w:tc>
          <w:tcPr>
            <w:tcW w:w="4066" w:type="dxa"/>
          </w:tcPr>
          <w:p w:rsidR="00663860" w:rsidRPr="007D0029" w:rsidRDefault="00663860" w:rsidP="00663860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663860" w:rsidRPr="007D0029" w:rsidRDefault="00663860" w:rsidP="00663860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:rsidR="00663860" w:rsidRPr="007D0029" w:rsidRDefault="00663860" w:rsidP="00663860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7" w:type="dxa"/>
          </w:tcPr>
          <w:p w:rsidR="00663860" w:rsidRPr="007D0029" w:rsidRDefault="00663860" w:rsidP="0066386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63860" w:rsidRPr="007D0029" w:rsidTr="00663860">
        <w:tc>
          <w:tcPr>
            <w:tcW w:w="4066" w:type="dxa"/>
          </w:tcPr>
          <w:p w:rsidR="00663860" w:rsidRPr="007D0029" w:rsidRDefault="00663860" w:rsidP="00663860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7D0029" w:rsidRDefault="00835023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663860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3860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9" w:type="dxa"/>
          </w:tcPr>
          <w:p w:rsidR="00663860" w:rsidRPr="007D0029" w:rsidRDefault="00663860" w:rsidP="00663860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7D0029" w:rsidRDefault="00835023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63860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3860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:rsidR="00663860" w:rsidRPr="007D0029" w:rsidRDefault="00663860" w:rsidP="00663860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7D0029" w:rsidRDefault="00835023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663860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3860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7" w:type="dxa"/>
          </w:tcPr>
          <w:p w:rsidR="00663860" w:rsidRPr="007D0029" w:rsidRDefault="00663860" w:rsidP="0066386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7D0029" w:rsidRDefault="00835023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63860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3860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63860" w:rsidRPr="007D0029" w:rsidTr="00663860">
        <w:tc>
          <w:tcPr>
            <w:tcW w:w="4066" w:type="dxa"/>
          </w:tcPr>
          <w:p w:rsidR="00663860" w:rsidRPr="007D0029" w:rsidRDefault="00663860" w:rsidP="00663860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7D0029" w:rsidRDefault="00835023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9" w:type="dxa"/>
          </w:tcPr>
          <w:p w:rsidR="00663860" w:rsidRPr="007D0029" w:rsidRDefault="00663860" w:rsidP="00663860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7D0029" w:rsidRDefault="00835023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08" w:type="dxa"/>
          </w:tcPr>
          <w:p w:rsidR="00663860" w:rsidRPr="007D0029" w:rsidRDefault="00663860" w:rsidP="00663860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7D0029" w:rsidRDefault="00835023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7" w:type="dxa"/>
          </w:tcPr>
          <w:p w:rsidR="00663860" w:rsidRPr="007D0029" w:rsidRDefault="00663860" w:rsidP="00663860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7D0029" w:rsidRDefault="00835023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663860" w:rsidRPr="007D0029" w:rsidTr="00663860">
        <w:tc>
          <w:tcPr>
            <w:tcW w:w="4066" w:type="dxa"/>
          </w:tcPr>
          <w:p w:rsidR="00663860" w:rsidRPr="007D0029" w:rsidRDefault="00663860" w:rsidP="006638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0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Cs w:val="28"/>
                <w:cs/>
              </w:rPr>
              <w:t>เจ้าหนี้การค้า</w:t>
            </w:r>
          </w:p>
        </w:tc>
        <w:tc>
          <w:tcPr>
            <w:tcW w:w="1149" w:type="dxa"/>
          </w:tcPr>
          <w:p w:rsidR="00663860" w:rsidRPr="007D0029" w:rsidRDefault="00663860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</w:tcPr>
          <w:p w:rsidR="00663860" w:rsidRPr="007D0029" w:rsidRDefault="00663860" w:rsidP="00663860">
            <w:pPr>
              <w:spacing w:line="360" w:lineRule="exact"/>
              <w:ind w:right="7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663860" w:rsidRPr="007D0029" w:rsidRDefault="00663860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7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663860" w:rsidRPr="007D0029" w:rsidRDefault="00663860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663860" w:rsidRPr="007D0029" w:rsidTr="00663860">
        <w:tc>
          <w:tcPr>
            <w:tcW w:w="4066" w:type="dxa"/>
          </w:tcPr>
          <w:p w:rsidR="00663860" w:rsidRPr="007D0029" w:rsidRDefault="00663860" w:rsidP="006638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Cs w:val="28"/>
                <w:cs/>
              </w:rPr>
              <w:t>เจ้าหนี้การค้าในประเทศ</w:t>
            </w:r>
          </w:p>
        </w:tc>
        <w:tc>
          <w:tcPr>
            <w:tcW w:w="1149" w:type="dxa"/>
            <w:vAlign w:val="bottom"/>
          </w:tcPr>
          <w:p w:rsidR="00663860" w:rsidRPr="007D0029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</w:t>
            </w:r>
            <w:r w:rsid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309</w:t>
            </w:r>
            <w:r w:rsid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650</w:t>
            </w:r>
          </w:p>
        </w:tc>
        <w:tc>
          <w:tcPr>
            <w:tcW w:w="89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663860" w:rsidRPr="007D0029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466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396</w:t>
            </w:r>
          </w:p>
        </w:tc>
        <w:tc>
          <w:tcPr>
            <w:tcW w:w="108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663860" w:rsidRPr="007D0029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897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988</w:t>
            </w:r>
          </w:p>
        </w:tc>
        <w:tc>
          <w:tcPr>
            <w:tcW w:w="97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663860" w:rsidRPr="007D0029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782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</w:p>
        </w:tc>
      </w:tr>
      <w:tr w:rsidR="00663860" w:rsidRPr="007D0029" w:rsidTr="00663860">
        <w:tc>
          <w:tcPr>
            <w:tcW w:w="4066" w:type="dxa"/>
          </w:tcPr>
          <w:p w:rsidR="00663860" w:rsidRPr="007D0029" w:rsidRDefault="00663860" w:rsidP="006638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Cs w:val="28"/>
                <w:cs/>
              </w:rPr>
              <w:t>เจ้าหนี้การค้าต่างประเทศ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:rsidR="00663860" w:rsidRPr="007D0029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988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767</w:t>
            </w:r>
          </w:p>
        </w:tc>
        <w:tc>
          <w:tcPr>
            <w:tcW w:w="89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:rsidR="00663860" w:rsidRPr="007D0029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765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379</w:t>
            </w:r>
          </w:p>
        </w:tc>
        <w:tc>
          <w:tcPr>
            <w:tcW w:w="108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:rsidR="00663860" w:rsidRPr="007D0029" w:rsidRDefault="00663860" w:rsidP="00663860">
            <w:pPr>
              <w:spacing w:line="360" w:lineRule="exact"/>
              <w:ind w:left="-94" w:right="22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:rsidR="00663860" w:rsidRPr="007D0029" w:rsidRDefault="00663860" w:rsidP="00663860">
            <w:pPr>
              <w:spacing w:line="360" w:lineRule="exact"/>
              <w:ind w:left="-94" w:right="22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63860" w:rsidRPr="007D0029" w:rsidTr="00663860">
        <w:tc>
          <w:tcPr>
            <w:tcW w:w="4066" w:type="dxa"/>
          </w:tcPr>
          <w:p w:rsidR="00663860" w:rsidRPr="007D0029" w:rsidRDefault="00663860" w:rsidP="006638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540"/>
              <w:rPr>
                <w:rFonts w:ascii="Angsana New" w:hAnsi="Angsana New" w:cs="Angsana New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Cs w:val="28"/>
                <w:cs/>
              </w:rPr>
              <w:t>รวมเจ้าหนี้การค้า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:rsidR="00663860" w:rsidRPr="007D0029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</w:t>
            </w:r>
            <w:r w:rsid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298</w:t>
            </w:r>
            <w:r w:rsid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417</w:t>
            </w:r>
          </w:p>
        </w:tc>
        <w:tc>
          <w:tcPr>
            <w:tcW w:w="89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:rsidR="00663860" w:rsidRPr="007D0029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43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231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775</w:t>
            </w:r>
          </w:p>
        </w:tc>
        <w:tc>
          <w:tcPr>
            <w:tcW w:w="108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:rsidR="00663860" w:rsidRPr="007D0029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897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988</w:t>
            </w:r>
          </w:p>
        </w:tc>
        <w:tc>
          <w:tcPr>
            <w:tcW w:w="97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:rsidR="00663860" w:rsidRPr="007D0029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782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</w:p>
        </w:tc>
      </w:tr>
      <w:tr w:rsidR="00663860" w:rsidRPr="007D0029" w:rsidTr="00663860">
        <w:trPr>
          <w:trHeight w:val="360"/>
        </w:trPr>
        <w:tc>
          <w:tcPr>
            <w:tcW w:w="4066" w:type="dxa"/>
          </w:tcPr>
          <w:p w:rsidR="00663860" w:rsidRPr="007D0029" w:rsidRDefault="00663860" w:rsidP="006638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180"/>
              <w:rPr>
                <w:rFonts w:ascii="Angsana New" w:hAnsi="Angsana New" w:cs="Angsana New"/>
                <w:b/>
                <w:bCs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Cs w:val="28"/>
                <w:cs/>
              </w:rPr>
              <w:t>เจ้าหนี้</w:t>
            </w:r>
            <w:r w:rsidRPr="007D0029">
              <w:rPr>
                <w:rFonts w:ascii="Angsana New" w:hAnsi="Angsana New" w:cs="Angsana New" w:hint="cs"/>
                <w:b/>
                <w:bCs/>
                <w:szCs w:val="28"/>
                <w:cs/>
              </w:rPr>
              <w:t>หมุนเวียน</w:t>
            </w:r>
            <w:r w:rsidRPr="007D0029">
              <w:rPr>
                <w:rFonts w:ascii="Angsana New" w:hAnsi="Angsana New" w:cs="Angsana New"/>
                <w:b/>
                <w:bCs/>
                <w:szCs w:val="28"/>
                <w:cs/>
              </w:rPr>
              <w:t>อื่น</w:t>
            </w:r>
          </w:p>
        </w:tc>
        <w:tc>
          <w:tcPr>
            <w:tcW w:w="1149" w:type="dxa"/>
            <w:vAlign w:val="bottom"/>
          </w:tcPr>
          <w:p w:rsidR="00663860" w:rsidRPr="007D0029" w:rsidRDefault="00663860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9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663860" w:rsidRPr="007D0029" w:rsidRDefault="00663860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663860" w:rsidRPr="007D0029" w:rsidRDefault="00663860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7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663860" w:rsidRPr="007D0029" w:rsidRDefault="00663860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6E07AE" w:rsidRPr="007D0029" w:rsidTr="00663860">
        <w:trPr>
          <w:trHeight w:val="360"/>
        </w:trPr>
        <w:tc>
          <w:tcPr>
            <w:tcW w:w="4066" w:type="dxa"/>
          </w:tcPr>
          <w:p w:rsidR="006E07AE" w:rsidRPr="007D0029" w:rsidRDefault="006E07AE" w:rsidP="006E07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Cs w:val="28"/>
                <w:cs/>
              </w:rPr>
              <w:t>เงินมัดจำ</w:t>
            </w:r>
            <w:r>
              <w:rPr>
                <w:rFonts w:ascii="Angsana New" w:hAnsi="Angsana New" w:cs="Angsana New" w:hint="cs"/>
                <w:snapToGrid w:val="0"/>
                <w:szCs w:val="28"/>
                <w:cs/>
              </w:rPr>
              <w:t>รับค่าสินค้า</w:t>
            </w:r>
          </w:p>
        </w:tc>
        <w:tc>
          <w:tcPr>
            <w:tcW w:w="1149" w:type="dxa"/>
            <w:vAlign w:val="bottom"/>
          </w:tcPr>
          <w:p w:rsidR="006E07AE" w:rsidRPr="00E03E24" w:rsidRDefault="00835023" w:rsidP="006E07AE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326</w:t>
            </w:r>
            <w:r w:rsidR="006E07AE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 w:rsidR="006E07AE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988</w:t>
            </w:r>
          </w:p>
        </w:tc>
        <w:tc>
          <w:tcPr>
            <w:tcW w:w="89" w:type="dxa"/>
          </w:tcPr>
          <w:p w:rsidR="006E07AE" w:rsidRPr="00E03E24" w:rsidRDefault="006E07AE" w:rsidP="006E07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6E07AE" w:rsidRPr="00E03E24" w:rsidRDefault="006E07AE" w:rsidP="006E07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3E2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</w:tcPr>
          <w:p w:rsidR="006E07AE" w:rsidRPr="00E03E24" w:rsidRDefault="006E07AE" w:rsidP="006E07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6E07AE" w:rsidRPr="00E03E24" w:rsidRDefault="006E07AE" w:rsidP="006E07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03E24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dxa"/>
          </w:tcPr>
          <w:p w:rsidR="006E07AE" w:rsidRPr="00E03E24" w:rsidRDefault="006E07AE" w:rsidP="006E07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6E07AE" w:rsidRPr="000A5A8D" w:rsidRDefault="006E07AE" w:rsidP="006E07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6E07AE" w:rsidRPr="007D0029" w:rsidTr="00663860">
        <w:trPr>
          <w:trHeight w:val="360"/>
        </w:trPr>
        <w:tc>
          <w:tcPr>
            <w:tcW w:w="4066" w:type="dxa"/>
          </w:tcPr>
          <w:p w:rsidR="006E07AE" w:rsidRPr="007D0029" w:rsidRDefault="006E07AE" w:rsidP="006E07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Cs w:val="28"/>
                <w:cs/>
              </w:rPr>
              <w:t>เจ้าหนี้อื่น</w:t>
            </w:r>
          </w:p>
        </w:tc>
        <w:tc>
          <w:tcPr>
            <w:tcW w:w="1149" w:type="dxa"/>
            <w:vAlign w:val="bottom"/>
          </w:tcPr>
          <w:p w:rsidR="006E07AE" w:rsidRPr="00E03E24" w:rsidRDefault="00835023" w:rsidP="006E07AE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16</w:t>
            </w:r>
            <w:r w:rsid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381</w:t>
            </w:r>
            <w:r w:rsid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656</w:t>
            </w:r>
          </w:p>
        </w:tc>
        <w:tc>
          <w:tcPr>
            <w:tcW w:w="89" w:type="dxa"/>
          </w:tcPr>
          <w:p w:rsidR="006E07AE" w:rsidRPr="00E03E24" w:rsidRDefault="006E07AE" w:rsidP="006E07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6E07AE" w:rsidRPr="00E03E24" w:rsidRDefault="00835023" w:rsidP="006E07AE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</w:t>
            </w:r>
            <w:r w:rsidR="006E07AE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532</w:t>
            </w:r>
            <w:r w:rsidR="006E07AE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186</w:t>
            </w:r>
          </w:p>
        </w:tc>
        <w:tc>
          <w:tcPr>
            <w:tcW w:w="108" w:type="dxa"/>
          </w:tcPr>
          <w:p w:rsidR="006E07AE" w:rsidRPr="00E03E24" w:rsidRDefault="006E07AE" w:rsidP="006E07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6E07AE" w:rsidRPr="00E03E24" w:rsidRDefault="00835023" w:rsidP="006E07AE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="006E07AE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264</w:t>
            </w:r>
            <w:r w:rsidR="006E07AE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405</w:t>
            </w:r>
          </w:p>
        </w:tc>
        <w:tc>
          <w:tcPr>
            <w:tcW w:w="97" w:type="dxa"/>
          </w:tcPr>
          <w:p w:rsidR="006E07AE" w:rsidRPr="00E03E24" w:rsidRDefault="006E07AE" w:rsidP="006E07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6E07AE" w:rsidRPr="007D0029" w:rsidRDefault="00835023" w:rsidP="006E07AE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6E07AE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974</w:t>
            </w:r>
            <w:r w:rsidR="006E07AE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852</w:t>
            </w:r>
          </w:p>
        </w:tc>
      </w:tr>
      <w:tr w:rsidR="006E07AE" w:rsidRPr="007D0029" w:rsidTr="00663860">
        <w:trPr>
          <w:trHeight w:val="360"/>
        </w:trPr>
        <w:tc>
          <w:tcPr>
            <w:tcW w:w="4066" w:type="dxa"/>
          </w:tcPr>
          <w:p w:rsidR="006E07AE" w:rsidRPr="007D0029" w:rsidRDefault="006E07AE" w:rsidP="006E07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49" w:type="dxa"/>
            <w:vAlign w:val="bottom"/>
          </w:tcPr>
          <w:p w:rsidR="006E07AE" w:rsidRPr="00E03E24" w:rsidRDefault="00835023" w:rsidP="006E07AE">
            <w:pPr>
              <w:spacing w:line="360" w:lineRule="exact"/>
              <w:ind w:right="108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63</w:t>
            </w:r>
            <w:r w:rsid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870</w:t>
            </w:r>
            <w:r w:rsid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407</w:t>
            </w:r>
          </w:p>
        </w:tc>
        <w:tc>
          <w:tcPr>
            <w:tcW w:w="89" w:type="dxa"/>
          </w:tcPr>
          <w:p w:rsidR="006E07AE" w:rsidRPr="00E03E24" w:rsidRDefault="006E07AE" w:rsidP="006E07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vAlign w:val="bottom"/>
          </w:tcPr>
          <w:p w:rsidR="006E07AE" w:rsidRPr="00E03E24" w:rsidRDefault="00835023" w:rsidP="006E07AE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</w:t>
            </w:r>
            <w:r w:rsidR="006E07AE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212</w:t>
            </w:r>
            <w:r w:rsidR="006E07AE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229</w:t>
            </w:r>
          </w:p>
        </w:tc>
        <w:tc>
          <w:tcPr>
            <w:tcW w:w="108" w:type="dxa"/>
          </w:tcPr>
          <w:p w:rsidR="006E07AE" w:rsidRPr="00E03E24" w:rsidRDefault="006E07AE" w:rsidP="006E07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6E07AE" w:rsidRPr="00E03E24" w:rsidRDefault="00835023" w:rsidP="006E07AE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6E07AE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124</w:t>
            </w:r>
            <w:r w:rsidR="006E07AE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187</w:t>
            </w:r>
          </w:p>
        </w:tc>
        <w:tc>
          <w:tcPr>
            <w:tcW w:w="97" w:type="dxa"/>
          </w:tcPr>
          <w:p w:rsidR="006E07AE" w:rsidRPr="00E03E24" w:rsidRDefault="006E07AE" w:rsidP="006E07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vAlign w:val="bottom"/>
          </w:tcPr>
          <w:p w:rsidR="006E07AE" w:rsidRPr="007D0029" w:rsidRDefault="00835023" w:rsidP="006E07AE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</w:t>
            </w:r>
            <w:r w:rsidR="006E07AE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232</w:t>
            </w:r>
            <w:r w:rsidR="006E07AE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156</w:t>
            </w:r>
          </w:p>
        </w:tc>
      </w:tr>
      <w:tr w:rsidR="006E07AE" w:rsidRPr="007D0029" w:rsidTr="00663860">
        <w:tc>
          <w:tcPr>
            <w:tcW w:w="4066" w:type="dxa"/>
          </w:tcPr>
          <w:p w:rsidR="006E07AE" w:rsidRPr="007D0029" w:rsidRDefault="006E07AE" w:rsidP="006E07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60"/>
              <w:rPr>
                <w:rFonts w:ascii="Angsana New" w:hAnsi="Angsana New" w:cs="Angsana New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Cs w:val="28"/>
                <w:cs/>
              </w:rPr>
              <w:t>เงินประกัน</w:t>
            </w:r>
            <w:r w:rsidRPr="007D0029">
              <w:rPr>
                <w:rFonts w:ascii="Angsana New" w:hAnsi="Angsana New" w:cs="Angsana New"/>
                <w:szCs w:val="28"/>
                <w:cs/>
                <w:lang w:val="th-TH"/>
              </w:rPr>
              <w:t>ผลงาน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:rsidR="006E07AE" w:rsidRPr="00E03E24" w:rsidRDefault="00835023" w:rsidP="006E07AE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268</w:t>
            </w:r>
            <w:r w:rsid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082</w:t>
            </w:r>
            <w:r w:rsid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208</w:t>
            </w:r>
          </w:p>
        </w:tc>
        <w:tc>
          <w:tcPr>
            <w:tcW w:w="89" w:type="dxa"/>
          </w:tcPr>
          <w:p w:rsidR="006E07AE" w:rsidRPr="00E03E24" w:rsidRDefault="006E07AE" w:rsidP="006E07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:rsidR="006E07AE" w:rsidRPr="00E03E24" w:rsidRDefault="00835023" w:rsidP="006E07AE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177</w:t>
            </w:r>
            <w:r w:rsidR="006E07AE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789</w:t>
            </w:r>
            <w:r w:rsidR="006E07AE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792</w:t>
            </w:r>
          </w:p>
        </w:tc>
        <w:tc>
          <w:tcPr>
            <w:tcW w:w="108" w:type="dxa"/>
          </w:tcPr>
          <w:p w:rsidR="006E07AE" w:rsidRPr="00E03E24" w:rsidRDefault="006E07AE" w:rsidP="006E07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:rsidR="006E07AE" w:rsidRPr="00E03E24" w:rsidRDefault="00835023" w:rsidP="006E07AE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6E07AE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091</w:t>
            </w:r>
            <w:r w:rsidR="006E07AE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280</w:t>
            </w:r>
          </w:p>
        </w:tc>
        <w:tc>
          <w:tcPr>
            <w:tcW w:w="97" w:type="dxa"/>
          </w:tcPr>
          <w:p w:rsidR="006E07AE" w:rsidRPr="00E03E24" w:rsidRDefault="006E07AE" w:rsidP="006E07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:rsidR="006E07AE" w:rsidRPr="007D0029" w:rsidRDefault="00835023" w:rsidP="006E07AE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6E07AE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140</w:t>
            </w:r>
            <w:r w:rsidR="006E07AE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275</w:t>
            </w:r>
          </w:p>
        </w:tc>
      </w:tr>
      <w:tr w:rsidR="006E07AE" w:rsidRPr="007D0029" w:rsidTr="00663860">
        <w:tc>
          <w:tcPr>
            <w:tcW w:w="4066" w:type="dxa"/>
          </w:tcPr>
          <w:p w:rsidR="006E07AE" w:rsidRPr="007D0029" w:rsidRDefault="006E07AE" w:rsidP="006E07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540"/>
              <w:rPr>
                <w:rFonts w:ascii="Angsana New" w:hAnsi="Angsana New" w:cs="Angsana New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Cs w:val="28"/>
                <w:cs/>
              </w:rPr>
              <w:t>รวมเจ้าหนี้การค้าและเจ้าหนี้</w:t>
            </w:r>
            <w:r w:rsidRPr="007D0029">
              <w:rPr>
                <w:rFonts w:ascii="Angsana New" w:hAnsi="Angsana New" w:cs="Angsana New" w:hint="cs"/>
                <w:szCs w:val="28"/>
                <w:cs/>
              </w:rPr>
              <w:t>หมุนเวียน</w:t>
            </w:r>
            <w:r w:rsidRPr="007D0029">
              <w:rPr>
                <w:rFonts w:ascii="Angsana New" w:hAnsi="Angsana New" w:cs="Angsana New"/>
                <w:szCs w:val="28"/>
                <w:cs/>
              </w:rPr>
              <w:t>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07AE" w:rsidRPr="00E03E24" w:rsidRDefault="00835023" w:rsidP="006E07AE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688</w:t>
            </w:r>
            <w:r w:rsidR="006E07AE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912</w:t>
            </w:r>
            <w:r w:rsidR="006E07AE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676</w:t>
            </w:r>
          </w:p>
        </w:tc>
        <w:tc>
          <w:tcPr>
            <w:tcW w:w="89" w:type="dxa"/>
          </w:tcPr>
          <w:p w:rsidR="006E07AE" w:rsidRPr="00E03E24" w:rsidRDefault="006E07AE" w:rsidP="006E07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07AE" w:rsidRPr="00E03E24" w:rsidRDefault="00835023" w:rsidP="006E07AE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287</w:t>
            </w:r>
            <w:r w:rsidR="006E07AE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765</w:t>
            </w:r>
            <w:r w:rsidR="006E07AE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982</w:t>
            </w:r>
          </w:p>
        </w:tc>
        <w:tc>
          <w:tcPr>
            <w:tcW w:w="108" w:type="dxa"/>
          </w:tcPr>
          <w:p w:rsidR="006E07AE" w:rsidRPr="00E03E24" w:rsidRDefault="006E07AE" w:rsidP="006E07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07AE" w:rsidRPr="00E03E24" w:rsidRDefault="00835023" w:rsidP="006E07AE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26</w:t>
            </w:r>
            <w:r w:rsidR="006E07AE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377</w:t>
            </w:r>
            <w:r w:rsidR="006E07AE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860</w:t>
            </w:r>
          </w:p>
        </w:tc>
        <w:tc>
          <w:tcPr>
            <w:tcW w:w="97" w:type="dxa"/>
          </w:tcPr>
          <w:p w:rsidR="006E07AE" w:rsidRPr="00E03E24" w:rsidRDefault="006E07AE" w:rsidP="006E07AE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07AE" w:rsidRPr="007D0029" w:rsidRDefault="00835023" w:rsidP="006E07AE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52</w:t>
            </w:r>
            <w:r w:rsidR="006E07AE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130</w:t>
            </w:r>
            <w:r w:rsidR="006E07AE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033</w:t>
            </w:r>
          </w:p>
        </w:tc>
      </w:tr>
    </w:tbl>
    <w:p w:rsidR="00CB0AAF" w:rsidRPr="007D0029" w:rsidRDefault="007A3028" w:rsidP="00CB0AAF">
      <w:pPr>
        <w:ind w:left="547" w:hanging="547"/>
        <w:rPr>
          <w:rFonts w:ascii="Angsana New" w:hAnsi="Angsana New" w:cs="Angsana New"/>
          <w:spacing w:val="2"/>
          <w:lang w:val="en-US"/>
        </w:rPr>
      </w:pPr>
      <w:r w:rsidRPr="007D0029">
        <w:rPr>
          <w:rFonts w:ascii="Angsana New" w:hAnsi="Angsana New" w:cs="Angsana New"/>
          <w:b/>
          <w:bCs/>
          <w:lang w:val="en-US"/>
        </w:rPr>
        <w:br w:type="page"/>
      </w:r>
      <w:r w:rsidR="00835023" w:rsidRPr="00835023">
        <w:rPr>
          <w:rFonts w:ascii="Angsana New" w:hAnsi="Angsana New" w:cs="Angsana New"/>
          <w:b/>
          <w:bCs/>
          <w:lang w:val="en-US"/>
        </w:rPr>
        <w:lastRenderedPageBreak/>
        <w:t>12</w:t>
      </w:r>
      <w:r w:rsidR="00CB0AAF" w:rsidRPr="007D0029">
        <w:rPr>
          <w:rFonts w:ascii="Angsana New" w:hAnsi="Angsana New" w:cs="Angsana New"/>
          <w:b/>
          <w:bCs/>
          <w:lang w:val="en-US"/>
        </w:rPr>
        <w:t xml:space="preserve">. </w:t>
      </w:r>
      <w:r w:rsidR="00CB0AAF" w:rsidRPr="007D0029">
        <w:rPr>
          <w:rFonts w:ascii="Angsana New" w:hAnsi="Angsana New" w:cs="Angsana New"/>
          <w:b/>
          <w:bCs/>
          <w:cs/>
          <w:lang w:val="en-US"/>
        </w:rPr>
        <w:tab/>
        <w:t>ตั๋วแลกเงิน</w:t>
      </w:r>
    </w:p>
    <w:p w:rsidR="0031197F" w:rsidRPr="007D0029" w:rsidRDefault="00CB0AAF" w:rsidP="00CB0AAF">
      <w:pPr>
        <w:ind w:left="547"/>
        <w:jc w:val="thaiDistribute"/>
        <w:rPr>
          <w:rFonts w:ascii="Angsana New" w:hAnsi="Angsana New" w:cs="Angsana New"/>
          <w:cs/>
          <w:lang w:val="en-US"/>
        </w:rPr>
      </w:pPr>
      <w:r w:rsidRPr="007D0029">
        <w:rPr>
          <w:rFonts w:ascii="Angsana New" w:hAnsi="Angsana New" w:cs="Angsana New"/>
          <w:cs/>
          <w:lang w:val="en-US"/>
        </w:rPr>
        <w:t>ตั๋วแลกเงิน ประกอบด้วย</w:t>
      </w:r>
    </w:p>
    <w:p w:rsidR="001F2C2E" w:rsidRPr="007D0029" w:rsidRDefault="001F2C2E" w:rsidP="00E12E8B">
      <w:pPr>
        <w:ind w:left="547" w:hanging="547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58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958"/>
        <w:gridCol w:w="1190"/>
        <w:gridCol w:w="251"/>
        <w:gridCol w:w="1190"/>
      </w:tblGrid>
      <w:tr w:rsidR="00663860" w:rsidRPr="007D0029" w:rsidTr="00663860">
        <w:trPr>
          <w:cantSplit/>
        </w:trPr>
        <w:tc>
          <w:tcPr>
            <w:tcW w:w="5958" w:type="dxa"/>
          </w:tcPr>
          <w:p w:rsidR="00663860" w:rsidRPr="007D0029" w:rsidRDefault="00663860" w:rsidP="007C4FD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631" w:type="dxa"/>
            <w:gridSpan w:val="3"/>
          </w:tcPr>
          <w:p w:rsidR="00663860" w:rsidRPr="007D0029" w:rsidRDefault="00663860" w:rsidP="007C4FD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663860" w:rsidRPr="007D0029" w:rsidTr="00663860">
        <w:trPr>
          <w:cantSplit/>
        </w:trPr>
        <w:tc>
          <w:tcPr>
            <w:tcW w:w="5958" w:type="dxa"/>
          </w:tcPr>
          <w:p w:rsidR="00663860" w:rsidRPr="007D0029" w:rsidRDefault="00663860" w:rsidP="007C4FD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631" w:type="dxa"/>
            <w:gridSpan w:val="3"/>
          </w:tcPr>
          <w:p w:rsidR="00663860" w:rsidRPr="007D0029" w:rsidRDefault="00663860" w:rsidP="007C4FD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3860" w:rsidRPr="007D0029" w:rsidTr="00663860">
        <w:trPr>
          <w:cantSplit/>
        </w:trPr>
        <w:tc>
          <w:tcPr>
            <w:tcW w:w="5958" w:type="dxa"/>
          </w:tcPr>
          <w:p w:rsidR="00663860" w:rsidRPr="007D0029" w:rsidRDefault="00663860" w:rsidP="007C4FD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90" w:type="dxa"/>
          </w:tcPr>
          <w:p w:rsidR="00663860" w:rsidRPr="007D0029" w:rsidRDefault="00663860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251" w:type="dxa"/>
          </w:tcPr>
          <w:p w:rsidR="00663860" w:rsidRPr="007D0029" w:rsidRDefault="00663860" w:rsidP="007C4FDE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90" w:type="dxa"/>
          </w:tcPr>
          <w:p w:rsidR="00663860" w:rsidRPr="007D0029" w:rsidRDefault="00663860" w:rsidP="007C4FD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7D0029" w:rsidTr="00663860">
        <w:trPr>
          <w:cantSplit/>
        </w:trPr>
        <w:tc>
          <w:tcPr>
            <w:tcW w:w="5958" w:type="dxa"/>
          </w:tcPr>
          <w:p w:rsidR="00D1766D" w:rsidRPr="007D0029" w:rsidRDefault="00D1766D" w:rsidP="007C4FD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90" w:type="dxa"/>
          </w:tcPr>
          <w:p w:rsidR="00D1766D" w:rsidRPr="007D0029" w:rsidRDefault="00D1766D" w:rsidP="0075598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251" w:type="dxa"/>
          </w:tcPr>
          <w:p w:rsidR="00D1766D" w:rsidRPr="007D0029" w:rsidRDefault="00D1766D" w:rsidP="007C4FDE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90" w:type="dxa"/>
          </w:tcPr>
          <w:p w:rsidR="00D1766D" w:rsidRPr="007D0029" w:rsidRDefault="00D1766D" w:rsidP="007C4FD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755987" w:rsidRPr="007D0029" w:rsidTr="00663860">
        <w:trPr>
          <w:cantSplit/>
        </w:trPr>
        <w:tc>
          <w:tcPr>
            <w:tcW w:w="5958" w:type="dxa"/>
          </w:tcPr>
          <w:p w:rsidR="00755987" w:rsidRPr="007D0029" w:rsidRDefault="00755987" w:rsidP="00E42D64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90" w:type="dxa"/>
          </w:tcPr>
          <w:p w:rsidR="00755987" w:rsidRPr="007D0029" w:rsidRDefault="00755987" w:rsidP="00E42D6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51" w:type="dxa"/>
          </w:tcPr>
          <w:p w:rsidR="00755987" w:rsidRPr="007D0029" w:rsidRDefault="00755987" w:rsidP="00E42D64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90" w:type="dxa"/>
          </w:tcPr>
          <w:p w:rsidR="00755987" w:rsidRPr="007D0029" w:rsidRDefault="00755987" w:rsidP="00E42D6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1238E8" w:rsidRPr="007D0029" w:rsidTr="00663860">
        <w:trPr>
          <w:cantSplit/>
        </w:trPr>
        <w:tc>
          <w:tcPr>
            <w:tcW w:w="5958" w:type="dxa"/>
          </w:tcPr>
          <w:p w:rsidR="001238E8" w:rsidRPr="007D0029" w:rsidRDefault="001238E8" w:rsidP="007C4FDE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90" w:type="dxa"/>
          </w:tcPr>
          <w:p w:rsidR="001238E8" w:rsidRPr="007D0029" w:rsidRDefault="00835023" w:rsidP="007C4FD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3774B6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774B6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51" w:type="dxa"/>
          </w:tcPr>
          <w:p w:rsidR="001238E8" w:rsidRPr="007D0029" w:rsidRDefault="001238E8" w:rsidP="007C4FDE">
            <w:pPr>
              <w:spacing w:line="360" w:lineRule="exact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90" w:type="dxa"/>
          </w:tcPr>
          <w:p w:rsidR="001238E8" w:rsidRPr="007D0029" w:rsidRDefault="00835023" w:rsidP="007C4FD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1238E8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1238E8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F162AF" w:rsidRPr="007D0029" w:rsidTr="00663860">
        <w:trPr>
          <w:cantSplit/>
        </w:trPr>
        <w:tc>
          <w:tcPr>
            <w:tcW w:w="5958" w:type="dxa"/>
          </w:tcPr>
          <w:p w:rsidR="00F162AF" w:rsidRPr="007D0029" w:rsidRDefault="00F162AF" w:rsidP="00F162A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90" w:type="dxa"/>
          </w:tcPr>
          <w:p w:rsidR="00F162AF" w:rsidRPr="007D0029" w:rsidRDefault="00835023" w:rsidP="005057F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251" w:type="dxa"/>
          </w:tcPr>
          <w:p w:rsidR="00F162AF" w:rsidRPr="007D0029" w:rsidRDefault="00F162AF" w:rsidP="00F162A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90" w:type="dxa"/>
          </w:tcPr>
          <w:p w:rsidR="00F162AF" w:rsidRPr="007D0029" w:rsidRDefault="00835023" w:rsidP="00F162AF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CB0AAF" w:rsidRPr="007D0029" w:rsidTr="00663860">
        <w:trPr>
          <w:cantSplit/>
        </w:trPr>
        <w:tc>
          <w:tcPr>
            <w:tcW w:w="5958" w:type="dxa"/>
          </w:tcPr>
          <w:p w:rsidR="00CB0AAF" w:rsidRPr="007D0029" w:rsidRDefault="00CB0AAF" w:rsidP="00CB0AAF">
            <w:pPr>
              <w:pStyle w:val="Header"/>
              <w:tabs>
                <w:tab w:val="clear" w:pos="4153"/>
                <w:tab w:val="clear" w:pos="8306"/>
              </w:tabs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 w:eastAsia="en-US"/>
              </w:rPr>
            </w:pP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 w:eastAsia="en-US"/>
              </w:rPr>
              <w:t xml:space="preserve">ตั๋วแลกเงิน </w:t>
            </w:r>
          </w:p>
        </w:tc>
        <w:tc>
          <w:tcPr>
            <w:tcW w:w="1190" w:type="dxa"/>
          </w:tcPr>
          <w:p w:rsidR="00CB0AAF" w:rsidRPr="007D0029" w:rsidRDefault="00835023" w:rsidP="006E07AE">
            <w:pPr>
              <w:tabs>
                <w:tab w:val="decimal" w:pos="962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514</w:t>
            </w:r>
            <w:r w:rsidR="002A1FF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2A1FF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1" w:type="dxa"/>
          </w:tcPr>
          <w:p w:rsidR="00CB0AAF" w:rsidRPr="007D0029" w:rsidRDefault="00CB0AAF" w:rsidP="00CB0AA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90" w:type="dxa"/>
          </w:tcPr>
          <w:p w:rsidR="00CB0AAF" w:rsidRPr="007D0029" w:rsidRDefault="00835023" w:rsidP="006E07AE">
            <w:pPr>
              <w:tabs>
                <w:tab w:val="decimal" w:pos="962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680</w:t>
            </w:r>
            <w:r w:rsidR="00CB0AAF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CB0AAF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CB0AAF" w:rsidRPr="007D0029" w:rsidTr="00663860">
        <w:trPr>
          <w:cantSplit/>
        </w:trPr>
        <w:tc>
          <w:tcPr>
            <w:tcW w:w="5958" w:type="dxa"/>
          </w:tcPr>
          <w:p w:rsidR="00CB0AAF" w:rsidRPr="007D0029" w:rsidRDefault="00CB0AAF" w:rsidP="00CB0AA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  <w:t xml:space="preserve"> ดอกเบี้ยจ่ายล่วงหน้า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CB0AAF" w:rsidRPr="007D0029" w:rsidRDefault="002A1FF1" w:rsidP="006E07AE">
            <w:pPr>
              <w:tabs>
                <w:tab w:val="decimal" w:pos="962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333</w:t>
            </w:r>
            <w:r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51" w:type="dxa"/>
          </w:tcPr>
          <w:p w:rsidR="00CB0AAF" w:rsidRPr="007D0029" w:rsidRDefault="00CB0AAF" w:rsidP="00CB0AAF">
            <w:pPr>
              <w:spacing w:line="360" w:lineRule="exact"/>
              <w:ind w:right="-62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:rsidR="00CB0AAF" w:rsidRPr="007D0029" w:rsidRDefault="00CB0AAF" w:rsidP="006E07AE">
            <w:pPr>
              <w:tabs>
                <w:tab w:val="decimal" w:pos="962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</w:t>
            </w: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724</w:t>
            </w: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647</w:t>
            </w: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)</w:t>
            </w:r>
          </w:p>
        </w:tc>
      </w:tr>
      <w:tr w:rsidR="00CB0AAF" w:rsidRPr="007D0029" w:rsidTr="00663860">
        <w:trPr>
          <w:cantSplit/>
        </w:trPr>
        <w:tc>
          <w:tcPr>
            <w:tcW w:w="5958" w:type="dxa"/>
          </w:tcPr>
          <w:p w:rsidR="00CB0AAF" w:rsidRPr="007D0029" w:rsidRDefault="00CB0AAF" w:rsidP="00CB0AA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ind w:left="342" w:hanging="108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Cs w:val="28"/>
                <w:cs/>
              </w:rPr>
              <w:t>รวมตั๋วแลกเงิน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CB0AAF" w:rsidRPr="007D0029" w:rsidRDefault="00835023" w:rsidP="006E07AE">
            <w:pPr>
              <w:tabs>
                <w:tab w:val="decimal" w:pos="962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  <w:r w:rsidR="002A1FF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743</w:t>
            </w:r>
            <w:r w:rsidR="002A1FF1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667</w:t>
            </w:r>
          </w:p>
        </w:tc>
        <w:tc>
          <w:tcPr>
            <w:tcW w:w="251" w:type="dxa"/>
          </w:tcPr>
          <w:p w:rsidR="00CB0AAF" w:rsidRPr="007D0029" w:rsidRDefault="00CB0AAF" w:rsidP="00CB0AAF">
            <w:pPr>
              <w:spacing w:line="360" w:lineRule="exac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:rsidR="00CB0AAF" w:rsidRPr="007D0029" w:rsidRDefault="00835023" w:rsidP="006E07AE">
            <w:pPr>
              <w:tabs>
                <w:tab w:val="decimal" w:pos="962"/>
              </w:tabs>
              <w:spacing w:line="360" w:lineRule="exact"/>
              <w:ind w:right="-513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667</w:t>
            </w:r>
            <w:r w:rsidR="00CB0AAF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275</w:t>
            </w:r>
            <w:r w:rsidR="00CB0AAF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353</w:t>
            </w:r>
          </w:p>
        </w:tc>
      </w:tr>
    </w:tbl>
    <w:p w:rsidR="0020091C" w:rsidRPr="007D0029" w:rsidRDefault="0020091C" w:rsidP="00E12E8B">
      <w:pPr>
        <w:spacing w:before="240"/>
        <w:ind w:left="547"/>
        <w:jc w:val="thaiDistribute"/>
        <w:rPr>
          <w:rFonts w:ascii="Angsana New" w:hAnsi="Angsana New" w:cs="Angsana New"/>
          <w:spacing w:val="-8"/>
          <w:lang w:val="en-US"/>
        </w:rPr>
      </w:pPr>
      <w:r w:rsidRPr="007D0029">
        <w:rPr>
          <w:rFonts w:ascii="Angsana New" w:hAnsi="Angsana New" w:cs="Angsana New"/>
          <w:cs/>
          <w:lang w:val="en-US"/>
        </w:rPr>
        <w:t>ตาม</w:t>
      </w:r>
      <w:r w:rsidR="00067561" w:rsidRPr="007D0029">
        <w:rPr>
          <w:rFonts w:ascii="Angsana New" w:hAnsi="Angsana New" w:cs="Angsana New"/>
          <w:cs/>
          <w:lang w:val="en-US"/>
        </w:rPr>
        <w:t>ที่</w:t>
      </w:r>
      <w:r w:rsidR="005B7F83" w:rsidRPr="007D0029">
        <w:rPr>
          <w:rFonts w:ascii="Angsana New" w:hAnsi="Angsana New" w:cs="Angsana New"/>
          <w:cs/>
          <w:lang w:val="en-US"/>
        </w:rPr>
        <w:t>ที่</w:t>
      </w:r>
      <w:r w:rsidRPr="007D0029">
        <w:rPr>
          <w:rFonts w:ascii="Angsana New" w:hAnsi="Angsana New" w:cs="Angsana New"/>
          <w:cs/>
          <w:lang w:val="en-US"/>
        </w:rPr>
        <w:t xml:space="preserve">ประชุมคณะกรรมการครั้งที่ </w:t>
      </w:r>
      <w:r w:rsidR="00835023" w:rsidRPr="00835023">
        <w:rPr>
          <w:rFonts w:ascii="Angsana New" w:hAnsi="Angsana New" w:cs="Angsana New"/>
          <w:lang w:val="en-US"/>
        </w:rPr>
        <w:t>2</w:t>
      </w:r>
      <w:r w:rsidRPr="007D0029">
        <w:rPr>
          <w:rFonts w:ascii="Angsana New" w:hAnsi="Angsana New" w:cs="Angsana New"/>
          <w:cs/>
          <w:lang w:val="en-US"/>
        </w:rPr>
        <w:t>/</w:t>
      </w:r>
      <w:r w:rsidR="00835023" w:rsidRPr="00835023">
        <w:rPr>
          <w:rFonts w:ascii="Angsana New" w:hAnsi="Angsana New" w:cs="Angsana New"/>
          <w:lang w:val="en-US"/>
        </w:rPr>
        <w:t>2557</w:t>
      </w:r>
      <w:r w:rsidRPr="007D0029">
        <w:rPr>
          <w:rFonts w:ascii="Angsana New" w:hAnsi="Angsana New" w:cs="Angsana New"/>
          <w:cs/>
          <w:lang w:val="en-US"/>
        </w:rPr>
        <w:t xml:space="preserve"> ของบริษัท เมื่อวันที่ </w:t>
      </w:r>
      <w:r w:rsidR="00835023" w:rsidRPr="00835023">
        <w:rPr>
          <w:rFonts w:ascii="Angsana New" w:hAnsi="Angsana New" w:cs="Angsana New"/>
          <w:lang w:val="en-US"/>
        </w:rPr>
        <w:t>17</w:t>
      </w:r>
      <w:r w:rsidRPr="007D0029">
        <w:rPr>
          <w:rFonts w:ascii="Angsana New" w:hAnsi="Angsana New" w:cs="Angsana New"/>
          <w:cs/>
          <w:lang w:val="en-US"/>
        </w:rPr>
        <w:t xml:space="preserve"> มกราคม </w:t>
      </w:r>
      <w:r w:rsidR="00835023" w:rsidRPr="00835023">
        <w:rPr>
          <w:rFonts w:ascii="Angsana New" w:hAnsi="Angsana New" w:cs="Angsana New"/>
          <w:lang w:val="en-US"/>
        </w:rPr>
        <w:t>2557</w:t>
      </w:r>
      <w:r w:rsidRPr="007D0029">
        <w:rPr>
          <w:rFonts w:ascii="Angsana New" w:hAnsi="Angsana New" w:cs="Angsana New"/>
          <w:cs/>
          <w:lang w:val="en-US"/>
        </w:rPr>
        <w:t xml:space="preserve"> ได้มีมติอนุมัติให้ขยายวงเงินการออกและจำหน่ายตั๋วเงินระยะสั้น (ตั๋วแลกเงิน) จากเดิม </w:t>
      </w:r>
      <w:r w:rsidR="00835023" w:rsidRPr="00835023">
        <w:rPr>
          <w:rFonts w:ascii="Angsana New" w:hAnsi="Angsana New" w:cs="Angsana New"/>
          <w:lang w:val="en-US"/>
        </w:rPr>
        <w:t>650</w:t>
      </w:r>
      <w:r w:rsidRPr="007D0029">
        <w:rPr>
          <w:rFonts w:ascii="Angsana New" w:hAnsi="Angsana New" w:cs="Angsana New"/>
          <w:cs/>
          <w:lang w:val="en-US"/>
        </w:rPr>
        <w:t xml:space="preserve"> ล้านบาทเป็น </w:t>
      </w:r>
      <w:r w:rsidR="00835023" w:rsidRPr="00835023">
        <w:rPr>
          <w:rFonts w:ascii="Angsana New" w:hAnsi="Angsana New" w:cs="Angsana New"/>
          <w:lang w:val="en-US"/>
        </w:rPr>
        <w:t>1</w:t>
      </w:r>
      <w:r w:rsidRPr="007D0029">
        <w:rPr>
          <w:rFonts w:ascii="Angsana New" w:hAnsi="Angsana New" w:cs="Angsana New"/>
          <w:lang w:val="en-US"/>
        </w:rPr>
        <w:t>,</w:t>
      </w:r>
      <w:r w:rsidR="00835023" w:rsidRPr="00835023">
        <w:rPr>
          <w:rFonts w:ascii="Angsana New" w:hAnsi="Angsana New" w:cs="Angsana New"/>
          <w:lang w:val="en-US"/>
        </w:rPr>
        <w:t>000</w:t>
      </w:r>
      <w:r w:rsidRPr="007D0029">
        <w:rPr>
          <w:rFonts w:ascii="Angsana New" w:hAnsi="Angsana New" w:cs="Angsana New"/>
          <w:cs/>
          <w:lang w:val="en-US"/>
        </w:rPr>
        <w:t xml:space="preserve"> ล้านบาท </w:t>
      </w:r>
      <w:r w:rsidRPr="007D0029">
        <w:rPr>
          <w:rFonts w:ascii="Angsana New" w:hAnsi="Angsana New" w:cs="Angsana New"/>
          <w:spacing w:val="-2"/>
          <w:cs/>
          <w:lang w:val="en-US"/>
        </w:rPr>
        <w:t xml:space="preserve">ให้แก่บุคคลในวงจำกัดไม่เกิน </w:t>
      </w:r>
      <w:r w:rsidR="00835023" w:rsidRPr="00835023">
        <w:rPr>
          <w:rFonts w:ascii="Angsana New" w:hAnsi="Angsana New" w:cs="Angsana New"/>
          <w:spacing w:val="-2"/>
          <w:lang w:val="en-US"/>
        </w:rPr>
        <w:t>10</w:t>
      </w:r>
      <w:r w:rsidRPr="007D0029">
        <w:rPr>
          <w:rFonts w:ascii="Angsana New" w:hAnsi="Angsana New" w:cs="Angsana New"/>
          <w:spacing w:val="-2"/>
          <w:cs/>
          <w:lang w:val="en-US"/>
        </w:rPr>
        <w:t xml:space="preserve"> ฉบับ โดยมีอัตราดอกเบี้ยไม่เกินร้อยละ </w:t>
      </w:r>
      <w:r w:rsidR="00835023" w:rsidRPr="00835023">
        <w:rPr>
          <w:rFonts w:ascii="Angsana New" w:hAnsi="Angsana New" w:cs="Angsana New"/>
          <w:spacing w:val="-2"/>
          <w:lang w:val="en-US"/>
        </w:rPr>
        <w:t>12</w:t>
      </w:r>
      <w:r w:rsidRPr="007D0029">
        <w:rPr>
          <w:rFonts w:ascii="Angsana New" w:hAnsi="Angsana New" w:cs="Angsana New"/>
          <w:spacing w:val="-2"/>
          <w:cs/>
          <w:lang w:val="en-US"/>
        </w:rPr>
        <w:t xml:space="preserve"> ต่อปี เพื่อเสริมสภาพคล่อง</w:t>
      </w:r>
      <w:r w:rsidRPr="007D0029">
        <w:rPr>
          <w:rFonts w:ascii="Angsana New" w:hAnsi="Angsana New" w:cs="Angsana New"/>
          <w:spacing w:val="-12"/>
          <w:cs/>
          <w:lang w:val="en-US"/>
        </w:rPr>
        <w:t>ทางการเงินของบริษัทในการขยายธุรกิจและลงทุนในโครงการใหม่ๆ โดยมอบอำนาจให้ประธานเจ้าหน้าที่บริหาร</w:t>
      </w:r>
      <w:r w:rsidRPr="007D0029">
        <w:rPr>
          <w:rFonts w:ascii="Angsana New" w:hAnsi="Angsana New" w:cs="Angsana New"/>
          <w:spacing w:val="-8"/>
          <w:cs/>
          <w:lang w:val="en-US"/>
        </w:rPr>
        <w:t>หรือบุคคลที่ประธานเจ้าหน้าที่บริหารมอบหมายดำเนินการใด</w:t>
      </w:r>
      <w:r w:rsidR="008A522B" w:rsidRPr="007D0029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7D0029">
        <w:rPr>
          <w:rFonts w:ascii="Angsana New" w:hAnsi="Angsana New" w:cs="Angsana New"/>
          <w:spacing w:val="-8"/>
          <w:cs/>
          <w:lang w:val="en-US"/>
        </w:rPr>
        <w:t xml:space="preserve">ๆ ที่เกี่ยวข้องกับการออกตั๋วแลกเงินของบริษัท </w:t>
      </w:r>
    </w:p>
    <w:p w:rsidR="00482280" w:rsidRPr="007D0029" w:rsidRDefault="00482280" w:rsidP="00E12E8B">
      <w:pPr>
        <w:spacing w:before="240"/>
        <w:ind w:left="547"/>
        <w:jc w:val="thaiDistribute"/>
        <w:rPr>
          <w:rFonts w:ascii="Angsana New" w:hAnsi="Angsana New" w:cs="Angsana New"/>
          <w:lang w:val="en-US"/>
        </w:rPr>
      </w:pPr>
      <w:r w:rsidRPr="007D0029">
        <w:rPr>
          <w:rFonts w:ascii="Angsana New" w:hAnsi="Angsana New" w:cs="Angsana New"/>
          <w:spacing w:val="4"/>
          <w:cs/>
          <w:lang w:val="en-US"/>
        </w:rPr>
        <w:t xml:space="preserve">ต่อมา ที่ประชุมคณะกรรมการครั้งที่ </w:t>
      </w:r>
      <w:r w:rsidR="00835023" w:rsidRPr="00835023">
        <w:rPr>
          <w:rFonts w:ascii="Angsana New" w:hAnsi="Angsana New" w:cs="Angsana New"/>
          <w:spacing w:val="4"/>
          <w:lang w:val="en-US"/>
        </w:rPr>
        <w:t>3</w:t>
      </w:r>
      <w:r w:rsidRPr="007D0029">
        <w:rPr>
          <w:rFonts w:ascii="Angsana New" w:hAnsi="Angsana New" w:cs="Angsana New"/>
          <w:spacing w:val="4"/>
          <w:lang w:val="en-US"/>
        </w:rPr>
        <w:t>/</w:t>
      </w:r>
      <w:r w:rsidR="00835023" w:rsidRPr="00835023">
        <w:rPr>
          <w:rFonts w:ascii="Angsana New" w:hAnsi="Angsana New" w:cs="Angsana New"/>
          <w:spacing w:val="4"/>
          <w:lang w:val="en-US"/>
        </w:rPr>
        <w:t>2558</w:t>
      </w:r>
      <w:r w:rsidRPr="007D0029">
        <w:rPr>
          <w:rFonts w:ascii="Angsana New" w:hAnsi="Angsana New" w:cs="Angsana New"/>
          <w:spacing w:val="4"/>
          <w:lang w:val="en-US"/>
        </w:rPr>
        <w:t xml:space="preserve"> </w:t>
      </w:r>
      <w:r w:rsidRPr="007D0029">
        <w:rPr>
          <w:rFonts w:ascii="Angsana New" w:hAnsi="Angsana New" w:cs="Angsana New"/>
          <w:spacing w:val="4"/>
          <w:cs/>
          <w:lang w:val="en-US"/>
        </w:rPr>
        <w:t xml:space="preserve">ของบริษัท เมื่อวันที่ </w:t>
      </w:r>
      <w:r w:rsidR="00835023" w:rsidRPr="00835023">
        <w:rPr>
          <w:rFonts w:ascii="Angsana New" w:hAnsi="Angsana New" w:cs="Angsana New"/>
          <w:spacing w:val="4"/>
          <w:lang w:val="en-US"/>
        </w:rPr>
        <w:t>16</w:t>
      </w:r>
      <w:r w:rsidRPr="007D0029">
        <w:rPr>
          <w:rFonts w:ascii="Angsana New" w:hAnsi="Angsana New" w:cs="Angsana New"/>
          <w:spacing w:val="4"/>
          <w:lang w:val="en-US"/>
        </w:rPr>
        <w:t xml:space="preserve"> </w:t>
      </w:r>
      <w:r w:rsidRPr="007D0029">
        <w:rPr>
          <w:rFonts w:ascii="Angsana New" w:hAnsi="Angsana New" w:cs="Angsana New"/>
          <w:spacing w:val="4"/>
          <w:cs/>
          <w:lang w:val="en-US"/>
        </w:rPr>
        <w:t xml:space="preserve">มีนาคม </w:t>
      </w:r>
      <w:r w:rsidR="00835023" w:rsidRPr="00835023">
        <w:rPr>
          <w:rFonts w:ascii="Angsana New" w:hAnsi="Angsana New" w:cs="Angsana New"/>
          <w:spacing w:val="4"/>
          <w:lang w:val="en-US"/>
        </w:rPr>
        <w:t>2558</w:t>
      </w:r>
      <w:r w:rsidRPr="007D0029">
        <w:rPr>
          <w:rFonts w:ascii="Angsana New" w:hAnsi="Angsana New" w:cs="Angsana New"/>
          <w:spacing w:val="4"/>
          <w:cs/>
          <w:lang w:val="en-US"/>
        </w:rPr>
        <w:t xml:space="preserve"> ได้มีมติอนุมัติให้</w:t>
      </w:r>
      <w:r w:rsidRPr="007D0029">
        <w:rPr>
          <w:rFonts w:ascii="Angsana New" w:hAnsi="Angsana New" w:cs="Angsana New"/>
          <w:spacing w:val="-4"/>
          <w:cs/>
          <w:lang w:val="en-US"/>
        </w:rPr>
        <w:t xml:space="preserve">ขยายวงเงินการออกและจำหน่ายตั๋วเงินระยะสั้น (ตั๋วแลกเงิน) จากเดิม </w:t>
      </w:r>
      <w:r w:rsidR="00835023" w:rsidRPr="00835023">
        <w:rPr>
          <w:rFonts w:ascii="Angsana New" w:hAnsi="Angsana New" w:cs="Angsana New"/>
          <w:spacing w:val="-4"/>
          <w:lang w:val="en-US"/>
        </w:rPr>
        <w:t>1</w:t>
      </w:r>
      <w:r w:rsidRPr="007D0029">
        <w:rPr>
          <w:rFonts w:ascii="Angsana New" w:hAnsi="Angsana New" w:cs="Angsana New"/>
          <w:spacing w:val="-4"/>
          <w:lang w:val="en-US"/>
        </w:rPr>
        <w:t>,</w:t>
      </w:r>
      <w:r w:rsidR="00835023" w:rsidRPr="00835023">
        <w:rPr>
          <w:rFonts w:ascii="Angsana New" w:hAnsi="Angsana New" w:cs="Angsana New"/>
          <w:spacing w:val="-4"/>
          <w:lang w:val="en-US"/>
        </w:rPr>
        <w:t>000</w:t>
      </w:r>
      <w:r w:rsidRPr="007D0029">
        <w:rPr>
          <w:rFonts w:ascii="Angsana New" w:hAnsi="Angsana New" w:cs="Angsana New"/>
          <w:spacing w:val="-4"/>
          <w:lang w:val="en-US"/>
        </w:rPr>
        <w:t xml:space="preserve"> </w:t>
      </w:r>
      <w:r w:rsidRPr="007D0029">
        <w:rPr>
          <w:rFonts w:ascii="Angsana New" w:hAnsi="Angsana New" w:cs="Angsana New"/>
          <w:spacing w:val="-4"/>
          <w:cs/>
          <w:lang w:val="en-US"/>
        </w:rPr>
        <w:t>ล้านบาท</w:t>
      </w:r>
      <w:r w:rsidR="008A522B" w:rsidRPr="007D0029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Pr="007D0029">
        <w:rPr>
          <w:rFonts w:ascii="Angsana New" w:hAnsi="Angsana New" w:cs="Angsana New"/>
          <w:spacing w:val="-4"/>
          <w:cs/>
          <w:lang w:val="en-US"/>
        </w:rPr>
        <w:t xml:space="preserve">เป็น </w:t>
      </w:r>
      <w:r w:rsidR="00835023" w:rsidRPr="00835023">
        <w:rPr>
          <w:rFonts w:ascii="Angsana New" w:hAnsi="Angsana New" w:cs="Angsana New"/>
          <w:spacing w:val="-4"/>
          <w:lang w:val="en-US"/>
        </w:rPr>
        <w:t>1</w:t>
      </w:r>
      <w:r w:rsidRPr="007D0029">
        <w:rPr>
          <w:rFonts w:ascii="Angsana New" w:hAnsi="Angsana New" w:cs="Angsana New"/>
          <w:spacing w:val="-4"/>
          <w:lang w:val="en-US"/>
        </w:rPr>
        <w:t>,</w:t>
      </w:r>
      <w:r w:rsidR="00835023" w:rsidRPr="00835023">
        <w:rPr>
          <w:rFonts w:ascii="Angsana New" w:hAnsi="Angsana New" w:cs="Angsana New"/>
          <w:spacing w:val="-4"/>
          <w:lang w:val="en-US"/>
        </w:rPr>
        <w:t>500</w:t>
      </w:r>
      <w:r w:rsidRPr="007D0029">
        <w:rPr>
          <w:rFonts w:ascii="Angsana New" w:hAnsi="Angsana New" w:cs="Angsana New"/>
          <w:spacing w:val="-4"/>
          <w:lang w:val="en-US"/>
        </w:rPr>
        <w:t xml:space="preserve"> </w:t>
      </w:r>
      <w:r w:rsidRPr="007D0029">
        <w:rPr>
          <w:rFonts w:ascii="Angsana New" w:hAnsi="Angsana New" w:cs="Angsana New"/>
          <w:spacing w:val="-4"/>
          <w:cs/>
          <w:lang w:val="en-US"/>
        </w:rPr>
        <w:t>ล้านบาท</w:t>
      </w:r>
      <w:r w:rsidRPr="007D0029">
        <w:rPr>
          <w:rFonts w:ascii="Angsana New" w:hAnsi="Angsana New" w:cs="Angsana New"/>
          <w:cs/>
          <w:lang w:val="en-US"/>
        </w:rPr>
        <w:t xml:space="preserve"> เสนอขายกรณีทั่วไปหรือกรณีวงจำกัดประเภทผู้ลงทุนรายใหญ่และ</w:t>
      </w:r>
      <w:r w:rsidRPr="007D0029">
        <w:rPr>
          <w:rFonts w:ascii="Angsana New" w:hAnsi="Angsana New" w:cs="Angsana New"/>
          <w:lang w:val="en-US"/>
        </w:rPr>
        <w:t>/</w:t>
      </w:r>
      <w:r w:rsidRPr="007D0029">
        <w:rPr>
          <w:rFonts w:ascii="Angsana New" w:hAnsi="Angsana New" w:cs="Angsana New"/>
          <w:cs/>
          <w:lang w:val="en-US"/>
        </w:rPr>
        <w:t xml:space="preserve">หรือผู้ลงทุนสถาบัน โดยไม่จำกัดจำนวนฉบับ หรือกรณีวงจำกัด ณ ขณะใดขณะหนึ่งไม่เกิน </w:t>
      </w:r>
      <w:r w:rsidR="00835023" w:rsidRPr="00835023">
        <w:rPr>
          <w:rFonts w:ascii="Angsana New" w:hAnsi="Angsana New" w:cs="Angsana New"/>
          <w:lang w:val="en-US"/>
        </w:rPr>
        <w:t>10</w:t>
      </w:r>
      <w:r w:rsidRPr="007D0029">
        <w:rPr>
          <w:rFonts w:ascii="Angsana New" w:hAnsi="Angsana New" w:cs="Angsana New"/>
          <w:lang w:val="en-US"/>
        </w:rPr>
        <w:t xml:space="preserve"> </w:t>
      </w:r>
      <w:r w:rsidRPr="007D0029">
        <w:rPr>
          <w:rFonts w:ascii="Angsana New" w:hAnsi="Angsana New" w:cs="Angsana New"/>
          <w:cs/>
          <w:lang w:val="en-US"/>
        </w:rPr>
        <w:t>ฉบับ</w:t>
      </w:r>
    </w:p>
    <w:p w:rsidR="00774EC8" w:rsidRPr="007D0029" w:rsidRDefault="00200368" w:rsidP="00482280">
      <w:pPr>
        <w:spacing w:before="240" w:after="120"/>
        <w:ind w:left="547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237272">
        <w:rPr>
          <w:rFonts w:ascii="Angsana New" w:hAnsi="Angsana New" w:cs="Angsana New"/>
          <w:snapToGrid w:val="0"/>
          <w:spacing w:val="-2"/>
          <w:cs/>
          <w:lang w:val="en-US"/>
        </w:rPr>
        <w:t xml:space="preserve">ณ วันที่ </w:t>
      </w:r>
      <w:r w:rsidR="00835023" w:rsidRPr="00835023">
        <w:rPr>
          <w:rFonts w:ascii="Angsana New" w:hAnsi="Angsana New" w:cs="Angsana New"/>
          <w:snapToGrid w:val="0"/>
          <w:spacing w:val="-2"/>
          <w:lang w:val="en-US"/>
        </w:rPr>
        <w:t>30</w:t>
      </w:r>
      <w:r w:rsidR="003774B6" w:rsidRPr="00237272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3774B6" w:rsidRPr="00237272">
        <w:rPr>
          <w:rFonts w:ascii="Angsana New" w:hAnsi="Angsana New" w:cs="Angsana New"/>
          <w:snapToGrid w:val="0"/>
          <w:spacing w:val="-2"/>
          <w:cs/>
          <w:lang w:val="en-US"/>
        </w:rPr>
        <w:t xml:space="preserve">มิถุนายน </w:t>
      </w:r>
      <w:r w:rsidR="00835023" w:rsidRPr="00835023">
        <w:rPr>
          <w:rFonts w:ascii="Angsana New" w:hAnsi="Angsana New" w:cs="Angsana New"/>
          <w:snapToGrid w:val="0"/>
          <w:spacing w:val="-2"/>
          <w:lang w:val="en-US"/>
        </w:rPr>
        <w:t>2561</w:t>
      </w:r>
      <w:r w:rsidR="00522651" w:rsidRPr="00237272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DE7D71" w:rsidRPr="00237272">
        <w:rPr>
          <w:rFonts w:ascii="Angsana New" w:hAnsi="Angsana New" w:cs="Angsana New"/>
          <w:snapToGrid w:val="0"/>
          <w:spacing w:val="-2"/>
          <w:cs/>
          <w:lang w:val="en-US"/>
        </w:rPr>
        <w:t>และ</w:t>
      </w:r>
      <w:r w:rsidR="00605333" w:rsidRPr="00237272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วันที่ </w:t>
      </w:r>
      <w:r w:rsidR="00835023" w:rsidRPr="00835023">
        <w:rPr>
          <w:rFonts w:ascii="Angsana New" w:hAnsi="Angsana New" w:cs="Angsana New"/>
          <w:snapToGrid w:val="0"/>
          <w:spacing w:val="-2"/>
          <w:lang w:val="en-US"/>
        </w:rPr>
        <w:t>31</w:t>
      </w:r>
      <w:r w:rsidR="00605333" w:rsidRPr="00237272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605333" w:rsidRPr="00237272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ธันวาคม </w:t>
      </w:r>
      <w:r w:rsidR="00835023" w:rsidRPr="00835023">
        <w:rPr>
          <w:rFonts w:ascii="Angsana New" w:hAnsi="Angsana New" w:cs="Angsana New"/>
          <w:snapToGrid w:val="0"/>
          <w:spacing w:val="-2"/>
          <w:lang w:val="en-US"/>
        </w:rPr>
        <w:t>2560</w:t>
      </w:r>
      <w:r w:rsidRPr="00237272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Pr="00237272">
        <w:rPr>
          <w:rFonts w:ascii="Angsana New" w:hAnsi="Angsana New" w:cs="Angsana New"/>
          <w:snapToGrid w:val="0"/>
          <w:spacing w:val="-2"/>
          <w:cs/>
        </w:rPr>
        <w:t>บริษัทออกและเสนอขายตั๋วแลกเงินระยะสั้น</w:t>
      </w:r>
      <w:r w:rsidRPr="007D0029">
        <w:rPr>
          <w:rFonts w:ascii="Angsana New" w:hAnsi="Angsana New" w:cs="Angsana New"/>
          <w:snapToGrid w:val="0"/>
          <w:spacing w:val="-4"/>
          <w:cs/>
        </w:rPr>
        <w:t>ให้แก่นักลงทุนในวงจำกัด โดยออกตั๋วแลกเงินชนิดระบุชื่อผู้ถือ ประเภทไม่ด้อยสิทธิและไม่มีประกัน</w:t>
      </w: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ดังนี้</w:t>
      </w:r>
    </w:p>
    <w:tbl>
      <w:tblPr>
        <w:tblW w:w="872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340"/>
        <w:gridCol w:w="10"/>
        <w:gridCol w:w="1597"/>
        <w:gridCol w:w="1593"/>
        <w:gridCol w:w="1597"/>
        <w:gridCol w:w="1584"/>
      </w:tblGrid>
      <w:tr w:rsidR="00F162AF" w:rsidRPr="007D0029" w:rsidTr="00663860">
        <w:trPr>
          <w:trHeight w:val="144"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162AF" w:rsidRPr="007D0029" w:rsidRDefault="00F162AF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  <w:br w:type="page"/>
            </w:r>
          </w:p>
        </w:tc>
        <w:tc>
          <w:tcPr>
            <w:tcW w:w="63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162AF" w:rsidRPr="00663860" w:rsidRDefault="00F162AF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1766D" w:rsidRPr="007D0029" w:rsidTr="00663860">
        <w:trPr>
          <w:trHeight w:val="144"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1766D" w:rsidRPr="007D0029" w:rsidRDefault="00D1766D" w:rsidP="00D1766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</w:pPr>
          </w:p>
        </w:tc>
        <w:tc>
          <w:tcPr>
            <w:tcW w:w="63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1766D" w:rsidRPr="00663860" w:rsidRDefault="00D1766D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386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“ยังไม่ได้ตรวจสอบ”</w:t>
            </w:r>
          </w:p>
        </w:tc>
      </w:tr>
      <w:tr w:rsidR="00D1766D" w:rsidRPr="007D0029" w:rsidTr="00663860">
        <w:trPr>
          <w:trHeight w:val="144"/>
        </w:trPr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1766D" w:rsidRPr="007D0029" w:rsidRDefault="00D1766D" w:rsidP="00D1766D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cs/>
                <w:lang w:val="en-US"/>
              </w:rPr>
            </w:pPr>
          </w:p>
        </w:tc>
        <w:tc>
          <w:tcPr>
            <w:tcW w:w="63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1766D" w:rsidRPr="00663860" w:rsidRDefault="00D1766D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835023"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3774B6" w:rsidRPr="0066386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774B6"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835023"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7D0C7C" w:rsidRPr="00663860" w:rsidTr="00663860">
        <w:trPr>
          <w:trHeight w:val="144"/>
        </w:trPr>
        <w:tc>
          <w:tcPr>
            <w:tcW w:w="235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D0C7C" w:rsidRPr="00663860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วันที่ออกตั๋วแลกเงิน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663860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มูลค่า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D0C7C" w:rsidRPr="00663860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อัตรา</w:t>
            </w:r>
            <w:r w:rsidR="00DE7D71"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663860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อายุคงเหลือ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D0C7C" w:rsidRPr="00663860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</w:tr>
      <w:tr w:rsidR="007D0C7C" w:rsidRPr="00663860" w:rsidTr="00663860">
        <w:trPr>
          <w:trHeight w:val="144"/>
        </w:trPr>
        <w:tc>
          <w:tcPr>
            <w:tcW w:w="235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7D0C7C" w:rsidRPr="00663860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663860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คงเหลือ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7D0C7C" w:rsidRPr="00663860" w:rsidRDefault="00DE7D71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386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ต่อปี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663860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(วัน)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663860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ไถ่ถอน</w:t>
            </w:r>
          </w:p>
        </w:tc>
      </w:tr>
      <w:tr w:rsidR="007D0C7C" w:rsidRPr="00663860" w:rsidTr="00663860">
        <w:trPr>
          <w:trHeight w:val="144"/>
        </w:trPr>
        <w:tc>
          <w:tcPr>
            <w:tcW w:w="2350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7D0C7C" w:rsidRPr="00663860" w:rsidRDefault="007D0C7C" w:rsidP="00D1766D">
            <w:pPr>
              <w:spacing w:line="36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663860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(</w:t>
            </w: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7D0C7C" w:rsidRPr="00663860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(</w:t>
            </w: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663860" w:rsidRDefault="007D0C7C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D0C7C" w:rsidRPr="00663860" w:rsidRDefault="007D0C7C" w:rsidP="00D1766D">
            <w:pPr>
              <w:spacing w:line="36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7D0C7C" w:rsidRPr="00663860" w:rsidTr="00663860">
        <w:trPr>
          <w:trHeight w:val="144"/>
        </w:trPr>
        <w:tc>
          <w:tcPr>
            <w:tcW w:w="2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C2C69" w:rsidRPr="00663860" w:rsidRDefault="00835023" w:rsidP="006C2C69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6C2C69" w:rsidRPr="006638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6C2C69" w:rsidRPr="006638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มกราคม </w:t>
            </w:r>
            <w:r w:rsidRPr="0083502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2561</w:t>
            </w:r>
            <w:r w:rsidR="006C2C69" w:rsidRPr="006638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237272" w:rsidRPr="0066386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  <w:r w:rsidR="006C2C69" w:rsidRPr="006638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</w:t>
            </w:r>
          </w:p>
          <w:p w:rsidR="00C21972" w:rsidRPr="00663860" w:rsidRDefault="00835023" w:rsidP="006C2C69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27</w:t>
            </w:r>
            <w:r w:rsidR="006C2C69" w:rsidRPr="006638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83502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C7C" w:rsidRPr="00663860" w:rsidRDefault="00835023" w:rsidP="00D1766D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514</w:t>
            </w:r>
            <w:r w:rsidR="006C2C69" w:rsidRPr="006638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,</w:t>
            </w:r>
            <w:r w:rsidRPr="0083502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000</w:t>
            </w:r>
            <w:r w:rsidR="006C2C69" w:rsidRPr="006638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,</w:t>
            </w:r>
            <w:r w:rsidRPr="0083502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7D0C7C" w:rsidRPr="00663860" w:rsidRDefault="00835023" w:rsidP="00D1766D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6</w:t>
            </w:r>
            <w:r w:rsidR="006C2C69" w:rsidRPr="006638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83502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</w:t>
            </w:r>
            <w:r w:rsidR="006C2C69" w:rsidRPr="006638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237272" w:rsidRPr="0066386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  <w:r w:rsidR="006C2C69" w:rsidRPr="006638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83502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</w:t>
            </w:r>
            <w:r w:rsidR="006C2C69" w:rsidRPr="006638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.</w:t>
            </w:r>
            <w:r w:rsidRPr="0083502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0C7C" w:rsidRPr="00663860" w:rsidRDefault="00835023" w:rsidP="00D1766D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6C2C69" w:rsidRPr="006638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- </w:t>
            </w:r>
            <w:r w:rsidRPr="0083502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26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20C1" w:rsidRPr="00663860" w:rsidRDefault="00835023" w:rsidP="00663860">
            <w:pPr>
              <w:spacing w:line="360" w:lineRule="exact"/>
              <w:ind w:left="-13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12</w:t>
            </w:r>
            <w:r w:rsidR="006C2C69" w:rsidRPr="006638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กรกฎาคม </w:t>
            </w:r>
            <w:r w:rsidRPr="0083502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2561</w:t>
            </w:r>
            <w:r w:rsidR="006C2C69" w:rsidRPr="006638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237272" w:rsidRPr="00663860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  <w:p w:rsidR="006C2C69" w:rsidRPr="00663860" w:rsidRDefault="00835023" w:rsidP="00663860">
            <w:pPr>
              <w:spacing w:line="360" w:lineRule="exact"/>
              <w:ind w:left="17" w:right="183" w:hanging="1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20</w:t>
            </w:r>
            <w:r w:rsidR="006C2C69" w:rsidRPr="006638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มีนาคม </w:t>
            </w:r>
            <w:r w:rsidRPr="0083502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2562</w:t>
            </w:r>
          </w:p>
        </w:tc>
      </w:tr>
    </w:tbl>
    <w:p w:rsidR="00663860" w:rsidRDefault="00663860">
      <w:pPr>
        <w:rPr>
          <w:rFonts w:cs="Symbol"/>
          <w:cs/>
        </w:rPr>
      </w:pPr>
      <w:r>
        <w:rPr>
          <w:rFonts w:cs="Angsana New"/>
          <w:cs/>
        </w:rPr>
        <w:br w:type="page"/>
      </w:r>
    </w:p>
    <w:tbl>
      <w:tblPr>
        <w:tblW w:w="872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350"/>
        <w:gridCol w:w="1597"/>
        <w:gridCol w:w="1593"/>
        <w:gridCol w:w="1597"/>
        <w:gridCol w:w="1584"/>
      </w:tblGrid>
      <w:tr w:rsidR="0005299E" w:rsidRPr="00663860" w:rsidTr="00663860">
        <w:trPr>
          <w:trHeight w:val="144"/>
        </w:trPr>
        <w:tc>
          <w:tcPr>
            <w:tcW w:w="2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5299E" w:rsidRPr="0066386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3860">
              <w:rPr>
                <w:rFonts w:ascii="Angsana New" w:hAnsi="Angsana New" w:cs="Angsana New"/>
                <w:snapToGrid w:val="0"/>
                <w:spacing w:val="-6"/>
                <w:sz w:val="24"/>
                <w:szCs w:val="24"/>
                <w:cs/>
                <w:lang w:val="en-US"/>
              </w:rPr>
              <w:lastRenderedPageBreak/>
              <w:br w:type="page"/>
            </w:r>
          </w:p>
        </w:tc>
        <w:tc>
          <w:tcPr>
            <w:tcW w:w="6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299E" w:rsidRPr="00663860" w:rsidRDefault="0005299E" w:rsidP="00D1766D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D1766D" w:rsidRPr="00663860" w:rsidTr="00663860">
        <w:trPr>
          <w:trHeight w:val="144"/>
        </w:trPr>
        <w:tc>
          <w:tcPr>
            <w:tcW w:w="2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1766D" w:rsidRPr="00663860" w:rsidRDefault="00D1766D" w:rsidP="00DE7D71">
            <w:pPr>
              <w:spacing w:line="360" w:lineRule="exact"/>
              <w:jc w:val="center"/>
              <w:rPr>
                <w:rFonts w:ascii="Angsana New" w:hAnsi="Angsana New" w:cs="Angsana New"/>
                <w:snapToGrid w:val="0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6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1766D" w:rsidRPr="00663860" w:rsidRDefault="00D1766D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835023"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835023"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</w:tr>
      <w:tr w:rsidR="0005299E" w:rsidRPr="00663860" w:rsidTr="00663860">
        <w:trPr>
          <w:trHeight w:val="144"/>
        </w:trPr>
        <w:tc>
          <w:tcPr>
            <w:tcW w:w="23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05299E" w:rsidRPr="0066386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วันที่ออกตั๋วแลกเงิน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299E" w:rsidRPr="0066386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มูลค่า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5299E" w:rsidRPr="0066386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อัตรา</w:t>
            </w:r>
            <w:r w:rsidR="00DE7D71"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299E" w:rsidRPr="0066386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อายุคงเหลือ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299E" w:rsidRPr="0066386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</w:tr>
      <w:tr w:rsidR="0005299E" w:rsidRPr="00663860" w:rsidTr="00663860">
        <w:trPr>
          <w:trHeight w:val="144"/>
        </w:trPr>
        <w:tc>
          <w:tcPr>
            <w:tcW w:w="235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05299E" w:rsidRPr="0066386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66386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คงเหลือ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05299E" w:rsidRPr="00663860" w:rsidRDefault="00DE7D71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386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ต่อปี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66386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(วัน)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66386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ไถ่ถอน</w:t>
            </w:r>
          </w:p>
        </w:tc>
      </w:tr>
      <w:tr w:rsidR="0005299E" w:rsidRPr="00663860" w:rsidTr="00663860">
        <w:trPr>
          <w:trHeight w:val="144"/>
        </w:trPr>
        <w:tc>
          <w:tcPr>
            <w:tcW w:w="235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05299E" w:rsidRPr="00663860" w:rsidRDefault="0005299E" w:rsidP="00DE7D71">
            <w:pPr>
              <w:spacing w:line="36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66386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(</w:t>
            </w: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05299E" w:rsidRPr="0066386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(</w:t>
            </w: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  <w:r w:rsidRPr="00663860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663860" w:rsidRDefault="0005299E" w:rsidP="00DE7D7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99E" w:rsidRPr="00663860" w:rsidRDefault="0005299E" w:rsidP="00DE7D71">
            <w:pPr>
              <w:spacing w:line="360" w:lineRule="exac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C21972" w:rsidRPr="00663860" w:rsidTr="00663860">
        <w:trPr>
          <w:trHeight w:val="144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1972" w:rsidRPr="00663860" w:rsidRDefault="00835023" w:rsidP="00D1766D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="00C21972" w:rsidRPr="006638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C21972" w:rsidRPr="006638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เมษายน</w:t>
            </w:r>
            <w:r w:rsidR="00C21972" w:rsidRPr="0066386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  <w:r w:rsidR="00C21972" w:rsidRPr="006638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- 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972" w:rsidRPr="00663860" w:rsidRDefault="00835023" w:rsidP="00C21972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680</w:t>
            </w:r>
            <w:r w:rsidR="00C21972" w:rsidRPr="006638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C21972" w:rsidRPr="006638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C21972" w:rsidRPr="00663860" w:rsidRDefault="00835023" w:rsidP="00C21972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C21972" w:rsidRPr="00663860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  <w:r w:rsidR="00C21972" w:rsidRPr="006638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- 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C21972" w:rsidRPr="00663860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972" w:rsidRPr="00663860" w:rsidRDefault="00835023" w:rsidP="00C21972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C21972" w:rsidRPr="006638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- 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178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1972" w:rsidRPr="00663860" w:rsidRDefault="00835023" w:rsidP="00D1766D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C21972" w:rsidRPr="006638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C21972" w:rsidRPr="006638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มกราคม</w:t>
            </w:r>
            <w:r w:rsidR="00C21972" w:rsidRPr="0066386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  <w:r w:rsidR="00C21972" w:rsidRPr="0066386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- </w:t>
            </w:r>
          </w:p>
        </w:tc>
      </w:tr>
      <w:tr w:rsidR="00D1766D" w:rsidRPr="00663860" w:rsidTr="00663860">
        <w:trPr>
          <w:trHeight w:val="144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1766D" w:rsidRPr="00663860" w:rsidRDefault="00835023" w:rsidP="00C21972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  <w:r w:rsidR="00D1766D" w:rsidRPr="0066386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D1766D" w:rsidRPr="006638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ธันวาคม</w:t>
            </w:r>
            <w:r w:rsidR="00D1766D" w:rsidRPr="0066386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663860" w:rsidRDefault="00D1766D" w:rsidP="00C21972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:rsidR="00D1766D" w:rsidRPr="00663860" w:rsidRDefault="00D1766D" w:rsidP="00C21972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663860" w:rsidRDefault="00D1766D" w:rsidP="00C21972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663860" w:rsidRDefault="00835023" w:rsidP="00C21972">
            <w:pPr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  <w:r w:rsidR="00D1766D" w:rsidRPr="0066386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D1766D" w:rsidRPr="0066386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="00D1766D" w:rsidRPr="0066386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</w:tr>
    </w:tbl>
    <w:p w:rsidR="003038C6" w:rsidRPr="007D0029" w:rsidRDefault="003038C6" w:rsidP="00605333">
      <w:pPr>
        <w:snapToGrid w:val="0"/>
        <w:spacing w:before="240" w:after="360"/>
        <w:ind w:left="547"/>
        <w:jc w:val="thaiDistribute"/>
        <w:rPr>
          <w:rFonts w:ascii="Angsana New" w:hAnsi="Angsana New" w:cs="Angsana New"/>
          <w:snapToGrid w:val="0"/>
          <w:cs/>
        </w:rPr>
      </w:pPr>
      <w:r w:rsidRPr="007D0029">
        <w:rPr>
          <w:rFonts w:ascii="Angsana New" w:hAnsi="Angsana New" w:cs="Angsana New"/>
          <w:snapToGrid w:val="0"/>
          <w:spacing w:val="-10"/>
          <w:cs/>
        </w:rPr>
        <w:t>ในวันที่ออกตั๋วแลกเงิน บริษัทได้ถูกหักดอกเบี้ยไว้ล่วงหน้าและบริษัทได้ทยอยรับร</w:t>
      </w:r>
      <w:r w:rsidRPr="007D0029">
        <w:rPr>
          <w:rFonts w:ascii="Angsana New" w:hAnsi="Angsana New" w:cs="Angsana New"/>
          <w:snapToGrid w:val="0"/>
          <w:spacing w:val="-10"/>
          <w:cs/>
          <w:lang w:val="en-US"/>
        </w:rPr>
        <w:t>ู้</w:t>
      </w:r>
      <w:r w:rsidRPr="007D0029">
        <w:rPr>
          <w:rFonts w:ascii="Angsana New" w:hAnsi="Angsana New" w:cs="Angsana New"/>
          <w:snapToGrid w:val="0"/>
          <w:spacing w:val="-10"/>
          <w:cs/>
        </w:rPr>
        <w:t>ดอกเบี้ยจ่ายล่วงหน้า</w:t>
      </w:r>
      <w:r w:rsidRPr="007D0029">
        <w:rPr>
          <w:rFonts w:ascii="Angsana New" w:hAnsi="Angsana New" w:cs="Angsana New"/>
          <w:snapToGrid w:val="0"/>
          <w:cs/>
        </w:rPr>
        <w:t>เป็นต้นทุนทางการเงินตามระยะเวลาของตั๋วแลกเงิน</w:t>
      </w:r>
    </w:p>
    <w:p w:rsidR="00397CE8" w:rsidRPr="007D0029" w:rsidRDefault="00835023" w:rsidP="00134B32">
      <w:pPr>
        <w:ind w:left="547" w:hanging="547"/>
        <w:rPr>
          <w:rFonts w:ascii="Angsana New" w:hAnsi="Angsana New" w:cs="Angsana New"/>
          <w:cs/>
        </w:rPr>
      </w:pPr>
      <w:r w:rsidRPr="00835023">
        <w:rPr>
          <w:rFonts w:ascii="Angsana New" w:hAnsi="Angsana New" w:cs="Angsana New"/>
          <w:b/>
          <w:bCs/>
          <w:lang w:val="en-US"/>
        </w:rPr>
        <w:t>13</w:t>
      </w:r>
      <w:r w:rsidR="00397CE8" w:rsidRPr="007D0029">
        <w:rPr>
          <w:rFonts w:ascii="Angsana New" w:hAnsi="Angsana New" w:cs="Angsana New"/>
          <w:b/>
          <w:bCs/>
          <w:lang w:val="en-US"/>
        </w:rPr>
        <w:t>.</w:t>
      </w:r>
      <w:r w:rsidR="00397CE8" w:rsidRPr="007D0029">
        <w:rPr>
          <w:rFonts w:ascii="Angsana New" w:hAnsi="Angsana New" w:cs="Angsana New"/>
          <w:b/>
          <w:bCs/>
          <w:lang w:val="en-US"/>
        </w:rPr>
        <w:tab/>
      </w:r>
      <w:r w:rsidR="00397CE8" w:rsidRPr="007D0029">
        <w:rPr>
          <w:rFonts w:ascii="Angsana New" w:hAnsi="Angsana New" w:cs="Angsana New"/>
          <w:b/>
          <w:bCs/>
          <w:snapToGrid w:val="0"/>
          <w:cs/>
        </w:rPr>
        <w:t>หนี้สินหมุนเวียนอื่น</w:t>
      </w:r>
    </w:p>
    <w:p w:rsidR="00397CE8" w:rsidRPr="007D0029" w:rsidRDefault="00397CE8" w:rsidP="00397CE8">
      <w:pPr>
        <w:ind w:left="547" w:hanging="7"/>
        <w:rPr>
          <w:rFonts w:ascii="Angsana New" w:hAnsi="Angsana New" w:cs="Angsana New"/>
          <w:snapToGrid w:val="0"/>
          <w:lang w:val="en-US"/>
        </w:rPr>
      </w:pPr>
      <w:r w:rsidRPr="007D0029">
        <w:rPr>
          <w:rFonts w:ascii="Angsana New" w:hAnsi="Angsana New" w:cs="Angsana New"/>
          <w:snapToGrid w:val="0"/>
          <w:cs/>
          <w:lang w:val="en-US"/>
        </w:rPr>
        <w:t>หนี้สินหมุนเวียนอื่น ประกอบด้วย</w:t>
      </w:r>
    </w:p>
    <w:p w:rsidR="00397CE8" w:rsidRPr="007D0029" w:rsidRDefault="00397CE8" w:rsidP="00397CE8">
      <w:pPr>
        <w:ind w:left="547" w:right="-88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6"/>
        <w:gridCol w:w="1149"/>
        <w:gridCol w:w="89"/>
        <w:gridCol w:w="1149"/>
        <w:gridCol w:w="108"/>
        <w:gridCol w:w="1145"/>
        <w:gridCol w:w="97"/>
        <w:gridCol w:w="1145"/>
      </w:tblGrid>
      <w:tr w:rsidR="00663860" w:rsidRPr="007D0029" w:rsidTr="00D06AA9">
        <w:tc>
          <w:tcPr>
            <w:tcW w:w="3886" w:type="dxa"/>
          </w:tcPr>
          <w:p w:rsidR="00663860" w:rsidRPr="007D0029" w:rsidRDefault="00663860" w:rsidP="00663860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7" w:type="dxa"/>
            <w:gridSpan w:val="3"/>
          </w:tcPr>
          <w:p w:rsidR="00663860" w:rsidRPr="007D0029" w:rsidRDefault="00663860" w:rsidP="00663860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:rsidR="00663860" w:rsidRPr="007D0029" w:rsidRDefault="00663860" w:rsidP="00663860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7" w:type="dxa"/>
            <w:gridSpan w:val="3"/>
          </w:tcPr>
          <w:p w:rsidR="00663860" w:rsidRPr="007D0029" w:rsidRDefault="00663860" w:rsidP="00663860">
            <w:pPr>
              <w:spacing w:line="36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860" w:rsidRPr="007D0029" w:rsidTr="00663860">
        <w:tc>
          <w:tcPr>
            <w:tcW w:w="3886" w:type="dxa"/>
          </w:tcPr>
          <w:p w:rsidR="00663860" w:rsidRPr="007D0029" w:rsidRDefault="00663860" w:rsidP="00663860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9" w:type="dxa"/>
          </w:tcPr>
          <w:p w:rsidR="00663860" w:rsidRPr="007D0029" w:rsidRDefault="00663860" w:rsidP="00663860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663860" w:rsidRPr="007D0029" w:rsidRDefault="00663860" w:rsidP="00663860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7" w:type="dxa"/>
          </w:tcPr>
          <w:p w:rsidR="00663860" w:rsidRPr="007D0029" w:rsidRDefault="00663860" w:rsidP="0066386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3860" w:rsidRPr="007D0029" w:rsidTr="00663860">
        <w:tc>
          <w:tcPr>
            <w:tcW w:w="3886" w:type="dxa"/>
          </w:tcPr>
          <w:p w:rsidR="00663860" w:rsidRPr="007D0029" w:rsidRDefault="00663860" w:rsidP="00663860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9" w:type="dxa"/>
          </w:tcPr>
          <w:p w:rsidR="00663860" w:rsidRPr="007D0029" w:rsidRDefault="00663860" w:rsidP="00663860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</w:tcPr>
          <w:p w:rsidR="00663860" w:rsidRPr="007D0029" w:rsidRDefault="00663860" w:rsidP="00663860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7" w:type="dxa"/>
          </w:tcPr>
          <w:p w:rsidR="00663860" w:rsidRPr="007D0029" w:rsidRDefault="00663860" w:rsidP="0066386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3860" w:rsidRPr="007D0029" w:rsidTr="00663860">
        <w:tc>
          <w:tcPr>
            <w:tcW w:w="3886" w:type="dxa"/>
          </w:tcPr>
          <w:p w:rsidR="00663860" w:rsidRPr="007D0029" w:rsidRDefault="00663860" w:rsidP="00663860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9" w:type="dxa"/>
          </w:tcPr>
          <w:p w:rsidR="00663860" w:rsidRPr="007D0029" w:rsidRDefault="00663860" w:rsidP="00663860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08" w:type="dxa"/>
          </w:tcPr>
          <w:p w:rsidR="00663860" w:rsidRPr="007D0029" w:rsidRDefault="00663860" w:rsidP="00663860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7" w:type="dxa"/>
          </w:tcPr>
          <w:p w:rsidR="00663860" w:rsidRPr="007D0029" w:rsidRDefault="00663860" w:rsidP="0066386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63860" w:rsidRPr="007D0029" w:rsidTr="00663860">
        <w:tc>
          <w:tcPr>
            <w:tcW w:w="3886" w:type="dxa"/>
          </w:tcPr>
          <w:p w:rsidR="00663860" w:rsidRPr="007D0029" w:rsidRDefault="00663860" w:rsidP="00663860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7D0029" w:rsidRDefault="00835023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663860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3860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9" w:type="dxa"/>
          </w:tcPr>
          <w:p w:rsidR="00663860" w:rsidRPr="007D0029" w:rsidRDefault="00663860" w:rsidP="00663860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7D0029" w:rsidRDefault="00835023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63860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3860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08" w:type="dxa"/>
          </w:tcPr>
          <w:p w:rsidR="00663860" w:rsidRPr="007D0029" w:rsidRDefault="00663860" w:rsidP="00663860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7D0029" w:rsidRDefault="00835023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663860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3860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7" w:type="dxa"/>
          </w:tcPr>
          <w:p w:rsidR="00663860" w:rsidRPr="007D0029" w:rsidRDefault="00663860" w:rsidP="0066386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7D0029" w:rsidRDefault="00835023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63860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3860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63860" w:rsidRPr="007D0029" w:rsidTr="00663860">
        <w:tc>
          <w:tcPr>
            <w:tcW w:w="3886" w:type="dxa"/>
          </w:tcPr>
          <w:p w:rsidR="00663860" w:rsidRPr="007D0029" w:rsidRDefault="00663860" w:rsidP="00663860">
            <w:pPr>
              <w:spacing w:line="36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7D0029" w:rsidRDefault="00835023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89" w:type="dxa"/>
          </w:tcPr>
          <w:p w:rsidR="00663860" w:rsidRPr="007D0029" w:rsidRDefault="00663860" w:rsidP="00663860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:rsidR="00663860" w:rsidRPr="007D0029" w:rsidRDefault="00835023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08" w:type="dxa"/>
          </w:tcPr>
          <w:p w:rsidR="00663860" w:rsidRPr="007D0029" w:rsidRDefault="00663860" w:rsidP="00663860">
            <w:pPr>
              <w:spacing w:line="36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7D0029" w:rsidRDefault="00835023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7" w:type="dxa"/>
          </w:tcPr>
          <w:p w:rsidR="00663860" w:rsidRPr="007D0029" w:rsidRDefault="00663860" w:rsidP="00663860">
            <w:pPr>
              <w:spacing w:line="36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5" w:type="dxa"/>
          </w:tcPr>
          <w:p w:rsidR="00663860" w:rsidRPr="007D0029" w:rsidRDefault="00835023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663860" w:rsidRPr="007D0029" w:rsidTr="00663860">
        <w:tc>
          <w:tcPr>
            <w:tcW w:w="3886" w:type="dxa"/>
          </w:tcPr>
          <w:p w:rsidR="00663860" w:rsidRPr="007D0029" w:rsidRDefault="00663860" w:rsidP="006638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7D0029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เจ้าหนี้ </w:t>
            </w:r>
            <w:r>
              <w:rPr>
                <w:rFonts w:ascii="Angsana New" w:hAnsi="Angsana New" w:cs="Angsana New"/>
                <w:snapToGrid w:val="0"/>
                <w:szCs w:val="28"/>
              </w:rPr>
              <w:t>-</w:t>
            </w:r>
            <w:r w:rsidRPr="007D0029">
              <w:rPr>
                <w:rFonts w:ascii="Angsana New" w:hAnsi="Angsana New" w:cs="Angsana New"/>
                <w:snapToGrid w:val="0"/>
                <w:szCs w:val="28"/>
                <w:cs/>
              </w:rPr>
              <w:t xml:space="preserve"> นิติบุคคลอาคารชุด</w:t>
            </w:r>
          </w:p>
        </w:tc>
        <w:tc>
          <w:tcPr>
            <w:tcW w:w="1149" w:type="dxa"/>
          </w:tcPr>
          <w:p w:rsidR="00663860" w:rsidRPr="007D0029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950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618</w:t>
            </w:r>
          </w:p>
        </w:tc>
        <w:tc>
          <w:tcPr>
            <w:tcW w:w="89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</w:tcPr>
          <w:p w:rsidR="00663860" w:rsidRPr="007D0029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492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358</w:t>
            </w:r>
          </w:p>
        </w:tc>
        <w:tc>
          <w:tcPr>
            <w:tcW w:w="108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663860" w:rsidRPr="007D0029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950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618</w:t>
            </w:r>
          </w:p>
        </w:tc>
        <w:tc>
          <w:tcPr>
            <w:tcW w:w="97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663860" w:rsidRPr="007D0029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492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358</w:t>
            </w:r>
          </w:p>
        </w:tc>
      </w:tr>
      <w:tr w:rsidR="00663860" w:rsidRPr="007D0029" w:rsidTr="00663860">
        <w:tc>
          <w:tcPr>
            <w:tcW w:w="3886" w:type="dxa"/>
          </w:tcPr>
          <w:p w:rsidR="00663860" w:rsidRPr="007D0029" w:rsidRDefault="00663860" w:rsidP="006638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</w:rPr>
            </w:pPr>
            <w:r w:rsidRPr="007D0029">
              <w:rPr>
                <w:rFonts w:ascii="Angsana New" w:hAnsi="Angsana New" w:cs="Angsana New"/>
                <w:snapToGrid w:val="0"/>
                <w:szCs w:val="28"/>
                <w:cs/>
              </w:rPr>
              <w:t>ดอกเบี้ยค้างจ่าย</w:t>
            </w:r>
          </w:p>
        </w:tc>
        <w:tc>
          <w:tcPr>
            <w:tcW w:w="1149" w:type="dxa"/>
          </w:tcPr>
          <w:p w:rsidR="00663860" w:rsidRPr="007D0029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052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765</w:t>
            </w:r>
          </w:p>
        </w:tc>
        <w:tc>
          <w:tcPr>
            <w:tcW w:w="89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</w:tcPr>
          <w:p w:rsidR="00663860" w:rsidRPr="007D0029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25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801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175</w:t>
            </w:r>
          </w:p>
        </w:tc>
        <w:tc>
          <w:tcPr>
            <w:tcW w:w="108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663860" w:rsidRPr="007D0029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851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026</w:t>
            </w:r>
          </w:p>
        </w:tc>
        <w:tc>
          <w:tcPr>
            <w:tcW w:w="97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663860" w:rsidRPr="007D0029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041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096</w:t>
            </w:r>
          </w:p>
        </w:tc>
      </w:tr>
      <w:tr w:rsidR="00663860" w:rsidRPr="007D0029" w:rsidTr="00663860">
        <w:trPr>
          <w:trHeight w:val="360"/>
        </w:trPr>
        <w:tc>
          <w:tcPr>
            <w:tcW w:w="3886" w:type="dxa"/>
          </w:tcPr>
          <w:p w:rsidR="00663860" w:rsidRPr="007D0029" w:rsidRDefault="00663860" w:rsidP="00663860">
            <w:pPr>
              <w:pStyle w:val="Title"/>
              <w:spacing w:line="36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49" w:type="dxa"/>
          </w:tcPr>
          <w:p w:rsidR="00663860" w:rsidRPr="00E03E24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="00663860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146</w:t>
            </w:r>
            <w:r w:rsidR="00663860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109</w:t>
            </w:r>
          </w:p>
        </w:tc>
        <w:tc>
          <w:tcPr>
            <w:tcW w:w="89" w:type="dxa"/>
          </w:tcPr>
          <w:p w:rsidR="00663860" w:rsidRPr="00E03E24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</w:tcPr>
          <w:p w:rsidR="00663860" w:rsidRPr="00E03E24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</w:t>
            </w:r>
            <w:r w:rsidR="00663860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407</w:t>
            </w:r>
            <w:r w:rsidR="00663860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314</w:t>
            </w:r>
          </w:p>
        </w:tc>
        <w:tc>
          <w:tcPr>
            <w:tcW w:w="108" w:type="dxa"/>
          </w:tcPr>
          <w:p w:rsidR="00663860" w:rsidRPr="00E03E24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663860" w:rsidRPr="00E03E24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</w:t>
            </w:r>
            <w:r w:rsidR="00663860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709</w:t>
            </w:r>
            <w:r w:rsidR="00663860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513</w:t>
            </w:r>
          </w:p>
        </w:tc>
        <w:tc>
          <w:tcPr>
            <w:tcW w:w="97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663860" w:rsidRPr="007D0029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556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772</w:t>
            </w:r>
          </w:p>
        </w:tc>
      </w:tr>
      <w:tr w:rsidR="00663860" w:rsidRPr="007D0029" w:rsidTr="00663860">
        <w:trPr>
          <w:trHeight w:val="360"/>
        </w:trPr>
        <w:tc>
          <w:tcPr>
            <w:tcW w:w="3886" w:type="dxa"/>
          </w:tcPr>
          <w:p w:rsidR="00663860" w:rsidRPr="007D0029" w:rsidRDefault="00663860" w:rsidP="00663860">
            <w:pPr>
              <w:pStyle w:val="Title"/>
              <w:spacing w:line="360" w:lineRule="exact"/>
              <w:jc w:val="left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149" w:type="dxa"/>
          </w:tcPr>
          <w:p w:rsidR="00663860" w:rsidRPr="00E03E24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14</w:t>
            </w:r>
            <w:r w:rsidR="00663860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295</w:t>
            </w:r>
            <w:r w:rsidR="00663860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039</w:t>
            </w:r>
          </w:p>
        </w:tc>
        <w:tc>
          <w:tcPr>
            <w:tcW w:w="89" w:type="dxa"/>
          </w:tcPr>
          <w:p w:rsidR="00663860" w:rsidRPr="00E03E24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</w:tcPr>
          <w:p w:rsidR="00663860" w:rsidRPr="00E03E24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663860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651</w:t>
            </w:r>
            <w:r w:rsidR="00663860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270</w:t>
            </w:r>
          </w:p>
        </w:tc>
        <w:tc>
          <w:tcPr>
            <w:tcW w:w="108" w:type="dxa"/>
          </w:tcPr>
          <w:p w:rsidR="00663860" w:rsidRPr="00E03E24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663860" w:rsidRPr="00E03E24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327</w:t>
            </w:r>
            <w:r w:rsidR="00663860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128</w:t>
            </w:r>
          </w:p>
        </w:tc>
        <w:tc>
          <w:tcPr>
            <w:tcW w:w="97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</w:tcPr>
          <w:p w:rsidR="00663860" w:rsidRPr="007D0029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113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868</w:t>
            </w:r>
          </w:p>
        </w:tc>
      </w:tr>
      <w:tr w:rsidR="00663860" w:rsidRPr="007D0029" w:rsidTr="00663860">
        <w:tc>
          <w:tcPr>
            <w:tcW w:w="3886" w:type="dxa"/>
          </w:tcPr>
          <w:p w:rsidR="00663860" w:rsidRPr="007D0029" w:rsidRDefault="00663860" w:rsidP="006638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05"/>
                <w:tab w:val="decimal" w:pos="1039"/>
                <w:tab w:val="decimal" w:pos="1321"/>
              </w:tabs>
              <w:spacing w:line="360" w:lineRule="exact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Cs w:val="28"/>
                <w:cs/>
              </w:rPr>
              <w:t>อื่น 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:rsidR="00663860" w:rsidRPr="00E03E24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30</w:t>
            </w:r>
            <w:r w:rsidR="00663860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834</w:t>
            </w:r>
            <w:r w:rsidR="00663860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218</w:t>
            </w:r>
          </w:p>
        </w:tc>
        <w:tc>
          <w:tcPr>
            <w:tcW w:w="89" w:type="dxa"/>
          </w:tcPr>
          <w:p w:rsidR="00663860" w:rsidRPr="00E03E24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:rsidR="00663860" w:rsidRPr="00E03E24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663860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496</w:t>
            </w:r>
            <w:r w:rsidR="00663860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842</w:t>
            </w:r>
          </w:p>
        </w:tc>
        <w:tc>
          <w:tcPr>
            <w:tcW w:w="108" w:type="dxa"/>
          </w:tcPr>
          <w:p w:rsidR="00663860" w:rsidRPr="00E03E24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663860" w:rsidRPr="00E03E24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663860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829</w:t>
            </w:r>
            <w:r w:rsidR="00663860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126</w:t>
            </w:r>
          </w:p>
        </w:tc>
        <w:tc>
          <w:tcPr>
            <w:tcW w:w="97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663860" w:rsidRPr="007D0029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279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469</w:t>
            </w:r>
          </w:p>
        </w:tc>
      </w:tr>
      <w:tr w:rsidR="00663860" w:rsidRPr="007D0029" w:rsidTr="00663860">
        <w:tc>
          <w:tcPr>
            <w:tcW w:w="3886" w:type="dxa"/>
          </w:tcPr>
          <w:p w:rsidR="00663860" w:rsidRPr="007D0029" w:rsidRDefault="00663860" w:rsidP="00663860">
            <w:pPr>
              <w:spacing w:line="360" w:lineRule="exact"/>
              <w:ind w:left="540" w:hanging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รวมหนี้สินหมุนเวียนอื่น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:rsidR="00663860" w:rsidRPr="00E03E24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116</w:t>
            </w:r>
            <w:r w:rsidR="00663860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278</w:t>
            </w:r>
            <w:r w:rsidR="00663860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749</w:t>
            </w:r>
          </w:p>
        </w:tc>
        <w:tc>
          <w:tcPr>
            <w:tcW w:w="89" w:type="dxa"/>
          </w:tcPr>
          <w:p w:rsidR="00663860" w:rsidRPr="00E03E24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:rsidR="00663860" w:rsidRPr="00E03E24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</w:t>
            </w:r>
            <w:r w:rsidR="00663860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848</w:t>
            </w:r>
            <w:r w:rsidR="00663860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959</w:t>
            </w:r>
          </w:p>
        </w:tc>
        <w:tc>
          <w:tcPr>
            <w:tcW w:w="108" w:type="dxa"/>
          </w:tcPr>
          <w:p w:rsidR="00663860" w:rsidRPr="00E03E24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663860" w:rsidRPr="00E03E24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20</w:t>
            </w:r>
            <w:r w:rsidR="00663860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667</w:t>
            </w:r>
            <w:r w:rsidR="00663860" w:rsidRPr="00E03E24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411</w:t>
            </w:r>
          </w:p>
        </w:tc>
        <w:tc>
          <w:tcPr>
            <w:tcW w:w="97" w:type="dxa"/>
          </w:tcPr>
          <w:p w:rsidR="00663860" w:rsidRPr="007D0029" w:rsidRDefault="00663860" w:rsidP="00663860">
            <w:pPr>
              <w:tabs>
                <w:tab w:val="decimal" w:pos="961"/>
              </w:tabs>
              <w:spacing w:line="36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:rsidR="00663860" w:rsidRPr="007D0029" w:rsidRDefault="00835023" w:rsidP="00663860">
            <w:pPr>
              <w:spacing w:line="360" w:lineRule="exact"/>
              <w:ind w:right="93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19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483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563</w:t>
            </w:r>
          </w:p>
        </w:tc>
      </w:tr>
    </w:tbl>
    <w:p w:rsidR="008B54D7" w:rsidRPr="007D0029" w:rsidRDefault="00EC42C1" w:rsidP="008B54D7">
      <w:pPr>
        <w:ind w:left="547" w:hanging="547"/>
        <w:rPr>
          <w:rFonts w:ascii="Angsana New" w:hAnsi="Angsana New" w:cs="Angsana New"/>
          <w:b/>
          <w:bCs/>
          <w:lang w:val="en-US"/>
        </w:rPr>
      </w:pPr>
      <w:r w:rsidRPr="007D0029">
        <w:rPr>
          <w:rFonts w:ascii="Angsana New" w:hAnsi="Angsana New" w:cs="Angsana New"/>
          <w:b/>
          <w:bCs/>
          <w:lang w:val="en-US"/>
        </w:rPr>
        <w:br w:type="page"/>
      </w:r>
      <w:r w:rsidR="00835023" w:rsidRPr="00835023">
        <w:rPr>
          <w:rFonts w:ascii="Angsana New" w:hAnsi="Angsana New" w:cs="Angsana New"/>
          <w:b/>
          <w:bCs/>
          <w:lang w:val="en-US"/>
        </w:rPr>
        <w:lastRenderedPageBreak/>
        <w:t>14</w:t>
      </w:r>
      <w:r w:rsidR="008B54D7" w:rsidRPr="007D0029">
        <w:rPr>
          <w:rFonts w:ascii="Angsana New" w:hAnsi="Angsana New" w:cs="Angsana New"/>
          <w:b/>
          <w:bCs/>
          <w:cs/>
          <w:lang w:val="en-US"/>
        </w:rPr>
        <w:t xml:space="preserve">. </w:t>
      </w:r>
      <w:r w:rsidR="008B54D7" w:rsidRPr="007D0029">
        <w:rPr>
          <w:rFonts w:ascii="Angsana New" w:hAnsi="Angsana New" w:cs="Angsana New"/>
          <w:b/>
          <w:bCs/>
          <w:cs/>
          <w:lang w:val="en-US"/>
        </w:rPr>
        <w:tab/>
        <w:t>เงินกู้ยืมระยะยาว</w:t>
      </w:r>
    </w:p>
    <w:p w:rsidR="008401E3" w:rsidRPr="007D0029" w:rsidRDefault="008B54D7" w:rsidP="008B54D7">
      <w:pPr>
        <w:pStyle w:val="BodyTextIndent"/>
        <w:ind w:left="547" w:firstLine="0"/>
        <w:jc w:val="left"/>
        <w:rPr>
          <w:rFonts w:ascii="Angsana New" w:hAnsi="Angsana New" w:cs="Angsana New"/>
          <w:snapToGrid w:val="0"/>
          <w:lang w:val="en-US"/>
        </w:rPr>
      </w:pPr>
      <w:r w:rsidRPr="007D0029">
        <w:rPr>
          <w:rFonts w:ascii="Angsana New" w:hAnsi="Angsana New" w:cs="Angsana New"/>
          <w:snapToGrid w:val="0"/>
          <w:cs/>
          <w:lang w:val="en-US"/>
        </w:rPr>
        <w:t>เงินกู้ยืมระยะยาว ประกอบด้วย</w:t>
      </w:r>
    </w:p>
    <w:p w:rsidR="008401E3" w:rsidRPr="007F3B7D" w:rsidRDefault="008401E3" w:rsidP="00663860">
      <w:pPr>
        <w:ind w:left="547" w:right="101"/>
        <w:jc w:val="right"/>
        <w:rPr>
          <w:rFonts w:ascii="Angsana New" w:hAnsi="Angsana New" w:cs="Angsana New"/>
          <w:b/>
          <w:bCs/>
          <w:snapToGrid w:val="0"/>
          <w:sz w:val="28"/>
          <w:szCs w:val="28"/>
          <w:cs/>
        </w:rPr>
      </w:pPr>
      <w:r w:rsidRPr="007F3B7D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 xml:space="preserve"> (หน่วย : บาท)</w:t>
      </w:r>
    </w:p>
    <w:tbl>
      <w:tblPr>
        <w:tblW w:w="867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383"/>
        <w:gridCol w:w="87"/>
        <w:gridCol w:w="1383"/>
      </w:tblGrid>
      <w:tr w:rsidR="00663860" w:rsidRPr="006E07AE" w:rsidTr="006E07AE">
        <w:trPr>
          <w:trHeight w:val="144"/>
        </w:trPr>
        <w:tc>
          <w:tcPr>
            <w:tcW w:w="5823" w:type="dxa"/>
          </w:tcPr>
          <w:p w:rsidR="00663860" w:rsidRPr="006E07AE" w:rsidRDefault="00663860" w:rsidP="006E07AE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53" w:type="dxa"/>
            <w:gridSpan w:val="3"/>
          </w:tcPr>
          <w:p w:rsidR="00663860" w:rsidRPr="006E07AE" w:rsidRDefault="00663860" w:rsidP="006E07AE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E07A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63860" w:rsidRPr="006E07AE" w:rsidTr="006E07AE">
        <w:trPr>
          <w:trHeight w:val="144"/>
        </w:trPr>
        <w:tc>
          <w:tcPr>
            <w:tcW w:w="5823" w:type="dxa"/>
          </w:tcPr>
          <w:p w:rsidR="00663860" w:rsidRPr="006E07AE" w:rsidRDefault="00663860" w:rsidP="006E07AE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663860" w:rsidRPr="006E07AE" w:rsidRDefault="00663860" w:rsidP="006E07AE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E07A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6E07A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87" w:type="dxa"/>
          </w:tcPr>
          <w:p w:rsidR="00663860" w:rsidRPr="006E07AE" w:rsidRDefault="00663860" w:rsidP="006E07A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663860" w:rsidRPr="006E07AE" w:rsidRDefault="00663860" w:rsidP="006E07AE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6E07AE" w:rsidTr="006E07AE">
        <w:trPr>
          <w:trHeight w:val="144"/>
        </w:trPr>
        <w:tc>
          <w:tcPr>
            <w:tcW w:w="5823" w:type="dxa"/>
          </w:tcPr>
          <w:p w:rsidR="00D1766D" w:rsidRPr="006E07AE" w:rsidRDefault="00D1766D" w:rsidP="006E07AE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D1766D" w:rsidRPr="006E07AE" w:rsidRDefault="00D1766D" w:rsidP="006E07AE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6E07A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6E07A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87" w:type="dxa"/>
          </w:tcPr>
          <w:p w:rsidR="00D1766D" w:rsidRPr="006E07AE" w:rsidRDefault="00D1766D" w:rsidP="006E07A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D1766D" w:rsidRPr="006E07AE" w:rsidRDefault="00D1766D" w:rsidP="006E07AE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D1766D" w:rsidRPr="006E07AE" w:rsidTr="006E07AE">
        <w:trPr>
          <w:trHeight w:val="144"/>
        </w:trPr>
        <w:tc>
          <w:tcPr>
            <w:tcW w:w="5823" w:type="dxa"/>
          </w:tcPr>
          <w:p w:rsidR="00D1766D" w:rsidRPr="006E07AE" w:rsidRDefault="00D1766D" w:rsidP="006E07AE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D1766D" w:rsidRPr="006E07AE" w:rsidRDefault="00D1766D" w:rsidP="006E07AE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E07A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87" w:type="dxa"/>
          </w:tcPr>
          <w:p w:rsidR="00D1766D" w:rsidRPr="006E07AE" w:rsidRDefault="00D1766D" w:rsidP="006E07A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D1766D" w:rsidRPr="006E07AE" w:rsidRDefault="00D1766D" w:rsidP="006E07AE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6E07A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D1766D" w:rsidRPr="006E07AE" w:rsidTr="006E07AE">
        <w:trPr>
          <w:trHeight w:val="144"/>
        </w:trPr>
        <w:tc>
          <w:tcPr>
            <w:tcW w:w="5823" w:type="dxa"/>
          </w:tcPr>
          <w:p w:rsidR="00D1766D" w:rsidRPr="006E07AE" w:rsidRDefault="00D1766D" w:rsidP="006E07AE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D1766D" w:rsidRPr="006E07AE" w:rsidRDefault="00835023" w:rsidP="006E07AE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3774B6" w:rsidRPr="006E07A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774B6" w:rsidRPr="006E07A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87" w:type="dxa"/>
          </w:tcPr>
          <w:p w:rsidR="00D1766D" w:rsidRPr="006E07AE" w:rsidRDefault="00D1766D" w:rsidP="006E07AE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D1766D" w:rsidRPr="006E07AE" w:rsidRDefault="00835023" w:rsidP="006E07AE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D1766D" w:rsidRPr="006E07A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1766D" w:rsidRPr="006E07A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1766D" w:rsidRPr="006E07AE" w:rsidTr="006E07AE">
        <w:trPr>
          <w:trHeight w:val="144"/>
        </w:trPr>
        <w:tc>
          <w:tcPr>
            <w:tcW w:w="5823" w:type="dxa"/>
          </w:tcPr>
          <w:p w:rsidR="00D1766D" w:rsidRPr="006E07AE" w:rsidRDefault="00D1766D" w:rsidP="006E07AE">
            <w:pPr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D1766D" w:rsidRPr="006E07AE" w:rsidRDefault="00835023" w:rsidP="006E07AE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87" w:type="dxa"/>
          </w:tcPr>
          <w:p w:rsidR="00D1766D" w:rsidRPr="006E07AE" w:rsidRDefault="00D1766D" w:rsidP="006E07AE">
            <w:pPr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83" w:type="dxa"/>
          </w:tcPr>
          <w:p w:rsidR="00D1766D" w:rsidRPr="006E07AE" w:rsidRDefault="00835023" w:rsidP="006E07AE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1766D" w:rsidRPr="006E07AE" w:rsidTr="006E07AE">
        <w:trPr>
          <w:trHeight w:val="144"/>
        </w:trPr>
        <w:tc>
          <w:tcPr>
            <w:tcW w:w="5823" w:type="dxa"/>
          </w:tcPr>
          <w:p w:rsidR="00D1766D" w:rsidRPr="006E07AE" w:rsidRDefault="00D1766D" w:rsidP="006E07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firstLine="24"/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</w:pPr>
            <w:r w:rsidRPr="006E07AE"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  <w:t>เงินกู้ยืมระยะยาว</w:t>
            </w:r>
            <w:r w:rsidRPr="006E07AE">
              <w:rPr>
                <w:rFonts w:ascii="Angsana New" w:hAnsi="Angsana New" w:cs="Angsana New" w:hint="cs"/>
                <w:snapToGrid w:val="0"/>
                <w:szCs w:val="28"/>
                <w:cs/>
                <w:lang w:val="th-TH"/>
              </w:rPr>
              <w:t xml:space="preserve"> (ดูหมายเหตุข้อ </w:t>
            </w:r>
            <w:r w:rsidR="00835023" w:rsidRPr="00835023">
              <w:rPr>
                <w:rFonts w:ascii="Angsana New" w:hAnsi="Angsana New" w:cs="Angsana New"/>
                <w:snapToGrid w:val="0"/>
                <w:szCs w:val="28"/>
              </w:rPr>
              <w:t>14</w:t>
            </w:r>
            <w:r w:rsidRPr="006E07AE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835023" w:rsidRPr="00835023">
              <w:rPr>
                <w:rFonts w:ascii="Angsana New" w:hAnsi="Angsana New" w:cs="Angsana New"/>
                <w:snapToGrid w:val="0"/>
                <w:szCs w:val="28"/>
              </w:rPr>
              <w:t>1</w:t>
            </w:r>
            <w:r w:rsidRPr="006E07AE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383" w:type="dxa"/>
            <w:vAlign w:val="bottom"/>
          </w:tcPr>
          <w:p w:rsidR="00D1766D" w:rsidRPr="006E07AE" w:rsidRDefault="00835023" w:rsidP="006E07AE">
            <w:pPr>
              <w:ind w:left="-209" w:right="89" w:firstLine="102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</w:t>
            </w:r>
            <w:r w:rsidR="005455DB" w:rsidRP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854</w:t>
            </w:r>
            <w:r w:rsidR="005455DB" w:rsidRP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625</w:t>
            </w:r>
            <w:r w:rsidR="005455DB" w:rsidRP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047</w:t>
            </w:r>
          </w:p>
        </w:tc>
        <w:tc>
          <w:tcPr>
            <w:tcW w:w="87" w:type="dxa"/>
          </w:tcPr>
          <w:p w:rsidR="00D1766D" w:rsidRPr="006E07AE" w:rsidRDefault="00D1766D" w:rsidP="006E07AE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vAlign w:val="bottom"/>
          </w:tcPr>
          <w:p w:rsidR="00D1766D" w:rsidRPr="006E07AE" w:rsidRDefault="00835023" w:rsidP="006E07AE">
            <w:pPr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D1766D" w:rsidRP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667</w:t>
            </w:r>
            <w:r w:rsidR="00D1766D" w:rsidRP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495</w:t>
            </w:r>
            <w:r w:rsidR="00D1766D" w:rsidRP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335</w:t>
            </w:r>
          </w:p>
        </w:tc>
      </w:tr>
      <w:tr w:rsidR="00D1766D" w:rsidRPr="006E07AE" w:rsidTr="006E07AE">
        <w:trPr>
          <w:trHeight w:val="144"/>
        </w:trPr>
        <w:tc>
          <w:tcPr>
            <w:tcW w:w="5823" w:type="dxa"/>
          </w:tcPr>
          <w:p w:rsidR="00D1766D" w:rsidRPr="006E07AE" w:rsidRDefault="00D1766D" w:rsidP="006E07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firstLine="24"/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</w:pPr>
            <w:r w:rsidRPr="006E07AE"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  <w:t>เงินกู้ยืมระยะยาวจากสถาบันการเงินต่างประเทศ</w:t>
            </w:r>
            <w:r w:rsidRPr="006E07AE">
              <w:rPr>
                <w:rFonts w:ascii="Angsana New" w:hAnsi="Angsana New" w:cs="Angsana New" w:hint="cs"/>
                <w:snapToGrid w:val="0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:rsidR="00D1766D" w:rsidRPr="006E07AE" w:rsidRDefault="00D1766D" w:rsidP="006E07AE">
            <w:pPr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87" w:type="dxa"/>
          </w:tcPr>
          <w:p w:rsidR="00D1766D" w:rsidRPr="006E07AE" w:rsidRDefault="00D1766D" w:rsidP="006E07AE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vAlign w:val="bottom"/>
          </w:tcPr>
          <w:p w:rsidR="00D1766D" w:rsidRPr="006E07AE" w:rsidRDefault="00D1766D" w:rsidP="006E07AE">
            <w:pPr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663860" w:rsidRPr="006E07AE" w:rsidTr="006E07AE">
        <w:trPr>
          <w:trHeight w:val="144"/>
        </w:trPr>
        <w:tc>
          <w:tcPr>
            <w:tcW w:w="5823" w:type="dxa"/>
          </w:tcPr>
          <w:p w:rsidR="00663860" w:rsidRPr="006E07AE" w:rsidRDefault="00663860" w:rsidP="006E07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firstLine="144"/>
              <w:rPr>
                <w:rFonts w:ascii="Angsana New" w:hAnsi="Angsana New" w:cs="Angsana New"/>
                <w:snapToGrid w:val="0"/>
                <w:szCs w:val="28"/>
                <w:cs/>
                <w:lang w:val="th-TH"/>
              </w:rPr>
            </w:pPr>
            <w:r w:rsidRPr="006E07AE">
              <w:rPr>
                <w:rFonts w:ascii="Angsana New" w:hAnsi="Angsana New" w:cs="Angsana New" w:hint="cs"/>
                <w:snapToGrid w:val="0"/>
                <w:szCs w:val="28"/>
                <w:cs/>
                <w:lang w:val="th-TH"/>
              </w:rPr>
              <w:t xml:space="preserve">(ดูหมายเหตุข้อ </w:t>
            </w:r>
            <w:r w:rsidR="00835023" w:rsidRPr="00835023">
              <w:rPr>
                <w:rFonts w:ascii="Angsana New" w:hAnsi="Angsana New" w:cs="Angsana New"/>
                <w:snapToGrid w:val="0"/>
                <w:szCs w:val="28"/>
              </w:rPr>
              <w:t>14</w:t>
            </w:r>
            <w:r w:rsidRPr="006E07AE">
              <w:rPr>
                <w:rFonts w:ascii="Angsana New" w:hAnsi="Angsana New" w:cs="Angsana New"/>
                <w:snapToGrid w:val="0"/>
                <w:szCs w:val="28"/>
              </w:rPr>
              <w:t>.</w:t>
            </w:r>
            <w:r w:rsidR="00835023" w:rsidRPr="00835023">
              <w:rPr>
                <w:rFonts w:ascii="Angsana New" w:hAnsi="Angsana New" w:cs="Angsana New"/>
                <w:snapToGrid w:val="0"/>
                <w:szCs w:val="28"/>
              </w:rPr>
              <w:t>2</w:t>
            </w:r>
            <w:r w:rsidRPr="006E07AE">
              <w:rPr>
                <w:rFonts w:ascii="Angsana New" w:hAnsi="Angsana New" w:cs="Angsana New"/>
                <w:snapToGrid w:val="0"/>
                <w:szCs w:val="28"/>
              </w:rPr>
              <w:t>)</w:t>
            </w:r>
          </w:p>
        </w:tc>
        <w:tc>
          <w:tcPr>
            <w:tcW w:w="1383" w:type="dxa"/>
            <w:vAlign w:val="bottom"/>
          </w:tcPr>
          <w:p w:rsidR="00663860" w:rsidRPr="006E07AE" w:rsidRDefault="00835023" w:rsidP="006E07AE">
            <w:pPr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392</w:t>
            </w:r>
            <w:r w:rsidR="00663860" w:rsidRP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545</w:t>
            </w:r>
            <w:r w:rsidR="00663860" w:rsidRP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568</w:t>
            </w:r>
          </w:p>
        </w:tc>
        <w:tc>
          <w:tcPr>
            <w:tcW w:w="87" w:type="dxa"/>
          </w:tcPr>
          <w:p w:rsidR="00663860" w:rsidRPr="006E07AE" w:rsidRDefault="00663860" w:rsidP="006E07AE">
            <w:pPr>
              <w:tabs>
                <w:tab w:val="decimal" w:pos="842"/>
              </w:tabs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vAlign w:val="bottom"/>
          </w:tcPr>
          <w:p w:rsidR="00663860" w:rsidRPr="006E07AE" w:rsidRDefault="00835023" w:rsidP="006E07AE">
            <w:pPr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400</w:t>
            </w:r>
            <w:r w:rsidR="00663860" w:rsidRP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077</w:t>
            </w:r>
            <w:r w:rsidR="00663860" w:rsidRP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900</w:t>
            </w:r>
          </w:p>
        </w:tc>
      </w:tr>
      <w:tr w:rsidR="00663860" w:rsidRPr="006E07AE" w:rsidTr="006E07AE">
        <w:trPr>
          <w:trHeight w:val="144"/>
        </w:trPr>
        <w:tc>
          <w:tcPr>
            <w:tcW w:w="5823" w:type="dxa"/>
          </w:tcPr>
          <w:p w:rsidR="00663860" w:rsidRPr="006E07AE" w:rsidRDefault="00663860" w:rsidP="006E07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0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6E07AE">
              <w:rPr>
                <w:rFonts w:ascii="Angsana New" w:hAnsi="Angsana New" w:cs="Angsana New"/>
                <w:snapToGrid w:val="0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3860" w:rsidRPr="006E07AE" w:rsidRDefault="00835023" w:rsidP="006E07AE">
            <w:pPr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</w:t>
            </w:r>
            <w:r w:rsidR="00663860" w:rsidRP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247</w:t>
            </w:r>
            <w:r w:rsidR="00663860" w:rsidRP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170</w:t>
            </w:r>
            <w:r w:rsidR="00663860" w:rsidRP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615</w:t>
            </w:r>
          </w:p>
        </w:tc>
        <w:tc>
          <w:tcPr>
            <w:tcW w:w="87" w:type="dxa"/>
          </w:tcPr>
          <w:p w:rsidR="00663860" w:rsidRPr="006E07AE" w:rsidRDefault="00663860" w:rsidP="006E07AE">
            <w:pPr>
              <w:tabs>
                <w:tab w:val="decimal" w:pos="842"/>
              </w:tabs>
              <w:jc w:val="center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3860" w:rsidRPr="006E07AE" w:rsidRDefault="00835023" w:rsidP="006E07AE">
            <w:pPr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4</w:t>
            </w:r>
            <w:r w:rsidR="00663860" w:rsidRP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067</w:t>
            </w:r>
            <w:r w:rsidR="00663860" w:rsidRP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573</w:t>
            </w:r>
            <w:r w:rsidR="00663860" w:rsidRPr="006E07AE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235</w:t>
            </w:r>
          </w:p>
        </w:tc>
      </w:tr>
    </w:tbl>
    <w:p w:rsidR="00482280" w:rsidRPr="007D0029" w:rsidRDefault="00835023" w:rsidP="0040197F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cs/>
        </w:rPr>
      </w:pPr>
      <w:r w:rsidRPr="00835023">
        <w:rPr>
          <w:rFonts w:ascii="Angsana New" w:hAnsi="Angsana New" w:cs="Angsana New"/>
          <w:snapToGrid w:val="0"/>
          <w:lang w:val="en-US"/>
        </w:rPr>
        <w:t>14</w:t>
      </w:r>
      <w:r w:rsidR="00522651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1</w:t>
      </w:r>
      <w:r w:rsidR="00522651" w:rsidRPr="007D0029">
        <w:rPr>
          <w:rFonts w:ascii="Angsana New" w:hAnsi="Angsana New" w:cs="Angsana New"/>
          <w:snapToGrid w:val="0"/>
          <w:cs/>
          <w:lang w:val="en-US"/>
        </w:rPr>
        <w:tab/>
      </w:r>
      <w:r w:rsidR="00482280"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เมื่อวันที่ </w:t>
      </w:r>
      <w:r w:rsidRPr="00835023">
        <w:rPr>
          <w:rFonts w:ascii="Angsana New" w:hAnsi="Angsana New" w:cs="Angsana New"/>
          <w:snapToGrid w:val="0"/>
          <w:spacing w:val="-10"/>
          <w:lang w:val="en-US"/>
        </w:rPr>
        <w:t>26</w:t>
      </w:r>
      <w:r w:rsidR="00482280"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สิงหาคม </w:t>
      </w:r>
      <w:r w:rsidRPr="00835023">
        <w:rPr>
          <w:rFonts w:ascii="Angsana New" w:hAnsi="Angsana New" w:cs="Angsana New"/>
          <w:snapToGrid w:val="0"/>
          <w:spacing w:val="-10"/>
          <w:lang w:val="en-US"/>
        </w:rPr>
        <w:t>2559</w:t>
      </w:r>
      <w:r w:rsidR="00482280"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 แลนด์มาร์ค โฮล</w:t>
      </w:r>
      <w:proofErr w:type="spellStart"/>
      <w:r w:rsidR="00482280" w:rsidRPr="007D0029">
        <w:rPr>
          <w:rFonts w:ascii="Angsana New" w:hAnsi="Angsana New" w:cs="Angsana New"/>
          <w:snapToGrid w:val="0"/>
          <w:spacing w:val="-10"/>
          <w:cs/>
          <w:lang w:val="en-US"/>
        </w:rPr>
        <w:t>ดิ้งส์</w:t>
      </w:r>
      <w:proofErr w:type="spellEnd"/>
      <w:r w:rsidR="00482280"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จำกัด (“บริษัทย่อย”) (“ผู้ว่าจ้าง”) ได้ทำสัญญา</w:t>
      </w:r>
      <w:r w:rsidR="00392EA9" w:rsidRPr="007D0029">
        <w:rPr>
          <w:rFonts w:ascii="Angsana New" w:hAnsi="Angsana New" w:cs="Angsana New"/>
          <w:snapToGrid w:val="0"/>
          <w:spacing w:val="-4"/>
          <w:cs/>
          <w:lang w:val="en-US"/>
        </w:rPr>
        <w:t>ก่อสร้างโครงการ</w:t>
      </w:r>
      <w:r w:rsidR="00482280" w:rsidRPr="007D0029">
        <w:rPr>
          <w:rFonts w:ascii="Angsana New" w:hAnsi="Angsana New" w:cs="Angsana New"/>
          <w:snapToGrid w:val="0"/>
          <w:spacing w:val="-4"/>
          <w:cs/>
          <w:lang w:val="en-US"/>
        </w:rPr>
        <w:t>เจ้าพระยา เอสเตท กับบริษัท บีซีอีจี ไทย อินเตอร์เนชั่น</w:t>
      </w:r>
      <w:proofErr w:type="spellStart"/>
      <w:r w:rsidR="00482280" w:rsidRPr="007D0029">
        <w:rPr>
          <w:rFonts w:ascii="Angsana New" w:hAnsi="Angsana New" w:cs="Angsana New"/>
          <w:snapToGrid w:val="0"/>
          <w:spacing w:val="-4"/>
          <w:cs/>
          <w:lang w:val="en-US"/>
        </w:rPr>
        <w:t>แน</w:t>
      </w:r>
      <w:proofErr w:type="spellEnd"/>
      <w:r w:rsidR="00482280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ล จำกัด (“ผู้รับจ้าง”) </w:t>
      </w:r>
      <w:r w:rsidR="00482280" w:rsidRPr="007D0029">
        <w:rPr>
          <w:rFonts w:ascii="Angsana New" w:hAnsi="Angsana New" w:cs="Angsana New"/>
          <w:snapToGrid w:val="0"/>
          <w:spacing w:val="2"/>
          <w:cs/>
          <w:lang w:val="en-US"/>
        </w:rPr>
        <w:t>ซึ่งตามสัญญาดังกล่าวผู้รับจ้างมีสิทธิในการโอนสิทธิเรียกร้องในหนี้ค่าก่อสร้างให้กับธนาคาร</w:t>
      </w:r>
      <w:r w:rsidR="00482280" w:rsidRPr="007D0029">
        <w:rPr>
          <w:rFonts w:ascii="Angsana New" w:hAnsi="Angsana New" w:cs="Angsana New"/>
          <w:snapToGrid w:val="0"/>
          <w:spacing w:val="4"/>
          <w:cs/>
          <w:lang w:val="en-US"/>
        </w:rPr>
        <w:t>ใน</w:t>
      </w:r>
      <w:r w:rsidR="00482280" w:rsidRPr="007D0029">
        <w:rPr>
          <w:rFonts w:ascii="Angsana New" w:hAnsi="Angsana New" w:cs="Angsana New"/>
          <w:snapToGrid w:val="0"/>
          <w:spacing w:val="-8"/>
          <w:cs/>
          <w:lang w:val="en-US"/>
        </w:rPr>
        <w:t>ต่างประเทศแห่งหนึ่งที่ได้ให้การสนับสนุนทางการเงิ</w:t>
      </w:r>
      <w:r w:rsidR="00FE4ACF" w:rsidRPr="007D0029">
        <w:rPr>
          <w:rFonts w:ascii="Angsana New" w:hAnsi="Angsana New" w:cs="Angsana New"/>
          <w:snapToGrid w:val="0"/>
          <w:spacing w:val="-8"/>
          <w:cs/>
          <w:lang w:val="en-US"/>
        </w:rPr>
        <w:t>นในโครงการนี้ นอกจากนั้นตามสัญญ</w:t>
      </w:r>
      <w:r w:rsidR="00FE4ACF" w:rsidRPr="007D0029">
        <w:rPr>
          <w:rFonts w:ascii="Angsana New" w:hAnsi="Angsana New" w:cs="Angsana New" w:hint="cs"/>
          <w:snapToGrid w:val="0"/>
          <w:spacing w:val="-8"/>
          <w:cs/>
          <w:lang w:val="en-US"/>
        </w:rPr>
        <w:t>า</w:t>
      </w:r>
      <w:r w:rsidR="00897475" w:rsidRPr="007D0029">
        <w:rPr>
          <w:rFonts w:ascii="Angsana New" w:hAnsi="Angsana New" w:cs="Angsana New"/>
          <w:snapToGrid w:val="0"/>
          <w:spacing w:val="-10"/>
          <w:cs/>
          <w:lang w:val="en-US"/>
        </w:rPr>
        <w:t>ดังกล่า</w:t>
      </w:r>
      <w:r w:rsidR="00897475" w:rsidRPr="007D0029">
        <w:rPr>
          <w:rFonts w:ascii="Angsana New" w:hAnsi="Angsana New" w:cs="Angsana New" w:hint="cs"/>
          <w:snapToGrid w:val="0"/>
          <w:spacing w:val="-10"/>
          <w:cs/>
          <w:lang w:val="en-US"/>
        </w:rPr>
        <w:t>ว</w:t>
      </w:r>
      <w:r w:rsidR="008A522B" w:rsidRPr="007D0029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482280" w:rsidRPr="007D0029">
        <w:rPr>
          <w:rFonts w:ascii="Angsana New" w:hAnsi="Angsana New" w:cs="Angsana New"/>
          <w:snapToGrid w:val="0"/>
          <w:spacing w:val="-10"/>
          <w:cs/>
          <w:lang w:val="en-US"/>
        </w:rPr>
        <w:t>บริษัทย่อยจะจ่ายชำระเงินให้แก่ผู้รับจ้างและ/หรือธนาคาร</w:t>
      </w:r>
      <w:r w:rsidR="008A522B" w:rsidRPr="007D0029">
        <w:rPr>
          <w:rFonts w:ascii="Angsana New" w:hAnsi="Angsana New" w:cs="Angsana New" w:hint="cs"/>
          <w:snapToGrid w:val="0"/>
          <w:spacing w:val="-10"/>
          <w:cs/>
          <w:lang w:val="en-US"/>
        </w:rPr>
        <w:t>ใน</w:t>
      </w:r>
      <w:r w:rsidR="00482280" w:rsidRPr="007D0029">
        <w:rPr>
          <w:rFonts w:ascii="Angsana New" w:hAnsi="Angsana New" w:cs="Angsana New"/>
          <w:snapToGrid w:val="0"/>
          <w:spacing w:val="-10"/>
          <w:cs/>
          <w:lang w:val="en-US"/>
        </w:rPr>
        <w:t>ต่างประเทศแห่งหนึ่งตามคำสั่ง</w:t>
      </w:r>
      <w:r w:rsidR="00482280" w:rsidRPr="007D0029">
        <w:rPr>
          <w:rFonts w:ascii="Angsana New" w:hAnsi="Angsana New" w:cs="Angsana New"/>
          <w:snapToGrid w:val="0"/>
          <w:spacing w:val="4"/>
          <w:cs/>
          <w:lang w:val="en-US"/>
        </w:rPr>
        <w:t>ของ</w:t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>ผู้</w:t>
      </w:r>
      <w:r w:rsidR="00F97633" w:rsidRPr="007D0029">
        <w:rPr>
          <w:rFonts w:ascii="Angsana New" w:hAnsi="Angsana New" w:cs="Angsana New" w:hint="cs"/>
          <w:snapToGrid w:val="0"/>
          <w:cs/>
          <w:lang w:val="en-US"/>
        </w:rPr>
        <w:t>รับ</w:t>
      </w:r>
      <w:r w:rsidR="00482280" w:rsidRPr="007D0029">
        <w:rPr>
          <w:rFonts w:ascii="Angsana New" w:hAnsi="Angsana New" w:cs="Angsana New"/>
          <w:snapToGrid w:val="0"/>
          <w:spacing w:val="-6"/>
          <w:cs/>
          <w:lang w:val="en-US"/>
        </w:rPr>
        <w:t>จ้างทั้งจำนวนเมื่อครบกำหนดชำระในวันที่</w:t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Pr="00835023">
        <w:rPr>
          <w:rFonts w:ascii="Angsana New" w:hAnsi="Angsana New" w:cs="Angsana New"/>
          <w:snapToGrid w:val="0"/>
          <w:lang w:val="en-US"/>
        </w:rPr>
        <w:t>20</w:t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 xml:space="preserve"> กันยายน </w:t>
      </w:r>
      <w:r w:rsidRPr="00835023">
        <w:rPr>
          <w:rFonts w:ascii="Angsana New" w:hAnsi="Angsana New" w:cs="Angsana New"/>
          <w:snapToGrid w:val="0"/>
          <w:lang w:val="en-US"/>
        </w:rPr>
        <w:t>2563</w:t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 xml:space="preserve"> ทั้งนี้บริษัทย่อยจะเป็นผู้รับผิดชอบภาระดอกเบี้ยตามที่ตกลงกันในสัญญา และเพื่อเป็นหลักปร</w:t>
      </w:r>
      <w:r w:rsidR="00F97633" w:rsidRPr="007D0029">
        <w:rPr>
          <w:rFonts w:ascii="Angsana New" w:hAnsi="Angsana New" w:cs="Angsana New"/>
          <w:snapToGrid w:val="0"/>
          <w:cs/>
          <w:lang w:val="en-US"/>
        </w:rPr>
        <w:t>ะกันให้กับผู้รับ</w:t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>จ้าง บริ</w:t>
      </w:r>
      <w:r w:rsidR="00F97633" w:rsidRPr="007D0029">
        <w:rPr>
          <w:rFonts w:ascii="Angsana New" w:hAnsi="Angsana New" w:cs="Angsana New"/>
          <w:snapToGrid w:val="0"/>
          <w:cs/>
          <w:lang w:val="en-US"/>
        </w:rPr>
        <w:t>ษัทย่อยได้วางหลักประกันต่อผู้รับ</w:t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>จ้าง โดยมีรายละเอียดของหลักประกันดังนี้</w:t>
      </w:r>
    </w:p>
    <w:p w:rsidR="00482280" w:rsidRPr="007D0029" w:rsidRDefault="00482280" w:rsidP="00D9681B">
      <w:pPr>
        <w:pStyle w:val="BodyTextIndent"/>
        <w:numPr>
          <w:ilvl w:val="0"/>
          <w:numId w:val="18"/>
        </w:numPr>
        <w:ind w:left="1440" w:hanging="270"/>
        <w:jc w:val="left"/>
        <w:rPr>
          <w:rFonts w:ascii="Angsana New" w:hAnsi="Angsana New" w:cs="Angsana New"/>
          <w:snapToGrid w:val="0"/>
          <w:cs/>
        </w:rPr>
      </w:pPr>
      <w:r w:rsidRPr="007D0029">
        <w:rPr>
          <w:rFonts w:ascii="Angsana New" w:hAnsi="Angsana New" w:cs="Angsana New"/>
          <w:snapToGrid w:val="0"/>
          <w:cs/>
        </w:rPr>
        <w:t>จำนำหุ้นในบริษัท แลนด์มาร์ค โฮล</w:t>
      </w:r>
      <w:proofErr w:type="spellStart"/>
      <w:r w:rsidRPr="007D0029">
        <w:rPr>
          <w:rFonts w:ascii="Angsana New" w:hAnsi="Angsana New" w:cs="Angsana New"/>
          <w:snapToGrid w:val="0"/>
          <w:cs/>
        </w:rPr>
        <w:t>ดิ้งส์</w:t>
      </w:r>
      <w:proofErr w:type="spellEnd"/>
      <w:r w:rsidRPr="007D0029">
        <w:rPr>
          <w:rFonts w:ascii="Angsana New" w:hAnsi="Angsana New" w:cs="Angsana New"/>
          <w:snapToGrid w:val="0"/>
          <w:cs/>
        </w:rPr>
        <w:t xml:space="preserve"> จำกัด ทั้งจำนวน</w:t>
      </w:r>
    </w:p>
    <w:p w:rsidR="00482280" w:rsidRPr="007D0029" w:rsidRDefault="00482280" w:rsidP="00D9681B">
      <w:pPr>
        <w:pStyle w:val="BodyTextIndent"/>
        <w:numPr>
          <w:ilvl w:val="0"/>
          <w:numId w:val="18"/>
        </w:numPr>
        <w:ind w:left="1440" w:hanging="270"/>
        <w:jc w:val="thaiDistribute"/>
        <w:rPr>
          <w:rFonts w:ascii="Angsana New" w:hAnsi="Angsana New" w:cs="Angsana New"/>
          <w:snapToGrid w:val="0"/>
          <w:cs/>
        </w:rPr>
      </w:pPr>
      <w:r w:rsidRPr="007D0029">
        <w:rPr>
          <w:rFonts w:ascii="Angsana New" w:hAnsi="Angsana New" w:cs="Angsana New"/>
          <w:snapToGrid w:val="0"/>
          <w:spacing w:val="-6"/>
          <w:cs/>
        </w:rPr>
        <w:t>สิทธิในการสวมสิทธิการเช่าที่ดิน และการจดจำนองสิ่งปลูกสร้าง</w:t>
      </w:r>
      <w:r w:rsidR="00F97633" w:rsidRPr="007D0029">
        <w:rPr>
          <w:rFonts w:ascii="Angsana New" w:hAnsi="Angsana New" w:cs="Angsana New" w:hint="cs"/>
          <w:snapToGrid w:val="0"/>
          <w:spacing w:val="-6"/>
          <w:cs/>
        </w:rPr>
        <w:t>ของ</w:t>
      </w:r>
      <w:r w:rsidR="008A522B" w:rsidRPr="007D0029">
        <w:rPr>
          <w:rFonts w:ascii="Angsana New" w:hAnsi="Angsana New" w:cs="Angsana New"/>
          <w:snapToGrid w:val="0"/>
          <w:spacing w:val="-6"/>
          <w:cs/>
        </w:rPr>
        <w:t>โครงการ</w:t>
      </w:r>
      <w:r w:rsidRPr="007D0029">
        <w:rPr>
          <w:rFonts w:ascii="Angsana New" w:hAnsi="Angsana New" w:cs="Angsana New"/>
          <w:snapToGrid w:val="0"/>
          <w:spacing w:val="-6"/>
          <w:cs/>
        </w:rPr>
        <w:t>เจ้าพระยา เอสเตท</w:t>
      </w:r>
      <w:r w:rsidRPr="007D0029">
        <w:rPr>
          <w:rFonts w:ascii="Angsana New" w:hAnsi="Angsana New" w:cs="Angsana New"/>
          <w:snapToGrid w:val="0"/>
          <w:cs/>
        </w:rPr>
        <w:t xml:space="preserve"> </w:t>
      </w:r>
      <w:r w:rsidRPr="007D0029">
        <w:rPr>
          <w:rFonts w:ascii="Angsana New" w:hAnsi="Angsana New" w:cs="Angsana New"/>
          <w:snapToGrid w:val="0"/>
          <w:spacing w:val="6"/>
          <w:cs/>
        </w:rPr>
        <w:t>ภายใต้สัญญาหลักประกันแบบมีเงื่อนไข โดยการบังคับใช้สิทธิในการสวมสิทธิและการ</w:t>
      </w:r>
      <w:r w:rsidRPr="007D0029">
        <w:rPr>
          <w:rFonts w:ascii="Angsana New" w:hAnsi="Angsana New" w:cs="Angsana New"/>
          <w:snapToGrid w:val="0"/>
          <w:cs/>
        </w:rPr>
        <w:t>จดจำนองดังกล่าวจะดำเนินการได้ก็ต่อเมื่อปรากฏเหตุตามที่ระบุไว้ในสัญญา</w:t>
      </w:r>
    </w:p>
    <w:p w:rsidR="00060B66" w:rsidRPr="007D0029" w:rsidRDefault="00482280" w:rsidP="0098770B">
      <w:pPr>
        <w:pStyle w:val="BodyTextIndent"/>
        <w:numPr>
          <w:ilvl w:val="0"/>
          <w:numId w:val="18"/>
        </w:numPr>
        <w:ind w:left="1440" w:hanging="270"/>
        <w:jc w:val="thaiDistribute"/>
        <w:rPr>
          <w:rFonts w:ascii="Angsana New" w:hAnsi="Angsana New" w:cs="Angsana New"/>
          <w:snapToGrid w:val="0"/>
          <w:spacing w:val="-6"/>
          <w:sz w:val="28"/>
          <w:szCs w:val="28"/>
          <w:lang w:val="en-US"/>
        </w:rPr>
      </w:pPr>
      <w:r w:rsidRPr="007D0029">
        <w:rPr>
          <w:rFonts w:ascii="Angsana New" w:hAnsi="Angsana New" w:cs="Angsana New"/>
          <w:snapToGrid w:val="0"/>
          <w:spacing w:val="-6"/>
          <w:cs/>
        </w:rPr>
        <w:t>บัญชีเงินฝากธนาคารที่ใช้เป็นหลักประกัน (</w:t>
      </w:r>
      <w:proofErr w:type="spellStart"/>
      <w:r w:rsidRPr="007D0029">
        <w:rPr>
          <w:rFonts w:ascii="Angsana New" w:hAnsi="Angsana New" w:cs="Angsana New"/>
          <w:snapToGrid w:val="0"/>
          <w:spacing w:val="-6"/>
          <w:cs/>
        </w:rPr>
        <w:t>Escrow</w:t>
      </w:r>
      <w:proofErr w:type="spellEnd"/>
      <w:r w:rsidRPr="007D0029">
        <w:rPr>
          <w:rFonts w:ascii="Angsana New" w:hAnsi="Angsana New" w:cs="Angsana New"/>
          <w:snapToGrid w:val="0"/>
          <w:spacing w:val="-6"/>
          <w:cs/>
        </w:rPr>
        <w:t xml:space="preserve"> </w:t>
      </w:r>
      <w:proofErr w:type="spellStart"/>
      <w:r w:rsidRPr="007D0029">
        <w:rPr>
          <w:rFonts w:ascii="Angsana New" w:hAnsi="Angsana New" w:cs="Angsana New"/>
          <w:snapToGrid w:val="0"/>
          <w:spacing w:val="-6"/>
          <w:cs/>
        </w:rPr>
        <w:t>Account</w:t>
      </w:r>
      <w:proofErr w:type="spellEnd"/>
      <w:r w:rsidRPr="007D0029">
        <w:rPr>
          <w:rFonts w:ascii="Angsana New" w:hAnsi="Angsana New" w:cs="Angsana New"/>
          <w:snapToGrid w:val="0"/>
          <w:spacing w:val="-6"/>
          <w:cs/>
        </w:rPr>
        <w:t>) ของบริษัทย่อย</w:t>
      </w:r>
      <w:r w:rsidR="0098770B" w:rsidRPr="007D0029">
        <w:rPr>
          <w:rFonts w:ascii="Angsana New" w:hAnsi="Angsana New" w:cs="Angsana New" w:hint="cs"/>
          <w:snapToGrid w:val="0"/>
          <w:spacing w:val="-6"/>
          <w:cs/>
        </w:rPr>
        <w:t xml:space="preserve"> (ดูหมายเหตุข้อ </w:t>
      </w:r>
      <w:r w:rsidR="00835023" w:rsidRPr="00835023">
        <w:rPr>
          <w:rFonts w:ascii="Angsana New" w:hAnsi="Angsana New" w:cs="Angsana New"/>
          <w:snapToGrid w:val="0"/>
          <w:spacing w:val="-6"/>
          <w:lang w:val="en-US"/>
        </w:rPr>
        <w:t>9</w:t>
      </w:r>
      <w:r w:rsidR="0098770B" w:rsidRPr="007D0029">
        <w:rPr>
          <w:rFonts w:ascii="Angsana New" w:hAnsi="Angsana New" w:cs="Angsana New"/>
          <w:snapToGrid w:val="0"/>
          <w:spacing w:val="-6"/>
          <w:lang w:val="en-US"/>
        </w:rPr>
        <w:t>)</w:t>
      </w:r>
    </w:p>
    <w:p w:rsidR="0048769D" w:rsidRPr="007D0029" w:rsidRDefault="0048769D" w:rsidP="00DB7120">
      <w:pPr>
        <w:pStyle w:val="BodyTextIndent"/>
        <w:tabs>
          <w:tab w:val="left" w:pos="1170"/>
        </w:tabs>
        <w:spacing w:before="240"/>
        <w:ind w:left="1166" w:firstLine="4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AD6A2C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ณ วันที่ </w:t>
      </w:r>
      <w:r w:rsidR="00835023" w:rsidRPr="00835023">
        <w:rPr>
          <w:rFonts w:ascii="Angsana New" w:hAnsi="Angsana New" w:cs="Angsana New"/>
          <w:snapToGrid w:val="0"/>
          <w:spacing w:val="-10"/>
          <w:lang w:val="en-US"/>
        </w:rPr>
        <w:t>30</w:t>
      </w:r>
      <w:r w:rsidR="003774B6" w:rsidRPr="00AD6A2C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3774B6" w:rsidRPr="00AD6A2C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มิถุนายน </w:t>
      </w:r>
      <w:r w:rsidR="00835023" w:rsidRPr="00835023">
        <w:rPr>
          <w:rFonts w:ascii="Angsana New" w:hAnsi="Angsana New" w:cs="Angsana New"/>
          <w:snapToGrid w:val="0"/>
          <w:spacing w:val="-10"/>
          <w:lang w:val="en-US"/>
        </w:rPr>
        <w:t>2561</w:t>
      </w:r>
      <w:r w:rsidR="00DE7D71" w:rsidRPr="00AD6A2C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DE7D71" w:rsidRPr="00AD6A2C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และวันที่ </w:t>
      </w:r>
      <w:r w:rsidR="00835023" w:rsidRPr="00835023">
        <w:rPr>
          <w:rFonts w:ascii="Angsana New" w:hAnsi="Angsana New" w:cs="Angsana New"/>
          <w:snapToGrid w:val="0"/>
          <w:spacing w:val="-10"/>
          <w:lang w:val="en-US"/>
        </w:rPr>
        <w:t>31</w:t>
      </w:r>
      <w:r w:rsidR="00DE7D71" w:rsidRPr="00AD6A2C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DE7D71" w:rsidRPr="00AD6A2C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ธันวาคม </w:t>
      </w:r>
      <w:r w:rsidR="00835023" w:rsidRPr="00835023">
        <w:rPr>
          <w:rFonts w:ascii="Angsana New" w:hAnsi="Angsana New" w:cs="Angsana New"/>
          <w:snapToGrid w:val="0"/>
          <w:spacing w:val="-10"/>
          <w:lang w:val="en-US"/>
        </w:rPr>
        <w:t>2560</w:t>
      </w:r>
      <w:r w:rsidR="00DE7D71" w:rsidRPr="00AD6A2C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 </w:t>
      </w:r>
      <w:r w:rsidRPr="00AD6A2C">
        <w:rPr>
          <w:rFonts w:ascii="Angsana New" w:hAnsi="Angsana New" w:cs="Angsana New"/>
          <w:snapToGrid w:val="0"/>
          <w:spacing w:val="-10"/>
          <w:cs/>
          <w:lang w:val="en-US"/>
        </w:rPr>
        <w:t>บริษัทย่อยมียอดคงค้างสำหรับ</w:t>
      </w:r>
      <w:r w:rsidR="00392EA9" w:rsidRPr="00AD6A2C">
        <w:rPr>
          <w:rFonts w:ascii="Angsana New" w:hAnsi="Angsana New" w:cs="Angsana New"/>
          <w:snapToGrid w:val="0"/>
          <w:spacing w:val="-10"/>
          <w:cs/>
          <w:lang w:val="en-US"/>
        </w:rPr>
        <w:t>เจ้า</w:t>
      </w:r>
      <w:r w:rsidRPr="00AD6A2C">
        <w:rPr>
          <w:rFonts w:ascii="Angsana New" w:hAnsi="Angsana New" w:cs="Angsana New"/>
          <w:snapToGrid w:val="0"/>
          <w:spacing w:val="-10"/>
          <w:cs/>
          <w:lang w:val="en-US"/>
        </w:rPr>
        <w:t>หนี้ค่าก่อสร้าง</w:t>
      </w:r>
      <w:r w:rsidR="00DE7D71" w:rsidRPr="00AD6A2C">
        <w:rPr>
          <w:rFonts w:ascii="Angsana New" w:hAnsi="Angsana New" w:cs="Angsana New"/>
          <w:snapToGrid w:val="0"/>
          <w:spacing w:val="-8"/>
          <w:cs/>
          <w:lang w:val="en-US"/>
        </w:rPr>
        <w:t xml:space="preserve">จำนวน </w:t>
      </w:r>
      <w:r w:rsidR="00835023" w:rsidRPr="00835023">
        <w:rPr>
          <w:rFonts w:ascii="Angsana New" w:hAnsi="Angsana New" w:cs="Angsana New"/>
          <w:snapToGrid w:val="0"/>
          <w:spacing w:val="-8"/>
          <w:lang w:val="en-US"/>
        </w:rPr>
        <w:t>894</w:t>
      </w:r>
      <w:r w:rsidR="00AD6A2C" w:rsidRPr="00AD6A2C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835023" w:rsidRPr="00835023">
        <w:rPr>
          <w:rFonts w:ascii="Angsana New" w:hAnsi="Angsana New" w:cs="Angsana New"/>
          <w:snapToGrid w:val="0"/>
          <w:spacing w:val="-8"/>
          <w:lang w:val="en-US"/>
        </w:rPr>
        <w:t>63</w:t>
      </w:r>
      <w:r w:rsidR="00DE7D71" w:rsidRPr="00AD6A2C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DE7D71" w:rsidRPr="00AD6A2C">
        <w:rPr>
          <w:rFonts w:ascii="Angsana New" w:hAnsi="Angsana New" w:cs="Angsana New"/>
          <w:snapToGrid w:val="0"/>
          <w:spacing w:val="-8"/>
          <w:cs/>
          <w:lang w:val="en-US"/>
        </w:rPr>
        <w:t>ล้านบาท</w:t>
      </w:r>
      <w:r w:rsidR="00DE7D71" w:rsidRPr="00AD6A2C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 และ </w:t>
      </w:r>
      <w:r w:rsidR="00835023" w:rsidRPr="00835023">
        <w:rPr>
          <w:rFonts w:ascii="Angsana New" w:hAnsi="Angsana New" w:cs="Angsana New"/>
          <w:snapToGrid w:val="0"/>
          <w:spacing w:val="-8"/>
          <w:lang w:val="en-US"/>
        </w:rPr>
        <w:t>796</w:t>
      </w:r>
      <w:r w:rsidR="006231CD" w:rsidRPr="00AD6A2C">
        <w:rPr>
          <w:rFonts w:ascii="Angsana New" w:hAnsi="Angsana New" w:cs="Angsana New"/>
          <w:snapToGrid w:val="0"/>
          <w:spacing w:val="-8"/>
          <w:lang w:val="en-US"/>
        </w:rPr>
        <w:t>.</w:t>
      </w:r>
      <w:r w:rsidR="00835023" w:rsidRPr="00835023">
        <w:rPr>
          <w:rFonts w:ascii="Angsana New" w:hAnsi="Angsana New" w:cs="Angsana New"/>
          <w:snapToGrid w:val="0"/>
          <w:spacing w:val="-8"/>
          <w:lang w:val="en-US"/>
        </w:rPr>
        <w:t>41</w:t>
      </w:r>
      <w:r w:rsidR="00DE7D71" w:rsidRPr="00AD6A2C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DE7D71" w:rsidRPr="00AD6A2C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ล้านบาท ตามลำดับ </w:t>
      </w:r>
      <w:r w:rsidRPr="00AD6A2C">
        <w:rPr>
          <w:rFonts w:ascii="Angsana New" w:hAnsi="Angsana New" w:cs="Angsana New"/>
          <w:snapToGrid w:val="0"/>
          <w:spacing w:val="-8"/>
          <w:cs/>
          <w:lang w:val="en-US"/>
        </w:rPr>
        <w:t>และเงินกู้ยืมระยะยาวตามสัญญาก่อสร้าง</w:t>
      </w:r>
      <w:r w:rsidR="00392EA9" w:rsidRPr="007D0029">
        <w:rPr>
          <w:rFonts w:ascii="Angsana New" w:hAnsi="Angsana New" w:cs="Angsana New"/>
          <w:snapToGrid w:val="0"/>
          <w:cs/>
          <w:lang w:val="en-US"/>
        </w:rPr>
        <w:t>ดังกล่าว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จำนวน </w:t>
      </w:r>
      <w:r w:rsidR="00835023" w:rsidRPr="00835023">
        <w:rPr>
          <w:rFonts w:ascii="Angsana New" w:hAnsi="Angsana New" w:cs="Angsana New"/>
          <w:snapToGrid w:val="0"/>
          <w:lang w:val="en-US"/>
        </w:rPr>
        <w:t>5</w:t>
      </w:r>
      <w:r w:rsidR="00090E09">
        <w:rPr>
          <w:rFonts w:ascii="Angsana New" w:hAnsi="Angsana New" w:cs="Angsana New"/>
          <w:snapToGrid w:val="0"/>
          <w:lang w:val="en-US"/>
        </w:rPr>
        <w:t>,</w:t>
      </w:r>
      <w:r w:rsidR="00835023" w:rsidRPr="00835023">
        <w:rPr>
          <w:rFonts w:ascii="Angsana New" w:hAnsi="Angsana New" w:cs="Angsana New"/>
          <w:snapToGrid w:val="0"/>
          <w:lang w:val="en-US"/>
        </w:rPr>
        <w:t>854</w:t>
      </w:r>
      <w:r w:rsidR="00090E09" w:rsidRPr="00E03E24">
        <w:rPr>
          <w:rFonts w:ascii="Angsana New" w:hAnsi="Angsana New" w:cs="Angsana New"/>
          <w:snapToGrid w:val="0"/>
          <w:lang w:val="en-US"/>
        </w:rPr>
        <w:t>.</w:t>
      </w:r>
      <w:r w:rsidR="00835023" w:rsidRPr="00835023">
        <w:rPr>
          <w:rFonts w:ascii="Angsana New" w:hAnsi="Angsana New" w:cs="Angsana New"/>
          <w:snapToGrid w:val="0"/>
          <w:lang w:val="en-US"/>
        </w:rPr>
        <w:t>63</w:t>
      </w:r>
      <w:r w:rsidRPr="00E03E24">
        <w:rPr>
          <w:rFonts w:ascii="Angsana New" w:hAnsi="Angsana New" w:cs="Angsana New"/>
          <w:snapToGrid w:val="0"/>
          <w:lang w:val="en-US"/>
        </w:rPr>
        <w:t xml:space="preserve"> </w:t>
      </w:r>
      <w:r w:rsidRPr="00E03E24">
        <w:rPr>
          <w:rFonts w:ascii="Angsana New" w:hAnsi="Angsana New" w:cs="Angsana New"/>
          <w:snapToGrid w:val="0"/>
          <w:cs/>
          <w:lang w:val="en-US"/>
        </w:rPr>
        <w:t>ล้าน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บาท และ </w:t>
      </w:r>
      <w:r w:rsidR="00835023" w:rsidRPr="00835023">
        <w:rPr>
          <w:rFonts w:ascii="Angsana New" w:hAnsi="Angsana New" w:cs="Angsana New"/>
          <w:snapToGrid w:val="0"/>
          <w:lang w:val="en-US"/>
        </w:rPr>
        <w:t>3</w:t>
      </w:r>
      <w:r w:rsidR="006231CD" w:rsidRPr="007D0029">
        <w:rPr>
          <w:rFonts w:ascii="Angsana New" w:hAnsi="Angsana New" w:cs="Angsana New"/>
          <w:snapToGrid w:val="0"/>
          <w:lang w:val="en-US"/>
        </w:rPr>
        <w:t>,</w:t>
      </w:r>
      <w:r w:rsidR="00835023" w:rsidRPr="00835023">
        <w:rPr>
          <w:rFonts w:ascii="Angsana New" w:hAnsi="Angsana New" w:cs="Angsana New"/>
          <w:snapToGrid w:val="0"/>
          <w:lang w:val="en-US"/>
        </w:rPr>
        <w:t>667</w:t>
      </w:r>
      <w:r w:rsidR="006231CD" w:rsidRPr="007D0029">
        <w:rPr>
          <w:rFonts w:ascii="Angsana New" w:hAnsi="Angsana New" w:cs="Angsana New"/>
          <w:snapToGrid w:val="0"/>
          <w:lang w:val="en-US"/>
        </w:rPr>
        <w:t>.</w:t>
      </w:r>
      <w:r w:rsidR="00835023" w:rsidRPr="00835023">
        <w:rPr>
          <w:rFonts w:ascii="Angsana New" w:hAnsi="Angsana New" w:cs="Angsana New"/>
          <w:snapToGrid w:val="0"/>
          <w:lang w:val="en-US"/>
        </w:rPr>
        <w:t>50</w:t>
      </w:r>
      <w:r w:rsidR="009F74F3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>ล้านบาท ตามลำดับ</w:t>
      </w:r>
      <w:r w:rsidR="006231CD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6231CD" w:rsidRPr="007D0029">
        <w:rPr>
          <w:rFonts w:ascii="Angsana New" w:hAnsi="Angsana New" w:cs="Angsana New"/>
          <w:snapToGrid w:val="0"/>
          <w:cs/>
          <w:lang w:val="en-US"/>
        </w:rPr>
        <w:t>โดยมีการคิดดอกเบี้ยตามอัตราที่ตกลงกัน</w:t>
      </w:r>
    </w:p>
    <w:p w:rsidR="0040197F" w:rsidRPr="007D0029" w:rsidRDefault="0040197F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lang w:val="en-US" w:eastAsia="x-none"/>
        </w:rPr>
      </w:pPr>
      <w:r w:rsidRPr="007D0029">
        <w:rPr>
          <w:rFonts w:ascii="Angsana New" w:hAnsi="Angsana New" w:cs="Angsana New"/>
          <w:snapToGrid w:val="0"/>
          <w:lang w:val="en-US"/>
        </w:rPr>
        <w:br w:type="page"/>
      </w:r>
    </w:p>
    <w:p w:rsidR="006C52E2" w:rsidRPr="007D0029" w:rsidRDefault="00835023" w:rsidP="00D010E5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835023">
        <w:rPr>
          <w:rFonts w:ascii="Angsana New" w:hAnsi="Angsana New" w:cs="Angsana New"/>
          <w:snapToGrid w:val="0"/>
          <w:lang w:val="en-US"/>
        </w:rPr>
        <w:lastRenderedPageBreak/>
        <w:t>14</w:t>
      </w:r>
      <w:r w:rsidR="006C52E2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2</w:t>
      </w:r>
      <w:r w:rsidR="006C52E2" w:rsidRPr="007D0029">
        <w:rPr>
          <w:rFonts w:ascii="Angsana New" w:hAnsi="Angsana New" w:cs="Angsana New"/>
          <w:snapToGrid w:val="0"/>
          <w:lang w:val="en-US"/>
        </w:rPr>
        <w:tab/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Pr="00835023">
        <w:rPr>
          <w:rFonts w:ascii="Angsana New" w:hAnsi="Angsana New" w:cs="Angsana New"/>
          <w:snapToGrid w:val="0"/>
          <w:lang w:val="en-US"/>
        </w:rPr>
        <w:t>14</w:t>
      </w:r>
      <w:r w:rsidR="006C52E2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ตุลาคม </w:t>
      </w:r>
      <w:r w:rsidRPr="00835023">
        <w:rPr>
          <w:rFonts w:ascii="Angsana New" w:hAnsi="Angsana New" w:cs="Angsana New"/>
          <w:snapToGrid w:val="0"/>
          <w:lang w:val="en-US"/>
        </w:rPr>
        <w:t>2559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6C52E2" w:rsidRPr="007D0029">
        <w:rPr>
          <w:rFonts w:ascii="Angsana New" w:hAnsi="Angsana New" w:cs="Angsana New"/>
          <w:snapToGrid w:val="0"/>
          <w:cs/>
        </w:rPr>
        <w:t>บริษัท ซีจียู</w:t>
      </w:r>
      <w:proofErr w:type="spellStart"/>
      <w:r w:rsidR="006C52E2" w:rsidRPr="007D0029">
        <w:rPr>
          <w:rFonts w:ascii="Angsana New" w:hAnsi="Angsana New" w:cs="Angsana New"/>
          <w:snapToGrid w:val="0"/>
          <w:cs/>
        </w:rPr>
        <w:t>เค</w:t>
      </w:r>
      <w:proofErr w:type="spellEnd"/>
      <w:r w:rsidR="006C52E2" w:rsidRPr="007D0029">
        <w:rPr>
          <w:rFonts w:ascii="Angsana New" w:hAnsi="Angsana New" w:cs="Angsana New"/>
          <w:snapToGrid w:val="0"/>
          <w:cs/>
        </w:rPr>
        <w:t xml:space="preserve"> </w:t>
      </w:r>
      <w:r w:rsidRPr="00835023">
        <w:rPr>
          <w:rFonts w:ascii="Angsana New" w:hAnsi="Angsana New" w:cs="Angsana New"/>
          <w:snapToGrid w:val="0"/>
          <w:lang w:val="en-US"/>
        </w:rPr>
        <w:t>1</w:t>
      </w:r>
      <w:r w:rsidR="006C52E2" w:rsidRPr="007D0029">
        <w:rPr>
          <w:rFonts w:ascii="Angsana New" w:hAnsi="Angsana New" w:cs="Angsana New"/>
          <w:snapToGrid w:val="0"/>
          <w:cs/>
        </w:rPr>
        <w:t xml:space="preserve"> จำกัด </w:t>
      </w:r>
      <w:r w:rsidR="006C52E2" w:rsidRPr="007D0029">
        <w:rPr>
          <w:rFonts w:ascii="Angsana New" w:hAnsi="Angsana New" w:cs="Angsana New"/>
          <w:snapToGrid w:val="0"/>
          <w:lang w:val="en-US"/>
        </w:rPr>
        <w:t>(“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>บริษัทย่อย</w:t>
      </w:r>
      <w:r w:rsidR="006C52E2" w:rsidRPr="007D0029">
        <w:rPr>
          <w:rFonts w:ascii="Angsana New" w:hAnsi="Angsana New" w:cs="Angsana New"/>
          <w:snapToGrid w:val="0"/>
          <w:lang w:val="en-US"/>
        </w:rPr>
        <w:t xml:space="preserve">”) 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>ได้ทำสัญญาเงินกู้กับ</w:t>
      </w:r>
      <w:r w:rsidR="008A522B" w:rsidRPr="007D0029">
        <w:rPr>
          <w:rFonts w:ascii="Angsana New" w:hAnsi="Angsana New" w:cs="Angsana New" w:hint="cs"/>
          <w:snapToGrid w:val="0"/>
          <w:cs/>
          <w:lang w:val="en-US"/>
        </w:rPr>
        <w:t>สถาบัน</w:t>
      </w:r>
      <w:r w:rsidR="008A522B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>การเงิน</w:t>
      </w:r>
      <w:r w:rsidR="006C52E2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ในต่างประเทศแห่งหนึ่งในจำนวน 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9</w:t>
      </w:r>
      <w:r w:rsidR="006C52E2"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C52E2" w:rsidRPr="007D0029">
        <w:rPr>
          <w:rFonts w:ascii="Angsana New" w:hAnsi="Angsana New" w:cs="Angsana New"/>
          <w:snapToGrid w:val="0"/>
          <w:spacing w:val="-4"/>
          <w:cs/>
          <w:lang w:val="en-US"/>
        </w:rPr>
        <w:t>ล้านปอนด์ส</w:t>
      </w:r>
      <w:proofErr w:type="spellStart"/>
      <w:r w:rsidR="006C52E2" w:rsidRPr="007D0029">
        <w:rPr>
          <w:rFonts w:ascii="Angsana New" w:hAnsi="Angsana New" w:cs="Angsana New"/>
          <w:snapToGrid w:val="0"/>
          <w:spacing w:val="-4"/>
          <w:cs/>
          <w:lang w:val="en-US"/>
        </w:rPr>
        <w:t>เต</w:t>
      </w:r>
      <w:proofErr w:type="spellEnd"/>
      <w:r w:rsidR="006C52E2" w:rsidRPr="007D0029">
        <w:rPr>
          <w:rFonts w:ascii="Angsana New" w:hAnsi="Angsana New" w:cs="Angsana New"/>
          <w:snapToGrid w:val="0"/>
          <w:spacing w:val="-4"/>
          <w:cs/>
          <w:lang w:val="en-US"/>
        </w:rPr>
        <w:t>อร์ลิง</w:t>
      </w:r>
      <w:r w:rsidR="0048769D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6C52E2" w:rsidRPr="007D0029">
        <w:rPr>
          <w:rFonts w:ascii="Angsana New" w:hAnsi="Angsana New" w:cs="Angsana New"/>
          <w:snapToGrid w:val="0"/>
          <w:spacing w:val="-4"/>
          <w:cs/>
          <w:lang w:val="en-US"/>
        </w:rPr>
        <w:t>เงินกู้ยืมดังกล่าวมีอัตราดอกเบี้ย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เท่ากับ </w:t>
      </w:r>
      <w:r w:rsidR="006C52E2" w:rsidRPr="007D0029">
        <w:rPr>
          <w:rFonts w:ascii="Angsana New" w:hAnsi="Angsana New" w:cs="Angsana New"/>
          <w:snapToGrid w:val="0"/>
          <w:lang w:val="en-US"/>
        </w:rPr>
        <w:t>Base Rate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 บวกร้อยละ </w:t>
      </w:r>
      <w:r w:rsidRPr="00835023">
        <w:rPr>
          <w:rFonts w:ascii="Angsana New" w:hAnsi="Angsana New" w:cs="Angsana New"/>
          <w:snapToGrid w:val="0"/>
          <w:lang w:val="en-US"/>
        </w:rPr>
        <w:t>3</w:t>
      </w:r>
      <w:r w:rsidR="006C52E2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ต่อปี กำหนดชำระคืนเงินต้นทั้งหมดในวันที่ </w:t>
      </w:r>
      <w:r w:rsidRPr="00835023">
        <w:rPr>
          <w:rFonts w:ascii="Angsana New" w:hAnsi="Angsana New" w:cs="Angsana New"/>
          <w:snapToGrid w:val="0"/>
          <w:lang w:val="en-US"/>
        </w:rPr>
        <w:t>17</w:t>
      </w:r>
      <w:r w:rsidR="006C52E2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ตุลาคม </w:t>
      </w:r>
      <w:r w:rsidRPr="00835023">
        <w:rPr>
          <w:rFonts w:ascii="Angsana New" w:hAnsi="Angsana New" w:cs="Angsana New"/>
          <w:snapToGrid w:val="0"/>
          <w:lang w:val="en-US"/>
        </w:rPr>
        <w:t>2564</w:t>
      </w:r>
      <w:r w:rsidR="006C52E2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7D0029">
        <w:rPr>
          <w:rFonts w:ascii="Angsana New" w:hAnsi="Angsana New" w:cs="Angsana New"/>
          <w:snapToGrid w:val="0"/>
          <w:cs/>
          <w:lang w:val="en-US"/>
        </w:rPr>
        <w:t>โดยบริษัทย่อยได้จดจำนองที่ดินและอาคารเพื่อเป็นหลักทรัพย์ค้ำประกันเงินกู้ยืมดังกล่าว</w:t>
      </w:r>
      <w:r w:rsidR="00B014C5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7D0029">
        <w:rPr>
          <w:rFonts w:ascii="Angsana New" w:hAnsi="Angsana New" w:cs="Angsana New" w:hint="cs"/>
          <w:snapToGrid w:val="0"/>
          <w:cs/>
          <w:lang w:val="en-US"/>
        </w:rPr>
        <w:t xml:space="preserve">ซึ่งมีมูลค่าตามบัญชี ณ วันที่ </w:t>
      </w:r>
      <w:r w:rsidRPr="00835023">
        <w:rPr>
          <w:rFonts w:ascii="Angsana New" w:hAnsi="Angsana New" w:cs="Angsana New"/>
          <w:snapToGrid w:val="0"/>
          <w:lang w:val="en-US"/>
        </w:rPr>
        <w:t>30</w:t>
      </w:r>
      <w:r w:rsidR="003774B6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3774B6" w:rsidRPr="007D0029">
        <w:rPr>
          <w:rFonts w:ascii="Angsana New" w:hAnsi="Angsana New" w:cs="Angsana New"/>
          <w:snapToGrid w:val="0"/>
          <w:cs/>
          <w:lang w:val="en-US"/>
        </w:rPr>
        <w:t xml:space="preserve">มิถุนายน </w:t>
      </w:r>
      <w:r w:rsidRPr="00835023">
        <w:rPr>
          <w:rFonts w:ascii="Angsana New" w:hAnsi="Angsana New" w:cs="Angsana New"/>
          <w:snapToGrid w:val="0"/>
          <w:lang w:val="en-US"/>
        </w:rPr>
        <w:t>2561</w:t>
      </w:r>
      <w:r w:rsidR="00B014C5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7D0029">
        <w:rPr>
          <w:rFonts w:ascii="Angsana New" w:hAnsi="Angsana New" w:cs="Angsana New" w:hint="cs"/>
          <w:snapToGrid w:val="0"/>
          <w:cs/>
          <w:lang w:val="en-US"/>
        </w:rPr>
        <w:t xml:space="preserve">และวันที่ </w:t>
      </w:r>
      <w:r w:rsidRPr="00835023">
        <w:rPr>
          <w:rFonts w:ascii="Angsana New" w:hAnsi="Angsana New" w:cs="Angsana New"/>
          <w:snapToGrid w:val="0"/>
          <w:lang w:val="en-US"/>
        </w:rPr>
        <w:t>31</w:t>
      </w:r>
      <w:r w:rsidR="00B014C5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7D0029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Pr="00835023">
        <w:rPr>
          <w:rFonts w:ascii="Angsana New" w:hAnsi="Angsana New" w:cs="Angsana New"/>
          <w:snapToGrid w:val="0"/>
          <w:lang w:val="en-US"/>
        </w:rPr>
        <w:t>2560</w:t>
      </w:r>
      <w:r w:rsidR="00B014C5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7D0029">
        <w:rPr>
          <w:rFonts w:ascii="Angsana New" w:hAnsi="Angsana New" w:cs="Angsana New" w:hint="cs"/>
          <w:snapToGrid w:val="0"/>
          <w:cs/>
          <w:lang w:val="en-US"/>
        </w:rPr>
        <w:t>จำนวน</w:t>
      </w:r>
      <w:r w:rsidR="00C839A1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835023">
        <w:rPr>
          <w:rFonts w:ascii="Angsana New" w:hAnsi="Angsana New" w:cs="Angsana New"/>
          <w:snapToGrid w:val="0"/>
          <w:lang w:val="en-US"/>
        </w:rPr>
        <w:t>835</w:t>
      </w:r>
      <w:r w:rsidR="005A2974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49</w:t>
      </w:r>
      <w:r w:rsidR="00B014C5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7D0029">
        <w:rPr>
          <w:rFonts w:ascii="Angsana New" w:hAnsi="Angsana New" w:cs="Angsana New" w:hint="cs"/>
          <w:snapToGrid w:val="0"/>
          <w:cs/>
          <w:lang w:val="en-US"/>
        </w:rPr>
        <w:t xml:space="preserve">ล้านบาท และ </w:t>
      </w:r>
      <w:r w:rsidRPr="00835023">
        <w:rPr>
          <w:rFonts w:ascii="Angsana New" w:hAnsi="Angsana New" w:cs="Angsana New"/>
          <w:snapToGrid w:val="0"/>
          <w:lang w:val="en-US"/>
        </w:rPr>
        <w:t>845</w:t>
      </w:r>
      <w:r w:rsidR="00B014C5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67</w:t>
      </w:r>
      <w:r w:rsidR="00B014C5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B014C5" w:rsidRPr="007D0029">
        <w:rPr>
          <w:rFonts w:ascii="Angsana New" w:hAnsi="Angsana New" w:cs="Angsana New" w:hint="cs"/>
          <w:snapToGrid w:val="0"/>
          <w:cs/>
          <w:lang w:val="en-US"/>
        </w:rPr>
        <w:t>ล้านบาท ตามลำดับ</w:t>
      </w:r>
    </w:p>
    <w:p w:rsidR="00D010E5" w:rsidRPr="007D0029" w:rsidRDefault="00D010E5" w:rsidP="00D010E5">
      <w:pPr>
        <w:pStyle w:val="BodyTextIndent"/>
        <w:tabs>
          <w:tab w:val="left" w:pos="1170"/>
        </w:tabs>
        <w:spacing w:before="240"/>
        <w:ind w:left="1166" w:firstLine="0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7D0029">
        <w:rPr>
          <w:rFonts w:ascii="Angsana New" w:hAnsi="Angsana New" w:cs="Angsana New"/>
          <w:snapToGrid w:val="0"/>
          <w:cs/>
          <w:lang w:val="en-US"/>
        </w:rPr>
        <w:t xml:space="preserve">ณ วันที่ </w:t>
      </w:r>
      <w:r w:rsidR="00835023" w:rsidRPr="00835023">
        <w:rPr>
          <w:rFonts w:ascii="Angsana New" w:hAnsi="Angsana New" w:cs="Angsana New"/>
          <w:snapToGrid w:val="0"/>
          <w:lang w:val="en-US"/>
        </w:rPr>
        <w:t>30</w:t>
      </w:r>
      <w:r w:rsidR="003774B6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3774B6" w:rsidRPr="007D0029">
        <w:rPr>
          <w:rFonts w:ascii="Angsana New" w:hAnsi="Angsana New" w:cs="Angsana New"/>
          <w:snapToGrid w:val="0"/>
          <w:cs/>
          <w:lang w:val="en-US"/>
        </w:rPr>
        <w:t xml:space="preserve">มิถุนายน </w:t>
      </w:r>
      <w:r w:rsidR="00835023" w:rsidRPr="00835023">
        <w:rPr>
          <w:rFonts w:ascii="Angsana New" w:hAnsi="Angsana New" w:cs="Angsana New"/>
          <w:snapToGrid w:val="0"/>
          <w:lang w:val="en-US"/>
        </w:rPr>
        <w:t>2561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 w:hint="cs"/>
          <w:snapToGrid w:val="0"/>
          <w:cs/>
          <w:lang w:val="en-US"/>
        </w:rPr>
        <w:t xml:space="preserve">และวันที่ </w:t>
      </w:r>
      <w:r w:rsidR="00835023" w:rsidRPr="00835023">
        <w:rPr>
          <w:rFonts w:ascii="Angsana New" w:hAnsi="Angsana New" w:cs="Angsana New"/>
          <w:snapToGrid w:val="0"/>
          <w:lang w:val="en-US"/>
        </w:rPr>
        <w:t>31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 w:hint="cs"/>
          <w:snapToGrid w:val="0"/>
          <w:cs/>
          <w:lang w:val="en-US"/>
        </w:rPr>
        <w:t xml:space="preserve">ธันวาคม </w:t>
      </w:r>
      <w:r w:rsidR="00835023" w:rsidRPr="00835023">
        <w:rPr>
          <w:rFonts w:ascii="Angsana New" w:hAnsi="Angsana New" w:cs="Angsana New"/>
          <w:snapToGrid w:val="0"/>
          <w:lang w:val="en-US"/>
        </w:rPr>
        <w:t>2560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 w:hint="cs"/>
          <w:snapToGrid w:val="0"/>
          <w:cs/>
          <w:lang w:val="en-US"/>
        </w:rPr>
        <w:t>บริษัทย่อย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มียอดคงเหลือของเงินกู้ยืมจำนวน </w:t>
      </w:r>
      <w:r w:rsidR="00835023" w:rsidRPr="00835023">
        <w:rPr>
          <w:rFonts w:ascii="Angsana New" w:hAnsi="Angsana New" w:cs="Angsana New"/>
          <w:snapToGrid w:val="0"/>
          <w:lang w:val="en-US"/>
        </w:rPr>
        <w:t>392</w:t>
      </w:r>
      <w:r w:rsidR="005A2974">
        <w:rPr>
          <w:rFonts w:ascii="Angsana New" w:hAnsi="Angsana New" w:cs="Angsana New"/>
          <w:snapToGrid w:val="0"/>
          <w:lang w:val="en-US"/>
        </w:rPr>
        <w:t>.</w:t>
      </w:r>
      <w:r w:rsidR="00835023" w:rsidRPr="00835023">
        <w:rPr>
          <w:rFonts w:ascii="Angsana New" w:hAnsi="Angsana New" w:cs="Angsana New"/>
          <w:snapToGrid w:val="0"/>
          <w:lang w:val="en-US"/>
        </w:rPr>
        <w:t>55</w:t>
      </w:r>
      <w:r w:rsidR="00A02403" w:rsidRPr="007D0029">
        <w:rPr>
          <w:rFonts w:ascii="Angsana New" w:hAnsi="Angsana New" w:cs="Angsana New"/>
          <w:spacing w:val="4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>ล้านบาท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 w:hint="cs"/>
          <w:snapToGrid w:val="0"/>
          <w:cs/>
          <w:lang w:val="en-US"/>
        </w:rPr>
        <w:t xml:space="preserve">และ </w:t>
      </w:r>
      <w:r w:rsidR="00835023" w:rsidRPr="00835023">
        <w:rPr>
          <w:rFonts w:ascii="Angsana New" w:hAnsi="Angsana New" w:cs="Angsana New"/>
          <w:snapToGrid w:val="0"/>
          <w:lang w:val="en-US"/>
        </w:rPr>
        <w:t>400</w:t>
      </w:r>
      <w:r w:rsidRPr="007D0029">
        <w:rPr>
          <w:rFonts w:ascii="Angsana New" w:hAnsi="Angsana New" w:cs="Angsana New"/>
          <w:snapToGrid w:val="0"/>
          <w:lang w:val="en-US"/>
        </w:rPr>
        <w:t>.</w:t>
      </w:r>
      <w:r w:rsidR="00835023" w:rsidRPr="00835023">
        <w:rPr>
          <w:rFonts w:ascii="Angsana New" w:hAnsi="Angsana New" w:cs="Angsana New"/>
          <w:snapToGrid w:val="0"/>
          <w:lang w:val="en-US"/>
        </w:rPr>
        <w:t>08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 w:hint="cs"/>
          <w:snapToGrid w:val="0"/>
          <w:cs/>
          <w:lang w:val="en-US"/>
        </w:rPr>
        <w:t>ล้านบาท ตามลำดับ</w:t>
      </w:r>
    </w:p>
    <w:p w:rsidR="00522651" w:rsidRPr="007D0029" w:rsidRDefault="00835023" w:rsidP="0040197F">
      <w:pPr>
        <w:spacing w:before="360"/>
        <w:ind w:left="547" w:hanging="547"/>
        <w:rPr>
          <w:rFonts w:ascii="Angsana New" w:hAnsi="Angsana New" w:cs="Angsana New"/>
          <w:b/>
          <w:bCs/>
          <w:snapToGrid w:val="0"/>
          <w:lang w:val="en-US"/>
        </w:rPr>
      </w:pPr>
      <w:r w:rsidRPr="00835023">
        <w:rPr>
          <w:rFonts w:ascii="Angsana New" w:hAnsi="Angsana New" w:cs="Angsana New"/>
          <w:b/>
          <w:bCs/>
          <w:snapToGrid w:val="0"/>
          <w:lang w:val="en-US"/>
        </w:rPr>
        <w:t>15</w:t>
      </w:r>
      <w:r w:rsidR="00522651" w:rsidRPr="007D0029">
        <w:rPr>
          <w:rFonts w:ascii="Angsana New" w:hAnsi="Angsana New" w:cs="Angsana New"/>
          <w:b/>
          <w:bCs/>
          <w:snapToGrid w:val="0"/>
          <w:lang w:val="en-US"/>
        </w:rPr>
        <w:t>.</w:t>
      </w:r>
      <w:r w:rsidR="00522651" w:rsidRPr="007D0029">
        <w:rPr>
          <w:rFonts w:ascii="Angsana New" w:hAnsi="Angsana New" w:cs="Angsana New"/>
          <w:b/>
          <w:bCs/>
          <w:snapToGrid w:val="0"/>
          <w:lang w:val="en-US"/>
        </w:rPr>
        <w:tab/>
      </w:r>
      <w:r w:rsidR="00522651" w:rsidRPr="007D0029">
        <w:rPr>
          <w:rFonts w:ascii="Angsana New" w:hAnsi="Angsana New" w:cs="Angsana New"/>
          <w:b/>
          <w:bCs/>
          <w:snapToGrid w:val="0"/>
          <w:cs/>
          <w:lang w:val="en-US"/>
        </w:rPr>
        <w:t>หุ้นกู้</w:t>
      </w:r>
      <w:r w:rsidR="00B8505C" w:rsidRPr="007D0029">
        <w:rPr>
          <w:rFonts w:ascii="Angsana New" w:hAnsi="Angsana New" w:cs="Angsana New"/>
          <w:b/>
          <w:bCs/>
          <w:snapToGrid w:val="0"/>
          <w:cs/>
          <w:lang w:val="en-US"/>
        </w:rPr>
        <w:t>ระยะยาว</w:t>
      </w:r>
    </w:p>
    <w:p w:rsidR="00482280" w:rsidRPr="007D0029" w:rsidRDefault="00482280" w:rsidP="00482280">
      <w:pPr>
        <w:pStyle w:val="BodyTextIndent"/>
        <w:ind w:left="547" w:firstLine="0"/>
        <w:jc w:val="left"/>
        <w:rPr>
          <w:rFonts w:ascii="Angsana New" w:hAnsi="Angsana New" w:cs="Angsana New"/>
          <w:snapToGrid w:val="0"/>
          <w:lang w:val="en-US"/>
        </w:rPr>
      </w:pPr>
      <w:r w:rsidRPr="007D0029">
        <w:rPr>
          <w:rFonts w:ascii="Angsana New" w:hAnsi="Angsana New" w:cs="Angsana New"/>
          <w:snapToGrid w:val="0"/>
          <w:cs/>
          <w:lang w:val="en-US"/>
        </w:rPr>
        <w:t>หุ้นกู้</w:t>
      </w:r>
      <w:r w:rsidR="00B8505C" w:rsidRPr="007D0029">
        <w:rPr>
          <w:rFonts w:ascii="Angsana New" w:hAnsi="Angsana New" w:cs="Angsana New"/>
          <w:snapToGrid w:val="0"/>
          <w:cs/>
          <w:lang w:val="en-US"/>
        </w:rPr>
        <w:t>ระยะยาว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ประกอบด้วย</w:t>
      </w:r>
    </w:p>
    <w:p w:rsidR="00522651" w:rsidRPr="007D0029" w:rsidRDefault="00522651" w:rsidP="00663860">
      <w:pPr>
        <w:ind w:left="547" w:right="65" w:hanging="547"/>
        <w:jc w:val="right"/>
        <w:rPr>
          <w:rFonts w:ascii="Angsana New" w:hAnsi="Angsana New" w:cs="Angsana New"/>
          <w:b/>
          <w:bCs/>
          <w:snapToGrid w:val="0"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28"/>
          <w:szCs w:val="28"/>
          <w:cs/>
        </w:rPr>
        <w:t>(หน่วย : บาท)</w:t>
      </w:r>
    </w:p>
    <w:tbl>
      <w:tblPr>
        <w:tblW w:w="870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85"/>
        <w:gridCol w:w="92"/>
        <w:gridCol w:w="1188"/>
        <w:gridCol w:w="91"/>
        <w:gridCol w:w="1188"/>
        <w:gridCol w:w="91"/>
        <w:gridCol w:w="1184"/>
      </w:tblGrid>
      <w:tr w:rsidR="00663860" w:rsidRPr="007D0029" w:rsidTr="00663860">
        <w:tc>
          <w:tcPr>
            <w:tcW w:w="3690" w:type="dxa"/>
          </w:tcPr>
          <w:p w:rsidR="00663860" w:rsidRPr="007D0029" w:rsidRDefault="00663860" w:rsidP="00663860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65" w:type="dxa"/>
            <w:gridSpan w:val="3"/>
          </w:tcPr>
          <w:p w:rsidR="00663860" w:rsidRPr="007D0029" w:rsidRDefault="00663860" w:rsidP="00663860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</w:tcPr>
          <w:p w:rsidR="00663860" w:rsidRPr="007D0029" w:rsidRDefault="00663860" w:rsidP="00663860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63" w:type="dxa"/>
            <w:gridSpan w:val="3"/>
          </w:tcPr>
          <w:p w:rsidR="00663860" w:rsidRPr="007D0029" w:rsidRDefault="00663860" w:rsidP="00663860">
            <w:pPr>
              <w:spacing w:line="380" w:lineRule="exact"/>
              <w:ind w:left="-9"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860" w:rsidRPr="007D0029" w:rsidTr="00663860">
        <w:tc>
          <w:tcPr>
            <w:tcW w:w="3690" w:type="dxa"/>
          </w:tcPr>
          <w:p w:rsidR="00663860" w:rsidRPr="007D0029" w:rsidRDefault="00663860" w:rsidP="00663860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5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2" w:type="dxa"/>
          </w:tcPr>
          <w:p w:rsidR="00663860" w:rsidRPr="007D0029" w:rsidRDefault="00663860" w:rsidP="00663860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63860" w:rsidRPr="007D0029" w:rsidRDefault="00663860" w:rsidP="0066386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1" w:type="dxa"/>
          </w:tcPr>
          <w:p w:rsidR="00663860" w:rsidRPr="007D0029" w:rsidRDefault="00663860" w:rsidP="00663860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“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ยังไม่ได้</w:t>
            </w:r>
          </w:p>
        </w:tc>
        <w:tc>
          <w:tcPr>
            <w:tcW w:w="91" w:type="dxa"/>
          </w:tcPr>
          <w:p w:rsidR="00663860" w:rsidRPr="007D0029" w:rsidRDefault="00663860" w:rsidP="0066386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:rsidR="00663860" w:rsidRPr="007D0029" w:rsidRDefault="00663860" w:rsidP="0066386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3860" w:rsidRPr="007D0029" w:rsidTr="00663860">
        <w:tc>
          <w:tcPr>
            <w:tcW w:w="3690" w:type="dxa"/>
          </w:tcPr>
          <w:p w:rsidR="00663860" w:rsidRPr="007D0029" w:rsidRDefault="00663860" w:rsidP="00663860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5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2" w:type="dxa"/>
          </w:tcPr>
          <w:p w:rsidR="00663860" w:rsidRPr="007D0029" w:rsidRDefault="00663860" w:rsidP="00663860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63860" w:rsidRPr="007D0029" w:rsidRDefault="00663860" w:rsidP="0066386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1" w:type="dxa"/>
          </w:tcPr>
          <w:p w:rsidR="00663860" w:rsidRPr="007D0029" w:rsidRDefault="00663860" w:rsidP="00663860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63860" w:rsidRPr="007D0029" w:rsidRDefault="00663860" w:rsidP="0066386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ตรวจสอบ</w:t>
            </w: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91" w:type="dxa"/>
          </w:tcPr>
          <w:p w:rsidR="00663860" w:rsidRPr="007D0029" w:rsidRDefault="00663860" w:rsidP="0066386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:rsidR="00663860" w:rsidRPr="007D0029" w:rsidRDefault="00663860" w:rsidP="0066386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663860" w:rsidRPr="007D0029" w:rsidTr="00663860">
        <w:tc>
          <w:tcPr>
            <w:tcW w:w="3690" w:type="dxa"/>
          </w:tcPr>
          <w:p w:rsidR="00663860" w:rsidRPr="007D0029" w:rsidRDefault="00663860" w:rsidP="00663860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5" w:type="dxa"/>
          </w:tcPr>
          <w:p w:rsidR="00663860" w:rsidRPr="007D0029" w:rsidRDefault="00663860" w:rsidP="0066386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:rsidR="00663860" w:rsidRPr="007D0029" w:rsidRDefault="00663860" w:rsidP="00663860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63860" w:rsidRPr="007D0029" w:rsidRDefault="00663860" w:rsidP="0066386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:rsidR="00663860" w:rsidRPr="007D0029" w:rsidRDefault="00663860" w:rsidP="00663860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63860" w:rsidRPr="007D0029" w:rsidRDefault="00663860" w:rsidP="0066386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91" w:type="dxa"/>
          </w:tcPr>
          <w:p w:rsidR="00663860" w:rsidRPr="007D0029" w:rsidRDefault="00663860" w:rsidP="0066386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:rsidR="00663860" w:rsidRPr="007D0029" w:rsidRDefault="00663860" w:rsidP="0066386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663860" w:rsidRPr="007D0029" w:rsidTr="00663860">
        <w:tc>
          <w:tcPr>
            <w:tcW w:w="3690" w:type="dxa"/>
          </w:tcPr>
          <w:p w:rsidR="00663860" w:rsidRPr="007D0029" w:rsidRDefault="00663860" w:rsidP="00663860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5" w:type="dxa"/>
          </w:tcPr>
          <w:p w:rsidR="00663860" w:rsidRPr="007D0029" w:rsidRDefault="00835023" w:rsidP="0066386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663860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3860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2" w:type="dxa"/>
          </w:tcPr>
          <w:p w:rsidR="00663860" w:rsidRPr="007D0029" w:rsidRDefault="00663860" w:rsidP="00663860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63860" w:rsidRPr="007D0029" w:rsidRDefault="00835023" w:rsidP="0066386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63860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3860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1" w:type="dxa"/>
          </w:tcPr>
          <w:p w:rsidR="00663860" w:rsidRPr="007D0029" w:rsidRDefault="00663860" w:rsidP="00663860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63860" w:rsidRPr="007D0029" w:rsidRDefault="00835023" w:rsidP="0066386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663860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3860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91" w:type="dxa"/>
          </w:tcPr>
          <w:p w:rsidR="00663860" w:rsidRPr="007D0029" w:rsidRDefault="00663860" w:rsidP="0066386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:rsidR="00663860" w:rsidRPr="007D0029" w:rsidRDefault="00835023" w:rsidP="0066386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63860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63860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663860" w:rsidRPr="007D0029" w:rsidTr="00663860">
        <w:tc>
          <w:tcPr>
            <w:tcW w:w="3690" w:type="dxa"/>
          </w:tcPr>
          <w:p w:rsidR="00663860" w:rsidRPr="007D0029" w:rsidRDefault="00663860" w:rsidP="00663860">
            <w:pPr>
              <w:spacing w:line="380" w:lineRule="exact"/>
              <w:ind w:left="458" w:right="-25" w:firstLine="98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5" w:type="dxa"/>
          </w:tcPr>
          <w:p w:rsidR="00663860" w:rsidRPr="007D0029" w:rsidRDefault="00835023" w:rsidP="0066386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2" w:type="dxa"/>
          </w:tcPr>
          <w:p w:rsidR="00663860" w:rsidRPr="007D0029" w:rsidRDefault="00663860" w:rsidP="00663860">
            <w:pPr>
              <w:spacing w:line="380" w:lineRule="exact"/>
              <w:ind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63860" w:rsidRPr="007D0029" w:rsidRDefault="00835023" w:rsidP="0066386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1" w:type="dxa"/>
          </w:tcPr>
          <w:p w:rsidR="00663860" w:rsidRPr="007D0029" w:rsidRDefault="00663860" w:rsidP="00663860">
            <w:pPr>
              <w:spacing w:line="380" w:lineRule="exact"/>
              <w:ind w:left="-9" w:right="1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:rsidR="00663860" w:rsidRPr="007D0029" w:rsidRDefault="00835023" w:rsidP="0066386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91" w:type="dxa"/>
          </w:tcPr>
          <w:p w:rsidR="00663860" w:rsidRPr="007D0029" w:rsidRDefault="00663860" w:rsidP="00663860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4" w:type="dxa"/>
          </w:tcPr>
          <w:p w:rsidR="00663860" w:rsidRPr="007D0029" w:rsidRDefault="00835023" w:rsidP="00663860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663860" w:rsidRPr="007D0029" w:rsidTr="00663860">
        <w:tc>
          <w:tcPr>
            <w:tcW w:w="3690" w:type="dxa"/>
          </w:tcPr>
          <w:p w:rsidR="00663860" w:rsidRPr="007D0029" w:rsidRDefault="00663860" w:rsidP="006638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265" w:hanging="241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0029">
              <w:rPr>
                <w:rFonts w:ascii="Angsana New" w:hAnsi="Angsana New" w:cs="Angsana New" w:hint="cs"/>
                <w:snapToGrid w:val="0"/>
                <w:szCs w:val="28"/>
                <w:cs/>
              </w:rPr>
              <w:t>ส่วนของหุ้นกู้ระยะยาวที่ถึงกำหนดชำระ</w:t>
            </w:r>
          </w:p>
        </w:tc>
        <w:tc>
          <w:tcPr>
            <w:tcW w:w="1185" w:type="dxa"/>
            <w:vAlign w:val="bottom"/>
          </w:tcPr>
          <w:p w:rsidR="00663860" w:rsidRPr="007D0029" w:rsidRDefault="00663860" w:rsidP="00663860">
            <w:pPr>
              <w:spacing w:line="38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2" w:type="dxa"/>
          </w:tcPr>
          <w:p w:rsidR="00663860" w:rsidRPr="007D0029" w:rsidRDefault="00663860" w:rsidP="00663860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  <w:vAlign w:val="bottom"/>
          </w:tcPr>
          <w:p w:rsidR="00663860" w:rsidRPr="007D0029" w:rsidRDefault="00663860" w:rsidP="00663860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</w:tcPr>
          <w:p w:rsidR="00663860" w:rsidRPr="007D0029" w:rsidRDefault="00663860" w:rsidP="00663860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  <w:vAlign w:val="bottom"/>
          </w:tcPr>
          <w:p w:rsidR="00663860" w:rsidRPr="007D0029" w:rsidRDefault="00663860" w:rsidP="00663860">
            <w:pPr>
              <w:spacing w:line="38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</w:tcPr>
          <w:p w:rsidR="00663860" w:rsidRPr="007D0029" w:rsidRDefault="00663860" w:rsidP="00663860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  <w:vAlign w:val="bottom"/>
          </w:tcPr>
          <w:p w:rsidR="00663860" w:rsidRPr="007D0029" w:rsidRDefault="00663860" w:rsidP="00663860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</w:tr>
      <w:tr w:rsidR="00663860" w:rsidRPr="007D0029" w:rsidTr="00663860">
        <w:tc>
          <w:tcPr>
            <w:tcW w:w="3690" w:type="dxa"/>
          </w:tcPr>
          <w:p w:rsidR="00663860" w:rsidRPr="007D0029" w:rsidRDefault="00663860" w:rsidP="006638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265" w:firstLine="7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0029">
              <w:rPr>
                <w:rFonts w:ascii="Angsana New" w:hAnsi="Angsana New" w:cs="Angsana New" w:hint="cs"/>
                <w:snapToGrid w:val="0"/>
                <w:szCs w:val="28"/>
                <w:cs/>
              </w:rPr>
              <w:t>ภายในหนึ่งปี</w:t>
            </w:r>
          </w:p>
        </w:tc>
        <w:tc>
          <w:tcPr>
            <w:tcW w:w="1185" w:type="dxa"/>
            <w:vAlign w:val="bottom"/>
          </w:tcPr>
          <w:p w:rsidR="00663860" w:rsidRPr="007D0029" w:rsidRDefault="00835023" w:rsidP="00663860">
            <w:pPr>
              <w:spacing w:line="38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2" w:type="dxa"/>
          </w:tcPr>
          <w:p w:rsidR="00663860" w:rsidRPr="007D0029" w:rsidRDefault="00663860" w:rsidP="00663860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  <w:vAlign w:val="bottom"/>
          </w:tcPr>
          <w:p w:rsidR="00663860" w:rsidRPr="007D0029" w:rsidRDefault="00835023" w:rsidP="00663860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1" w:type="dxa"/>
          </w:tcPr>
          <w:p w:rsidR="00663860" w:rsidRPr="007D0029" w:rsidRDefault="00663860" w:rsidP="00663860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  <w:vAlign w:val="bottom"/>
          </w:tcPr>
          <w:p w:rsidR="00663860" w:rsidRPr="007D0029" w:rsidRDefault="00835023" w:rsidP="00663860">
            <w:pPr>
              <w:spacing w:line="38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1" w:type="dxa"/>
          </w:tcPr>
          <w:p w:rsidR="00663860" w:rsidRPr="007D0029" w:rsidRDefault="00663860" w:rsidP="00663860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  <w:vAlign w:val="bottom"/>
          </w:tcPr>
          <w:p w:rsidR="00663860" w:rsidRPr="007D0029" w:rsidRDefault="00835023" w:rsidP="00663860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663860" w:rsidRPr="007D0029" w:rsidTr="00663860">
        <w:tc>
          <w:tcPr>
            <w:tcW w:w="3690" w:type="dxa"/>
          </w:tcPr>
          <w:p w:rsidR="00663860" w:rsidRPr="007D0029" w:rsidRDefault="00663860" w:rsidP="006638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firstLine="24"/>
              <w:rPr>
                <w:rFonts w:ascii="Angsana New" w:hAnsi="Angsana New" w:cs="Angsana New"/>
                <w:snapToGrid w:val="0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Cs w:val="28"/>
                <w:cs/>
              </w:rPr>
              <w:t>หุ้นกู้ระยะยาว</w:t>
            </w:r>
          </w:p>
        </w:tc>
        <w:tc>
          <w:tcPr>
            <w:tcW w:w="1185" w:type="dxa"/>
            <w:vAlign w:val="bottom"/>
          </w:tcPr>
          <w:p w:rsidR="00663860" w:rsidRPr="007D0029" w:rsidRDefault="00835023" w:rsidP="00663860">
            <w:pPr>
              <w:spacing w:line="38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2" w:type="dxa"/>
          </w:tcPr>
          <w:p w:rsidR="00663860" w:rsidRPr="007D0029" w:rsidRDefault="00663860" w:rsidP="00663860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  <w:vAlign w:val="bottom"/>
          </w:tcPr>
          <w:p w:rsidR="00663860" w:rsidRPr="007D0029" w:rsidRDefault="00835023" w:rsidP="00663860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1" w:type="dxa"/>
          </w:tcPr>
          <w:p w:rsidR="00663860" w:rsidRPr="007D0029" w:rsidRDefault="00663860" w:rsidP="00663860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  <w:vAlign w:val="bottom"/>
          </w:tcPr>
          <w:p w:rsidR="00663860" w:rsidRPr="007D0029" w:rsidRDefault="00835023" w:rsidP="00663860">
            <w:pPr>
              <w:spacing w:line="38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1" w:type="dxa"/>
          </w:tcPr>
          <w:p w:rsidR="00663860" w:rsidRPr="007D0029" w:rsidRDefault="00663860" w:rsidP="00663860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  <w:vAlign w:val="bottom"/>
          </w:tcPr>
          <w:p w:rsidR="00663860" w:rsidRPr="007D0029" w:rsidRDefault="00835023" w:rsidP="00663860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750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  <w:tr w:rsidR="00663860" w:rsidRPr="007D0029" w:rsidTr="00663860">
        <w:tc>
          <w:tcPr>
            <w:tcW w:w="3690" w:type="dxa"/>
          </w:tcPr>
          <w:p w:rsidR="00663860" w:rsidRPr="007D0029" w:rsidRDefault="00663860" w:rsidP="006638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80" w:lineRule="exact"/>
              <w:ind w:left="450"/>
              <w:rPr>
                <w:rFonts w:ascii="Angsana New" w:hAnsi="Angsana New" w:cs="Angsana New"/>
                <w:b/>
                <w:bCs/>
                <w:snapToGrid w:val="0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Cs w:val="28"/>
                <w:cs/>
              </w:rPr>
              <w:t>รวมหุ้นกู้ระยะยาว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3860" w:rsidRPr="007D0029" w:rsidRDefault="00835023" w:rsidP="00663860">
            <w:pPr>
              <w:spacing w:line="38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2" w:type="dxa"/>
          </w:tcPr>
          <w:p w:rsidR="00663860" w:rsidRPr="007D0029" w:rsidRDefault="00663860" w:rsidP="00663860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3860" w:rsidRPr="007D0029" w:rsidRDefault="00835023" w:rsidP="00663860">
            <w:pPr>
              <w:spacing w:line="360" w:lineRule="exact"/>
              <w:ind w:right="90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1" w:type="dxa"/>
          </w:tcPr>
          <w:p w:rsidR="00663860" w:rsidRPr="007D0029" w:rsidRDefault="00663860" w:rsidP="00663860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3860" w:rsidRPr="007D0029" w:rsidRDefault="00835023" w:rsidP="00663860">
            <w:pPr>
              <w:spacing w:line="38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3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150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63860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91" w:type="dxa"/>
          </w:tcPr>
          <w:p w:rsidR="00663860" w:rsidRPr="007D0029" w:rsidRDefault="00663860" w:rsidP="00663860">
            <w:pPr>
              <w:tabs>
                <w:tab w:val="decimal" w:pos="842"/>
              </w:tabs>
              <w:spacing w:line="380" w:lineRule="exact"/>
              <w:ind w:right="-191"/>
              <w:jc w:val="both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3860" w:rsidRPr="007D0029" w:rsidRDefault="00835023" w:rsidP="00663860">
            <w:pPr>
              <w:spacing w:line="360" w:lineRule="exact"/>
              <w:ind w:right="54"/>
              <w:jc w:val="right"/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2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500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  <w:r w:rsidR="00663860" w:rsidRPr="007D0029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8"/>
                <w:szCs w:val="28"/>
                <w:lang w:val="en-US"/>
              </w:rPr>
              <w:t>000</w:t>
            </w:r>
          </w:p>
        </w:tc>
      </w:tr>
    </w:tbl>
    <w:p w:rsidR="00586829" w:rsidRPr="007D0029" w:rsidRDefault="00586829" w:rsidP="00EC42C1">
      <w:pPr>
        <w:pStyle w:val="BodyTextIndent"/>
        <w:spacing w:before="240"/>
        <w:ind w:left="547" w:firstLine="0"/>
        <w:jc w:val="thaiDistribute"/>
        <w:rPr>
          <w:rFonts w:ascii="Angsana New" w:hAnsi="Angsana New" w:cs="Angsana New"/>
          <w:lang w:val="en-US"/>
        </w:rPr>
      </w:pPr>
      <w:r w:rsidRPr="007F3B7D">
        <w:rPr>
          <w:rFonts w:ascii="Angsana New" w:hAnsi="Angsana New" w:cs="Angsana New"/>
          <w:spacing w:val="4"/>
          <w:cs/>
          <w:lang w:val="en-US"/>
        </w:rPr>
        <w:t xml:space="preserve">เมื่อวันที่ </w:t>
      </w:r>
      <w:r w:rsidR="00835023" w:rsidRPr="007F3B7D">
        <w:rPr>
          <w:rFonts w:ascii="Angsana New" w:hAnsi="Angsana New" w:cs="Angsana New"/>
          <w:spacing w:val="4"/>
          <w:lang w:val="en-US"/>
        </w:rPr>
        <w:t>21</w:t>
      </w:r>
      <w:r w:rsidRPr="007F3B7D">
        <w:rPr>
          <w:rFonts w:ascii="Angsana New" w:hAnsi="Angsana New" w:cs="Angsana New"/>
          <w:spacing w:val="4"/>
          <w:lang w:val="en-US"/>
        </w:rPr>
        <w:t xml:space="preserve"> </w:t>
      </w:r>
      <w:r w:rsidRPr="007F3B7D">
        <w:rPr>
          <w:rFonts w:ascii="Angsana New" w:hAnsi="Angsana New" w:cs="Angsana New"/>
          <w:spacing w:val="4"/>
          <w:cs/>
          <w:lang w:val="en-US"/>
        </w:rPr>
        <w:t xml:space="preserve">สิงหาคม </w:t>
      </w:r>
      <w:r w:rsidR="00835023" w:rsidRPr="007F3B7D">
        <w:rPr>
          <w:rFonts w:ascii="Angsana New" w:hAnsi="Angsana New" w:cs="Angsana New"/>
          <w:spacing w:val="4"/>
          <w:lang w:val="en-US"/>
        </w:rPr>
        <w:t>2558</w:t>
      </w:r>
      <w:r w:rsidRPr="007F3B7D">
        <w:rPr>
          <w:rFonts w:ascii="Angsana New" w:hAnsi="Angsana New" w:cs="Angsana New"/>
          <w:spacing w:val="4"/>
          <w:lang w:val="en-US"/>
        </w:rPr>
        <w:t xml:space="preserve"> </w:t>
      </w:r>
      <w:r w:rsidRPr="007F3B7D">
        <w:rPr>
          <w:rFonts w:ascii="Angsana New" w:hAnsi="Angsana New" w:cs="Angsana New"/>
          <w:spacing w:val="4"/>
          <w:cs/>
          <w:lang w:val="en-US"/>
        </w:rPr>
        <w:t>ที่ประชุมวิสามัญผู้ถือหุ้นมีมติอนุมั</w:t>
      </w:r>
      <w:r w:rsidR="007F3B7D" w:rsidRPr="007F3B7D">
        <w:rPr>
          <w:rFonts w:ascii="Angsana New" w:hAnsi="Angsana New" w:cs="Angsana New"/>
          <w:spacing w:val="4"/>
          <w:cs/>
          <w:lang w:val="en-US"/>
        </w:rPr>
        <w:t>ติให้บริษัทออกและเสนอขายหุ้นกู้</w:t>
      </w:r>
      <w:r w:rsidRPr="007F3B7D">
        <w:rPr>
          <w:rFonts w:ascii="Angsana New" w:hAnsi="Angsana New" w:cs="Angsana New"/>
          <w:spacing w:val="-4"/>
          <w:cs/>
          <w:lang w:val="en-US"/>
        </w:rPr>
        <w:t xml:space="preserve">ภายในวงเงินไม่เกิน </w:t>
      </w:r>
      <w:r w:rsidR="00835023" w:rsidRPr="007F3B7D">
        <w:rPr>
          <w:rFonts w:ascii="Angsana New" w:hAnsi="Angsana New" w:cs="Angsana New"/>
          <w:spacing w:val="-4"/>
          <w:lang w:val="en-US"/>
        </w:rPr>
        <w:t>2</w:t>
      </w:r>
      <w:r w:rsidRPr="007F3B7D">
        <w:rPr>
          <w:rFonts w:ascii="Angsana New" w:hAnsi="Angsana New" w:cs="Angsana New"/>
          <w:spacing w:val="-4"/>
          <w:lang w:val="en-US"/>
        </w:rPr>
        <w:t>,</w:t>
      </w:r>
      <w:r w:rsidR="00835023" w:rsidRPr="007F3B7D">
        <w:rPr>
          <w:rFonts w:ascii="Angsana New" w:hAnsi="Angsana New" w:cs="Angsana New"/>
          <w:spacing w:val="-4"/>
          <w:lang w:val="en-US"/>
        </w:rPr>
        <w:t>000</w:t>
      </w:r>
      <w:r w:rsidRPr="007F3B7D">
        <w:rPr>
          <w:rFonts w:ascii="Angsana New" w:hAnsi="Angsana New" w:cs="Angsana New"/>
          <w:spacing w:val="-4"/>
          <w:cs/>
          <w:lang w:val="en-US"/>
        </w:rPr>
        <w:t xml:space="preserve"> ล้านบาท หรือในสกุลเงินอื่นในอัตราที่เทียบเท่า </w:t>
      </w:r>
      <w:r w:rsidRPr="007F3B7D">
        <w:rPr>
          <w:rFonts w:ascii="Angsana New" w:hAnsi="Angsana New" w:cs="Angsana New" w:hint="cs"/>
          <w:spacing w:val="-4"/>
          <w:cs/>
          <w:lang w:val="en-US"/>
        </w:rPr>
        <w:t xml:space="preserve">ต่อมาเมื่อวันที่ </w:t>
      </w:r>
      <w:r w:rsidR="00835023" w:rsidRPr="007F3B7D">
        <w:rPr>
          <w:rFonts w:ascii="Angsana New" w:hAnsi="Angsana New" w:cs="Angsana New"/>
          <w:spacing w:val="-4"/>
          <w:lang w:val="en-US"/>
        </w:rPr>
        <w:t>27</w:t>
      </w:r>
      <w:r w:rsidRPr="007F3B7D">
        <w:rPr>
          <w:rFonts w:ascii="Angsana New" w:hAnsi="Angsana New" w:cs="Angsana New"/>
          <w:spacing w:val="-4"/>
          <w:lang w:val="en-US"/>
        </w:rPr>
        <w:t xml:space="preserve"> </w:t>
      </w:r>
      <w:r w:rsidRPr="007F3B7D">
        <w:rPr>
          <w:rFonts w:ascii="Angsana New" w:hAnsi="Angsana New" w:cs="Angsana New" w:hint="cs"/>
          <w:spacing w:val="-4"/>
          <w:cs/>
          <w:lang w:val="en-US"/>
        </w:rPr>
        <w:t xml:space="preserve">เมษายน </w:t>
      </w:r>
      <w:r w:rsidR="00835023" w:rsidRPr="007F3B7D">
        <w:rPr>
          <w:rFonts w:ascii="Angsana New" w:hAnsi="Angsana New" w:cs="Angsana New"/>
          <w:spacing w:val="-4"/>
          <w:lang w:val="en-US"/>
        </w:rPr>
        <w:t>2560</w:t>
      </w:r>
      <w:r w:rsidRPr="007D0029">
        <w:rPr>
          <w:rFonts w:ascii="Angsana New" w:hAnsi="Angsana New" w:cs="Angsana New"/>
          <w:spacing w:val="-4"/>
          <w:lang w:val="en-US"/>
        </w:rPr>
        <w:t xml:space="preserve"> </w:t>
      </w:r>
      <w:r w:rsidRPr="007F3B7D">
        <w:rPr>
          <w:rFonts w:ascii="Angsana New" w:hAnsi="Angsana New" w:cs="Angsana New" w:hint="cs"/>
          <w:spacing w:val="2"/>
          <w:cs/>
          <w:lang w:val="en-US"/>
        </w:rPr>
        <w:t>ที่ประชุมสามัญผู้ถือหุ้นมีมติให้บริษัทออกและเสนอขายหุ้นกู้</w:t>
      </w:r>
      <w:r w:rsidR="007F3B7D" w:rsidRPr="007F3B7D">
        <w:rPr>
          <w:rFonts w:ascii="Angsana New" w:hAnsi="Angsana New" w:cs="Angsana New"/>
          <w:spacing w:val="2"/>
          <w:lang w:val="en-US"/>
        </w:rPr>
        <w:t xml:space="preserve"> </w:t>
      </w:r>
      <w:r w:rsidRPr="007F3B7D">
        <w:rPr>
          <w:rFonts w:ascii="Angsana New" w:hAnsi="Angsana New" w:cs="Angsana New" w:hint="cs"/>
          <w:spacing w:val="2"/>
          <w:cs/>
          <w:lang w:val="en-US"/>
        </w:rPr>
        <w:t>โดยมูลค่ารวมของหุ้นกู้ที่ยังไม่ไถ่ถอน ณ</w:t>
      </w:r>
      <w:r w:rsidR="007F3B7D">
        <w:rPr>
          <w:rFonts w:ascii="Angsana New" w:hAnsi="Angsana New" w:cs="Angsana New" w:hint="cs"/>
          <w:cs/>
          <w:lang w:val="en-US"/>
        </w:rPr>
        <w:t xml:space="preserve"> ขณะใดขณะหนึ่ง</w:t>
      </w:r>
      <w:r w:rsidRPr="007D0029">
        <w:rPr>
          <w:rFonts w:ascii="Angsana New" w:hAnsi="Angsana New" w:cs="Angsana New" w:hint="cs"/>
          <w:cs/>
          <w:lang w:val="en-US"/>
        </w:rPr>
        <w:t xml:space="preserve">กำหนดไว้ไม่เกิน </w:t>
      </w:r>
      <w:r w:rsidR="00835023" w:rsidRPr="00835023">
        <w:rPr>
          <w:rFonts w:ascii="Angsana New" w:hAnsi="Angsana New" w:cs="Angsana New"/>
          <w:lang w:val="en-US"/>
        </w:rPr>
        <w:t>5</w:t>
      </w:r>
      <w:r w:rsidRPr="007D0029">
        <w:rPr>
          <w:rFonts w:ascii="Angsana New" w:hAnsi="Angsana New" w:cs="Angsana New"/>
          <w:lang w:val="en-US"/>
        </w:rPr>
        <w:t>,</w:t>
      </w:r>
      <w:r w:rsidR="00835023" w:rsidRPr="00835023">
        <w:rPr>
          <w:rFonts w:ascii="Angsana New" w:hAnsi="Angsana New" w:cs="Angsana New"/>
          <w:lang w:val="en-US"/>
        </w:rPr>
        <w:t>000</w:t>
      </w:r>
      <w:r w:rsidRPr="007D0029">
        <w:rPr>
          <w:rFonts w:ascii="Angsana New" w:hAnsi="Angsana New" w:cs="Angsana New"/>
          <w:lang w:val="en-US"/>
        </w:rPr>
        <w:t xml:space="preserve"> </w:t>
      </w:r>
      <w:r w:rsidRPr="007D0029">
        <w:rPr>
          <w:rFonts w:ascii="Angsana New" w:hAnsi="Angsana New" w:cs="Angsana New" w:hint="cs"/>
          <w:cs/>
          <w:lang w:val="en-US"/>
        </w:rPr>
        <w:t>ล้านบาท</w:t>
      </w:r>
      <w:r w:rsidR="007F3B7D">
        <w:rPr>
          <w:rFonts w:ascii="Angsana New" w:hAnsi="Angsana New" w:cs="Angsana New"/>
          <w:lang w:val="en-US"/>
        </w:rPr>
        <w:t xml:space="preserve"> </w:t>
      </w:r>
      <w:r w:rsidRPr="007D0029">
        <w:rPr>
          <w:rFonts w:ascii="Angsana New" w:hAnsi="Angsana New" w:cs="Angsana New" w:hint="cs"/>
          <w:cs/>
          <w:lang w:val="en-US"/>
        </w:rPr>
        <w:t>โดยบริษัทได้ออกจำหน่ายหุ้นกู้ระยะยาว ดังนี้</w:t>
      </w:r>
    </w:p>
    <w:p w:rsidR="0040197F" w:rsidRPr="007D0029" w:rsidRDefault="00835023" w:rsidP="00D1766D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835023">
        <w:rPr>
          <w:rFonts w:ascii="Angsana New" w:hAnsi="Angsana New" w:cs="Angsana New"/>
          <w:snapToGrid w:val="0"/>
          <w:spacing w:val="6"/>
          <w:lang w:val="en-US"/>
        </w:rPr>
        <w:t>15</w:t>
      </w:r>
      <w:r w:rsidR="00BB4E9B" w:rsidRPr="007D0029">
        <w:rPr>
          <w:rFonts w:ascii="Angsana New" w:hAnsi="Angsana New" w:cs="Angsana New"/>
          <w:snapToGrid w:val="0"/>
          <w:spacing w:val="6"/>
          <w:lang w:val="en-US"/>
        </w:rPr>
        <w:t>.</w:t>
      </w:r>
      <w:r w:rsidRPr="00835023">
        <w:rPr>
          <w:rFonts w:ascii="Angsana New" w:hAnsi="Angsana New" w:cs="Angsana New"/>
          <w:snapToGrid w:val="0"/>
          <w:spacing w:val="6"/>
          <w:lang w:val="en-US"/>
        </w:rPr>
        <w:t>1</w:t>
      </w:r>
      <w:r w:rsidR="00BB4E9B" w:rsidRPr="007D0029">
        <w:rPr>
          <w:rFonts w:ascii="Angsana New" w:hAnsi="Angsana New" w:cs="Angsana New"/>
          <w:snapToGrid w:val="0"/>
          <w:spacing w:val="6"/>
          <w:lang w:val="en-US"/>
        </w:rPr>
        <w:tab/>
      </w:r>
      <w:r w:rsidR="00482280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482280"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482280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กันยายน 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2558</w:t>
      </w:r>
      <w:r w:rsidR="00482280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บริษัทออกจำหน่ายหุ้นกู้อายุ 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3</w:t>
      </w:r>
      <w:r w:rsidR="00482280"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482280" w:rsidRPr="007D0029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  <w:r w:rsidR="00482280"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482280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จำนวน 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150</w:t>
      </w:r>
      <w:r w:rsidR="00482280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ให้แก่นักลงทุน</w:t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 xml:space="preserve">สถาบัน และ/หรือผู้ลงทุนรายใหญ่ โดยเป็นหุ้นกู้ชนิดระบุชื่อผู้ถือ ไม่ด้อยสิทธิ ไม่มีหลักประกัน และไม่มีผู้แทนผู้ถือหุ้นกู้ ซึ่งมีอัตราดอกเบี้ยคงที่ร้อยละ </w:t>
      </w:r>
      <w:r w:rsidRPr="00835023">
        <w:rPr>
          <w:rFonts w:ascii="Angsana New" w:hAnsi="Angsana New" w:cs="Angsana New"/>
          <w:snapToGrid w:val="0"/>
          <w:lang w:val="en-US"/>
        </w:rPr>
        <w:t>6</w:t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25</w:t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 xml:space="preserve"> ต่อปี ชำระดอกเบี้ยทุก </w:t>
      </w:r>
      <w:r w:rsidRPr="00835023">
        <w:rPr>
          <w:rFonts w:ascii="Angsana New" w:hAnsi="Angsana New" w:cs="Angsana New"/>
          <w:snapToGrid w:val="0"/>
          <w:lang w:val="en-US"/>
        </w:rPr>
        <w:t>3</w:t>
      </w:r>
      <w:r w:rsidR="00482280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 xml:space="preserve">เดือน </w:t>
      </w:r>
      <w:r w:rsidR="00482280" w:rsidRPr="007D0029">
        <w:rPr>
          <w:rFonts w:ascii="Angsana New" w:hAnsi="Angsana New" w:cs="Angsana New"/>
          <w:snapToGrid w:val="0"/>
          <w:spacing w:val="10"/>
          <w:cs/>
          <w:lang w:val="en-US"/>
        </w:rPr>
        <w:t xml:space="preserve">กำหนดจ่ายดอกเบี้ยงวดแรกวันที่ </w:t>
      </w:r>
      <w:r w:rsidRPr="00835023">
        <w:rPr>
          <w:rFonts w:ascii="Angsana New" w:hAnsi="Angsana New" w:cs="Angsana New"/>
          <w:snapToGrid w:val="0"/>
          <w:spacing w:val="10"/>
          <w:lang w:val="en-US"/>
        </w:rPr>
        <w:t>24</w:t>
      </w:r>
      <w:r w:rsidR="00482280" w:rsidRPr="007D0029">
        <w:rPr>
          <w:rFonts w:ascii="Angsana New" w:hAnsi="Angsana New" w:cs="Angsana New"/>
          <w:snapToGrid w:val="0"/>
          <w:spacing w:val="10"/>
          <w:cs/>
          <w:lang w:val="en-US"/>
        </w:rPr>
        <w:t xml:space="preserve"> ธันวาคม </w:t>
      </w:r>
      <w:r w:rsidRPr="00835023">
        <w:rPr>
          <w:rFonts w:ascii="Angsana New" w:hAnsi="Angsana New" w:cs="Angsana New"/>
          <w:snapToGrid w:val="0"/>
          <w:spacing w:val="10"/>
          <w:lang w:val="en-US"/>
        </w:rPr>
        <w:t>2558</w:t>
      </w:r>
      <w:r w:rsidR="00482280" w:rsidRPr="007D0029">
        <w:rPr>
          <w:rFonts w:ascii="Angsana New" w:hAnsi="Angsana New" w:cs="Angsana New"/>
          <w:snapToGrid w:val="0"/>
          <w:spacing w:val="10"/>
          <w:lang w:val="en-US"/>
        </w:rPr>
        <w:t xml:space="preserve"> </w:t>
      </w:r>
      <w:r w:rsidR="00482280" w:rsidRPr="007D0029">
        <w:rPr>
          <w:rFonts w:ascii="Angsana New" w:hAnsi="Angsana New" w:cs="Angsana New"/>
          <w:snapToGrid w:val="0"/>
          <w:spacing w:val="10"/>
          <w:cs/>
          <w:lang w:val="en-US"/>
        </w:rPr>
        <w:t xml:space="preserve">โดยหุ้นกู้ครบกำหนดชำระคืนวันที่ </w:t>
      </w:r>
      <w:r w:rsidRPr="00835023">
        <w:rPr>
          <w:rFonts w:ascii="Angsana New" w:hAnsi="Angsana New" w:cs="Angsana New"/>
          <w:snapToGrid w:val="0"/>
          <w:spacing w:val="4"/>
          <w:lang w:val="en-US"/>
        </w:rPr>
        <w:t>24</w:t>
      </w:r>
      <w:r w:rsidR="00482280" w:rsidRPr="007D0029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482280"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กันยายน </w:t>
      </w:r>
      <w:r w:rsidRPr="00835023">
        <w:rPr>
          <w:rFonts w:ascii="Angsana New" w:hAnsi="Angsana New" w:cs="Angsana New"/>
          <w:snapToGrid w:val="0"/>
          <w:spacing w:val="4"/>
          <w:lang w:val="en-US"/>
        </w:rPr>
        <w:t>2561</w:t>
      </w:r>
      <w:r w:rsidR="00482280" w:rsidRPr="007D0029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482280" w:rsidRPr="007D0029">
        <w:rPr>
          <w:rFonts w:ascii="Angsana New" w:hAnsi="Angsana New" w:cs="Angsana New"/>
          <w:snapToGrid w:val="0"/>
          <w:spacing w:val="4"/>
          <w:cs/>
          <w:lang w:val="en-US"/>
        </w:rPr>
        <w:t>ภายใต้เงื่อนไขที่บริษัทต้องดำรงอัตราส่วนของ</w:t>
      </w:r>
      <w:r w:rsidR="00103C18" w:rsidRPr="007D0029">
        <w:rPr>
          <w:rFonts w:ascii="Angsana New" w:hAnsi="Angsana New" w:cs="Angsana New"/>
          <w:snapToGrid w:val="0"/>
          <w:spacing w:val="4"/>
          <w:cs/>
          <w:lang w:val="en-US"/>
        </w:rPr>
        <w:t>หนี้สินที่มีภาระดอกเบี้ยจ่าย</w:t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 xml:space="preserve">ต่อส่วนของผู้ถือหุ้นไม่เกิน </w:t>
      </w:r>
      <w:r w:rsidRPr="00835023">
        <w:rPr>
          <w:rFonts w:ascii="Angsana New" w:hAnsi="Angsana New" w:cs="Angsana New"/>
          <w:snapToGrid w:val="0"/>
          <w:lang w:val="en-US"/>
        </w:rPr>
        <w:t>2</w:t>
      </w:r>
      <w:r w:rsidR="00482280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5</w:t>
      </w:r>
      <w:r w:rsidR="00482280" w:rsidRPr="007D0029">
        <w:rPr>
          <w:rFonts w:ascii="Angsana New" w:hAnsi="Angsana New" w:cs="Angsana New"/>
          <w:snapToGrid w:val="0"/>
          <w:lang w:val="en-US"/>
        </w:rPr>
        <w:t xml:space="preserve"> : </w:t>
      </w:r>
      <w:r w:rsidRPr="00835023">
        <w:rPr>
          <w:rFonts w:ascii="Angsana New" w:hAnsi="Angsana New" w:cs="Angsana New"/>
          <w:snapToGrid w:val="0"/>
          <w:lang w:val="en-US"/>
        </w:rPr>
        <w:t>1</w:t>
      </w:r>
      <w:r w:rsidR="00482280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482280" w:rsidRPr="007D0029">
        <w:rPr>
          <w:rFonts w:ascii="Angsana New" w:hAnsi="Angsana New" w:cs="Angsana New"/>
          <w:snapToGrid w:val="0"/>
          <w:cs/>
          <w:lang w:val="en-US"/>
        </w:rPr>
        <w:t>ณ วันสิ้นงวดปีบัญชีของแต่ละปี ตลอดอายุของหุ้นกู้</w:t>
      </w:r>
      <w:r w:rsidR="0040197F" w:rsidRPr="007D0029">
        <w:rPr>
          <w:rFonts w:ascii="Angsana New" w:hAnsi="Angsana New" w:cs="Angsana New"/>
          <w:snapToGrid w:val="0"/>
          <w:lang w:val="en-US"/>
        </w:rPr>
        <w:br w:type="page"/>
      </w:r>
    </w:p>
    <w:p w:rsidR="006C52E2" w:rsidRPr="007D0029" w:rsidRDefault="00835023" w:rsidP="00BB4E9B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835023">
        <w:rPr>
          <w:rFonts w:ascii="Angsana New" w:hAnsi="Angsana New" w:cs="Angsana New"/>
          <w:snapToGrid w:val="0"/>
          <w:lang w:val="en-US"/>
        </w:rPr>
        <w:lastRenderedPageBreak/>
        <w:t>15</w:t>
      </w:r>
      <w:r w:rsidR="00BB4E9B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2</w:t>
      </w:r>
      <w:r w:rsidR="00BB4E9B" w:rsidRPr="007D0029">
        <w:rPr>
          <w:rFonts w:ascii="Angsana New" w:hAnsi="Angsana New" w:cs="Angsana New"/>
          <w:snapToGrid w:val="0"/>
          <w:lang w:val="en-US"/>
        </w:rPr>
        <w:tab/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Pr="00835023">
        <w:rPr>
          <w:rFonts w:ascii="Angsana New" w:hAnsi="Angsana New" w:cs="Angsana New"/>
          <w:snapToGrid w:val="0"/>
          <w:lang w:val="en-US"/>
        </w:rPr>
        <w:t>25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 กันยายน </w:t>
      </w:r>
      <w:r w:rsidRPr="00835023">
        <w:rPr>
          <w:rFonts w:ascii="Angsana New" w:hAnsi="Angsana New" w:cs="Angsana New"/>
          <w:snapToGrid w:val="0"/>
          <w:lang w:val="en-US"/>
        </w:rPr>
        <w:t>2558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 บริษัทออกจำหน่ายหุ้นกู้อายุ </w:t>
      </w:r>
      <w:r w:rsidRPr="00835023">
        <w:rPr>
          <w:rFonts w:ascii="Angsana New" w:hAnsi="Angsana New" w:cs="Angsana New"/>
          <w:snapToGrid w:val="0"/>
          <w:lang w:val="en-US"/>
        </w:rPr>
        <w:t>2</w:t>
      </w:r>
      <w:r w:rsidR="006C52E2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>ปี</w:t>
      </w:r>
      <w:r w:rsidR="006C52E2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835023">
        <w:rPr>
          <w:rFonts w:ascii="Angsana New" w:hAnsi="Angsana New" w:cs="Angsana New"/>
          <w:snapToGrid w:val="0"/>
          <w:lang w:val="en-US"/>
        </w:rPr>
        <w:t>6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 เดือน จำนวน </w:t>
      </w:r>
      <w:r w:rsidRPr="00835023">
        <w:rPr>
          <w:rFonts w:ascii="Angsana New" w:hAnsi="Angsana New" w:cs="Angsana New"/>
          <w:snapToGrid w:val="0"/>
          <w:lang w:val="en-US"/>
        </w:rPr>
        <w:t>1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000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 ล้านบาท ให้แก่นักลงทุนสถาบัน และ/หรือผู้ลงทุนรายใหญ่ โดยเป็นหุ้นกู้ชนิดระบุชื่อผู้ถือ ไม่ด้อยสิทธิ </w:t>
      </w:r>
      <w:r w:rsidR="006C52E2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ไม่มีหลักประกัน และไม่มีผู้แทนผู้ถือหุ้นกู้ ซึ่งมีอัตราดอกเบี้ยคงที่ร้อยละ 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6</w:t>
      </w:r>
      <w:r w:rsidR="006C52E2" w:rsidRPr="007D0029">
        <w:rPr>
          <w:rFonts w:ascii="Angsana New" w:hAnsi="Angsana New" w:cs="Angsana New"/>
          <w:snapToGrid w:val="0"/>
          <w:spacing w:val="-6"/>
          <w:cs/>
          <w:lang w:val="en-US"/>
        </w:rPr>
        <w:t>.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00</w:t>
      </w:r>
      <w:r w:rsidR="006C52E2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ต่อปี ชำระดอกเบี้ย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ทุก </w:t>
      </w:r>
      <w:r w:rsidRPr="00835023">
        <w:rPr>
          <w:rFonts w:ascii="Angsana New" w:hAnsi="Angsana New" w:cs="Angsana New"/>
          <w:snapToGrid w:val="0"/>
          <w:lang w:val="en-US"/>
        </w:rPr>
        <w:t>3</w:t>
      </w:r>
      <w:r w:rsidR="006C52E2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เดือน กำหนดจ่ายดอกเบี้ยงวดแรกวันที่ </w:t>
      </w:r>
      <w:r w:rsidRPr="00835023">
        <w:rPr>
          <w:rFonts w:ascii="Angsana New" w:hAnsi="Angsana New" w:cs="Angsana New"/>
          <w:snapToGrid w:val="0"/>
          <w:lang w:val="en-US"/>
        </w:rPr>
        <w:t>25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 ธันวาคม </w:t>
      </w:r>
      <w:r w:rsidRPr="00835023">
        <w:rPr>
          <w:rFonts w:ascii="Angsana New" w:hAnsi="Angsana New" w:cs="Angsana New"/>
          <w:snapToGrid w:val="0"/>
          <w:lang w:val="en-US"/>
        </w:rPr>
        <w:t>2558</w:t>
      </w:r>
      <w:r w:rsidR="006C52E2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>โดยหุ้นกู้ครบกำหนดชำระคืน</w:t>
      </w:r>
      <w:r w:rsidR="006C52E2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วันที่ 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25</w:t>
      </w:r>
      <w:r w:rsidR="006C52E2"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6C52E2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มีนาคม 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6C52E2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ภายใต้เงื่อนไขที่บริษัทต้องดำรงอัตราส่วนของ</w:t>
      </w:r>
      <w:r w:rsidR="00103C18" w:rsidRPr="007D0029">
        <w:rPr>
          <w:rFonts w:ascii="Angsana New" w:hAnsi="Angsana New" w:cs="Angsana New"/>
          <w:snapToGrid w:val="0"/>
          <w:spacing w:val="-4"/>
          <w:cs/>
          <w:lang w:val="en-US"/>
        </w:rPr>
        <w:t>หนี้สินที่มีภาระดอกเบี้ยจ่าย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 xml:space="preserve">ต่อส่วนของผู้ถือหุ้นไม่เกิน </w:t>
      </w:r>
      <w:r w:rsidRPr="00835023">
        <w:rPr>
          <w:rFonts w:ascii="Angsana New" w:hAnsi="Angsana New" w:cs="Angsana New"/>
          <w:snapToGrid w:val="0"/>
          <w:lang w:val="en-US"/>
        </w:rPr>
        <w:t>2</w:t>
      </w:r>
      <w:r w:rsidR="006C52E2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5</w:t>
      </w:r>
      <w:r w:rsidR="006C52E2" w:rsidRPr="007D0029">
        <w:rPr>
          <w:rFonts w:ascii="Angsana New" w:hAnsi="Angsana New" w:cs="Angsana New"/>
          <w:snapToGrid w:val="0"/>
          <w:lang w:val="en-US"/>
        </w:rPr>
        <w:t xml:space="preserve"> : </w:t>
      </w:r>
      <w:r w:rsidRPr="00835023">
        <w:rPr>
          <w:rFonts w:ascii="Angsana New" w:hAnsi="Angsana New" w:cs="Angsana New"/>
          <w:snapToGrid w:val="0"/>
          <w:lang w:val="en-US"/>
        </w:rPr>
        <w:t>1</w:t>
      </w:r>
      <w:r w:rsidR="006C52E2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6C52E2" w:rsidRPr="007D0029">
        <w:rPr>
          <w:rFonts w:ascii="Angsana New" w:hAnsi="Angsana New" w:cs="Angsana New"/>
          <w:snapToGrid w:val="0"/>
          <w:cs/>
          <w:lang w:val="en-US"/>
        </w:rPr>
        <w:t>ณ วันสิ้นงวดปีบัญชีของแต่ละปี ตลอดอายุของหุ้นกู้</w:t>
      </w:r>
      <w:r w:rsidR="0040197F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40197F" w:rsidRPr="007D0029">
        <w:rPr>
          <w:rFonts w:ascii="Angsana New" w:hAnsi="Angsana New" w:cs="Angsana New"/>
          <w:snapToGrid w:val="0"/>
          <w:cs/>
          <w:lang w:val="en-US"/>
        </w:rPr>
        <w:t xml:space="preserve">ต่อมาเมื่อวันที่ 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25</w:t>
      </w:r>
      <w:r w:rsidR="0040197F"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40197F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มีนาคม 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="0040197F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40197F" w:rsidRPr="007D0029">
        <w:rPr>
          <w:rFonts w:ascii="Angsana New" w:hAnsi="Angsana New" w:cs="Angsana New"/>
          <w:snapToGrid w:val="0"/>
          <w:cs/>
          <w:lang w:val="en-US"/>
        </w:rPr>
        <w:t>บริษัทได้จ่ายชำระคืนหุ้นกู้ดังกล่าวแล้วทั้งจำนวน</w:t>
      </w:r>
    </w:p>
    <w:p w:rsidR="00FE4ACF" w:rsidRPr="007D0029" w:rsidRDefault="00835023" w:rsidP="0040197F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835023">
        <w:rPr>
          <w:rFonts w:ascii="Angsana New" w:hAnsi="Angsana New" w:cs="Angsana New"/>
          <w:lang w:val="en-US"/>
        </w:rPr>
        <w:t>15</w:t>
      </w:r>
      <w:r w:rsidR="00FE4ACF" w:rsidRPr="007D0029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3</w:t>
      </w:r>
      <w:r w:rsidR="00FE4ACF" w:rsidRPr="007D0029">
        <w:rPr>
          <w:rFonts w:ascii="Angsana New" w:hAnsi="Angsana New" w:cs="Angsana New"/>
          <w:lang w:val="en-US"/>
        </w:rPr>
        <w:tab/>
      </w:r>
      <w:r w:rsidR="00FE4ACF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24</w:t>
      </w:r>
      <w:r w:rsidR="00FE4ACF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</w:t>
      </w:r>
      <w:r w:rsidR="00FE4ACF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มีนาคม 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2560</w:t>
      </w:r>
      <w:r w:rsidR="00FE4ACF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บริษัทออกจำหน่ายหุ้นกู้อายุ 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2</w:t>
      </w:r>
      <w:r w:rsidR="00FE4ACF"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E4ACF" w:rsidRPr="007D0029">
        <w:rPr>
          <w:rFonts w:ascii="Angsana New" w:hAnsi="Angsana New" w:cs="Angsana New"/>
          <w:snapToGrid w:val="0"/>
          <w:spacing w:val="-4"/>
          <w:cs/>
          <w:lang w:val="en-US"/>
        </w:rPr>
        <w:t>ปี</w:t>
      </w:r>
      <w:r w:rsidR="00FE4ACF"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FE4ACF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จำนวน 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750</w:t>
      </w:r>
      <w:r w:rsidR="00FE4ACF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ให้แก่นักลงทุน</w:t>
      </w:r>
      <w:r w:rsidR="00FE4ACF" w:rsidRPr="007D0029">
        <w:rPr>
          <w:rFonts w:ascii="Angsana New" w:hAnsi="Angsana New" w:cs="Angsana New"/>
          <w:snapToGrid w:val="0"/>
          <w:cs/>
          <w:lang w:val="en-US"/>
        </w:rPr>
        <w:t xml:space="preserve">สถาบัน และ/หรือผู้ลงทุนรายใหญ่ โดยเป็นหุ้นกู้ชนิดระบุชื่อผู้ถือ ประเภทไม่ด้อยสิทธิ มีประกัน และมีผู้แทนผู้ถือหุ้นกู้ ซึ่งมีอัตราดอกเบี้ยคงที่ร้อยละ </w:t>
      </w:r>
      <w:r w:rsidRPr="00835023">
        <w:rPr>
          <w:rFonts w:ascii="Angsana New" w:hAnsi="Angsana New" w:cs="Angsana New"/>
          <w:snapToGrid w:val="0"/>
          <w:lang w:val="en-US"/>
        </w:rPr>
        <w:t>7</w:t>
      </w:r>
      <w:r w:rsidR="00FE4ACF" w:rsidRPr="007D0029">
        <w:rPr>
          <w:rFonts w:ascii="Angsana New" w:hAnsi="Angsana New" w:cs="Angsana New"/>
          <w:snapToGrid w:val="0"/>
          <w:cs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00</w:t>
      </w:r>
      <w:r w:rsidR="00FE4ACF" w:rsidRPr="007D0029">
        <w:rPr>
          <w:rFonts w:ascii="Angsana New" w:hAnsi="Angsana New" w:cs="Angsana New"/>
          <w:snapToGrid w:val="0"/>
          <w:cs/>
          <w:lang w:val="en-US"/>
        </w:rPr>
        <w:t xml:space="preserve"> ต่อปี ชำระดอกเบี้ยทุก </w:t>
      </w:r>
      <w:r w:rsidRPr="00835023">
        <w:rPr>
          <w:rFonts w:ascii="Angsana New" w:hAnsi="Angsana New" w:cs="Angsana New"/>
          <w:snapToGrid w:val="0"/>
          <w:lang w:val="en-US"/>
        </w:rPr>
        <w:t>3</w:t>
      </w:r>
      <w:r w:rsidR="00FE4ACF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FE4ACF" w:rsidRPr="007D0029">
        <w:rPr>
          <w:rFonts w:ascii="Angsana New" w:hAnsi="Angsana New" w:cs="Angsana New"/>
          <w:snapToGrid w:val="0"/>
          <w:cs/>
          <w:lang w:val="en-US"/>
        </w:rPr>
        <w:t>เดือน กำหนด</w:t>
      </w:r>
      <w:r w:rsidR="00FE4ACF" w:rsidRPr="007D0029">
        <w:rPr>
          <w:rFonts w:ascii="Angsana New" w:hAnsi="Angsana New" w:cs="Angsana New"/>
          <w:snapToGrid w:val="0"/>
          <w:spacing w:val="-8"/>
          <w:cs/>
          <w:lang w:val="en-US"/>
        </w:rPr>
        <w:t>จ่ายดอกเบี้ยงวดแรก</w:t>
      </w:r>
      <w:r w:rsidR="00F97633" w:rsidRPr="007D0029">
        <w:rPr>
          <w:rFonts w:ascii="Angsana New" w:hAnsi="Angsana New" w:cs="Angsana New" w:hint="cs"/>
          <w:snapToGrid w:val="0"/>
          <w:spacing w:val="-8"/>
          <w:cs/>
          <w:lang w:val="en-US"/>
        </w:rPr>
        <w:t>ใน</w:t>
      </w:r>
      <w:r w:rsidR="00FE4ACF"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วันที่ </w:t>
      </w:r>
      <w:r w:rsidRPr="00835023">
        <w:rPr>
          <w:rFonts w:ascii="Angsana New" w:hAnsi="Angsana New" w:cs="Angsana New"/>
          <w:snapToGrid w:val="0"/>
          <w:spacing w:val="-8"/>
          <w:lang w:val="en-US"/>
        </w:rPr>
        <w:t>24</w:t>
      </w:r>
      <w:r w:rsidR="00FE4ACF"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 </w:t>
      </w:r>
      <w:r w:rsidR="00FE4ACF" w:rsidRPr="007D0029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มิถุนายน </w:t>
      </w:r>
      <w:r w:rsidRPr="00835023">
        <w:rPr>
          <w:rFonts w:ascii="Angsana New" w:hAnsi="Angsana New" w:cs="Angsana New"/>
          <w:snapToGrid w:val="0"/>
          <w:spacing w:val="-8"/>
          <w:lang w:val="en-US"/>
        </w:rPr>
        <w:t>2560</w:t>
      </w:r>
      <w:r w:rsidR="00FE4ACF" w:rsidRPr="007D0029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FE4ACF" w:rsidRPr="007D0029">
        <w:rPr>
          <w:rFonts w:ascii="Angsana New" w:hAnsi="Angsana New" w:cs="Angsana New"/>
          <w:snapToGrid w:val="0"/>
          <w:spacing w:val="-8"/>
          <w:cs/>
          <w:lang w:val="en-US"/>
        </w:rPr>
        <w:t>โดยหุ้นกู้ครบกำหนดชำระคืน</w:t>
      </w:r>
      <w:r w:rsidR="00F97633" w:rsidRPr="007D0029">
        <w:rPr>
          <w:rFonts w:ascii="Angsana New" w:hAnsi="Angsana New" w:cs="Angsana New" w:hint="cs"/>
          <w:snapToGrid w:val="0"/>
          <w:spacing w:val="-8"/>
          <w:cs/>
          <w:lang w:val="en-US"/>
        </w:rPr>
        <w:t>ใน</w:t>
      </w:r>
      <w:r w:rsidR="00FE4ACF"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วันที่ </w:t>
      </w:r>
      <w:r w:rsidRPr="00835023">
        <w:rPr>
          <w:rFonts w:ascii="Angsana New" w:hAnsi="Angsana New" w:cs="Angsana New"/>
          <w:snapToGrid w:val="0"/>
          <w:spacing w:val="-8"/>
          <w:lang w:val="en-US"/>
        </w:rPr>
        <w:t>24</w:t>
      </w:r>
      <w:r w:rsidR="00FE4ACF" w:rsidRPr="007D0029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FE4ACF"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มีนาคม </w:t>
      </w:r>
      <w:r w:rsidRPr="00835023">
        <w:rPr>
          <w:rFonts w:ascii="Angsana New" w:hAnsi="Angsana New" w:cs="Angsana New"/>
          <w:snapToGrid w:val="0"/>
          <w:spacing w:val="-8"/>
          <w:lang w:val="en-US"/>
        </w:rPr>
        <w:t>2562</w:t>
      </w:r>
      <w:r w:rsidR="00FE4ACF"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 </w:t>
      </w:r>
      <w:r w:rsidR="00410B01" w:rsidRPr="007D0029">
        <w:rPr>
          <w:rFonts w:ascii="Angsana New" w:hAnsi="Angsana New" w:cs="Angsana New" w:hint="cs"/>
          <w:snapToGrid w:val="0"/>
          <w:cs/>
          <w:lang w:val="en-US"/>
        </w:rPr>
        <w:t xml:space="preserve">โดยบริษัทได้จดจำนองที่ดินและสิ่งปลูกสร้างของโครงการอิลีเม้นท์เป็นหลักประกัน โดยมีวงเงินจำนองจำนวน </w:t>
      </w:r>
      <w:r w:rsidRPr="00835023">
        <w:rPr>
          <w:rFonts w:ascii="Angsana New" w:hAnsi="Angsana New" w:cs="Angsana New"/>
          <w:snapToGrid w:val="0"/>
          <w:lang w:val="en-US"/>
        </w:rPr>
        <w:t>750</w:t>
      </w:r>
      <w:r w:rsidR="00410B01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410B01" w:rsidRPr="007D0029">
        <w:rPr>
          <w:rFonts w:ascii="Angsana New" w:hAnsi="Angsana New" w:cs="Angsana New" w:hint="cs"/>
          <w:snapToGrid w:val="0"/>
          <w:cs/>
          <w:lang w:val="en-US"/>
        </w:rPr>
        <w:t>ล้านบาท</w:t>
      </w:r>
      <w:r w:rsidR="00AF5947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AF5947" w:rsidRPr="007D0029">
        <w:rPr>
          <w:rFonts w:ascii="Angsana New" w:hAnsi="Angsana New" w:cs="Angsana New" w:hint="cs"/>
          <w:snapToGrid w:val="0"/>
          <w:cs/>
          <w:lang w:val="en-US"/>
        </w:rPr>
        <w:t>นอกจากนั้นบริษัทยังได้เปิดบัญชีเงินฝากธนาคารเพื่อใช้เป็น</w:t>
      </w:r>
      <w:r w:rsidR="00AF5947" w:rsidRPr="007D0029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หลักประกันในการออกหุ้นกู้ </w:t>
      </w:r>
      <w:r w:rsidR="00AF5947" w:rsidRPr="007D0029">
        <w:rPr>
          <w:rFonts w:ascii="Angsana New" w:hAnsi="Angsana New" w:cs="Angsana New"/>
          <w:snapToGrid w:val="0"/>
          <w:spacing w:val="2"/>
          <w:lang w:val="en-US"/>
        </w:rPr>
        <w:t>(</w:t>
      </w:r>
      <w:r w:rsidR="00AF5947" w:rsidRPr="007D0029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ดูหมายเหตุข้อ </w:t>
      </w:r>
      <w:r w:rsidRPr="00835023">
        <w:rPr>
          <w:rFonts w:ascii="Angsana New" w:hAnsi="Angsana New" w:cs="Angsana New"/>
          <w:snapToGrid w:val="0"/>
          <w:spacing w:val="2"/>
          <w:lang w:val="en-US"/>
        </w:rPr>
        <w:t>9</w:t>
      </w:r>
      <w:r w:rsidR="00AF5947" w:rsidRPr="007D0029">
        <w:rPr>
          <w:rFonts w:ascii="Angsana New" w:hAnsi="Angsana New" w:cs="Angsana New"/>
          <w:snapToGrid w:val="0"/>
          <w:spacing w:val="2"/>
          <w:lang w:val="en-US"/>
        </w:rPr>
        <w:t>)</w:t>
      </w:r>
      <w:r w:rsidR="00AF5947" w:rsidRPr="007D0029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 โดยในวันจดทะเบียนโอนกรรมสิทธิ์โครงการ</w:t>
      </w:r>
      <w:r w:rsidR="0040197F" w:rsidRPr="007D0029">
        <w:rPr>
          <w:rFonts w:ascii="Angsana New" w:hAnsi="Angsana New" w:cs="Angsana New"/>
          <w:snapToGrid w:val="0"/>
          <w:spacing w:val="2"/>
          <w:lang w:val="en-US"/>
        </w:rPr>
        <w:t xml:space="preserve"> </w:t>
      </w:r>
      <w:r w:rsidR="00AF5947" w:rsidRPr="007D0029">
        <w:rPr>
          <w:rFonts w:ascii="Angsana New" w:hAnsi="Angsana New" w:cs="Angsana New" w:hint="cs"/>
          <w:snapToGrid w:val="0"/>
          <w:cs/>
          <w:lang w:val="en-US"/>
        </w:rPr>
        <w:t>อิลีเม้นท์</w:t>
      </w:r>
      <w:r w:rsidR="00AF5947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AF5947" w:rsidRPr="007D0029">
        <w:rPr>
          <w:rFonts w:ascii="Angsana New" w:hAnsi="Angsana New" w:cs="Angsana New" w:hint="cs"/>
          <w:snapToGrid w:val="0"/>
          <w:cs/>
          <w:lang w:val="en-US"/>
        </w:rPr>
        <w:t xml:space="preserve">บริษัทจะต้องฝากเงินเข้าบัญชีดังกล่าวไม่น้อยกว่าร้อยละ </w:t>
      </w:r>
      <w:r w:rsidRPr="00835023">
        <w:rPr>
          <w:rFonts w:ascii="Angsana New" w:hAnsi="Angsana New" w:cs="Angsana New"/>
          <w:snapToGrid w:val="0"/>
          <w:lang w:val="en-US"/>
        </w:rPr>
        <w:t>50</w:t>
      </w:r>
      <w:r w:rsidR="00AF5947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AF5947" w:rsidRPr="007D0029">
        <w:rPr>
          <w:rFonts w:ascii="Angsana New" w:hAnsi="Angsana New" w:cs="Angsana New" w:hint="cs"/>
          <w:snapToGrid w:val="0"/>
          <w:cs/>
          <w:lang w:val="en-US"/>
        </w:rPr>
        <w:t>ของราคาขาย</w:t>
      </w:r>
      <w:r w:rsidR="00473EA8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473EA8" w:rsidRPr="007D0029">
        <w:rPr>
          <w:rFonts w:ascii="Angsana New" w:hAnsi="Angsana New" w:cs="Angsana New" w:hint="cs"/>
          <w:snapToGrid w:val="0"/>
          <w:cs/>
          <w:lang w:val="en-US"/>
        </w:rPr>
        <w:t>ต่อมาเมื่อ</w:t>
      </w:r>
      <w:r w:rsidR="00473EA8" w:rsidRPr="007D0029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วันที่ </w:t>
      </w:r>
      <w:r w:rsidRPr="00835023">
        <w:rPr>
          <w:rFonts w:ascii="Angsana New" w:hAnsi="Angsana New" w:cs="Angsana New"/>
          <w:snapToGrid w:val="0"/>
          <w:spacing w:val="2"/>
          <w:lang w:val="en-US"/>
        </w:rPr>
        <w:t>21</w:t>
      </w:r>
      <w:r w:rsidR="00473EA8" w:rsidRPr="007D0029">
        <w:rPr>
          <w:rFonts w:ascii="Angsana New" w:hAnsi="Angsana New" w:cs="Angsana New"/>
          <w:snapToGrid w:val="0"/>
          <w:spacing w:val="2"/>
          <w:lang w:val="en-US"/>
        </w:rPr>
        <w:t xml:space="preserve"> </w:t>
      </w:r>
      <w:r w:rsidR="00473EA8" w:rsidRPr="007D0029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มีนาคม </w:t>
      </w:r>
      <w:r w:rsidRPr="00835023">
        <w:rPr>
          <w:rFonts w:ascii="Angsana New" w:hAnsi="Angsana New" w:cs="Angsana New"/>
          <w:snapToGrid w:val="0"/>
          <w:spacing w:val="2"/>
          <w:lang w:val="en-US"/>
        </w:rPr>
        <w:t>2561</w:t>
      </w:r>
      <w:r w:rsidR="00473EA8" w:rsidRPr="007D0029">
        <w:rPr>
          <w:rFonts w:ascii="Angsana New" w:hAnsi="Angsana New" w:cs="Angsana New"/>
          <w:snapToGrid w:val="0"/>
          <w:spacing w:val="2"/>
          <w:lang w:val="en-US"/>
        </w:rPr>
        <w:t xml:space="preserve"> </w:t>
      </w:r>
      <w:r w:rsidR="00473EA8" w:rsidRPr="007D0029">
        <w:rPr>
          <w:rFonts w:ascii="Angsana New" w:hAnsi="Angsana New" w:cs="Angsana New" w:hint="cs"/>
          <w:snapToGrid w:val="0"/>
          <w:spacing w:val="2"/>
          <w:cs/>
          <w:lang w:val="en-US"/>
        </w:rPr>
        <w:t>บริษัทได้</w:t>
      </w:r>
      <w:r w:rsidR="008743E1" w:rsidRPr="007D0029">
        <w:rPr>
          <w:rFonts w:ascii="Angsana New" w:hAnsi="Angsana New" w:cs="Angsana New" w:hint="cs"/>
          <w:snapToGrid w:val="0"/>
          <w:spacing w:val="2"/>
          <w:cs/>
          <w:lang w:val="en-US"/>
        </w:rPr>
        <w:t>จ่ายชำระคืนหุ้นกู้ทั้งจำนวนก่อน</w:t>
      </w:r>
      <w:r w:rsidR="0040197F" w:rsidRPr="007D0029">
        <w:rPr>
          <w:rFonts w:ascii="Angsana New" w:hAnsi="Angsana New" w:cs="Angsana New" w:hint="cs"/>
          <w:snapToGrid w:val="0"/>
          <w:spacing w:val="2"/>
          <w:cs/>
          <w:lang w:val="en-US"/>
        </w:rPr>
        <w:t>วัน</w:t>
      </w:r>
      <w:r w:rsidR="008743E1" w:rsidRPr="007D0029">
        <w:rPr>
          <w:rFonts w:ascii="Angsana New" w:hAnsi="Angsana New" w:cs="Angsana New" w:hint="cs"/>
          <w:snapToGrid w:val="0"/>
          <w:spacing w:val="2"/>
          <w:cs/>
          <w:lang w:val="en-US"/>
        </w:rPr>
        <w:t>ครบกำหนด</w:t>
      </w:r>
      <w:r w:rsidR="0040197F" w:rsidRPr="007D0029">
        <w:rPr>
          <w:rFonts w:ascii="Angsana New" w:hAnsi="Angsana New" w:cs="Angsana New" w:hint="cs"/>
          <w:snapToGrid w:val="0"/>
          <w:spacing w:val="2"/>
          <w:cs/>
          <w:lang w:val="en-US"/>
        </w:rPr>
        <w:t>ชำระ</w:t>
      </w:r>
      <w:r w:rsidR="008743E1" w:rsidRPr="007D0029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 และได้</w:t>
      </w:r>
      <w:r w:rsidR="008A522B" w:rsidRPr="007D0029">
        <w:rPr>
          <w:rFonts w:ascii="Angsana New" w:hAnsi="Angsana New" w:cs="Angsana New" w:hint="cs"/>
          <w:snapToGrid w:val="0"/>
          <w:spacing w:val="2"/>
          <w:cs/>
          <w:lang w:val="en-US"/>
        </w:rPr>
        <w:t>ไถ่ถอน</w:t>
      </w:r>
      <w:r w:rsidR="008743E1" w:rsidRPr="007D0029">
        <w:rPr>
          <w:rFonts w:ascii="Angsana New" w:hAnsi="Angsana New" w:cs="Angsana New" w:hint="cs"/>
          <w:snapToGrid w:val="0"/>
          <w:cs/>
          <w:lang w:val="en-US"/>
        </w:rPr>
        <w:t>หลักประกันทั้งหมดแล้ว</w:t>
      </w:r>
    </w:p>
    <w:p w:rsidR="00586829" w:rsidRPr="007D0029" w:rsidRDefault="00835023" w:rsidP="00586829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835023">
        <w:rPr>
          <w:rFonts w:ascii="Angsana New" w:hAnsi="Angsana New" w:cs="Angsana New"/>
          <w:snapToGrid w:val="0"/>
          <w:lang w:val="en-US"/>
        </w:rPr>
        <w:t>15</w:t>
      </w:r>
      <w:r w:rsidR="00586829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4</w:t>
      </w:r>
      <w:r w:rsidR="00586829" w:rsidRPr="007D0029">
        <w:rPr>
          <w:rFonts w:ascii="Angsana New" w:hAnsi="Angsana New" w:cs="Angsana New"/>
          <w:snapToGrid w:val="0"/>
          <w:lang w:val="en-US"/>
        </w:rPr>
        <w:tab/>
      </w:r>
      <w:r w:rsidR="00586829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27</w:t>
      </w:r>
      <w:r w:rsidR="00586829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ธันวาคม 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2560</w:t>
      </w:r>
      <w:r w:rsidR="00586829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586829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ปี จำนวน 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600</w:t>
      </w:r>
      <w:r w:rsidR="00586829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ล้านบาทให้แก่นักลงทุน</w:t>
      </w:r>
      <w:r w:rsidR="00586829" w:rsidRPr="007D0029">
        <w:rPr>
          <w:rFonts w:ascii="Angsana New" w:hAnsi="Angsana New" w:cs="Angsana New"/>
          <w:snapToGrid w:val="0"/>
          <w:spacing w:val="-8"/>
          <w:cs/>
          <w:lang w:val="en-US"/>
        </w:rPr>
        <w:t>สถาบัน และ/หรือผู้ลงทุนรายใหญ่</w:t>
      </w:r>
      <w:r w:rsidR="00586829" w:rsidRPr="007D0029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586829" w:rsidRPr="007D0029">
        <w:rPr>
          <w:rFonts w:ascii="Angsana New" w:hAnsi="Angsana New" w:cs="Angsana New"/>
          <w:snapToGrid w:val="0"/>
          <w:spacing w:val="-8"/>
          <w:cs/>
          <w:lang w:val="en-US"/>
        </w:rPr>
        <w:t>โดยเป็นหุ้นกู้ชนิดระบุชื่อผู้ถือ ประเภทไม่ด้อยสิทธิ มีประกัน</w:t>
      </w:r>
      <w:r w:rsidR="00586829" w:rsidRPr="007D0029">
        <w:rPr>
          <w:rFonts w:ascii="Angsana New" w:hAnsi="Angsana New" w:cs="Angsana New" w:hint="cs"/>
          <w:snapToGrid w:val="0"/>
          <w:cs/>
          <w:lang w:val="en-US"/>
        </w:rPr>
        <w:t>และมีผู้แทนผู้ถือหุ้นกู้</w:t>
      </w:r>
      <w:r w:rsidR="00586829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586829" w:rsidRPr="007D0029">
        <w:rPr>
          <w:rFonts w:ascii="Angsana New" w:hAnsi="Angsana New" w:cs="Angsana New" w:hint="cs"/>
          <w:snapToGrid w:val="0"/>
          <w:cs/>
          <w:lang w:val="en-US"/>
        </w:rPr>
        <w:t xml:space="preserve">ซึ่งบริษัทมีสิทธิไถ่ถอนหุ้นกู้ก่อนครบกำหนด โดยมีอัตราดอกเบี้ยคงที่ร้อยละ </w:t>
      </w:r>
      <w:r w:rsidRPr="00835023">
        <w:rPr>
          <w:rFonts w:ascii="Angsana New" w:hAnsi="Angsana New" w:cs="Angsana New"/>
          <w:snapToGrid w:val="0"/>
          <w:lang w:val="en-US"/>
        </w:rPr>
        <w:t>6</w:t>
      </w:r>
      <w:r w:rsidR="00586829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50</w:t>
      </w:r>
      <w:r w:rsidR="00586829" w:rsidRPr="007D0029">
        <w:rPr>
          <w:rFonts w:ascii="Angsana New" w:hAnsi="Angsana New" w:cs="Angsana New" w:hint="cs"/>
          <w:snapToGrid w:val="0"/>
          <w:cs/>
          <w:lang w:val="en-US"/>
        </w:rPr>
        <w:t xml:space="preserve"> ต่อปี ชำระดอกเบี้ยทุก </w:t>
      </w:r>
      <w:r w:rsidRPr="00835023">
        <w:rPr>
          <w:rFonts w:ascii="Angsana New" w:hAnsi="Angsana New" w:cs="Angsana New"/>
          <w:snapToGrid w:val="0"/>
          <w:lang w:val="en-US"/>
        </w:rPr>
        <w:t>3</w:t>
      </w:r>
      <w:r w:rsidR="00586829" w:rsidRPr="007D0029">
        <w:rPr>
          <w:rFonts w:ascii="Angsana New" w:hAnsi="Angsana New" w:cs="Angsana New" w:hint="cs"/>
          <w:snapToGrid w:val="0"/>
          <w:cs/>
          <w:lang w:val="en-US"/>
        </w:rPr>
        <w:t xml:space="preserve"> เดือน กำหนดจ่ายดอกเบี้ยงวดแรกในวันที่ </w:t>
      </w:r>
      <w:r w:rsidRPr="00835023">
        <w:rPr>
          <w:rFonts w:ascii="Angsana New" w:hAnsi="Angsana New" w:cs="Angsana New"/>
          <w:snapToGrid w:val="0"/>
          <w:lang w:val="en-US"/>
        </w:rPr>
        <w:t>27</w:t>
      </w:r>
      <w:r w:rsidR="00586829" w:rsidRPr="007D0029">
        <w:rPr>
          <w:rFonts w:ascii="Angsana New" w:hAnsi="Angsana New" w:cs="Angsana New" w:hint="cs"/>
          <w:snapToGrid w:val="0"/>
          <w:cs/>
          <w:lang w:val="en-US"/>
        </w:rPr>
        <w:t xml:space="preserve"> มีนาคม </w:t>
      </w:r>
      <w:r w:rsidRPr="00835023">
        <w:rPr>
          <w:rFonts w:ascii="Angsana New" w:hAnsi="Angsana New" w:cs="Angsana New"/>
          <w:snapToGrid w:val="0"/>
          <w:lang w:val="en-US"/>
        </w:rPr>
        <w:t>2561</w:t>
      </w:r>
      <w:r w:rsidR="00586829" w:rsidRPr="007D0029">
        <w:rPr>
          <w:rFonts w:ascii="Angsana New" w:hAnsi="Angsana New" w:cs="Angsana New" w:hint="cs"/>
          <w:snapToGrid w:val="0"/>
          <w:cs/>
          <w:lang w:val="en-US"/>
        </w:rPr>
        <w:t xml:space="preserve"> โดยหุ้นกู้ครบกำหนดชำระคืนในวันที่ </w:t>
      </w:r>
      <w:r w:rsidRPr="00835023">
        <w:rPr>
          <w:rFonts w:ascii="Angsana New" w:hAnsi="Angsana New" w:cs="Angsana New"/>
          <w:snapToGrid w:val="0"/>
          <w:lang w:val="en-US"/>
        </w:rPr>
        <w:t>27</w:t>
      </w:r>
      <w:r w:rsidR="00586829" w:rsidRPr="007D0029">
        <w:rPr>
          <w:rFonts w:ascii="Angsana New" w:hAnsi="Angsana New" w:cs="Angsana New" w:hint="cs"/>
          <w:snapToGrid w:val="0"/>
          <w:cs/>
          <w:lang w:val="en-US"/>
        </w:rPr>
        <w:t xml:space="preserve"> ธันวาคม </w:t>
      </w:r>
      <w:r w:rsidRPr="00835023">
        <w:rPr>
          <w:rFonts w:ascii="Angsana New" w:hAnsi="Angsana New" w:cs="Angsana New"/>
          <w:snapToGrid w:val="0"/>
          <w:lang w:val="en-US"/>
        </w:rPr>
        <w:t>2561</w:t>
      </w:r>
      <w:r w:rsidR="00586829" w:rsidRPr="007D0029">
        <w:rPr>
          <w:rFonts w:ascii="Angsana New" w:hAnsi="Angsana New" w:cs="Angsana New" w:hint="cs"/>
          <w:snapToGrid w:val="0"/>
          <w:cs/>
          <w:lang w:val="en-US"/>
        </w:rPr>
        <w:t xml:space="preserve"> โดยบริษัทได้จดจำนองที่ดินบางส่วน</w:t>
      </w:r>
      <w:r w:rsidR="00EC5C13" w:rsidRPr="007D0029">
        <w:rPr>
          <w:rFonts w:ascii="Angsana New" w:hAnsi="Angsana New" w:cs="Angsana New" w:hint="cs"/>
          <w:snapToGrid w:val="0"/>
          <w:spacing w:val="4"/>
          <w:cs/>
          <w:lang w:val="en-US"/>
        </w:rPr>
        <w:t>ซึ่งมี</w:t>
      </w:r>
      <w:r w:rsidR="00EC5C13" w:rsidRPr="007C6F19">
        <w:rPr>
          <w:rFonts w:ascii="Angsana New" w:hAnsi="Angsana New" w:cs="Angsana New" w:hint="cs"/>
          <w:snapToGrid w:val="0"/>
          <w:spacing w:val="-6"/>
          <w:cs/>
          <w:lang w:val="en-US"/>
        </w:rPr>
        <w:t>มูลค่าตาม</w:t>
      </w:r>
      <w:r w:rsidR="00EC5C13" w:rsidRPr="00E03E2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บัญชี ณ วันที่ 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31</w:t>
      </w:r>
      <w:r w:rsidR="00EC5C13" w:rsidRPr="00E03E2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EC5C13" w:rsidRPr="00E03E24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ธันวาคม 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2560</w:t>
      </w:r>
      <w:r w:rsidR="00EC5C13" w:rsidRPr="00E03E24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EC5C13" w:rsidRPr="00E03E24">
        <w:rPr>
          <w:rFonts w:ascii="Angsana New" w:hAnsi="Angsana New" w:cs="Angsana New" w:hint="cs"/>
          <w:snapToGrid w:val="0"/>
          <w:spacing w:val="-6"/>
          <w:cs/>
          <w:lang w:val="en-US"/>
        </w:rPr>
        <w:t>จำนวน</w:t>
      </w:r>
      <w:r w:rsidR="00EC5C13" w:rsidRPr="007C6F19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203</w:t>
      </w:r>
      <w:r w:rsidR="008D7509" w:rsidRPr="007C6F19">
        <w:rPr>
          <w:rFonts w:ascii="Angsana New" w:hAnsi="Angsana New" w:cs="Angsana New"/>
          <w:snapToGrid w:val="0"/>
          <w:spacing w:val="-6"/>
          <w:lang w:val="en-US"/>
        </w:rPr>
        <w:t>.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38</w:t>
      </w:r>
      <w:r w:rsidR="00586829" w:rsidRPr="007C6F19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586829" w:rsidRPr="007C6F19">
        <w:rPr>
          <w:rFonts w:ascii="Angsana New" w:hAnsi="Angsana New" w:cs="Angsana New" w:hint="cs"/>
          <w:snapToGrid w:val="0"/>
          <w:spacing w:val="-6"/>
          <w:cs/>
          <w:lang w:val="en-US"/>
        </w:rPr>
        <w:t>ล้านบาท</w:t>
      </w:r>
      <w:r w:rsidR="00586829" w:rsidRPr="007D0029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รวมทั้งส่วนควบและส่วนต่อเติมของอาคารและสิ่งปลูกสร้าง</w:t>
      </w:r>
      <w:r w:rsidR="00586829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ที่จะถูกสร้างในอนาคตเพื่อเป็นหลักประกัน โดยมีวงเงินจำนองจำนวน 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600</w:t>
      </w:r>
      <w:r w:rsidR="00586829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ล้านบาท </w:t>
      </w:r>
      <w:r w:rsidR="00586829" w:rsidRPr="007D0029">
        <w:rPr>
          <w:rFonts w:ascii="Angsana New" w:hAnsi="Angsana New" w:cs="Angsana New" w:hint="cs"/>
          <w:snapToGrid w:val="0"/>
          <w:spacing w:val="4"/>
          <w:cs/>
          <w:lang w:val="en-US"/>
        </w:rPr>
        <w:t>และ</w:t>
      </w:r>
      <w:r w:rsidR="00586829" w:rsidRPr="007D0029">
        <w:rPr>
          <w:rFonts w:ascii="Angsana New" w:hAnsi="Angsana New" w:cs="Angsana New"/>
          <w:snapToGrid w:val="0"/>
          <w:spacing w:val="4"/>
          <w:cs/>
          <w:lang w:val="en-US"/>
        </w:rPr>
        <w:t>ภายใต้เงื่อนไขที่</w:t>
      </w:r>
      <w:r w:rsidR="00586829" w:rsidRPr="007D0029">
        <w:rPr>
          <w:rFonts w:ascii="Angsana New" w:hAnsi="Angsana New" w:cs="Angsana New"/>
          <w:snapToGrid w:val="0"/>
          <w:spacing w:val="-2"/>
          <w:cs/>
          <w:lang w:val="en-US"/>
        </w:rPr>
        <w:t>บริษัทต้องดำรง</w:t>
      </w:r>
      <w:r w:rsidR="00586829"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อัตราส่วนของหนี้สินสุทธิที่มีภาระดอกเบี้ยจ่ายต่อส่วนของผู้ถือหุ้นไม่เกิน </w:t>
      </w:r>
      <w:r w:rsidRPr="00835023">
        <w:rPr>
          <w:rFonts w:ascii="Angsana New" w:hAnsi="Angsana New" w:cs="Angsana New"/>
          <w:snapToGrid w:val="0"/>
          <w:spacing w:val="-10"/>
          <w:lang w:val="en-US"/>
        </w:rPr>
        <w:t>2</w:t>
      </w:r>
      <w:r w:rsidR="00586829" w:rsidRPr="007D0029">
        <w:rPr>
          <w:rFonts w:ascii="Angsana New" w:hAnsi="Angsana New" w:cs="Angsana New"/>
          <w:snapToGrid w:val="0"/>
          <w:spacing w:val="-10"/>
          <w:lang w:val="en-US"/>
        </w:rPr>
        <w:t>.</w:t>
      </w:r>
      <w:r w:rsidRPr="00835023">
        <w:rPr>
          <w:rFonts w:ascii="Angsana New" w:hAnsi="Angsana New" w:cs="Angsana New"/>
          <w:snapToGrid w:val="0"/>
          <w:spacing w:val="-10"/>
          <w:lang w:val="en-US"/>
        </w:rPr>
        <w:t>5</w:t>
      </w:r>
      <w:r w:rsidR="00586829" w:rsidRPr="007D0029">
        <w:rPr>
          <w:rFonts w:ascii="Angsana New" w:hAnsi="Angsana New" w:cs="Angsana New"/>
          <w:snapToGrid w:val="0"/>
          <w:spacing w:val="-10"/>
          <w:lang w:val="en-US"/>
        </w:rPr>
        <w:t xml:space="preserve"> : </w:t>
      </w:r>
      <w:r w:rsidRPr="00835023">
        <w:rPr>
          <w:rFonts w:ascii="Angsana New" w:hAnsi="Angsana New" w:cs="Angsana New"/>
          <w:snapToGrid w:val="0"/>
          <w:spacing w:val="-10"/>
          <w:lang w:val="en-US"/>
        </w:rPr>
        <w:t>1</w:t>
      </w:r>
      <w:r w:rsidR="00586829" w:rsidRPr="007D0029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586829" w:rsidRPr="007D0029">
        <w:rPr>
          <w:rFonts w:ascii="Angsana New" w:hAnsi="Angsana New" w:cs="Angsana New"/>
          <w:snapToGrid w:val="0"/>
          <w:spacing w:val="-10"/>
          <w:cs/>
          <w:lang w:val="en-US"/>
        </w:rPr>
        <w:t>ณ วันสิ้นงวดปีบัญชี</w:t>
      </w:r>
      <w:r w:rsidR="00586829" w:rsidRPr="007D0029">
        <w:rPr>
          <w:rFonts w:ascii="Angsana New" w:hAnsi="Angsana New" w:cs="Angsana New"/>
          <w:snapToGrid w:val="0"/>
          <w:cs/>
          <w:lang w:val="en-US"/>
        </w:rPr>
        <w:t>ของแต่ละปี ตลอดอายุของหุ้นกู้</w:t>
      </w:r>
      <w:r w:rsidR="00C5717E">
        <w:rPr>
          <w:rFonts w:ascii="Angsana New" w:hAnsi="Angsana New" w:cs="Angsana New"/>
          <w:snapToGrid w:val="0"/>
          <w:lang w:val="en-US"/>
        </w:rPr>
        <w:t xml:space="preserve"> </w:t>
      </w:r>
      <w:r w:rsidR="00C5717E" w:rsidRPr="007D0029">
        <w:rPr>
          <w:rFonts w:ascii="Angsana New" w:hAnsi="Angsana New" w:cs="Angsana New" w:hint="cs"/>
          <w:snapToGrid w:val="0"/>
          <w:cs/>
          <w:lang w:val="en-US"/>
        </w:rPr>
        <w:t>ต่อมาเมื่อ</w:t>
      </w:r>
      <w:r w:rsidR="00C5717E" w:rsidRPr="007D0029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วันที่ </w:t>
      </w:r>
      <w:r w:rsidRPr="00835023">
        <w:rPr>
          <w:rFonts w:ascii="Angsana New" w:hAnsi="Angsana New" w:cs="Angsana New"/>
          <w:snapToGrid w:val="0"/>
          <w:spacing w:val="2"/>
          <w:lang w:val="en-US"/>
        </w:rPr>
        <w:t>27</w:t>
      </w:r>
      <w:r w:rsidR="00C5717E" w:rsidRPr="007D0029">
        <w:rPr>
          <w:rFonts w:ascii="Angsana New" w:hAnsi="Angsana New" w:cs="Angsana New"/>
          <w:snapToGrid w:val="0"/>
          <w:spacing w:val="2"/>
          <w:lang w:val="en-US"/>
        </w:rPr>
        <w:t xml:space="preserve"> </w:t>
      </w:r>
      <w:r w:rsidR="00C5717E">
        <w:rPr>
          <w:rFonts w:ascii="Angsana New" w:hAnsi="Angsana New" w:cs="Angsana New" w:hint="cs"/>
          <w:snapToGrid w:val="0"/>
          <w:spacing w:val="2"/>
          <w:cs/>
          <w:lang w:val="en-US"/>
        </w:rPr>
        <w:t>มิถุนายน</w:t>
      </w:r>
      <w:r w:rsidR="00C5717E" w:rsidRPr="007D0029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 </w:t>
      </w:r>
      <w:r w:rsidRPr="00835023">
        <w:rPr>
          <w:rFonts w:ascii="Angsana New" w:hAnsi="Angsana New" w:cs="Angsana New"/>
          <w:snapToGrid w:val="0"/>
          <w:spacing w:val="2"/>
          <w:lang w:val="en-US"/>
        </w:rPr>
        <w:t>2561</w:t>
      </w:r>
      <w:r w:rsidR="00C5717E" w:rsidRPr="007D0029">
        <w:rPr>
          <w:rFonts w:ascii="Angsana New" w:hAnsi="Angsana New" w:cs="Angsana New"/>
          <w:snapToGrid w:val="0"/>
          <w:spacing w:val="2"/>
          <w:lang w:val="en-US"/>
        </w:rPr>
        <w:t xml:space="preserve"> </w:t>
      </w:r>
      <w:r w:rsidR="00C5717E" w:rsidRPr="007D0029">
        <w:rPr>
          <w:rFonts w:ascii="Angsana New" w:hAnsi="Angsana New" w:cs="Angsana New" w:hint="cs"/>
          <w:snapToGrid w:val="0"/>
          <w:spacing w:val="2"/>
          <w:cs/>
          <w:lang w:val="en-US"/>
        </w:rPr>
        <w:t>บริษัทได้จ่ายชำระคืนหุ้นกู้ทั้งจำนวนก่อนวันครบกำหนดชำระ และได้ไถ่ถอน</w:t>
      </w:r>
      <w:r w:rsidR="00C5717E" w:rsidRPr="007D0029">
        <w:rPr>
          <w:rFonts w:ascii="Angsana New" w:hAnsi="Angsana New" w:cs="Angsana New" w:hint="cs"/>
          <w:snapToGrid w:val="0"/>
          <w:cs/>
          <w:lang w:val="en-US"/>
        </w:rPr>
        <w:t>หลักประกันทั้งหมดแล้ว</w:t>
      </w:r>
    </w:p>
    <w:p w:rsidR="0040197F" w:rsidRPr="007D0029" w:rsidRDefault="0040197F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lang w:val="en-US" w:eastAsia="x-none"/>
        </w:rPr>
      </w:pPr>
      <w:r w:rsidRPr="007D0029">
        <w:rPr>
          <w:rFonts w:ascii="Angsana New" w:hAnsi="Angsana New" w:cs="Angsana New"/>
          <w:snapToGrid w:val="0"/>
          <w:lang w:val="en-US"/>
        </w:rPr>
        <w:br w:type="page"/>
      </w:r>
    </w:p>
    <w:p w:rsidR="004064BD" w:rsidRDefault="00835023" w:rsidP="004064BD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spacing w:val="4"/>
          <w:lang w:val="en-US"/>
        </w:rPr>
      </w:pPr>
      <w:r w:rsidRPr="00835023">
        <w:rPr>
          <w:rFonts w:ascii="Angsana New" w:hAnsi="Angsana New" w:cs="Angsana New"/>
          <w:snapToGrid w:val="0"/>
          <w:lang w:val="en-US"/>
        </w:rPr>
        <w:lastRenderedPageBreak/>
        <w:t>15</w:t>
      </w:r>
      <w:r w:rsidR="004064BD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5</w:t>
      </w:r>
      <w:r w:rsidR="004064BD" w:rsidRPr="007D0029">
        <w:rPr>
          <w:rFonts w:ascii="Angsana New" w:hAnsi="Angsana New" w:cs="Angsana New"/>
          <w:snapToGrid w:val="0"/>
          <w:lang w:val="en-US"/>
        </w:rPr>
        <w:tab/>
      </w:r>
      <w:r w:rsidR="004064BD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21</w:t>
      </w:r>
      <w:r w:rsidR="004064BD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="004064BD" w:rsidRPr="007D0029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มีนาคม 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2561</w:t>
      </w:r>
      <w:r w:rsidR="004064BD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4064BD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ปี จำนวน 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4064BD" w:rsidRPr="007D0029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4064BD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ล้านบาทให้แก่นักลงทุน</w:t>
      </w:r>
      <w:r w:rsidR="004064BD" w:rsidRPr="007D0029">
        <w:rPr>
          <w:rFonts w:ascii="Angsana New" w:hAnsi="Angsana New" w:cs="Angsana New"/>
          <w:snapToGrid w:val="0"/>
          <w:spacing w:val="-8"/>
          <w:cs/>
          <w:lang w:val="en-US"/>
        </w:rPr>
        <w:t>สถาบัน และ/หรือผู้ลงทุนรายใหญ่</w:t>
      </w:r>
      <w:r w:rsidR="004064BD" w:rsidRPr="007D0029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4064BD" w:rsidRPr="007D0029">
        <w:rPr>
          <w:rFonts w:ascii="Angsana New" w:hAnsi="Angsana New" w:cs="Angsana New"/>
          <w:snapToGrid w:val="0"/>
          <w:spacing w:val="-8"/>
          <w:cs/>
          <w:lang w:val="en-US"/>
        </w:rPr>
        <w:t>โดยเป็นหุ้นกู้ชนิดระบุชื่อผู้ถือ ประเภทไม่ด้อยสิทธิ มีประกัน</w:t>
      </w:r>
      <w:r w:rsidR="004064BD" w:rsidRPr="007D0029">
        <w:rPr>
          <w:rFonts w:ascii="Angsana New" w:hAnsi="Angsana New" w:cs="Angsana New" w:hint="cs"/>
          <w:snapToGrid w:val="0"/>
          <w:cs/>
          <w:lang w:val="en-US"/>
        </w:rPr>
        <w:t>และมีผู้แทนผู้ถือหุ้นกู้</w:t>
      </w:r>
      <w:r w:rsidR="004064BD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4064BD" w:rsidRPr="007D0029">
        <w:rPr>
          <w:rFonts w:ascii="Angsana New" w:hAnsi="Angsana New" w:cs="Angsana New" w:hint="cs"/>
          <w:snapToGrid w:val="0"/>
          <w:cs/>
          <w:lang w:val="en-US"/>
        </w:rPr>
        <w:t xml:space="preserve">ซึ่งบริษัทมีสิทธิไถ่ถอนหุ้นกู้ก่อนครบกำหนด โดยมีอัตราดอกเบี้ยคงที่ร้อยละ </w:t>
      </w:r>
      <w:r w:rsidRPr="00835023">
        <w:rPr>
          <w:rFonts w:ascii="Angsana New" w:hAnsi="Angsana New" w:cs="Angsana New"/>
          <w:snapToGrid w:val="0"/>
          <w:lang w:val="en-US"/>
        </w:rPr>
        <w:t>7</w:t>
      </w:r>
      <w:r w:rsidR="004064BD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00</w:t>
      </w:r>
      <w:r w:rsidR="004064BD" w:rsidRPr="007D0029">
        <w:rPr>
          <w:rFonts w:ascii="Angsana New" w:hAnsi="Angsana New" w:cs="Angsana New" w:hint="cs"/>
          <w:snapToGrid w:val="0"/>
          <w:cs/>
          <w:lang w:val="en-US"/>
        </w:rPr>
        <w:t xml:space="preserve"> ต่อปี ชำระดอกเบี้ยทุก </w:t>
      </w:r>
      <w:r w:rsidRPr="00835023">
        <w:rPr>
          <w:rFonts w:ascii="Angsana New" w:hAnsi="Angsana New" w:cs="Angsana New"/>
          <w:snapToGrid w:val="0"/>
          <w:lang w:val="en-US"/>
        </w:rPr>
        <w:t>3</w:t>
      </w:r>
      <w:r w:rsidR="004064BD" w:rsidRPr="007D0029">
        <w:rPr>
          <w:rFonts w:ascii="Angsana New" w:hAnsi="Angsana New" w:cs="Angsana New" w:hint="cs"/>
          <w:snapToGrid w:val="0"/>
          <w:cs/>
          <w:lang w:val="en-US"/>
        </w:rPr>
        <w:t xml:space="preserve"> เดือน กำหนดจ่ายดอกเบี้ยงวดแรกในวันที่ </w:t>
      </w:r>
      <w:r w:rsidRPr="00835023">
        <w:rPr>
          <w:rFonts w:ascii="Angsana New" w:hAnsi="Angsana New" w:cs="Angsana New"/>
          <w:snapToGrid w:val="0"/>
          <w:lang w:val="en-US"/>
        </w:rPr>
        <w:t>21</w:t>
      </w:r>
      <w:r w:rsidR="004064BD" w:rsidRPr="007D0029">
        <w:rPr>
          <w:rFonts w:ascii="Angsana New" w:hAnsi="Angsana New" w:cs="Angsana New" w:hint="cs"/>
          <w:snapToGrid w:val="0"/>
          <w:cs/>
          <w:lang w:val="en-US"/>
        </w:rPr>
        <w:t xml:space="preserve"> มิถุนายน </w:t>
      </w:r>
      <w:r w:rsidRPr="00835023">
        <w:rPr>
          <w:rFonts w:ascii="Angsana New" w:hAnsi="Angsana New" w:cs="Angsana New"/>
          <w:snapToGrid w:val="0"/>
          <w:lang w:val="en-US"/>
        </w:rPr>
        <w:t>2561</w:t>
      </w:r>
      <w:r w:rsidR="004064BD" w:rsidRPr="007D0029">
        <w:rPr>
          <w:rFonts w:ascii="Angsana New" w:hAnsi="Angsana New" w:cs="Angsana New" w:hint="cs"/>
          <w:snapToGrid w:val="0"/>
          <w:cs/>
          <w:lang w:val="en-US"/>
        </w:rPr>
        <w:t xml:space="preserve"> โดยหุ้นกู้ครบกำหนดชำระคืนในวันที่ </w:t>
      </w:r>
      <w:r w:rsidRPr="00835023">
        <w:rPr>
          <w:rFonts w:ascii="Angsana New" w:hAnsi="Angsana New" w:cs="Angsana New"/>
          <w:snapToGrid w:val="0"/>
          <w:lang w:val="en-US"/>
        </w:rPr>
        <w:t>21</w:t>
      </w:r>
      <w:r w:rsidR="004064BD" w:rsidRPr="007D0029">
        <w:rPr>
          <w:rFonts w:ascii="Angsana New" w:hAnsi="Angsana New" w:cs="Angsana New" w:hint="cs"/>
          <w:snapToGrid w:val="0"/>
          <w:cs/>
          <w:lang w:val="en-US"/>
        </w:rPr>
        <w:t xml:space="preserve"> มีนาคม </w:t>
      </w:r>
      <w:r w:rsidRPr="00835023">
        <w:rPr>
          <w:rFonts w:ascii="Angsana New" w:hAnsi="Angsana New" w:cs="Angsana New"/>
          <w:snapToGrid w:val="0"/>
          <w:lang w:val="en-US"/>
        </w:rPr>
        <w:t>2563</w:t>
      </w:r>
      <w:r w:rsidR="004064BD" w:rsidRPr="007D0029">
        <w:rPr>
          <w:rFonts w:ascii="Angsana New" w:hAnsi="Angsana New" w:cs="Angsana New" w:hint="cs"/>
          <w:snapToGrid w:val="0"/>
          <w:cs/>
          <w:lang w:val="en-US"/>
        </w:rPr>
        <w:t xml:space="preserve"> โดยบริษัทได้จดจำนองที่ดินบางส่วน</w:t>
      </w:r>
      <w:r w:rsidR="00EC5C13" w:rsidRPr="007D0029">
        <w:rPr>
          <w:rFonts w:ascii="Angsana New" w:hAnsi="Angsana New" w:cs="Angsana New" w:hint="cs"/>
          <w:snapToGrid w:val="0"/>
          <w:spacing w:val="4"/>
          <w:cs/>
          <w:lang w:val="en-US"/>
        </w:rPr>
        <w:t>ซึ่งมี</w:t>
      </w:r>
      <w:r w:rsidR="00EC5C13" w:rsidRPr="00C23361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มูลค่าตามบัญชี ณ วันที่ </w:t>
      </w:r>
      <w:r w:rsidRPr="00835023">
        <w:rPr>
          <w:rFonts w:ascii="Angsana New" w:hAnsi="Angsana New" w:cs="Angsana New"/>
          <w:snapToGrid w:val="0"/>
          <w:spacing w:val="-10"/>
          <w:lang w:val="en-US"/>
        </w:rPr>
        <w:t>30</w:t>
      </w:r>
      <w:r w:rsidR="003774B6" w:rsidRPr="00C23361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3774B6" w:rsidRPr="00C23361">
        <w:rPr>
          <w:rFonts w:ascii="Angsana New" w:hAnsi="Angsana New" w:cs="Angsana New"/>
          <w:snapToGrid w:val="0"/>
          <w:spacing w:val="-10"/>
          <w:cs/>
          <w:lang w:val="en-US"/>
        </w:rPr>
        <w:t xml:space="preserve">มิถุนายน </w:t>
      </w:r>
      <w:r w:rsidRPr="00835023">
        <w:rPr>
          <w:rFonts w:ascii="Angsana New" w:hAnsi="Angsana New" w:cs="Angsana New"/>
          <w:snapToGrid w:val="0"/>
          <w:spacing w:val="-10"/>
          <w:lang w:val="en-US"/>
        </w:rPr>
        <w:t>2561</w:t>
      </w:r>
      <w:r w:rsidR="00EC5C13" w:rsidRPr="00C23361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EC5C13" w:rsidRPr="00C23361">
        <w:rPr>
          <w:rFonts w:ascii="Angsana New" w:hAnsi="Angsana New" w:cs="Angsana New" w:hint="cs"/>
          <w:snapToGrid w:val="0"/>
          <w:spacing w:val="-10"/>
          <w:cs/>
          <w:lang w:val="en-US"/>
        </w:rPr>
        <w:t>จำนวน</w:t>
      </w:r>
      <w:r w:rsidR="004064BD" w:rsidRPr="00C23361">
        <w:rPr>
          <w:rFonts w:ascii="Angsana New" w:hAnsi="Angsana New" w:cs="Angsana New" w:hint="cs"/>
          <w:snapToGrid w:val="0"/>
          <w:spacing w:val="-10"/>
          <w:cs/>
          <w:lang w:val="en-US"/>
        </w:rPr>
        <w:t xml:space="preserve"> </w:t>
      </w:r>
      <w:r w:rsidRPr="00835023">
        <w:rPr>
          <w:rFonts w:ascii="Angsana New" w:hAnsi="Angsana New" w:cs="Angsana New"/>
          <w:snapToGrid w:val="0"/>
          <w:spacing w:val="-10"/>
          <w:lang w:val="en-US"/>
        </w:rPr>
        <w:t>1</w:t>
      </w:r>
      <w:r w:rsidR="00D176D0" w:rsidRPr="00C23361">
        <w:rPr>
          <w:rFonts w:ascii="Angsana New" w:hAnsi="Angsana New" w:cs="Angsana New"/>
          <w:snapToGrid w:val="0"/>
          <w:spacing w:val="-10"/>
          <w:lang w:val="en-US"/>
        </w:rPr>
        <w:t>,</w:t>
      </w:r>
      <w:r w:rsidRPr="00835023">
        <w:rPr>
          <w:rFonts w:ascii="Angsana New" w:hAnsi="Angsana New" w:cs="Angsana New"/>
          <w:snapToGrid w:val="0"/>
          <w:spacing w:val="-10"/>
          <w:lang w:val="en-US"/>
        </w:rPr>
        <w:t>984</w:t>
      </w:r>
      <w:r w:rsidR="00D176D0" w:rsidRPr="00C23361">
        <w:rPr>
          <w:rFonts w:ascii="Angsana New" w:hAnsi="Angsana New" w:cs="Angsana New"/>
          <w:snapToGrid w:val="0"/>
          <w:spacing w:val="-10"/>
          <w:lang w:val="en-US"/>
        </w:rPr>
        <w:t>.</w:t>
      </w:r>
      <w:r w:rsidRPr="00835023">
        <w:rPr>
          <w:rFonts w:ascii="Angsana New" w:hAnsi="Angsana New" w:cs="Angsana New"/>
          <w:snapToGrid w:val="0"/>
          <w:spacing w:val="-10"/>
          <w:lang w:val="en-US"/>
        </w:rPr>
        <w:t>32</w:t>
      </w:r>
      <w:r w:rsidR="004064BD" w:rsidRPr="00C23361">
        <w:rPr>
          <w:rFonts w:ascii="Angsana New" w:hAnsi="Angsana New" w:cs="Angsana New"/>
          <w:snapToGrid w:val="0"/>
          <w:spacing w:val="-10"/>
          <w:lang w:val="en-US"/>
        </w:rPr>
        <w:t xml:space="preserve"> </w:t>
      </w:r>
      <w:r w:rsidR="004064BD" w:rsidRPr="00C23361">
        <w:rPr>
          <w:rFonts w:ascii="Angsana New" w:hAnsi="Angsana New" w:cs="Angsana New" w:hint="cs"/>
          <w:snapToGrid w:val="0"/>
          <w:spacing w:val="-10"/>
          <w:cs/>
          <w:lang w:val="en-US"/>
        </w:rPr>
        <w:t>ล้านบาท รวมทั้งส่วนควบและส่วนต่อเติม</w:t>
      </w:r>
      <w:r w:rsidR="004064BD" w:rsidRPr="007D0029">
        <w:rPr>
          <w:rFonts w:ascii="Angsana New" w:hAnsi="Angsana New" w:cs="Angsana New" w:hint="cs"/>
          <w:snapToGrid w:val="0"/>
          <w:spacing w:val="-6"/>
          <w:cs/>
          <w:lang w:val="en-US"/>
        </w:rPr>
        <w:t>ของอาคารและสิ่งปลูกสร้าง</w:t>
      </w:r>
      <w:r w:rsidR="004064BD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>ที่จะถูกสร้างในอนาคตเพื่อเป็นหลักประกัน โดยมีวงเงินจำนอง</w:t>
      </w:r>
      <w:r w:rsidR="004064BD" w:rsidRPr="007C6F19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จำนวน </w:t>
      </w:r>
      <w:r w:rsidRPr="00835023">
        <w:rPr>
          <w:rFonts w:ascii="Angsana New" w:hAnsi="Angsana New" w:cs="Angsana New"/>
          <w:snapToGrid w:val="0"/>
          <w:spacing w:val="-12"/>
          <w:lang w:val="en-US"/>
        </w:rPr>
        <w:t>2</w:t>
      </w:r>
      <w:r w:rsidR="00EC5C13" w:rsidRPr="00C23361">
        <w:rPr>
          <w:rFonts w:ascii="Angsana New" w:hAnsi="Angsana New" w:cs="Angsana New"/>
          <w:snapToGrid w:val="0"/>
          <w:spacing w:val="-12"/>
          <w:lang w:val="en-US"/>
        </w:rPr>
        <w:t>,</w:t>
      </w:r>
      <w:r w:rsidRPr="00835023">
        <w:rPr>
          <w:rFonts w:ascii="Angsana New" w:hAnsi="Angsana New" w:cs="Angsana New"/>
          <w:snapToGrid w:val="0"/>
          <w:spacing w:val="-12"/>
          <w:lang w:val="en-US"/>
        </w:rPr>
        <w:t>000</w:t>
      </w:r>
      <w:r w:rsidR="004064BD" w:rsidRPr="00C23361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 ล้านบาท </w:t>
      </w:r>
      <w:r w:rsidR="00EC5C13" w:rsidRPr="00C23361">
        <w:rPr>
          <w:rFonts w:ascii="Angsana New" w:hAnsi="Angsana New" w:cs="Angsana New" w:hint="cs"/>
          <w:snapToGrid w:val="0"/>
          <w:spacing w:val="-12"/>
          <w:cs/>
          <w:lang w:val="en-US"/>
        </w:rPr>
        <w:t>นอกจากนั้นบริษัทได้จำนำ</w:t>
      </w:r>
      <w:r w:rsidR="008B7AC6" w:rsidRPr="00C23361">
        <w:rPr>
          <w:rFonts w:ascii="Angsana New" w:hAnsi="Angsana New" w:cs="Angsana New" w:hint="cs"/>
          <w:snapToGrid w:val="0"/>
          <w:spacing w:val="-12"/>
          <w:cs/>
          <w:lang w:val="en-US"/>
        </w:rPr>
        <w:t>เงินลงทุนใน</w:t>
      </w:r>
      <w:r w:rsidR="00EC5C13" w:rsidRPr="00C23361">
        <w:rPr>
          <w:rFonts w:ascii="Angsana New" w:hAnsi="Angsana New" w:cs="Angsana New" w:hint="cs"/>
          <w:snapToGrid w:val="0"/>
          <w:spacing w:val="-12"/>
          <w:cs/>
          <w:lang w:val="en-US"/>
        </w:rPr>
        <w:t>หุ้นสามัญ</w:t>
      </w:r>
      <w:r w:rsidR="008B7AC6" w:rsidRPr="00C23361">
        <w:rPr>
          <w:rFonts w:ascii="Angsana New" w:hAnsi="Angsana New" w:cs="Angsana New" w:hint="cs"/>
          <w:snapToGrid w:val="0"/>
          <w:spacing w:val="-12"/>
          <w:cs/>
          <w:lang w:val="en-US"/>
        </w:rPr>
        <w:t>บางส่วน</w:t>
      </w:r>
      <w:r w:rsidR="00EC5C13" w:rsidRPr="00C23361">
        <w:rPr>
          <w:rFonts w:ascii="Angsana New" w:hAnsi="Angsana New" w:cs="Angsana New" w:hint="cs"/>
          <w:snapToGrid w:val="0"/>
          <w:spacing w:val="-12"/>
          <w:cs/>
          <w:lang w:val="en-US"/>
        </w:rPr>
        <w:t xml:space="preserve"> และ</w:t>
      </w:r>
      <w:r w:rsidR="008B7AC6" w:rsidRPr="00C23361">
        <w:rPr>
          <w:rFonts w:ascii="Angsana New" w:hAnsi="Angsana New" w:cs="Angsana New" w:hint="cs"/>
          <w:snapToGrid w:val="0"/>
          <w:spacing w:val="-12"/>
          <w:cs/>
          <w:lang w:val="en-US"/>
        </w:rPr>
        <w:t>เงินลงทุนใน</w:t>
      </w:r>
      <w:r w:rsidR="00EC5C13" w:rsidRPr="00C23361">
        <w:rPr>
          <w:rFonts w:ascii="Angsana New" w:hAnsi="Angsana New" w:cs="Angsana New" w:hint="cs"/>
          <w:snapToGrid w:val="0"/>
          <w:spacing w:val="-12"/>
          <w:cs/>
          <w:lang w:val="en-US"/>
        </w:rPr>
        <w:t>หน่วยลงทุน</w:t>
      </w:r>
      <w:r w:rsidR="008B7AC6" w:rsidRPr="00C23361">
        <w:rPr>
          <w:rFonts w:ascii="Angsana New" w:hAnsi="Angsana New" w:cs="Angsana New" w:hint="cs"/>
          <w:snapToGrid w:val="0"/>
          <w:spacing w:val="-2"/>
          <w:cs/>
          <w:lang w:val="en-US"/>
        </w:rPr>
        <w:t>ทั้งหมด</w:t>
      </w:r>
      <w:r w:rsidR="008A522B" w:rsidRPr="00C23361">
        <w:rPr>
          <w:rFonts w:ascii="Angsana New" w:hAnsi="Angsana New" w:cs="Angsana New" w:hint="cs"/>
          <w:snapToGrid w:val="0"/>
          <w:spacing w:val="-2"/>
          <w:cs/>
          <w:lang w:val="en-US"/>
        </w:rPr>
        <w:t>เพื่อเป็นหลักประกัน</w:t>
      </w:r>
      <w:r w:rsidR="00EC5C13" w:rsidRPr="00C23361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 ซึ่งมีมูลค่าตามบัญชี</w:t>
      </w:r>
      <w:r w:rsidR="008B7AC6" w:rsidRPr="00C23361">
        <w:rPr>
          <w:rFonts w:ascii="Angsana New" w:hAnsi="Angsana New" w:cs="Angsana New" w:hint="cs"/>
          <w:snapToGrid w:val="0"/>
          <w:spacing w:val="-2"/>
          <w:cs/>
          <w:lang w:val="en-US"/>
        </w:rPr>
        <w:t>รวม</w:t>
      </w:r>
      <w:r w:rsidR="00EC5C13" w:rsidRPr="00C23361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 ณ วันที่ </w:t>
      </w:r>
      <w:r w:rsidRPr="00835023">
        <w:rPr>
          <w:rFonts w:ascii="Angsana New" w:hAnsi="Angsana New" w:cs="Angsana New"/>
          <w:snapToGrid w:val="0"/>
          <w:spacing w:val="-2"/>
          <w:lang w:val="en-US"/>
        </w:rPr>
        <w:t>30</w:t>
      </w:r>
      <w:r w:rsidR="003774B6" w:rsidRPr="00C23361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3774B6" w:rsidRPr="00C23361">
        <w:rPr>
          <w:rFonts w:ascii="Angsana New" w:hAnsi="Angsana New" w:cs="Angsana New"/>
          <w:snapToGrid w:val="0"/>
          <w:spacing w:val="-2"/>
          <w:cs/>
          <w:lang w:val="en-US"/>
        </w:rPr>
        <w:t xml:space="preserve">มิถุนายน </w:t>
      </w:r>
      <w:r w:rsidRPr="00835023">
        <w:rPr>
          <w:rFonts w:ascii="Angsana New" w:hAnsi="Angsana New" w:cs="Angsana New"/>
          <w:snapToGrid w:val="0"/>
          <w:spacing w:val="-2"/>
          <w:lang w:val="en-US"/>
        </w:rPr>
        <w:t>2561</w:t>
      </w:r>
      <w:r w:rsidR="00EC5C13" w:rsidRPr="00C23361">
        <w:rPr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EC5C13" w:rsidRPr="00C23361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จำนวน </w:t>
      </w:r>
      <w:r w:rsidRPr="00835023">
        <w:rPr>
          <w:rFonts w:ascii="Angsana New" w:hAnsi="Angsana New" w:cs="Angsana New"/>
          <w:snapToGrid w:val="0"/>
          <w:spacing w:val="-2"/>
          <w:lang w:val="en-US"/>
        </w:rPr>
        <w:t>165</w:t>
      </w:r>
      <w:r w:rsidR="007C6F19" w:rsidRPr="00C23361">
        <w:rPr>
          <w:rFonts w:ascii="Angsana New" w:hAnsi="Angsana New" w:cs="Angsana New"/>
          <w:snapToGrid w:val="0"/>
          <w:spacing w:val="-2"/>
          <w:lang w:val="en-US"/>
        </w:rPr>
        <w:t>.</w:t>
      </w:r>
      <w:r w:rsidRPr="00835023">
        <w:rPr>
          <w:rFonts w:ascii="Angsana New" w:hAnsi="Angsana New" w:cs="Angsana New"/>
          <w:snapToGrid w:val="0"/>
          <w:spacing w:val="-2"/>
          <w:lang w:val="en-US"/>
        </w:rPr>
        <w:t>50</w:t>
      </w:r>
      <w:r w:rsidR="00EC5C13" w:rsidRPr="00C23361">
        <w:rPr>
          <w:rFonts w:ascii="Angsana New" w:hAnsi="Angsana New" w:cs="Angsana New" w:hint="cs"/>
          <w:snapToGrid w:val="0"/>
          <w:spacing w:val="-2"/>
          <w:cs/>
          <w:lang w:val="en-US"/>
        </w:rPr>
        <w:t xml:space="preserve"> ล้านบาท</w:t>
      </w:r>
      <w:r w:rsidR="00473EA8" w:rsidRPr="007D0029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473EA8" w:rsidRPr="007D0029">
        <w:rPr>
          <w:rFonts w:ascii="Angsana New" w:hAnsi="Angsana New" w:cs="Angsana New"/>
          <w:snapToGrid w:val="0"/>
          <w:spacing w:val="-4"/>
          <w:lang w:val="en-US"/>
        </w:rPr>
        <w:t>(</w:t>
      </w:r>
      <w:r w:rsidR="00473EA8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>ดูหมายเหตุ</w:t>
      </w:r>
      <w:r w:rsidR="00473EA8" w:rsidRPr="007D0029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ข้อ </w:t>
      </w:r>
      <w:r w:rsidRPr="00835023">
        <w:rPr>
          <w:rFonts w:ascii="Angsana New" w:hAnsi="Angsana New" w:cs="Angsana New"/>
          <w:snapToGrid w:val="0"/>
          <w:spacing w:val="4"/>
          <w:lang w:val="en-US"/>
        </w:rPr>
        <w:t>10</w:t>
      </w:r>
      <w:r w:rsidR="00473EA8" w:rsidRPr="007D0029">
        <w:rPr>
          <w:rFonts w:ascii="Angsana New" w:hAnsi="Angsana New" w:cs="Angsana New"/>
          <w:snapToGrid w:val="0"/>
          <w:spacing w:val="4"/>
          <w:lang w:val="en-US"/>
        </w:rPr>
        <w:t>)</w:t>
      </w:r>
    </w:p>
    <w:p w:rsidR="00C5717E" w:rsidRPr="007D0029" w:rsidRDefault="00835023" w:rsidP="00C5717E">
      <w:pPr>
        <w:pStyle w:val="BodyTextIndent"/>
        <w:tabs>
          <w:tab w:val="left" w:pos="1170"/>
        </w:tabs>
        <w:spacing w:before="240"/>
        <w:ind w:left="1166" w:hanging="619"/>
        <w:jc w:val="thaiDistribute"/>
        <w:rPr>
          <w:rFonts w:ascii="Angsana New" w:hAnsi="Angsana New" w:cs="Angsana New"/>
          <w:snapToGrid w:val="0"/>
          <w:lang w:val="en-US"/>
        </w:rPr>
      </w:pPr>
      <w:r w:rsidRPr="00835023">
        <w:rPr>
          <w:rFonts w:ascii="Angsana New" w:hAnsi="Angsana New" w:cs="Angsana New"/>
          <w:snapToGrid w:val="0"/>
          <w:lang w:val="en-US"/>
        </w:rPr>
        <w:t>15</w:t>
      </w:r>
      <w:r w:rsidR="00C5717E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6</w:t>
      </w:r>
      <w:r w:rsidR="00C5717E" w:rsidRPr="007D0029">
        <w:rPr>
          <w:rFonts w:ascii="Angsana New" w:hAnsi="Angsana New" w:cs="Angsana New"/>
          <w:snapToGrid w:val="0"/>
          <w:lang w:val="en-US"/>
        </w:rPr>
        <w:tab/>
      </w:r>
      <w:r w:rsidR="00C5717E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เมื่อวันที่ 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25</w:t>
      </w:r>
      <w:r w:rsidR="00C5717E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</w:t>
      </w:r>
      <w:r w:rsidR="007C6F19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มิถุนายน 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2561</w:t>
      </w:r>
      <w:r w:rsidR="00C5717E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บริษัทออกจำหน่ายหุ้นกู้อายุ 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2</w:t>
      </w:r>
      <w:r w:rsidR="00C5717E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ปี จำนวน 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1</w:t>
      </w:r>
      <w:r w:rsidR="00C5717E" w:rsidRPr="007D0029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C5717E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 ล้านบาทให้แก่นักลงทุน</w:t>
      </w:r>
      <w:r w:rsidR="00C5717E" w:rsidRPr="007D0029">
        <w:rPr>
          <w:rFonts w:ascii="Angsana New" w:hAnsi="Angsana New" w:cs="Angsana New"/>
          <w:snapToGrid w:val="0"/>
          <w:spacing w:val="-8"/>
          <w:cs/>
          <w:lang w:val="en-US"/>
        </w:rPr>
        <w:t>สถาบัน และ/หรือผู้ลงทุนรายใหญ่</w:t>
      </w:r>
      <w:r w:rsidR="00C5717E" w:rsidRPr="007D0029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C5717E" w:rsidRPr="007D0029">
        <w:rPr>
          <w:rFonts w:ascii="Angsana New" w:hAnsi="Angsana New" w:cs="Angsana New"/>
          <w:snapToGrid w:val="0"/>
          <w:spacing w:val="-8"/>
          <w:cs/>
          <w:lang w:val="en-US"/>
        </w:rPr>
        <w:t>โดยเป็นหุ้นกู้ชนิดระบุชื่อผู้ถือ ประเภทไม่ด้อยสิทธิ มีประกัน</w:t>
      </w:r>
      <w:r w:rsidR="00C5717E" w:rsidRPr="007D0029">
        <w:rPr>
          <w:rFonts w:ascii="Angsana New" w:hAnsi="Angsana New" w:cs="Angsana New" w:hint="cs"/>
          <w:snapToGrid w:val="0"/>
          <w:cs/>
          <w:lang w:val="en-US"/>
        </w:rPr>
        <w:t>และมีผู้แทนผู้ถือหุ้นกู้</w:t>
      </w:r>
      <w:r w:rsidR="00C5717E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C5717E" w:rsidRPr="007D0029">
        <w:rPr>
          <w:rFonts w:ascii="Angsana New" w:hAnsi="Angsana New" w:cs="Angsana New" w:hint="cs"/>
          <w:snapToGrid w:val="0"/>
          <w:cs/>
          <w:lang w:val="en-US"/>
        </w:rPr>
        <w:t xml:space="preserve">ซึ่งบริษัทมีสิทธิไถ่ถอนหุ้นกู้ก่อนครบกำหนด โดยมีอัตราดอกเบี้ยคงที่ร้อยละ </w:t>
      </w:r>
      <w:r w:rsidRPr="00835023">
        <w:rPr>
          <w:rFonts w:ascii="Angsana New" w:hAnsi="Angsana New" w:cs="Angsana New"/>
          <w:snapToGrid w:val="0"/>
          <w:lang w:val="en-US"/>
        </w:rPr>
        <w:t>7</w:t>
      </w:r>
      <w:r w:rsidR="00C5717E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00</w:t>
      </w:r>
      <w:r w:rsidR="00C5717E" w:rsidRPr="007D0029">
        <w:rPr>
          <w:rFonts w:ascii="Angsana New" w:hAnsi="Angsana New" w:cs="Angsana New" w:hint="cs"/>
          <w:snapToGrid w:val="0"/>
          <w:cs/>
          <w:lang w:val="en-US"/>
        </w:rPr>
        <w:t xml:space="preserve"> ต่อปี ชำระดอกเบี้ยทุก </w:t>
      </w:r>
      <w:r w:rsidRPr="00835023">
        <w:rPr>
          <w:rFonts w:ascii="Angsana New" w:hAnsi="Angsana New" w:cs="Angsana New"/>
          <w:snapToGrid w:val="0"/>
          <w:lang w:val="en-US"/>
        </w:rPr>
        <w:t>3</w:t>
      </w:r>
      <w:r w:rsidR="00C5717E" w:rsidRPr="007D0029">
        <w:rPr>
          <w:rFonts w:ascii="Angsana New" w:hAnsi="Angsana New" w:cs="Angsana New" w:hint="cs"/>
          <w:snapToGrid w:val="0"/>
          <w:cs/>
          <w:lang w:val="en-US"/>
        </w:rPr>
        <w:t xml:space="preserve"> เดือน กำหนดจ่ายดอกเบี้ยงวดแรกใน</w:t>
      </w:r>
      <w:r w:rsidR="00C5717E" w:rsidRPr="00E03E24">
        <w:rPr>
          <w:rFonts w:ascii="Angsana New" w:hAnsi="Angsana New" w:cs="Angsana New" w:hint="cs"/>
          <w:snapToGrid w:val="0"/>
          <w:cs/>
          <w:lang w:val="en-US"/>
        </w:rPr>
        <w:t xml:space="preserve">วันที่ </w:t>
      </w:r>
      <w:r w:rsidRPr="00835023">
        <w:rPr>
          <w:rFonts w:ascii="Angsana New" w:hAnsi="Angsana New" w:cs="Angsana New"/>
          <w:snapToGrid w:val="0"/>
          <w:lang w:val="en-US"/>
        </w:rPr>
        <w:t>25</w:t>
      </w:r>
      <w:r w:rsidR="00C5717E" w:rsidRPr="00E03E24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C23361" w:rsidRPr="00E03E24">
        <w:rPr>
          <w:rFonts w:ascii="Angsana New" w:hAnsi="Angsana New" w:cs="Angsana New" w:hint="cs"/>
          <w:snapToGrid w:val="0"/>
          <w:cs/>
          <w:lang w:val="en-US"/>
        </w:rPr>
        <w:t xml:space="preserve">กันยายน </w:t>
      </w:r>
      <w:r w:rsidRPr="00835023">
        <w:rPr>
          <w:rFonts w:ascii="Angsana New" w:hAnsi="Angsana New" w:cs="Angsana New"/>
          <w:snapToGrid w:val="0"/>
          <w:lang w:val="en-US"/>
        </w:rPr>
        <w:t>2561</w:t>
      </w:r>
      <w:r w:rsidR="00C5717E" w:rsidRPr="007D0029">
        <w:rPr>
          <w:rFonts w:ascii="Angsana New" w:hAnsi="Angsana New" w:cs="Angsana New" w:hint="cs"/>
          <w:snapToGrid w:val="0"/>
          <w:cs/>
          <w:lang w:val="en-US"/>
        </w:rPr>
        <w:t xml:space="preserve"> โดยหุ้นกู้ครบกำหนดชำระคืนในวันที่ </w:t>
      </w:r>
      <w:r w:rsidRPr="00835023">
        <w:rPr>
          <w:rFonts w:ascii="Angsana New" w:hAnsi="Angsana New" w:cs="Angsana New"/>
          <w:snapToGrid w:val="0"/>
          <w:lang w:val="en-US"/>
        </w:rPr>
        <w:t>25</w:t>
      </w:r>
      <w:r w:rsidR="00C5717E" w:rsidRPr="007D0029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7C6F19">
        <w:rPr>
          <w:rFonts w:ascii="Angsana New" w:hAnsi="Angsana New" w:cs="Angsana New" w:hint="cs"/>
          <w:snapToGrid w:val="0"/>
          <w:cs/>
          <w:lang w:val="en-US"/>
        </w:rPr>
        <w:t xml:space="preserve">มิถุนายน </w:t>
      </w:r>
      <w:r w:rsidRPr="00835023">
        <w:rPr>
          <w:rFonts w:ascii="Angsana New" w:hAnsi="Angsana New" w:cs="Angsana New"/>
          <w:snapToGrid w:val="0"/>
          <w:lang w:val="en-US"/>
        </w:rPr>
        <w:t>2563</w:t>
      </w:r>
      <w:r w:rsidR="00C5717E" w:rsidRPr="007D0029">
        <w:rPr>
          <w:rFonts w:ascii="Angsana New" w:hAnsi="Angsana New" w:cs="Angsana New" w:hint="cs"/>
          <w:snapToGrid w:val="0"/>
          <w:cs/>
          <w:lang w:val="en-US"/>
        </w:rPr>
        <w:t xml:space="preserve"> โดยบริษัทได้จดจำนองที่ดินบางส่วน</w:t>
      </w:r>
      <w:r w:rsidR="00C5717E" w:rsidRPr="007D0029">
        <w:rPr>
          <w:rFonts w:ascii="Angsana New" w:hAnsi="Angsana New" w:cs="Angsana New" w:hint="cs"/>
          <w:snapToGrid w:val="0"/>
          <w:spacing w:val="4"/>
          <w:cs/>
          <w:lang w:val="en-US"/>
        </w:rPr>
        <w:t>ซึ่งมี</w:t>
      </w:r>
      <w:r w:rsidR="00C5717E" w:rsidRPr="007D0029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มูลค่าตามบัญชี ณ วันที่ 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30</w:t>
      </w:r>
      <w:r w:rsidR="00C5717E" w:rsidRPr="007D0029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C5717E" w:rsidRPr="007D0029">
        <w:rPr>
          <w:rFonts w:ascii="Angsana New" w:hAnsi="Angsana New" w:cs="Angsana New"/>
          <w:snapToGrid w:val="0"/>
          <w:spacing w:val="-6"/>
          <w:cs/>
          <w:lang w:val="en-US"/>
        </w:rPr>
        <w:t xml:space="preserve">มิถุนายน 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2561</w:t>
      </w:r>
      <w:r w:rsidR="00C5717E" w:rsidRPr="007D0029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C5717E" w:rsidRPr="007D0029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จำนวน </w:t>
      </w:r>
      <w:r w:rsidRPr="00835023">
        <w:rPr>
          <w:rFonts w:ascii="Angsana New" w:hAnsi="Angsana New" w:cs="Angsana New"/>
          <w:snapToGrid w:val="0"/>
          <w:lang w:val="en-US"/>
        </w:rPr>
        <w:t>203</w:t>
      </w:r>
      <w:r w:rsidR="007C6F19" w:rsidRPr="007D002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38</w:t>
      </w:r>
      <w:r w:rsidR="00C5717E" w:rsidRPr="007D0029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C5717E" w:rsidRPr="007D0029">
        <w:rPr>
          <w:rFonts w:ascii="Angsana New" w:hAnsi="Angsana New" w:cs="Angsana New" w:hint="cs"/>
          <w:snapToGrid w:val="0"/>
          <w:spacing w:val="-6"/>
          <w:cs/>
          <w:lang w:val="en-US"/>
        </w:rPr>
        <w:t>ล้านบาท รวมทั้งส่วนควบและส่วนต่อเติมของอาคารและสิ่งปลูกสร้าง</w:t>
      </w:r>
      <w:r w:rsidR="00C5717E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ที่จะถูกสร้างในอนาคตเพื่อเป็นหลักประกัน โดยมีวงเงินจำนองจำนวน 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1</w:t>
      </w:r>
      <w:r w:rsidR="00C5717E" w:rsidRPr="007D0029">
        <w:rPr>
          <w:rFonts w:ascii="Angsana New" w:hAnsi="Angsana New" w:cs="Angsana New"/>
          <w:snapToGrid w:val="0"/>
          <w:spacing w:val="-4"/>
          <w:lang w:val="en-US"/>
        </w:rPr>
        <w:t>,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000</w:t>
      </w:r>
      <w:r w:rsidR="00C5717E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 ล้านบาท </w:t>
      </w:r>
      <w:r w:rsidR="00C5717E" w:rsidRPr="007D0029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นอกจากนั้นบริษัทได้จำนำเงินลงทุนในหุ้นสามัญบางส่วน </w:t>
      </w:r>
      <w:r w:rsidR="00C5717E" w:rsidRPr="007D0029">
        <w:rPr>
          <w:rFonts w:ascii="Angsana New" w:hAnsi="Angsana New" w:cs="Angsana New" w:hint="cs"/>
          <w:snapToGrid w:val="0"/>
          <w:cs/>
          <w:lang w:val="en-US"/>
        </w:rPr>
        <w:t xml:space="preserve">เพื่อเป็นหลักประกัน ซึ่งมีมูลค่าตามบัญชี ณ วันที่ </w:t>
      </w:r>
      <w:r w:rsidRPr="00835023">
        <w:rPr>
          <w:rFonts w:ascii="Angsana New" w:hAnsi="Angsana New" w:cs="Angsana New"/>
          <w:snapToGrid w:val="0"/>
          <w:lang w:val="en-US"/>
        </w:rPr>
        <w:t>30</w:t>
      </w:r>
      <w:r w:rsidR="00C5717E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C5717E" w:rsidRPr="007D0029">
        <w:rPr>
          <w:rFonts w:ascii="Angsana New" w:hAnsi="Angsana New" w:cs="Angsana New"/>
          <w:snapToGrid w:val="0"/>
          <w:cs/>
          <w:lang w:val="en-US"/>
        </w:rPr>
        <w:t xml:space="preserve">มิถุนายน </w:t>
      </w:r>
      <w:r w:rsidRPr="00835023">
        <w:rPr>
          <w:rFonts w:ascii="Angsana New" w:hAnsi="Angsana New" w:cs="Angsana New"/>
          <w:snapToGrid w:val="0"/>
          <w:lang w:val="en-US"/>
        </w:rPr>
        <w:t>2561</w:t>
      </w:r>
      <w:r w:rsidR="00C5717E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C5717E" w:rsidRPr="007D0029">
        <w:rPr>
          <w:rFonts w:ascii="Angsana New" w:hAnsi="Angsana New" w:cs="Angsana New" w:hint="cs"/>
          <w:snapToGrid w:val="0"/>
          <w:cs/>
          <w:lang w:val="en-US"/>
        </w:rPr>
        <w:t xml:space="preserve">จำนวน </w:t>
      </w:r>
      <w:r w:rsidRPr="00835023">
        <w:rPr>
          <w:rFonts w:ascii="Angsana New" w:hAnsi="Angsana New" w:cs="Angsana New"/>
          <w:snapToGrid w:val="0"/>
          <w:lang w:val="en-US"/>
        </w:rPr>
        <w:t>74</w:t>
      </w:r>
      <w:r w:rsidR="007C6F19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75</w:t>
      </w:r>
      <w:r w:rsidR="00C5717E" w:rsidRPr="007D0029">
        <w:rPr>
          <w:rFonts w:ascii="Angsana New" w:hAnsi="Angsana New" w:cs="Angsana New" w:hint="cs"/>
          <w:snapToGrid w:val="0"/>
          <w:cs/>
          <w:lang w:val="en-US"/>
        </w:rPr>
        <w:t xml:space="preserve"> ล้านบาท</w:t>
      </w:r>
      <w:r w:rsidR="00C5717E" w:rsidRPr="007D0029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C5717E" w:rsidRPr="007D0029">
        <w:rPr>
          <w:rFonts w:ascii="Angsana New" w:hAnsi="Angsana New" w:cs="Angsana New"/>
          <w:snapToGrid w:val="0"/>
          <w:spacing w:val="-4"/>
          <w:lang w:val="en-US"/>
        </w:rPr>
        <w:t>(</w:t>
      </w:r>
      <w:r w:rsidR="00C5717E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>ดูหมายเหตุ</w:t>
      </w:r>
      <w:r w:rsidR="00C5717E" w:rsidRPr="007D0029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ข้อ </w:t>
      </w:r>
      <w:r w:rsidRPr="00835023">
        <w:rPr>
          <w:rFonts w:ascii="Angsana New" w:hAnsi="Angsana New" w:cs="Angsana New"/>
          <w:snapToGrid w:val="0"/>
          <w:spacing w:val="4"/>
          <w:lang w:val="en-US"/>
        </w:rPr>
        <w:t>10</w:t>
      </w:r>
      <w:r w:rsidR="00C5717E" w:rsidRPr="007D0029">
        <w:rPr>
          <w:rFonts w:ascii="Angsana New" w:hAnsi="Angsana New" w:cs="Angsana New"/>
          <w:snapToGrid w:val="0"/>
          <w:spacing w:val="4"/>
          <w:lang w:val="en-US"/>
        </w:rPr>
        <w:t>)</w:t>
      </w:r>
    </w:p>
    <w:p w:rsidR="005F2E3A" w:rsidRDefault="00835023" w:rsidP="00C32655">
      <w:pPr>
        <w:spacing w:before="36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lang w:val="en-US"/>
        </w:rPr>
      </w:pPr>
      <w:r w:rsidRPr="00835023">
        <w:rPr>
          <w:rStyle w:val="PageNumber"/>
          <w:rFonts w:ascii="Angsana New" w:hAnsi="Angsana New" w:cs="Angsana New"/>
          <w:b/>
          <w:bCs/>
          <w:lang w:val="en-US"/>
        </w:rPr>
        <w:t>16</w:t>
      </w:r>
      <w:r w:rsidR="005F2E3A">
        <w:rPr>
          <w:rStyle w:val="PageNumber"/>
          <w:rFonts w:ascii="Angsana New" w:hAnsi="Angsana New" w:cs="Angsana New"/>
          <w:b/>
          <w:bCs/>
          <w:lang w:val="en-US"/>
        </w:rPr>
        <w:t>.</w:t>
      </w:r>
      <w:r w:rsidR="005F2E3A">
        <w:rPr>
          <w:rStyle w:val="PageNumber"/>
          <w:rFonts w:ascii="Angsana New" w:hAnsi="Angsana New" w:cs="Angsana New"/>
          <w:b/>
          <w:bCs/>
          <w:lang w:val="en-US"/>
        </w:rPr>
        <w:tab/>
      </w:r>
      <w:r w:rsidR="005F2E3A">
        <w:rPr>
          <w:rStyle w:val="PageNumber"/>
          <w:rFonts w:ascii="Angsana New" w:hAnsi="Angsana New" w:cs="Angsana New" w:hint="cs"/>
          <w:b/>
          <w:bCs/>
          <w:cs/>
          <w:lang w:val="en-US"/>
        </w:rPr>
        <w:t>ทุนเรือนหุ้น</w:t>
      </w:r>
    </w:p>
    <w:p w:rsidR="00F17DDB" w:rsidRPr="00064A7C" w:rsidRDefault="00F17DDB" w:rsidP="00F17DDB">
      <w:pPr>
        <w:ind w:left="547" w:hanging="7"/>
        <w:rPr>
          <w:rFonts w:ascii="Angsana New" w:hAnsi="Angsana New" w:cs="Angsana New"/>
          <w:b/>
          <w:bCs/>
          <w:cs/>
          <w:lang w:val="en-US"/>
        </w:rPr>
      </w:pPr>
      <w:r w:rsidRPr="00064A7C">
        <w:rPr>
          <w:rStyle w:val="PageNumber"/>
          <w:rFonts w:ascii="Angsana New" w:hAnsi="Angsana New" w:cs="Angsana New" w:hint="cs"/>
          <w:cs/>
          <w:lang w:val="en-US"/>
        </w:rPr>
        <w:t xml:space="preserve">เมื่อวันที่ </w:t>
      </w:r>
      <w:r w:rsidR="00835023" w:rsidRPr="00835023">
        <w:rPr>
          <w:rStyle w:val="PageNumber"/>
          <w:rFonts w:ascii="Angsana New" w:hAnsi="Angsana New" w:cs="Angsana New"/>
          <w:lang w:val="en-US"/>
        </w:rPr>
        <w:t>26</w:t>
      </w:r>
      <w:r w:rsidRPr="00064A7C">
        <w:rPr>
          <w:rStyle w:val="PageNumber"/>
          <w:rFonts w:ascii="Angsana New" w:hAnsi="Angsana New" w:cs="Angsana New"/>
          <w:lang w:val="en-US"/>
        </w:rPr>
        <w:t xml:space="preserve"> </w:t>
      </w:r>
      <w:r w:rsidRPr="00064A7C">
        <w:rPr>
          <w:rStyle w:val="PageNumber"/>
          <w:rFonts w:ascii="Angsana New" w:hAnsi="Angsana New" w:cs="Angsana New" w:hint="cs"/>
          <w:cs/>
          <w:lang w:val="en-US"/>
        </w:rPr>
        <w:t xml:space="preserve">เมษายน </w:t>
      </w:r>
      <w:r w:rsidR="00835023" w:rsidRPr="00835023">
        <w:rPr>
          <w:rStyle w:val="PageNumber"/>
          <w:rFonts w:ascii="Angsana New" w:hAnsi="Angsana New" w:cs="Angsana New"/>
          <w:lang w:val="en-US"/>
        </w:rPr>
        <w:t>2561</w:t>
      </w:r>
      <w:r w:rsidRPr="00064A7C">
        <w:rPr>
          <w:rStyle w:val="PageNumber"/>
          <w:rFonts w:ascii="Angsana New" w:hAnsi="Angsana New" w:cs="Angsana New"/>
          <w:lang w:val="en-US"/>
        </w:rPr>
        <w:t xml:space="preserve"> </w:t>
      </w:r>
      <w:r w:rsidRPr="00064A7C">
        <w:rPr>
          <w:rStyle w:val="PageNumber"/>
          <w:rFonts w:ascii="Angsana New" w:hAnsi="Angsana New" w:cs="Angsana New" w:hint="cs"/>
          <w:cs/>
          <w:lang w:val="en-US"/>
        </w:rPr>
        <w:t>ที่ประชุมสามัญผู้ถือหุ้นของบริษัทมีมติเกี่ยวกับทุนที่สำคัญ ดังนี้</w:t>
      </w:r>
    </w:p>
    <w:p w:rsidR="00F17DDB" w:rsidRDefault="00835023" w:rsidP="00F17DDB">
      <w:pPr>
        <w:ind w:left="1080" w:hanging="540"/>
        <w:jc w:val="thaiDistribute"/>
        <w:rPr>
          <w:rFonts w:ascii="Angsana New" w:hAnsi="Angsana New" w:cs="Angsana New"/>
          <w:snapToGrid w:val="0"/>
          <w:lang w:val="en-US"/>
        </w:rPr>
      </w:pPr>
      <w:r w:rsidRPr="00835023">
        <w:rPr>
          <w:rStyle w:val="PageNumber"/>
          <w:rFonts w:ascii="Angsana New" w:hAnsi="Angsana New" w:cs="Angsana New"/>
          <w:spacing w:val="-6"/>
          <w:lang w:val="en-US"/>
        </w:rPr>
        <w:t>16</w:t>
      </w:r>
      <w:r w:rsidR="00F17DDB" w:rsidRPr="00CB670F">
        <w:rPr>
          <w:rStyle w:val="PageNumber"/>
          <w:rFonts w:ascii="Angsana New" w:hAnsi="Angsana New" w:cs="Angsana New"/>
          <w:spacing w:val="-6"/>
          <w:lang w:val="en-US"/>
        </w:rPr>
        <w:t>.</w:t>
      </w:r>
      <w:r w:rsidRPr="00835023">
        <w:rPr>
          <w:rStyle w:val="PageNumber"/>
          <w:rFonts w:ascii="Angsana New" w:hAnsi="Angsana New" w:cs="Angsana New"/>
          <w:spacing w:val="-6"/>
          <w:lang w:val="en-US"/>
        </w:rPr>
        <w:t>1</w:t>
      </w:r>
      <w:r w:rsidR="00F17DDB" w:rsidRPr="00CB670F">
        <w:rPr>
          <w:rStyle w:val="PageNumber"/>
          <w:rFonts w:ascii="Angsana New" w:hAnsi="Angsana New" w:cs="Angsana New"/>
          <w:spacing w:val="-6"/>
          <w:lang w:val="en-US"/>
        </w:rPr>
        <w:tab/>
      </w:r>
      <w:r w:rsidR="00F17DDB" w:rsidRPr="00F17DDB">
        <w:rPr>
          <w:rFonts w:ascii="Angsana New" w:hAnsi="Angsana New" w:cs="Angsana New"/>
          <w:snapToGrid w:val="0"/>
          <w:cs/>
          <w:lang w:val="en-US"/>
        </w:rPr>
        <w:t>อนุมัติการล</w:t>
      </w:r>
      <w:r w:rsidR="009F3F3D">
        <w:rPr>
          <w:rFonts w:ascii="Angsana New" w:hAnsi="Angsana New" w:cs="Angsana New"/>
          <w:snapToGrid w:val="0"/>
          <w:cs/>
          <w:lang w:val="en-US"/>
        </w:rPr>
        <w:t xml:space="preserve">ดทุนจดทะเบียนของบริษัทจากจำนวน </w:t>
      </w:r>
      <w:r w:rsidRPr="00835023">
        <w:rPr>
          <w:rFonts w:ascii="Angsana New" w:hAnsi="Angsana New" w:cs="Angsana New"/>
          <w:snapToGrid w:val="0"/>
          <w:lang w:val="en-US"/>
        </w:rPr>
        <w:t>8</w:t>
      </w:r>
      <w:r w:rsidR="00F17DDB" w:rsidRPr="00F17DDB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966</w:t>
      </w:r>
      <w:r w:rsidR="00F17DDB" w:rsidRPr="00F17DDB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127</w:t>
      </w:r>
      <w:r w:rsidR="00F17DDB" w:rsidRPr="00F17DDB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954</w:t>
      </w:r>
      <w:r w:rsidR="009F3F3D">
        <w:rPr>
          <w:rFonts w:ascii="Angsana New" w:hAnsi="Angsana New" w:cs="Angsana New"/>
          <w:snapToGrid w:val="0"/>
          <w:cs/>
          <w:lang w:val="en-US"/>
        </w:rPr>
        <w:t xml:space="preserve"> บาท เป็น </w:t>
      </w:r>
      <w:r w:rsidRPr="00835023">
        <w:rPr>
          <w:rFonts w:ascii="Angsana New" w:hAnsi="Angsana New" w:cs="Angsana New"/>
          <w:snapToGrid w:val="0"/>
          <w:lang w:val="en-US"/>
        </w:rPr>
        <w:t>8</w:t>
      </w:r>
      <w:r w:rsidR="00F17DDB" w:rsidRPr="00F17DDB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266</w:t>
      </w:r>
      <w:r w:rsidR="00F17DDB" w:rsidRPr="00F17DDB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127</w:t>
      </w:r>
      <w:r w:rsidR="00F17DDB" w:rsidRPr="00F17DDB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954</w:t>
      </w:r>
      <w:r w:rsidR="00F17DDB" w:rsidRPr="00F17DDB">
        <w:rPr>
          <w:rFonts w:ascii="Angsana New" w:hAnsi="Angsana New" w:cs="Angsana New"/>
          <w:snapToGrid w:val="0"/>
          <w:cs/>
          <w:lang w:val="en-US"/>
        </w:rPr>
        <w:t xml:space="preserve"> บาท โดยการยกเลิกหุ้นส</w:t>
      </w:r>
      <w:r w:rsidR="009F3F3D">
        <w:rPr>
          <w:rFonts w:ascii="Angsana New" w:hAnsi="Angsana New" w:cs="Angsana New"/>
          <w:snapToGrid w:val="0"/>
          <w:cs/>
          <w:lang w:val="en-US"/>
        </w:rPr>
        <w:t xml:space="preserve">ามัญที่ยังไม่ได้จำหน่ายจำนวน </w:t>
      </w:r>
      <w:r w:rsidRPr="00835023">
        <w:rPr>
          <w:rFonts w:ascii="Angsana New" w:hAnsi="Angsana New" w:cs="Angsana New"/>
          <w:snapToGrid w:val="0"/>
          <w:lang w:val="en-US"/>
        </w:rPr>
        <w:t>700</w:t>
      </w:r>
      <w:r w:rsidR="009F3F3D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000</w:t>
      </w:r>
      <w:r w:rsidR="009F3F3D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000</w:t>
      </w:r>
      <w:r w:rsidR="009F3F3D">
        <w:rPr>
          <w:rFonts w:ascii="Angsana New" w:hAnsi="Angsana New" w:cs="Angsana New"/>
          <w:snapToGrid w:val="0"/>
          <w:cs/>
          <w:lang w:val="en-US"/>
        </w:rPr>
        <w:t xml:space="preserve"> หุ้น มูลค่าที่ตราไว้หุ้นละ </w:t>
      </w:r>
      <w:r w:rsidRPr="00835023">
        <w:rPr>
          <w:rFonts w:ascii="Angsana New" w:hAnsi="Angsana New" w:cs="Angsana New"/>
          <w:snapToGrid w:val="0"/>
          <w:lang w:val="en-US"/>
        </w:rPr>
        <w:t>1</w:t>
      </w:r>
      <w:r w:rsidR="009F3F3D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00</w:t>
      </w:r>
      <w:r w:rsidR="00F17DDB" w:rsidRPr="00F17DDB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F17DDB" w:rsidRPr="0024713D">
        <w:rPr>
          <w:rFonts w:ascii="Angsana New" w:hAnsi="Angsana New" w:cs="Angsana New"/>
          <w:snapToGrid w:val="0"/>
          <w:spacing w:val="-4"/>
          <w:cs/>
          <w:lang w:val="en-US"/>
        </w:rPr>
        <w:t>บาท และอนุมัติแก้ไขเ</w:t>
      </w:r>
      <w:r w:rsidR="009F3F3D" w:rsidRPr="0024713D">
        <w:rPr>
          <w:rFonts w:ascii="Angsana New" w:hAnsi="Angsana New" w:cs="Angsana New"/>
          <w:snapToGrid w:val="0"/>
          <w:spacing w:val="-4"/>
          <w:cs/>
          <w:lang w:val="en-US"/>
        </w:rPr>
        <w:t xml:space="preserve">พิ่มเติมหนังสือบริคณห์สนธิ ข้อ 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4</w:t>
      </w:r>
      <w:r w:rsidR="00F17DDB" w:rsidRPr="0024713D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เพื่อให้สอดคล้องกับการลดทุนจดทะเบียน</w:t>
      </w:r>
      <w:r w:rsidR="00F17DDB" w:rsidRPr="0024713D">
        <w:rPr>
          <w:rFonts w:ascii="Angsana New" w:hAnsi="Angsana New" w:cs="Angsana New"/>
          <w:snapToGrid w:val="0"/>
          <w:cs/>
          <w:lang w:val="en-US"/>
        </w:rPr>
        <w:t>ของบริษัท</w:t>
      </w:r>
      <w:r w:rsidR="00F17DDB" w:rsidRPr="0024713D">
        <w:rPr>
          <w:rFonts w:ascii="Angsana New" w:hAnsi="Angsana New" w:cs="Angsana New"/>
          <w:snapToGrid w:val="0"/>
          <w:lang w:val="en-US"/>
        </w:rPr>
        <w:t xml:space="preserve"> </w:t>
      </w:r>
      <w:r w:rsidR="00835A20" w:rsidRPr="0024713D">
        <w:rPr>
          <w:rFonts w:ascii="Angsana New" w:hAnsi="Angsana New" w:cs="Angsana New" w:hint="cs"/>
          <w:snapToGrid w:val="0"/>
          <w:cs/>
          <w:lang w:val="en-US"/>
        </w:rPr>
        <w:t xml:space="preserve">โดยเมื่อวันที่ </w:t>
      </w:r>
      <w:r w:rsidRPr="00835023">
        <w:rPr>
          <w:rFonts w:ascii="Angsana New" w:hAnsi="Angsana New" w:cs="Angsana New"/>
          <w:snapToGrid w:val="0"/>
          <w:lang w:val="en-US"/>
        </w:rPr>
        <w:t>24</w:t>
      </w:r>
      <w:r w:rsidR="00835A20" w:rsidRPr="0024713D">
        <w:rPr>
          <w:rFonts w:ascii="Angsana New" w:hAnsi="Angsana New" w:cs="Angsana New"/>
          <w:snapToGrid w:val="0"/>
          <w:lang w:val="en-US"/>
        </w:rPr>
        <w:t xml:space="preserve"> </w:t>
      </w:r>
      <w:r w:rsidR="00835A20" w:rsidRPr="0024713D">
        <w:rPr>
          <w:rFonts w:ascii="Angsana New" w:hAnsi="Angsana New" w:cs="Angsana New" w:hint="cs"/>
          <w:snapToGrid w:val="0"/>
          <w:cs/>
          <w:lang w:val="en-US"/>
        </w:rPr>
        <w:t xml:space="preserve">พฤษภาคม </w:t>
      </w:r>
      <w:r w:rsidRPr="00835023">
        <w:rPr>
          <w:rFonts w:ascii="Angsana New" w:hAnsi="Angsana New" w:cs="Angsana New"/>
          <w:snapToGrid w:val="0"/>
          <w:lang w:val="en-US"/>
        </w:rPr>
        <w:t>2561</w:t>
      </w:r>
      <w:r w:rsidR="00835A20" w:rsidRPr="0024713D">
        <w:rPr>
          <w:rFonts w:ascii="Angsana New" w:hAnsi="Angsana New" w:cs="Angsana New"/>
          <w:snapToGrid w:val="0"/>
          <w:lang w:val="en-US"/>
        </w:rPr>
        <w:t xml:space="preserve"> </w:t>
      </w:r>
      <w:r w:rsidR="00835A20" w:rsidRPr="0024713D">
        <w:rPr>
          <w:rFonts w:ascii="Angsana New" w:hAnsi="Angsana New" w:cs="Angsana New" w:hint="cs"/>
          <w:snapToGrid w:val="0"/>
          <w:cs/>
          <w:lang w:val="en-US"/>
        </w:rPr>
        <w:t>บริษัทได้ดำเนินการจดทะเบียนลดทุน และแก้ไข</w:t>
      </w:r>
      <w:r w:rsidR="00835A20" w:rsidRPr="0024713D">
        <w:rPr>
          <w:rFonts w:ascii="Angsana New" w:hAnsi="Angsana New" w:cs="Angsana New"/>
          <w:snapToGrid w:val="0"/>
          <w:spacing w:val="-4"/>
          <w:cs/>
          <w:lang w:val="en-US"/>
        </w:rPr>
        <w:t>เพิ่มเติมหนังสือบริคณห์สนธิ</w:t>
      </w:r>
      <w:r w:rsidR="00835A20" w:rsidRPr="0024713D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ข้อ </w:t>
      </w:r>
      <w:r w:rsidRPr="00835023">
        <w:rPr>
          <w:rFonts w:ascii="Angsana New" w:hAnsi="Angsana New" w:cs="Angsana New"/>
          <w:snapToGrid w:val="0"/>
          <w:spacing w:val="-4"/>
          <w:lang w:val="en-US"/>
        </w:rPr>
        <w:t>4</w:t>
      </w:r>
      <w:r w:rsidR="00835A20" w:rsidRPr="0024713D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835A20" w:rsidRPr="0024713D">
        <w:rPr>
          <w:rFonts w:ascii="Angsana New" w:hAnsi="Angsana New" w:cs="Angsana New" w:hint="cs"/>
          <w:snapToGrid w:val="0"/>
          <w:spacing w:val="-4"/>
          <w:cs/>
          <w:lang w:val="en-US"/>
        </w:rPr>
        <w:t>กับกรมพัฒนาธุรกิจการค้า กระทรวงพาณิชย์ ตามมติดังกล่าวแล้ว</w:t>
      </w:r>
    </w:p>
    <w:p w:rsidR="00D06AA9" w:rsidRDefault="00835023" w:rsidP="00991566">
      <w:pPr>
        <w:pStyle w:val="BodyTextIndent"/>
        <w:spacing w:before="240"/>
        <w:ind w:left="1094" w:hanging="547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835023">
        <w:rPr>
          <w:rFonts w:ascii="Angsana New" w:hAnsi="Angsana New" w:cs="Angsana New"/>
          <w:snapToGrid w:val="0"/>
          <w:lang w:val="en-US"/>
        </w:rPr>
        <w:t>16</w:t>
      </w:r>
      <w:r w:rsidR="00991566" w:rsidRPr="00123821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2</w:t>
      </w:r>
      <w:r w:rsidR="00991566" w:rsidRPr="00123821">
        <w:rPr>
          <w:rFonts w:ascii="Angsana New" w:hAnsi="Angsana New" w:cs="Angsana New"/>
          <w:snapToGrid w:val="0"/>
          <w:lang w:val="en-US"/>
        </w:rPr>
        <w:tab/>
      </w:r>
      <w:r w:rsidR="00991566" w:rsidRPr="00123821">
        <w:rPr>
          <w:rFonts w:ascii="Angsana New" w:hAnsi="Angsana New" w:cs="Angsana New"/>
          <w:snapToGrid w:val="0"/>
          <w:cs/>
          <w:lang w:val="en-US"/>
        </w:rPr>
        <w:t xml:space="preserve">อนุมัติการออกและเสนอขายใบสำคัญแสดงสิทธิที่จะซื้อหุ้นสามัญของบริษัท ครั้งที่ </w:t>
      </w:r>
      <w:r w:rsidRPr="00835023">
        <w:rPr>
          <w:rFonts w:ascii="Angsana New" w:hAnsi="Angsana New" w:cs="Angsana New"/>
          <w:snapToGrid w:val="0"/>
          <w:lang w:val="en-US"/>
        </w:rPr>
        <w:t>4</w:t>
      </w:r>
      <w:r w:rsidR="00991566" w:rsidRPr="00123821">
        <w:rPr>
          <w:rFonts w:ascii="Angsana New" w:hAnsi="Angsana New" w:cs="Angsana New"/>
          <w:snapToGrid w:val="0"/>
          <w:lang w:val="en-US"/>
        </w:rPr>
        <w:t xml:space="preserve"> (“</w:t>
      </w:r>
      <w:r w:rsidR="00991566" w:rsidRPr="00123821">
        <w:rPr>
          <w:rFonts w:ascii="Angsana New" w:hAnsi="Angsana New" w:cs="Angsana New"/>
          <w:snapToGrid w:val="0"/>
          <w:cs/>
          <w:lang w:val="en-US"/>
        </w:rPr>
        <w:t xml:space="preserve">ใบสำคัญแสดงสิทธิ ครั้งที่ </w:t>
      </w:r>
      <w:r w:rsidRPr="00835023">
        <w:rPr>
          <w:rFonts w:ascii="Angsana New" w:hAnsi="Angsana New" w:cs="Angsana New"/>
          <w:snapToGrid w:val="0"/>
          <w:lang w:val="en-US"/>
        </w:rPr>
        <w:t>4</w:t>
      </w:r>
      <w:r w:rsidR="00991566" w:rsidRPr="00123821">
        <w:rPr>
          <w:rFonts w:ascii="Angsana New" w:hAnsi="Angsana New" w:cs="Angsana New"/>
          <w:snapToGrid w:val="0"/>
          <w:lang w:val="en-US"/>
        </w:rPr>
        <w:t xml:space="preserve">” </w:t>
      </w:r>
      <w:r w:rsidR="00991566" w:rsidRPr="00123821">
        <w:rPr>
          <w:rFonts w:ascii="Angsana New" w:hAnsi="Angsana New" w:cs="Angsana New"/>
          <w:snapToGrid w:val="0"/>
          <w:cs/>
          <w:lang w:val="en-US"/>
        </w:rPr>
        <w:t xml:space="preserve">หรือ </w:t>
      </w:r>
      <w:r w:rsidR="00991566" w:rsidRPr="00123821">
        <w:rPr>
          <w:rFonts w:ascii="Angsana New" w:hAnsi="Angsana New" w:cs="Angsana New"/>
          <w:snapToGrid w:val="0"/>
          <w:lang w:val="en-US"/>
        </w:rPr>
        <w:t>“CGD-W</w:t>
      </w:r>
      <w:r w:rsidRPr="00835023">
        <w:rPr>
          <w:rFonts w:ascii="Angsana New" w:hAnsi="Angsana New" w:cs="Angsana New"/>
          <w:snapToGrid w:val="0"/>
          <w:lang w:val="en-US"/>
        </w:rPr>
        <w:t>4</w:t>
      </w:r>
      <w:r w:rsidR="00991566" w:rsidRPr="00123821">
        <w:rPr>
          <w:rFonts w:ascii="Angsana New" w:hAnsi="Angsana New" w:cs="Angsana New"/>
          <w:snapToGrid w:val="0"/>
          <w:lang w:val="en-US"/>
        </w:rPr>
        <w:t xml:space="preserve">”) </w:t>
      </w:r>
      <w:r w:rsidR="00991566" w:rsidRPr="00123821">
        <w:rPr>
          <w:rFonts w:ascii="Angsana New" w:hAnsi="Angsana New" w:cs="Angsana New"/>
          <w:snapToGrid w:val="0"/>
          <w:cs/>
          <w:lang w:val="en-US"/>
        </w:rPr>
        <w:t xml:space="preserve">จำนวนไม่เกิน </w:t>
      </w:r>
      <w:r w:rsidRPr="00835023">
        <w:rPr>
          <w:rFonts w:ascii="Angsana New" w:hAnsi="Angsana New" w:cs="Angsana New"/>
          <w:snapToGrid w:val="0"/>
          <w:lang w:val="en-US"/>
        </w:rPr>
        <w:t>1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653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225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590</w:t>
      </w:r>
      <w:r w:rsidR="00991566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991566" w:rsidRPr="00123821">
        <w:rPr>
          <w:rFonts w:ascii="Angsana New" w:hAnsi="Angsana New" w:cs="Angsana New"/>
          <w:snapToGrid w:val="0"/>
          <w:cs/>
          <w:lang w:val="en-US"/>
        </w:rPr>
        <w:t>หน่วย</w:t>
      </w:r>
      <w:r w:rsidR="00991566" w:rsidRPr="00123821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991566" w:rsidRPr="00123821">
        <w:rPr>
          <w:rFonts w:ascii="Angsana New" w:hAnsi="Angsana New" w:cs="Angsana New"/>
          <w:snapToGrid w:val="0"/>
          <w:cs/>
          <w:lang w:val="en-US"/>
        </w:rPr>
        <w:t>ให้แก่ผู้ถือหุ้นเดิมของบริษัทตามสัดส่วนการถือหุ้น</w:t>
      </w:r>
      <w:r w:rsidR="00991566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snapToGrid w:val="0"/>
          <w:cs/>
          <w:lang w:val="en-US"/>
        </w:rPr>
        <w:t>รวมถึงอนุมัติการมอบอำนาจที่เกี่ยวข้อง</w:t>
      </w:r>
    </w:p>
    <w:p w:rsidR="00D06AA9" w:rsidRDefault="00D06AA9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s/>
          <w:lang w:val="en-US" w:eastAsia="x-none"/>
        </w:rPr>
      </w:pPr>
      <w:r>
        <w:rPr>
          <w:rFonts w:ascii="Angsana New" w:hAnsi="Angsana New" w:cs="Angsana New"/>
          <w:snapToGrid w:val="0"/>
          <w:cs/>
          <w:lang w:val="en-US"/>
        </w:rPr>
        <w:br w:type="page"/>
      </w:r>
    </w:p>
    <w:p w:rsidR="00835A20" w:rsidRDefault="00835023" w:rsidP="00991566">
      <w:pPr>
        <w:pStyle w:val="BodyTextIndent"/>
        <w:spacing w:before="240"/>
        <w:ind w:left="1080" w:hanging="533"/>
        <w:jc w:val="thaiDistribute"/>
        <w:rPr>
          <w:rFonts w:ascii="Angsana New" w:hAnsi="Angsana New" w:cs="Angsana New"/>
          <w:lang w:val="en-US"/>
        </w:rPr>
      </w:pPr>
      <w:r w:rsidRPr="00835023">
        <w:rPr>
          <w:rFonts w:ascii="Angsana New" w:hAnsi="Angsana New" w:cs="Angsana New"/>
          <w:snapToGrid w:val="0"/>
          <w:lang w:val="en-US"/>
        </w:rPr>
        <w:lastRenderedPageBreak/>
        <w:t>16</w:t>
      </w:r>
      <w:r w:rsidR="00991566" w:rsidRPr="00123821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3</w:t>
      </w:r>
      <w:r w:rsidR="00991566" w:rsidRPr="00123821">
        <w:rPr>
          <w:rFonts w:ascii="Angsana New" w:hAnsi="Angsana New" w:cs="Angsana New"/>
          <w:snapToGrid w:val="0"/>
          <w:lang w:val="en-US"/>
        </w:rPr>
        <w:tab/>
      </w:r>
      <w:r w:rsidR="00991566" w:rsidRPr="00123821">
        <w:rPr>
          <w:rFonts w:ascii="Angsana New" w:hAnsi="Angsana New" w:cs="Angsana New"/>
          <w:spacing w:val="4"/>
          <w:cs/>
          <w:lang w:val="en-US"/>
        </w:rPr>
        <w:t>อนุมัติการออกใบสำคัญแสดงสิทธิ</w:t>
      </w:r>
      <w:r w:rsidR="00991566" w:rsidRPr="00123821">
        <w:rPr>
          <w:rFonts w:ascii="Angsana New" w:hAnsi="Angsana New" w:cs="Angsana New"/>
          <w:cs/>
          <w:lang w:val="en-US"/>
        </w:rPr>
        <w:t xml:space="preserve">ที่จะซื้อหุ้นสามัญ </w:t>
      </w:r>
      <w:r w:rsidR="00991566" w:rsidRPr="00123821">
        <w:rPr>
          <w:rFonts w:ascii="Angsana New" w:hAnsi="Angsana New" w:cs="Angsana New"/>
          <w:lang w:val="en-US"/>
        </w:rPr>
        <w:t>(ESOP)</w:t>
      </w:r>
      <w:r w:rsidR="00991566" w:rsidRPr="00123821">
        <w:rPr>
          <w:rFonts w:ascii="Angsana New" w:hAnsi="Angsana New" w:cs="Angsana New" w:hint="cs"/>
          <w:cs/>
          <w:lang w:val="en-US"/>
        </w:rPr>
        <w:t xml:space="preserve"> ชนิดระบุชื่อผู้ถือและไม่สามารถโอนเปลี่ยนมือได้ ครั้งที่ </w:t>
      </w:r>
      <w:r w:rsidRPr="00835023">
        <w:rPr>
          <w:rFonts w:ascii="Angsana New" w:hAnsi="Angsana New" w:cs="Angsana New"/>
          <w:lang w:val="en-US"/>
        </w:rPr>
        <w:t>2</w:t>
      </w:r>
      <w:r w:rsidR="00991566" w:rsidRPr="00123821">
        <w:rPr>
          <w:rFonts w:ascii="Angsana New" w:hAnsi="Angsana New" w:cs="Angsana New" w:hint="cs"/>
          <w:cs/>
          <w:lang w:val="en-US"/>
        </w:rPr>
        <w:t xml:space="preserve"> โดยให้จัดสรรแก่กรรมการ ผู้บริหาร และ</w:t>
      </w:r>
      <w:r w:rsidR="00991566" w:rsidRPr="00123821">
        <w:rPr>
          <w:rFonts w:ascii="Angsana New" w:hAnsi="Angsana New" w:cs="Angsana New"/>
          <w:lang w:val="en-US"/>
        </w:rPr>
        <w:t>/</w:t>
      </w:r>
      <w:r w:rsidR="00991566" w:rsidRPr="00123821">
        <w:rPr>
          <w:rFonts w:ascii="Angsana New" w:hAnsi="Angsana New" w:cs="Angsana New" w:hint="cs"/>
          <w:cs/>
          <w:lang w:val="en-US"/>
        </w:rPr>
        <w:t>หรือพนักงานของบริษัท และ</w:t>
      </w:r>
      <w:r w:rsidR="00991566" w:rsidRPr="00123821">
        <w:rPr>
          <w:rFonts w:ascii="Angsana New" w:hAnsi="Angsana New" w:cs="Angsana New"/>
          <w:lang w:val="en-US"/>
        </w:rPr>
        <w:t>/</w:t>
      </w:r>
      <w:r w:rsidR="00991566" w:rsidRPr="00123821">
        <w:rPr>
          <w:rFonts w:ascii="Angsana New" w:hAnsi="Angsana New" w:cs="Angsana New" w:hint="cs"/>
          <w:cs/>
          <w:lang w:val="en-US"/>
        </w:rPr>
        <w:t xml:space="preserve">หรือบริษัทย่อยในจำนวน </w:t>
      </w:r>
      <w:r w:rsidRPr="00835023">
        <w:rPr>
          <w:rFonts w:ascii="Angsana New" w:hAnsi="Angsana New" w:cs="Angsana New"/>
          <w:lang w:val="en-US"/>
        </w:rPr>
        <w:t>40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835023">
        <w:rPr>
          <w:rFonts w:ascii="Angsana New" w:hAnsi="Angsana New" w:cs="Angsana New"/>
          <w:lang w:val="en-US"/>
        </w:rPr>
        <w:t>000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835023">
        <w:rPr>
          <w:rFonts w:ascii="Angsana New" w:hAnsi="Angsana New" w:cs="Angsana New"/>
          <w:lang w:val="en-US"/>
        </w:rPr>
        <w:t>000</w:t>
      </w:r>
      <w:r w:rsidR="00991566" w:rsidRPr="00123821">
        <w:rPr>
          <w:rFonts w:ascii="Angsana New" w:hAnsi="Angsana New" w:cs="Angsana New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cs/>
          <w:lang w:val="en-US"/>
        </w:rPr>
        <w:t>หน่วย</w:t>
      </w:r>
      <w:r w:rsidR="00835A20">
        <w:rPr>
          <w:rFonts w:ascii="Angsana New" w:hAnsi="Angsana New" w:cs="Angsana New"/>
          <w:lang w:val="en-US"/>
        </w:rPr>
        <w:t xml:space="preserve"> </w:t>
      </w:r>
    </w:p>
    <w:p w:rsidR="00991566" w:rsidRPr="00123821" w:rsidRDefault="00835023" w:rsidP="00DB419D">
      <w:pPr>
        <w:pStyle w:val="BodyTextIndent"/>
        <w:spacing w:before="120"/>
        <w:ind w:left="1080" w:hanging="533"/>
        <w:jc w:val="thaiDistribute"/>
        <w:rPr>
          <w:rFonts w:ascii="Angsana New" w:hAnsi="Angsana New" w:cs="Angsana New"/>
          <w:snapToGrid w:val="0"/>
          <w:lang w:val="en-US"/>
        </w:rPr>
      </w:pPr>
      <w:r w:rsidRPr="00835023">
        <w:rPr>
          <w:rFonts w:ascii="Angsana New" w:hAnsi="Angsana New" w:cs="Angsana New"/>
          <w:snapToGrid w:val="0"/>
          <w:lang w:val="en-US"/>
        </w:rPr>
        <w:t>16</w:t>
      </w:r>
      <w:r w:rsidR="00991566" w:rsidRPr="00123821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4</w:t>
      </w:r>
      <w:r w:rsidR="00991566" w:rsidRPr="00123821">
        <w:rPr>
          <w:rFonts w:ascii="Angsana New" w:hAnsi="Angsana New" w:cs="Angsana New"/>
          <w:snapToGrid w:val="0"/>
          <w:lang w:val="en-US"/>
        </w:rPr>
        <w:tab/>
      </w:r>
      <w:r w:rsidR="00991566" w:rsidRPr="00123821">
        <w:rPr>
          <w:rFonts w:ascii="Angsana New" w:hAnsi="Angsana New" w:cs="Angsana New"/>
          <w:snapToGrid w:val="0"/>
          <w:cs/>
          <w:lang w:val="en-US"/>
        </w:rPr>
        <w:t xml:space="preserve">อนุมัติการเพิ่มทุนจดทะเบียนทั้งสิ้นจำนวน </w:t>
      </w:r>
      <w:r w:rsidRPr="00835023">
        <w:rPr>
          <w:rFonts w:ascii="Angsana New" w:hAnsi="Angsana New" w:cs="Angsana New"/>
          <w:snapToGrid w:val="0"/>
          <w:lang w:val="en-US"/>
        </w:rPr>
        <w:t>2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519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225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590</w:t>
      </w:r>
      <w:r w:rsidR="00991566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snapToGrid w:val="0"/>
          <w:cs/>
          <w:lang w:val="en-US"/>
        </w:rPr>
        <w:t xml:space="preserve">บาท จากจำนวน </w:t>
      </w:r>
      <w:r w:rsidRPr="00835023">
        <w:rPr>
          <w:rFonts w:ascii="Angsana New" w:hAnsi="Angsana New" w:cs="Angsana New"/>
          <w:snapToGrid w:val="0"/>
          <w:lang w:val="en-US"/>
        </w:rPr>
        <w:t>8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266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127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954</w:t>
      </w:r>
      <w:r w:rsidR="00991566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snapToGrid w:val="0"/>
          <w:cs/>
          <w:lang w:val="en-US"/>
        </w:rPr>
        <w:t xml:space="preserve">บาท เป็นจำนวน </w:t>
      </w:r>
      <w:r w:rsidRPr="00835023">
        <w:rPr>
          <w:rFonts w:ascii="Angsana New" w:hAnsi="Angsana New" w:cs="Angsana New"/>
          <w:snapToGrid w:val="0"/>
          <w:lang w:val="en-US"/>
        </w:rPr>
        <w:t>10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785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353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544</w:t>
      </w:r>
      <w:r w:rsidR="00991566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snapToGrid w:val="0"/>
          <w:cs/>
          <w:lang w:val="en-US"/>
        </w:rPr>
        <w:t>บาท โดย</w:t>
      </w:r>
      <w:r w:rsidR="00991566" w:rsidRPr="00123821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การออกหุ้นสามัญใหม่จำนวน </w:t>
      </w:r>
      <w:r w:rsidRPr="00835023">
        <w:rPr>
          <w:rFonts w:ascii="Angsana New" w:hAnsi="Angsana New" w:cs="Angsana New"/>
          <w:snapToGrid w:val="0"/>
          <w:lang w:val="en-US"/>
        </w:rPr>
        <w:t>2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519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225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590</w:t>
      </w:r>
      <w:r w:rsidR="00991566" w:rsidRPr="00123821">
        <w:rPr>
          <w:rFonts w:ascii="Angsana New" w:hAnsi="Angsana New" w:cs="Angsana New"/>
          <w:snapToGrid w:val="0"/>
          <w:spacing w:val="2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snapToGrid w:val="0"/>
          <w:spacing w:val="2"/>
          <w:cs/>
          <w:lang w:val="en-US"/>
        </w:rPr>
        <w:t xml:space="preserve">หุ้น มูลค่าที่ตราไว้หุ้นละ </w:t>
      </w:r>
      <w:r w:rsidRPr="00835023">
        <w:rPr>
          <w:rFonts w:ascii="Angsana New" w:hAnsi="Angsana New" w:cs="Angsana New"/>
          <w:snapToGrid w:val="0"/>
          <w:spacing w:val="2"/>
          <w:lang w:val="en-US"/>
        </w:rPr>
        <w:t>1</w:t>
      </w:r>
      <w:r w:rsidR="00991566" w:rsidRPr="00123821">
        <w:rPr>
          <w:rFonts w:ascii="Angsana New" w:hAnsi="Angsana New" w:cs="Angsana New"/>
          <w:snapToGrid w:val="0"/>
          <w:spacing w:val="2"/>
          <w:lang w:val="en-US"/>
        </w:rPr>
        <w:t>.</w:t>
      </w:r>
      <w:r w:rsidRPr="00835023">
        <w:rPr>
          <w:rFonts w:ascii="Angsana New" w:hAnsi="Angsana New" w:cs="Angsana New"/>
          <w:snapToGrid w:val="0"/>
          <w:spacing w:val="2"/>
          <w:lang w:val="en-US"/>
        </w:rPr>
        <w:t>00</w:t>
      </w:r>
      <w:r w:rsidR="00991566" w:rsidRPr="00123821">
        <w:rPr>
          <w:rFonts w:ascii="Angsana New" w:hAnsi="Angsana New" w:cs="Angsana New"/>
          <w:snapToGrid w:val="0"/>
          <w:spacing w:val="2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snapToGrid w:val="0"/>
          <w:spacing w:val="2"/>
          <w:cs/>
          <w:lang w:val="en-US"/>
        </w:rPr>
        <w:t>บาท โดยแบ่งเป็น</w:t>
      </w:r>
      <w:r w:rsidR="00991566" w:rsidRPr="00123821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Pr="00835023">
        <w:rPr>
          <w:rFonts w:ascii="Angsana New" w:hAnsi="Angsana New" w:cs="Angsana New"/>
          <w:snapToGrid w:val="0"/>
          <w:lang w:val="en-US"/>
        </w:rPr>
        <w:t>3</w:t>
      </w:r>
      <w:r w:rsidR="00991566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snapToGrid w:val="0"/>
          <w:cs/>
          <w:lang w:val="en-US"/>
        </w:rPr>
        <w:t>ส่วนดังนี้</w:t>
      </w:r>
    </w:p>
    <w:p w:rsidR="00991566" w:rsidRPr="00123821" w:rsidRDefault="00835023" w:rsidP="00991566">
      <w:pPr>
        <w:pStyle w:val="BodyTextIndent"/>
        <w:ind w:left="1710" w:hanging="630"/>
        <w:jc w:val="thaiDistribute"/>
        <w:rPr>
          <w:rFonts w:ascii="Angsana New" w:hAnsi="Angsana New" w:cs="Angsana New"/>
          <w:snapToGrid w:val="0"/>
          <w:lang w:val="en-US"/>
        </w:rPr>
      </w:pPr>
      <w:r w:rsidRPr="00835023">
        <w:rPr>
          <w:rFonts w:ascii="Angsana New" w:hAnsi="Angsana New" w:cs="Angsana New"/>
          <w:snapToGrid w:val="0"/>
          <w:lang w:val="en-US"/>
        </w:rPr>
        <w:t>16</w:t>
      </w:r>
      <w:r w:rsidR="009F3F3D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4</w:t>
      </w:r>
      <w:r w:rsidR="00991566" w:rsidRPr="00123821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1</w:t>
      </w:r>
      <w:r w:rsidR="00991566" w:rsidRPr="00123821">
        <w:rPr>
          <w:rFonts w:ascii="Angsana New" w:hAnsi="Angsana New" w:cs="Angsana New"/>
          <w:snapToGrid w:val="0"/>
          <w:lang w:val="en-US"/>
        </w:rPr>
        <w:tab/>
      </w:r>
      <w:r w:rsidR="00991566" w:rsidRPr="00123821">
        <w:rPr>
          <w:rFonts w:ascii="Angsana New" w:hAnsi="Angsana New" w:cs="Angsana New" w:hint="cs"/>
          <w:snapToGrid w:val="0"/>
          <w:spacing w:val="-6"/>
          <w:cs/>
          <w:lang w:val="en-US"/>
        </w:rPr>
        <w:t>การเพิ่มทุนจดทะเบียนแบบมอบอำนาจทั่วไป (</w:t>
      </w:r>
      <w:r w:rsidR="00991566" w:rsidRPr="00123821">
        <w:rPr>
          <w:rFonts w:ascii="Angsana New" w:hAnsi="Angsana New" w:cs="Angsana New"/>
          <w:snapToGrid w:val="0"/>
          <w:spacing w:val="-6"/>
          <w:lang w:val="en-US"/>
        </w:rPr>
        <w:t xml:space="preserve">General Mandate) </w:t>
      </w:r>
      <w:r w:rsidR="00991566" w:rsidRPr="00123821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จำนวน 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826</w:t>
      </w:r>
      <w:r w:rsidR="00991566" w:rsidRPr="00123821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991566" w:rsidRPr="00123821">
        <w:rPr>
          <w:rFonts w:ascii="Angsana New" w:hAnsi="Angsana New" w:cs="Angsana New"/>
          <w:snapToGrid w:val="0"/>
          <w:spacing w:val="-6"/>
          <w:lang w:val="en-US"/>
        </w:rPr>
        <w:t>,</w:t>
      </w:r>
      <w:r w:rsidRPr="00835023">
        <w:rPr>
          <w:rFonts w:ascii="Angsana New" w:hAnsi="Angsana New" w:cs="Angsana New"/>
          <w:snapToGrid w:val="0"/>
          <w:spacing w:val="-6"/>
          <w:lang w:val="en-US"/>
        </w:rPr>
        <w:t>000</w:t>
      </w:r>
      <w:r w:rsidR="00991566" w:rsidRPr="00123821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snapToGrid w:val="0"/>
          <w:spacing w:val="-6"/>
          <w:cs/>
          <w:lang w:val="en-US"/>
        </w:rPr>
        <w:t>บาท</w:t>
      </w:r>
      <w:r w:rsidR="00991566" w:rsidRPr="00123821">
        <w:rPr>
          <w:rFonts w:ascii="Angsana New" w:hAnsi="Angsana New" w:cs="Angsana New" w:hint="cs"/>
          <w:snapToGrid w:val="0"/>
          <w:cs/>
          <w:lang w:val="en-US"/>
        </w:rPr>
        <w:t xml:space="preserve"> โดยการออกหุ้นสามัญใหม่จำนวน </w:t>
      </w:r>
      <w:r w:rsidRPr="00835023">
        <w:rPr>
          <w:rFonts w:ascii="Angsana New" w:hAnsi="Angsana New" w:cs="Angsana New"/>
          <w:snapToGrid w:val="0"/>
          <w:lang w:val="en-US"/>
        </w:rPr>
        <w:t>826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000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000</w:t>
      </w:r>
      <w:r w:rsidR="00991566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snapToGrid w:val="0"/>
          <w:cs/>
          <w:lang w:val="en-US"/>
        </w:rPr>
        <w:t xml:space="preserve">หุ้น มูลค่าที่ตราไว้หุ้นละ </w:t>
      </w:r>
      <w:r w:rsidRPr="00835023">
        <w:rPr>
          <w:rFonts w:ascii="Angsana New" w:hAnsi="Angsana New" w:cs="Angsana New"/>
          <w:snapToGrid w:val="0"/>
          <w:lang w:val="en-US"/>
        </w:rPr>
        <w:t>1</w:t>
      </w:r>
      <w:r w:rsidR="00991566" w:rsidRPr="00123821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00</w:t>
      </w:r>
      <w:r w:rsidR="00991566" w:rsidRPr="00123821">
        <w:rPr>
          <w:rFonts w:ascii="Angsana New" w:hAnsi="Angsana New" w:cs="Angsana New"/>
          <w:snapToGrid w:val="0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snapToGrid w:val="0"/>
          <w:cs/>
          <w:lang w:val="en-US"/>
        </w:rPr>
        <w:t xml:space="preserve">บาท </w:t>
      </w:r>
      <w:r w:rsidR="00991566" w:rsidRPr="00123821">
        <w:rPr>
          <w:rFonts w:ascii="Angsana New" w:hAnsi="Angsana New" w:cs="Angsana New" w:hint="cs"/>
          <w:snapToGrid w:val="0"/>
          <w:spacing w:val="-8"/>
          <w:cs/>
          <w:lang w:val="en-US"/>
        </w:rPr>
        <w:t>เพื่อจัดสรรหุ้นสามัญเพิ่มทุนแบบมอบอำนาจทั่วไป (</w:t>
      </w:r>
      <w:r w:rsidR="00991566" w:rsidRPr="00123821">
        <w:rPr>
          <w:rFonts w:ascii="Angsana New" w:hAnsi="Angsana New" w:cs="Angsana New"/>
          <w:snapToGrid w:val="0"/>
          <w:spacing w:val="-8"/>
          <w:lang w:val="en-US"/>
        </w:rPr>
        <w:t xml:space="preserve">General Mandate) </w:t>
      </w:r>
      <w:r w:rsidR="00991566" w:rsidRPr="00123821">
        <w:rPr>
          <w:rFonts w:ascii="Angsana New" w:hAnsi="Angsana New" w:cs="Angsana New" w:hint="cs"/>
          <w:snapToGrid w:val="0"/>
          <w:spacing w:val="-8"/>
          <w:cs/>
          <w:lang w:val="en-US"/>
        </w:rPr>
        <w:t xml:space="preserve">ให้แก่บุคคลในวงจำกัด </w:t>
      </w:r>
      <w:r w:rsidR="00991566" w:rsidRPr="00123821">
        <w:rPr>
          <w:rFonts w:ascii="Angsana New" w:hAnsi="Angsana New" w:cs="Angsana New" w:hint="cs"/>
          <w:snapToGrid w:val="0"/>
          <w:cs/>
          <w:lang w:val="en-US"/>
        </w:rPr>
        <w:t>(</w:t>
      </w:r>
      <w:r w:rsidR="00991566" w:rsidRPr="00123821">
        <w:rPr>
          <w:rFonts w:ascii="Angsana New" w:hAnsi="Angsana New" w:cs="Angsana New"/>
          <w:snapToGrid w:val="0"/>
          <w:lang w:val="en-US"/>
        </w:rPr>
        <w:t>Private Placement)</w:t>
      </w:r>
    </w:p>
    <w:p w:rsidR="00991566" w:rsidRPr="00123821" w:rsidRDefault="00835023" w:rsidP="00DB419D">
      <w:pPr>
        <w:pStyle w:val="BodyTextIndent"/>
        <w:spacing w:before="120"/>
        <w:ind w:left="1714" w:hanging="634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835023">
        <w:rPr>
          <w:rFonts w:ascii="Angsana New" w:hAnsi="Angsana New" w:cs="Angsana New"/>
          <w:snapToGrid w:val="0"/>
          <w:lang w:val="en-US"/>
        </w:rPr>
        <w:t>16</w:t>
      </w:r>
      <w:r w:rsidR="00991566" w:rsidRPr="00123821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4</w:t>
      </w:r>
      <w:r w:rsidR="00991566" w:rsidRPr="00123821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2</w:t>
      </w:r>
      <w:r w:rsidR="00991566" w:rsidRPr="00123821">
        <w:rPr>
          <w:rFonts w:ascii="Angsana New" w:hAnsi="Angsana New" w:cs="Angsana New"/>
          <w:snapToGrid w:val="0"/>
          <w:lang w:val="en-US"/>
        </w:rPr>
        <w:tab/>
      </w:r>
      <w:r w:rsidR="00991566" w:rsidRPr="00123821">
        <w:rPr>
          <w:rFonts w:ascii="Angsana New" w:hAnsi="Angsana New" w:cs="Angsana New" w:hint="cs"/>
          <w:cs/>
          <w:lang w:val="en-US"/>
        </w:rPr>
        <w:t>การเพิ่มทุนจดทะเบียน</w:t>
      </w:r>
      <w:r w:rsidR="00991566" w:rsidRPr="00123821">
        <w:rPr>
          <w:rFonts w:ascii="Angsana New" w:hAnsi="Angsana New" w:cs="Angsana New"/>
          <w:cs/>
          <w:lang w:val="en-US"/>
        </w:rPr>
        <w:t xml:space="preserve">จำนวน </w:t>
      </w:r>
      <w:r w:rsidRPr="00835023">
        <w:rPr>
          <w:rFonts w:ascii="Angsana New" w:hAnsi="Angsana New" w:cs="Angsana New"/>
          <w:lang w:val="en-US"/>
        </w:rPr>
        <w:t>1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835023">
        <w:rPr>
          <w:rFonts w:ascii="Angsana New" w:hAnsi="Angsana New" w:cs="Angsana New"/>
          <w:lang w:val="en-US"/>
        </w:rPr>
        <w:t>653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835023">
        <w:rPr>
          <w:rFonts w:ascii="Angsana New" w:hAnsi="Angsana New" w:cs="Angsana New"/>
          <w:lang w:val="en-US"/>
        </w:rPr>
        <w:t>225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835023">
        <w:rPr>
          <w:rFonts w:ascii="Angsana New" w:hAnsi="Angsana New" w:cs="Angsana New"/>
          <w:lang w:val="en-US"/>
        </w:rPr>
        <w:t>590</w:t>
      </w:r>
      <w:r w:rsidR="00991566" w:rsidRPr="00123821">
        <w:rPr>
          <w:rFonts w:ascii="Angsana New" w:hAnsi="Angsana New" w:cs="Angsana New" w:hint="cs"/>
          <w:cs/>
          <w:lang w:val="en-US"/>
        </w:rPr>
        <w:t xml:space="preserve"> หุ้น มูลค่าที่ตราไว้หุ้นละ </w:t>
      </w:r>
      <w:r w:rsidRPr="00835023">
        <w:rPr>
          <w:rFonts w:ascii="Angsana New" w:hAnsi="Angsana New" w:cs="Angsana New"/>
          <w:lang w:val="en-US"/>
        </w:rPr>
        <w:t>1</w:t>
      </w:r>
      <w:r w:rsidR="00991566" w:rsidRPr="00123821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00</w:t>
      </w:r>
      <w:r w:rsidR="00991566" w:rsidRPr="00123821">
        <w:rPr>
          <w:rFonts w:ascii="Angsana New" w:hAnsi="Angsana New" w:cs="Angsana New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cs/>
          <w:lang w:val="en-US"/>
        </w:rPr>
        <w:t>บาท เพื่อรองรับ</w:t>
      </w:r>
      <w:r w:rsidR="00991566" w:rsidRPr="00123821">
        <w:rPr>
          <w:rFonts w:ascii="Angsana New" w:hAnsi="Angsana New" w:cs="Angsana New"/>
          <w:cs/>
          <w:lang w:val="en-US"/>
        </w:rPr>
        <w:t xml:space="preserve">การใช้สิทธิของใบสำคัญแสดงสิทธิที่จะซื้อหุ้นสามัญของบริษัท ครั้งที่ </w:t>
      </w:r>
      <w:r w:rsidRPr="00835023">
        <w:rPr>
          <w:rFonts w:ascii="Angsana New" w:hAnsi="Angsana New" w:cs="Angsana New"/>
          <w:lang w:val="en-US"/>
        </w:rPr>
        <w:t>4</w:t>
      </w:r>
      <w:r w:rsidR="00991566" w:rsidRPr="00123821">
        <w:rPr>
          <w:rFonts w:ascii="Angsana New" w:hAnsi="Angsana New" w:cs="Angsana New"/>
          <w:cs/>
          <w:lang w:val="en-US"/>
        </w:rPr>
        <w:t xml:space="preserve"> (</w:t>
      </w:r>
      <w:r w:rsidR="00991566" w:rsidRPr="00123821">
        <w:rPr>
          <w:rFonts w:ascii="Angsana New" w:hAnsi="Angsana New" w:cs="Angsana New"/>
          <w:lang w:val="en-US"/>
        </w:rPr>
        <w:t>CGD-W</w:t>
      </w:r>
      <w:r w:rsidRPr="00835023">
        <w:rPr>
          <w:rFonts w:ascii="Angsana New" w:hAnsi="Angsana New" w:cs="Angsana New"/>
          <w:lang w:val="en-US"/>
        </w:rPr>
        <w:t>4</w:t>
      </w:r>
      <w:r w:rsidR="00991566" w:rsidRPr="00123821">
        <w:rPr>
          <w:rFonts w:ascii="Angsana New" w:hAnsi="Angsana New" w:cs="Angsana New"/>
          <w:cs/>
          <w:lang w:val="en-US"/>
        </w:rPr>
        <w:t xml:space="preserve">) ที่จัดสรรให้แก่ผู้ถือหุ้นเดิม จำนวนไม่เกิน </w:t>
      </w:r>
      <w:r w:rsidRPr="00835023">
        <w:rPr>
          <w:rFonts w:ascii="Angsana New" w:hAnsi="Angsana New" w:cs="Angsana New"/>
          <w:lang w:val="en-US"/>
        </w:rPr>
        <w:t>1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835023">
        <w:rPr>
          <w:rFonts w:ascii="Angsana New" w:hAnsi="Angsana New" w:cs="Angsana New"/>
          <w:lang w:val="en-US"/>
        </w:rPr>
        <w:t>653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835023">
        <w:rPr>
          <w:rFonts w:ascii="Angsana New" w:hAnsi="Angsana New" w:cs="Angsana New"/>
          <w:lang w:val="en-US"/>
        </w:rPr>
        <w:t>225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835023">
        <w:rPr>
          <w:rFonts w:ascii="Angsana New" w:hAnsi="Angsana New" w:cs="Angsana New"/>
          <w:lang w:val="en-US"/>
        </w:rPr>
        <w:t>590</w:t>
      </w:r>
      <w:r w:rsidR="00991566" w:rsidRPr="00123821">
        <w:rPr>
          <w:rFonts w:ascii="Angsana New" w:hAnsi="Angsana New" w:cs="Angsana New"/>
          <w:cs/>
          <w:lang w:val="en-US"/>
        </w:rPr>
        <w:t xml:space="preserve"> หุ้น</w:t>
      </w:r>
    </w:p>
    <w:p w:rsidR="00991566" w:rsidRDefault="00835023" w:rsidP="00DB419D">
      <w:pPr>
        <w:pStyle w:val="BodyTextIndent"/>
        <w:spacing w:before="120"/>
        <w:ind w:left="1710" w:hanging="630"/>
        <w:jc w:val="thaiDistribute"/>
        <w:rPr>
          <w:rFonts w:ascii="Angsana New" w:hAnsi="Angsana New" w:cs="Angsana New"/>
          <w:lang w:val="en-US"/>
        </w:rPr>
      </w:pPr>
      <w:r w:rsidRPr="00835023">
        <w:rPr>
          <w:rFonts w:ascii="Angsana New" w:hAnsi="Angsana New" w:cs="Angsana New"/>
          <w:snapToGrid w:val="0"/>
          <w:lang w:val="en-US"/>
        </w:rPr>
        <w:t>16</w:t>
      </w:r>
      <w:r w:rsidR="00991566" w:rsidRPr="00123821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4</w:t>
      </w:r>
      <w:r w:rsidR="00991566" w:rsidRPr="00123821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3</w:t>
      </w:r>
      <w:r w:rsidR="00991566" w:rsidRPr="00123821">
        <w:rPr>
          <w:rFonts w:ascii="Angsana New" w:hAnsi="Angsana New" w:cs="Angsana New"/>
          <w:snapToGrid w:val="0"/>
          <w:lang w:val="en-US"/>
        </w:rPr>
        <w:tab/>
      </w:r>
      <w:r w:rsidR="00991566" w:rsidRPr="00123821">
        <w:rPr>
          <w:rFonts w:ascii="Angsana New" w:hAnsi="Angsana New" w:cs="Angsana New" w:hint="cs"/>
          <w:snapToGrid w:val="0"/>
          <w:cs/>
          <w:lang w:val="en-US"/>
        </w:rPr>
        <w:t>การเพิ่มทุนจดทะเบียน</w:t>
      </w:r>
      <w:r w:rsidR="00991566" w:rsidRPr="00123821">
        <w:rPr>
          <w:rFonts w:ascii="Angsana New" w:hAnsi="Angsana New" w:cs="Angsana New"/>
          <w:cs/>
          <w:lang w:val="en-US"/>
        </w:rPr>
        <w:t xml:space="preserve">จำนวน </w:t>
      </w:r>
      <w:r w:rsidRPr="00835023">
        <w:rPr>
          <w:rFonts w:ascii="Angsana New" w:hAnsi="Angsana New" w:cs="Angsana New"/>
          <w:lang w:val="en-US"/>
        </w:rPr>
        <w:t>40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835023">
        <w:rPr>
          <w:rFonts w:ascii="Angsana New" w:hAnsi="Angsana New" w:cs="Angsana New"/>
          <w:lang w:val="en-US"/>
        </w:rPr>
        <w:t>000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835023">
        <w:rPr>
          <w:rFonts w:ascii="Angsana New" w:hAnsi="Angsana New" w:cs="Angsana New"/>
          <w:lang w:val="en-US"/>
        </w:rPr>
        <w:t>000</w:t>
      </w:r>
      <w:r w:rsidR="00991566" w:rsidRPr="00123821">
        <w:rPr>
          <w:rFonts w:ascii="Angsana New" w:hAnsi="Angsana New" w:cs="Angsana New" w:hint="cs"/>
          <w:cs/>
          <w:lang w:val="en-US"/>
        </w:rPr>
        <w:t xml:space="preserve"> หุ้น มูลค่าที่ตราไว้หุ้นละ </w:t>
      </w:r>
      <w:r w:rsidRPr="00835023">
        <w:rPr>
          <w:rFonts w:ascii="Angsana New" w:hAnsi="Angsana New" w:cs="Angsana New"/>
          <w:lang w:val="en-US"/>
        </w:rPr>
        <w:t>1</w:t>
      </w:r>
      <w:r w:rsidR="00991566" w:rsidRPr="00123821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00</w:t>
      </w:r>
      <w:r w:rsidR="00991566" w:rsidRPr="00123821">
        <w:rPr>
          <w:rFonts w:ascii="Angsana New" w:hAnsi="Angsana New" w:cs="Angsana New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cs/>
          <w:lang w:val="en-US"/>
        </w:rPr>
        <w:t>บาท เพื่อรองรับ</w:t>
      </w:r>
      <w:r w:rsidR="00991566" w:rsidRPr="00123821">
        <w:rPr>
          <w:rFonts w:ascii="Angsana New" w:hAnsi="Angsana New" w:cs="Angsana New"/>
          <w:cs/>
          <w:lang w:val="en-US"/>
        </w:rPr>
        <w:t xml:space="preserve">การออกใบสำคัญแสดงสิทธิที่จะซื้อหุ้นสามัญ ครั้งที่ </w:t>
      </w:r>
      <w:r w:rsidRPr="00835023">
        <w:rPr>
          <w:rFonts w:ascii="Angsana New" w:hAnsi="Angsana New" w:cs="Angsana New"/>
          <w:lang w:val="en-US"/>
        </w:rPr>
        <w:t>2</w:t>
      </w:r>
      <w:r w:rsidR="00991566" w:rsidRPr="00123821">
        <w:rPr>
          <w:rFonts w:ascii="Angsana New" w:hAnsi="Angsana New" w:cs="Angsana New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cs/>
          <w:lang w:val="en-US"/>
        </w:rPr>
        <w:t>ให้แก่กรรมการ ผู้บริหาร และ</w:t>
      </w:r>
      <w:r w:rsidR="00991566" w:rsidRPr="00123821">
        <w:rPr>
          <w:rFonts w:ascii="Angsana New" w:hAnsi="Angsana New" w:cs="Angsana New"/>
          <w:lang w:val="en-US"/>
        </w:rPr>
        <w:t>/</w:t>
      </w:r>
      <w:r w:rsidR="00991566" w:rsidRPr="00123821">
        <w:rPr>
          <w:rFonts w:ascii="Angsana New" w:hAnsi="Angsana New" w:cs="Angsana New" w:hint="cs"/>
          <w:cs/>
          <w:lang w:val="en-US"/>
        </w:rPr>
        <w:t>หรือพนักงานของบริษัท และ</w:t>
      </w:r>
      <w:r w:rsidR="00991566" w:rsidRPr="00123821">
        <w:rPr>
          <w:rFonts w:ascii="Angsana New" w:hAnsi="Angsana New" w:cs="Angsana New"/>
          <w:lang w:val="en-US"/>
        </w:rPr>
        <w:t>/</w:t>
      </w:r>
      <w:r w:rsidR="00991566" w:rsidRPr="00123821">
        <w:rPr>
          <w:rFonts w:ascii="Angsana New" w:hAnsi="Angsana New" w:cs="Angsana New" w:hint="cs"/>
          <w:cs/>
          <w:lang w:val="en-US"/>
        </w:rPr>
        <w:t>หรือบริษัทย่อย</w:t>
      </w:r>
    </w:p>
    <w:p w:rsidR="004A41E1" w:rsidRPr="00123821" w:rsidRDefault="004A41E1" w:rsidP="004A41E1">
      <w:pPr>
        <w:pStyle w:val="BodyTextIndent"/>
        <w:spacing w:before="240"/>
        <w:ind w:left="540" w:firstLine="0"/>
        <w:jc w:val="thaiDistribute"/>
        <w:rPr>
          <w:rFonts w:ascii="Angsana New" w:hAnsi="Angsana New" w:cs="Angsana New"/>
          <w:cs/>
          <w:lang w:val="en-US"/>
        </w:rPr>
      </w:pPr>
      <w:r w:rsidRPr="00150D0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โดยเมื่อวันที่ </w:t>
      </w:r>
      <w:r w:rsidR="00835023" w:rsidRPr="00835023">
        <w:rPr>
          <w:rFonts w:ascii="Angsana New" w:hAnsi="Angsana New" w:cs="Angsana New"/>
          <w:snapToGrid w:val="0"/>
          <w:spacing w:val="-4"/>
          <w:lang w:val="en-US"/>
        </w:rPr>
        <w:t>25</w:t>
      </w:r>
      <w:r w:rsidRPr="00150D0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150D04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พฤษภาคม </w:t>
      </w:r>
      <w:r w:rsidR="00835023" w:rsidRPr="00835023">
        <w:rPr>
          <w:rFonts w:ascii="Angsana New" w:hAnsi="Angsana New" w:cs="Angsana New"/>
          <w:snapToGrid w:val="0"/>
          <w:spacing w:val="-4"/>
          <w:lang w:val="en-US"/>
        </w:rPr>
        <w:t>2561</w:t>
      </w:r>
      <w:r w:rsidRPr="00150D04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835A20">
        <w:rPr>
          <w:rFonts w:ascii="Angsana New" w:hAnsi="Angsana New" w:cs="Angsana New" w:hint="cs"/>
          <w:snapToGrid w:val="0"/>
          <w:spacing w:val="-4"/>
          <w:cs/>
          <w:lang w:val="en-US"/>
        </w:rPr>
        <w:t>บริษัทได้ดำเนินการจดทะเบียนเพิ่ม</w:t>
      </w:r>
      <w:r w:rsidRPr="00150D04">
        <w:rPr>
          <w:rFonts w:ascii="Angsana New" w:hAnsi="Angsana New" w:cs="Angsana New" w:hint="cs"/>
          <w:snapToGrid w:val="0"/>
          <w:spacing w:val="-4"/>
          <w:cs/>
          <w:lang w:val="en-US"/>
        </w:rPr>
        <w:t>ทุน และแก้ไข</w:t>
      </w:r>
      <w:r w:rsidRPr="00150D04">
        <w:rPr>
          <w:rFonts w:ascii="Angsana New" w:hAnsi="Angsana New" w:cs="Angsana New"/>
          <w:snapToGrid w:val="0"/>
          <w:spacing w:val="-4"/>
          <w:cs/>
          <w:lang w:val="en-US"/>
        </w:rPr>
        <w:t>เพิ่มเติม</w:t>
      </w:r>
      <w:r w:rsidRPr="005D59F5">
        <w:rPr>
          <w:rFonts w:ascii="Angsana New" w:hAnsi="Angsana New" w:cs="Angsana New"/>
          <w:snapToGrid w:val="0"/>
          <w:cs/>
          <w:lang w:val="en-US"/>
        </w:rPr>
        <w:t>หนังสือบริคณห์สนธิ</w:t>
      </w:r>
      <w:r>
        <w:rPr>
          <w:rFonts w:ascii="Angsana New" w:hAnsi="Angsana New" w:cs="Angsana New" w:hint="cs"/>
          <w:snapToGrid w:val="0"/>
          <w:cs/>
          <w:lang w:val="en-US"/>
        </w:rPr>
        <w:t xml:space="preserve">ข้อ </w:t>
      </w:r>
      <w:r w:rsidR="00835023" w:rsidRPr="00835023">
        <w:rPr>
          <w:rFonts w:ascii="Angsana New" w:hAnsi="Angsana New" w:cs="Angsana New"/>
          <w:snapToGrid w:val="0"/>
          <w:lang w:val="en-US"/>
        </w:rPr>
        <w:t>4</w:t>
      </w:r>
      <w:r>
        <w:rPr>
          <w:rFonts w:ascii="Angsana New" w:hAnsi="Angsana New" w:cs="Angsana New"/>
          <w:snapToGrid w:val="0"/>
          <w:lang w:val="en-US"/>
        </w:rPr>
        <w:t xml:space="preserve"> </w:t>
      </w:r>
      <w:r>
        <w:rPr>
          <w:rFonts w:ascii="Angsana New" w:hAnsi="Angsana New" w:cs="Angsana New" w:hint="cs"/>
          <w:snapToGrid w:val="0"/>
          <w:cs/>
          <w:lang w:val="en-US"/>
        </w:rPr>
        <w:t>กับกรมพัฒนาธุรกิจการค้า กระทรวงพาณิชย์ ตามมติดังกล่าวแล้ว</w:t>
      </w:r>
    </w:p>
    <w:p w:rsidR="00991566" w:rsidRPr="00123821" w:rsidRDefault="00835023" w:rsidP="00991566">
      <w:pPr>
        <w:pStyle w:val="BodyTextIndent"/>
        <w:spacing w:before="240"/>
        <w:ind w:left="1080" w:hanging="533"/>
        <w:jc w:val="thaiDistribute"/>
        <w:rPr>
          <w:rFonts w:ascii="Angsana New" w:hAnsi="Angsana New" w:cs="Angsana New"/>
          <w:spacing w:val="-4"/>
          <w:lang w:val="en-US"/>
        </w:rPr>
      </w:pPr>
      <w:r w:rsidRPr="00835023">
        <w:rPr>
          <w:rFonts w:ascii="Angsana New" w:hAnsi="Angsana New" w:cs="Angsana New"/>
          <w:snapToGrid w:val="0"/>
          <w:lang w:val="en-US"/>
        </w:rPr>
        <w:t>16</w:t>
      </w:r>
      <w:r w:rsidR="00991566" w:rsidRPr="00123821">
        <w:rPr>
          <w:rFonts w:ascii="Angsana New" w:hAnsi="Angsana New" w:cs="Angsana New" w:hint="cs"/>
          <w:cs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5</w:t>
      </w:r>
      <w:r w:rsidR="00991566" w:rsidRPr="00123821">
        <w:rPr>
          <w:rFonts w:ascii="Angsana New" w:hAnsi="Angsana New" w:cs="Angsana New"/>
          <w:cs/>
          <w:lang w:val="en-US"/>
        </w:rPr>
        <w:tab/>
      </w:r>
      <w:r w:rsidR="00991566" w:rsidRPr="00123821">
        <w:rPr>
          <w:rFonts w:ascii="Angsana New" w:eastAsia="SimSun" w:hAnsi="Angsana New" w:cs="Angsana New"/>
          <w:spacing w:val="-4"/>
          <w:cs/>
          <w:lang w:eastAsia="zh-CN"/>
        </w:rPr>
        <w:t>อนุมัติ</w:t>
      </w:r>
      <w:r w:rsidR="00991566" w:rsidRPr="00123821">
        <w:rPr>
          <w:rFonts w:ascii="Angsana New" w:hAnsi="Angsana New" w:cs="Angsana New"/>
          <w:cs/>
          <w:lang w:val="en-US"/>
        </w:rPr>
        <w:t xml:space="preserve">การจัดสรรหุ้นสามัญเพิ่มทุนจำนวน </w:t>
      </w:r>
      <w:r w:rsidRPr="00835023">
        <w:rPr>
          <w:rFonts w:ascii="Angsana New" w:hAnsi="Angsana New" w:cs="Angsana New"/>
          <w:snapToGrid w:val="0"/>
          <w:lang w:val="en-US"/>
        </w:rPr>
        <w:t>2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519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225</w:t>
      </w:r>
      <w:r w:rsidR="00991566" w:rsidRPr="00123821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590</w:t>
      </w:r>
      <w:r w:rsidR="00991566" w:rsidRPr="00123821">
        <w:rPr>
          <w:rFonts w:ascii="Angsana New" w:hAnsi="Angsana New" w:cs="Angsana New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cs/>
          <w:lang w:val="en-US"/>
        </w:rPr>
        <w:t xml:space="preserve">หุ้น มูลค่าที่ตราไว้หุ้นละ </w:t>
      </w:r>
      <w:r w:rsidRPr="00835023">
        <w:rPr>
          <w:rFonts w:ascii="Angsana New" w:hAnsi="Angsana New" w:cs="Angsana New"/>
          <w:lang w:val="en-US"/>
        </w:rPr>
        <w:t>1</w:t>
      </w:r>
      <w:r w:rsidR="00991566" w:rsidRPr="00123821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00</w:t>
      </w:r>
      <w:r w:rsidR="00991566" w:rsidRPr="00123821">
        <w:rPr>
          <w:rFonts w:ascii="Angsana New" w:hAnsi="Angsana New" w:cs="Angsana New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cs/>
          <w:lang w:val="en-US"/>
        </w:rPr>
        <w:t>บาท ดังนี้</w:t>
      </w:r>
    </w:p>
    <w:p w:rsidR="00991566" w:rsidRPr="00123821" w:rsidRDefault="00835023" w:rsidP="00991566">
      <w:pPr>
        <w:pStyle w:val="BodyTextIndent"/>
        <w:ind w:left="1710" w:hanging="630"/>
        <w:jc w:val="thaiDistribute"/>
        <w:rPr>
          <w:rFonts w:ascii="Angsana New" w:hAnsi="Angsana New" w:cs="Angsana New"/>
          <w:lang w:val="en-US"/>
        </w:rPr>
      </w:pPr>
      <w:r w:rsidRPr="00835023">
        <w:rPr>
          <w:rFonts w:ascii="Angsana New" w:hAnsi="Angsana New" w:cs="Angsana New"/>
          <w:lang w:val="en-US"/>
        </w:rPr>
        <w:t>16</w:t>
      </w:r>
      <w:r w:rsidR="00991566" w:rsidRPr="00123821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5</w:t>
      </w:r>
      <w:r w:rsidR="00991566" w:rsidRPr="00123821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1</w:t>
      </w:r>
      <w:r w:rsidR="00991566" w:rsidRPr="00123821">
        <w:rPr>
          <w:rFonts w:ascii="Angsana New" w:hAnsi="Angsana New" w:cs="Angsana New"/>
          <w:lang w:val="en-US"/>
        </w:rPr>
        <w:tab/>
      </w:r>
      <w:r w:rsidR="00991566" w:rsidRPr="00123821">
        <w:rPr>
          <w:rFonts w:ascii="Angsana New" w:hAnsi="Angsana New" w:cs="Angsana New" w:hint="cs"/>
          <w:cs/>
          <w:lang w:val="en-US"/>
        </w:rPr>
        <w:t xml:space="preserve">การจัดสรรหุ้นสามัญเพิ่มทุนจำนวน </w:t>
      </w:r>
      <w:r w:rsidRPr="00835023">
        <w:rPr>
          <w:rFonts w:ascii="Angsana New" w:hAnsi="Angsana New" w:cs="Angsana New"/>
          <w:lang w:val="en-US"/>
        </w:rPr>
        <w:t>826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835023">
        <w:rPr>
          <w:rFonts w:ascii="Angsana New" w:hAnsi="Angsana New" w:cs="Angsana New"/>
          <w:lang w:val="en-US"/>
        </w:rPr>
        <w:t>000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835023">
        <w:rPr>
          <w:rFonts w:ascii="Angsana New" w:hAnsi="Angsana New" w:cs="Angsana New"/>
          <w:lang w:val="en-US"/>
        </w:rPr>
        <w:t>000</w:t>
      </w:r>
      <w:r w:rsidR="00462400">
        <w:rPr>
          <w:rFonts w:ascii="Angsana New" w:hAnsi="Angsana New" w:cs="Angsana New" w:hint="cs"/>
          <w:cs/>
          <w:lang w:val="en-US"/>
        </w:rPr>
        <w:t xml:space="preserve"> หุ้น มูลค่าที่ตราไว้</w:t>
      </w:r>
      <w:r w:rsidR="00991566" w:rsidRPr="00123821">
        <w:rPr>
          <w:rFonts w:ascii="Angsana New" w:hAnsi="Angsana New" w:cs="Angsana New" w:hint="cs"/>
          <w:cs/>
          <w:lang w:val="en-US"/>
        </w:rPr>
        <w:t xml:space="preserve">หุ้นละ </w:t>
      </w:r>
      <w:r w:rsidRPr="00835023">
        <w:rPr>
          <w:rFonts w:ascii="Angsana New" w:hAnsi="Angsana New" w:cs="Angsana New"/>
          <w:lang w:val="en-US"/>
        </w:rPr>
        <w:t>1</w:t>
      </w:r>
      <w:r w:rsidR="00991566" w:rsidRPr="00123821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00</w:t>
      </w:r>
      <w:r w:rsidR="00991566" w:rsidRPr="00123821">
        <w:rPr>
          <w:rFonts w:ascii="Angsana New" w:hAnsi="Angsana New" w:cs="Angsana New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cs/>
          <w:lang w:val="en-US"/>
        </w:rPr>
        <w:t xml:space="preserve">บาท </w:t>
      </w:r>
      <w:r w:rsidR="00991566" w:rsidRPr="00123821">
        <w:rPr>
          <w:rFonts w:ascii="Angsana New" w:hAnsi="Angsana New" w:cs="Angsana New" w:hint="cs"/>
          <w:spacing w:val="4"/>
          <w:cs/>
          <w:lang w:val="en-US"/>
        </w:rPr>
        <w:t>เพื่อเสนอขายให้แก่บุคคลในวงจำกัด ตามประกาศคณะกรรมการกำกับตลาดทุนที่</w:t>
      </w:r>
      <w:r w:rsidR="00991566" w:rsidRPr="00123821">
        <w:rPr>
          <w:rFonts w:ascii="Angsana New" w:hAnsi="Angsana New" w:cs="Angsana New" w:hint="cs"/>
          <w:cs/>
          <w:lang w:val="en-US"/>
        </w:rPr>
        <w:t xml:space="preserve"> ทจ. </w:t>
      </w:r>
      <w:r w:rsidRPr="00835023">
        <w:rPr>
          <w:rFonts w:ascii="Angsana New" w:hAnsi="Angsana New" w:cs="Angsana New"/>
          <w:lang w:val="en-US"/>
        </w:rPr>
        <w:t>72</w:t>
      </w:r>
      <w:r w:rsidR="00991566" w:rsidRPr="00123821">
        <w:rPr>
          <w:rFonts w:ascii="Angsana New" w:hAnsi="Angsana New" w:cs="Angsana New"/>
          <w:lang w:val="en-US"/>
        </w:rPr>
        <w:t>/</w:t>
      </w:r>
      <w:r w:rsidRPr="00835023">
        <w:rPr>
          <w:rFonts w:ascii="Angsana New" w:hAnsi="Angsana New" w:cs="Angsana New"/>
          <w:lang w:val="en-US"/>
        </w:rPr>
        <w:t>2558</w:t>
      </w:r>
    </w:p>
    <w:p w:rsidR="00991566" w:rsidRPr="00123821" w:rsidRDefault="00835023" w:rsidP="00DB419D">
      <w:pPr>
        <w:pStyle w:val="BodyTextIndent"/>
        <w:spacing w:before="120"/>
        <w:ind w:left="1714" w:hanging="634"/>
        <w:jc w:val="thaiDistribute"/>
        <w:rPr>
          <w:rFonts w:ascii="Angsana New" w:hAnsi="Angsana New" w:cs="Angsana New"/>
          <w:snapToGrid w:val="0"/>
          <w:spacing w:val="-4"/>
          <w:lang w:val="en-US"/>
        </w:rPr>
      </w:pPr>
      <w:r w:rsidRPr="00835023">
        <w:rPr>
          <w:rFonts w:ascii="Angsana New" w:hAnsi="Angsana New" w:cs="Angsana New"/>
          <w:snapToGrid w:val="0"/>
          <w:lang w:val="en-US"/>
        </w:rPr>
        <w:t>16</w:t>
      </w:r>
      <w:r w:rsidR="00991566" w:rsidRPr="00123821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5</w:t>
      </w:r>
      <w:r w:rsidR="00991566" w:rsidRPr="00123821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2</w:t>
      </w:r>
      <w:r w:rsidR="00991566" w:rsidRPr="00123821">
        <w:rPr>
          <w:rFonts w:ascii="Angsana New" w:hAnsi="Angsana New" w:cs="Angsana New"/>
          <w:snapToGrid w:val="0"/>
          <w:lang w:val="en-US"/>
        </w:rPr>
        <w:tab/>
      </w:r>
      <w:r w:rsidR="00991566">
        <w:rPr>
          <w:rFonts w:ascii="Angsana New" w:hAnsi="Angsana New" w:cs="Angsana New" w:hint="cs"/>
          <w:snapToGrid w:val="0"/>
          <w:cs/>
          <w:lang w:val="en-US"/>
        </w:rPr>
        <w:t>การจัดสรร</w:t>
      </w:r>
      <w:r w:rsidR="00991566" w:rsidRPr="00123821">
        <w:rPr>
          <w:rFonts w:ascii="Angsana New" w:hAnsi="Angsana New" w:cs="Angsana New" w:hint="cs"/>
          <w:cs/>
          <w:lang w:val="en-US"/>
        </w:rPr>
        <w:t>การเพิ่มทุนจดทะเบียน</w:t>
      </w:r>
      <w:r w:rsidR="00991566" w:rsidRPr="00123821">
        <w:rPr>
          <w:rFonts w:ascii="Angsana New" w:hAnsi="Angsana New" w:cs="Angsana New"/>
          <w:cs/>
          <w:lang w:val="en-US"/>
        </w:rPr>
        <w:t xml:space="preserve">จำนวน </w:t>
      </w:r>
      <w:r w:rsidRPr="00835023">
        <w:rPr>
          <w:rFonts w:ascii="Angsana New" w:hAnsi="Angsana New" w:cs="Angsana New"/>
          <w:lang w:val="en-US"/>
        </w:rPr>
        <w:t>1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835023">
        <w:rPr>
          <w:rFonts w:ascii="Angsana New" w:hAnsi="Angsana New" w:cs="Angsana New"/>
          <w:lang w:val="en-US"/>
        </w:rPr>
        <w:t>653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835023">
        <w:rPr>
          <w:rFonts w:ascii="Angsana New" w:hAnsi="Angsana New" w:cs="Angsana New"/>
          <w:lang w:val="en-US"/>
        </w:rPr>
        <w:t>225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835023">
        <w:rPr>
          <w:rFonts w:ascii="Angsana New" w:hAnsi="Angsana New" w:cs="Angsana New"/>
          <w:lang w:val="en-US"/>
        </w:rPr>
        <w:t>590</w:t>
      </w:r>
      <w:r w:rsidR="00991566" w:rsidRPr="00123821">
        <w:rPr>
          <w:rFonts w:ascii="Angsana New" w:hAnsi="Angsana New" w:cs="Angsana New" w:hint="cs"/>
          <w:cs/>
          <w:lang w:val="en-US"/>
        </w:rPr>
        <w:t xml:space="preserve"> หุ้น มูลค่าที่ตราไว้ หุ้นละ </w:t>
      </w:r>
      <w:r w:rsidRPr="00835023">
        <w:rPr>
          <w:rFonts w:ascii="Angsana New" w:hAnsi="Angsana New" w:cs="Angsana New"/>
          <w:lang w:val="en-US"/>
        </w:rPr>
        <w:t>1</w:t>
      </w:r>
      <w:r w:rsidR="00991566" w:rsidRPr="00123821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00</w:t>
      </w:r>
      <w:r w:rsidR="00991566" w:rsidRPr="00123821">
        <w:rPr>
          <w:rFonts w:ascii="Angsana New" w:hAnsi="Angsana New" w:cs="Angsana New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cs/>
          <w:lang w:val="en-US"/>
        </w:rPr>
        <w:t>บาท เพื่อ</w:t>
      </w:r>
      <w:r w:rsidR="00991566" w:rsidRPr="00123821">
        <w:rPr>
          <w:rFonts w:ascii="Angsana New" w:hAnsi="Angsana New" w:cs="Angsana New" w:hint="cs"/>
          <w:spacing w:val="-6"/>
          <w:cs/>
          <w:lang w:val="en-US"/>
        </w:rPr>
        <w:t>รองรับ</w:t>
      </w:r>
      <w:r w:rsidR="00991566" w:rsidRPr="00123821">
        <w:rPr>
          <w:rFonts w:ascii="Angsana New" w:hAnsi="Angsana New" w:cs="Angsana New"/>
          <w:spacing w:val="-6"/>
          <w:cs/>
          <w:lang w:val="en-US"/>
        </w:rPr>
        <w:t xml:space="preserve">การใช้สิทธิของใบสำคัญแสดงสิทธิที่จะซื้อหุ้นสามัญของบริษัท ครั้งที่ </w:t>
      </w:r>
      <w:r w:rsidRPr="00835023">
        <w:rPr>
          <w:rFonts w:ascii="Angsana New" w:hAnsi="Angsana New" w:cs="Angsana New"/>
          <w:spacing w:val="-6"/>
          <w:lang w:val="en-US"/>
        </w:rPr>
        <w:t>4</w:t>
      </w:r>
      <w:r w:rsidR="00991566" w:rsidRPr="00123821">
        <w:rPr>
          <w:rFonts w:ascii="Angsana New" w:hAnsi="Angsana New" w:cs="Angsana New"/>
          <w:spacing w:val="-6"/>
          <w:cs/>
          <w:lang w:val="en-US"/>
        </w:rPr>
        <w:t xml:space="preserve"> (</w:t>
      </w:r>
      <w:r w:rsidR="00991566" w:rsidRPr="00123821">
        <w:rPr>
          <w:rFonts w:ascii="Angsana New" w:hAnsi="Angsana New" w:cs="Angsana New"/>
          <w:spacing w:val="-6"/>
          <w:lang w:val="en-US"/>
        </w:rPr>
        <w:t>CGD -W</w:t>
      </w:r>
      <w:r w:rsidRPr="00835023">
        <w:rPr>
          <w:rFonts w:ascii="Angsana New" w:hAnsi="Angsana New" w:cs="Angsana New"/>
          <w:spacing w:val="-6"/>
          <w:lang w:val="en-US"/>
        </w:rPr>
        <w:t>4</w:t>
      </w:r>
      <w:r w:rsidR="00991566" w:rsidRPr="00123821">
        <w:rPr>
          <w:rFonts w:ascii="Angsana New" w:hAnsi="Angsana New" w:cs="Angsana New"/>
          <w:spacing w:val="-6"/>
          <w:cs/>
          <w:lang w:val="en-US"/>
        </w:rPr>
        <w:t>)</w:t>
      </w:r>
      <w:r w:rsidR="00991566" w:rsidRPr="00123821">
        <w:rPr>
          <w:rFonts w:ascii="Angsana New" w:hAnsi="Angsana New" w:cs="Angsana New"/>
          <w:cs/>
          <w:lang w:val="en-US"/>
        </w:rPr>
        <w:t xml:space="preserve"> ที่จัดสรรให้แก่ผู้ถือหุ้นเดิม จำนวนไม่เกิน </w:t>
      </w:r>
      <w:r w:rsidRPr="00835023">
        <w:rPr>
          <w:rFonts w:ascii="Angsana New" w:hAnsi="Angsana New" w:cs="Angsana New"/>
          <w:lang w:val="en-US"/>
        </w:rPr>
        <w:t>1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835023">
        <w:rPr>
          <w:rFonts w:ascii="Angsana New" w:hAnsi="Angsana New" w:cs="Angsana New"/>
          <w:lang w:val="en-US"/>
        </w:rPr>
        <w:t>653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835023">
        <w:rPr>
          <w:rFonts w:ascii="Angsana New" w:hAnsi="Angsana New" w:cs="Angsana New"/>
          <w:lang w:val="en-US"/>
        </w:rPr>
        <w:t>225</w:t>
      </w:r>
      <w:r w:rsidR="00991566" w:rsidRPr="00123821">
        <w:rPr>
          <w:rFonts w:ascii="Angsana New" w:hAnsi="Angsana New" w:cs="Angsana New"/>
          <w:lang w:val="en-US"/>
        </w:rPr>
        <w:t>,</w:t>
      </w:r>
      <w:r w:rsidRPr="00835023">
        <w:rPr>
          <w:rFonts w:ascii="Angsana New" w:hAnsi="Angsana New" w:cs="Angsana New"/>
          <w:lang w:val="en-US"/>
        </w:rPr>
        <w:t>590</w:t>
      </w:r>
      <w:r w:rsidR="00991566" w:rsidRPr="00123821">
        <w:rPr>
          <w:rFonts w:ascii="Angsana New" w:hAnsi="Angsana New" w:cs="Angsana New"/>
          <w:cs/>
          <w:lang w:val="en-US"/>
        </w:rPr>
        <w:t xml:space="preserve"> หุ้น</w:t>
      </w:r>
    </w:p>
    <w:p w:rsidR="00D06AA9" w:rsidRDefault="00835023" w:rsidP="00DB419D">
      <w:pPr>
        <w:pStyle w:val="BodyTextIndent"/>
        <w:spacing w:before="120"/>
        <w:ind w:left="1714" w:hanging="634"/>
        <w:jc w:val="thaiDistribute"/>
        <w:rPr>
          <w:rFonts w:ascii="Angsana New" w:hAnsi="Angsana New" w:cs="Angsana New"/>
          <w:cs/>
          <w:lang w:val="en-US"/>
        </w:rPr>
      </w:pPr>
      <w:r w:rsidRPr="00835023">
        <w:rPr>
          <w:rFonts w:ascii="Angsana New" w:hAnsi="Angsana New" w:cs="Angsana New"/>
          <w:lang w:val="en-US"/>
        </w:rPr>
        <w:t>16</w:t>
      </w:r>
      <w:r w:rsidR="00991566" w:rsidRPr="00123821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5</w:t>
      </w:r>
      <w:r w:rsidR="00991566" w:rsidRPr="00123821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3</w:t>
      </w:r>
      <w:r w:rsidR="00991566" w:rsidRPr="00123821">
        <w:rPr>
          <w:rFonts w:ascii="Angsana New" w:hAnsi="Angsana New" w:cs="Angsana New"/>
          <w:lang w:val="en-US"/>
        </w:rPr>
        <w:tab/>
      </w:r>
      <w:r w:rsidR="00991566" w:rsidRPr="00123821">
        <w:rPr>
          <w:rFonts w:ascii="Angsana New" w:hAnsi="Angsana New" w:cs="Angsana New" w:hint="cs"/>
          <w:spacing w:val="-4"/>
          <w:cs/>
          <w:lang w:val="en-US"/>
        </w:rPr>
        <w:t xml:space="preserve">การจัดสรรหุ้นสามัญเพิ่มทุนจำนวน </w:t>
      </w:r>
      <w:r w:rsidRPr="00835023">
        <w:rPr>
          <w:rFonts w:ascii="Angsana New" w:hAnsi="Angsana New" w:cs="Angsana New"/>
          <w:spacing w:val="-4"/>
          <w:lang w:val="en-US"/>
        </w:rPr>
        <w:t>40</w:t>
      </w:r>
      <w:r w:rsidR="00991566" w:rsidRPr="00123821">
        <w:rPr>
          <w:rFonts w:ascii="Angsana New" w:hAnsi="Angsana New" w:cs="Angsana New"/>
          <w:spacing w:val="-4"/>
          <w:lang w:val="en-US"/>
        </w:rPr>
        <w:t>,</w:t>
      </w:r>
      <w:r w:rsidRPr="00835023">
        <w:rPr>
          <w:rFonts w:ascii="Angsana New" w:hAnsi="Angsana New" w:cs="Angsana New"/>
          <w:spacing w:val="-4"/>
          <w:lang w:val="en-US"/>
        </w:rPr>
        <w:t>000</w:t>
      </w:r>
      <w:r w:rsidR="00991566" w:rsidRPr="00123821">
        <w:rPr>
          <w:rFonts w:ascii="Angsana New" w:hAnsi="Angsana New" w:cs="Angsana New"/>
          <w:spacing w:val="-4"/>
          <w:lang w:val="en-US"/>
        </w:rPr>
        <w:t>,</w:t>
      </w:r>
      <w:r w:rsidRPr="00835023">
        <w:rPr>
          <w:rFonts w:ascii="Angsana New" w:hAnsi="Angsana New" w:cs="Angsana New"/>
          <w:spacing w:val="-4"/>
          <w:lang w:val="en-US"/>
        </w:rPr>
        <w:t>000</w:t>
      </w:r>
      <w:r w:rsidR="00991566" w:rsidRPr="00123821">
        <w:rPr>
          <w:rFonts w:ascii="Angsana New" w:hAnsi="Angsana New" w:cs="Angsana New" w:hint="cs"/>
          <w:spacing w:val="-4"/>
          <w:cs/>
          <w:lang w:val="en-US"/>
        </w:rPr>
        <w:t xml:space="preserve"> หุ้น มูลค่าที่ตราไว้หุ้นละ</w:t>
      </w:r>
      <w:r w:rsidR="00991566" w:rsidRPr="00123821">
        <w:rPr>
          <w:rFonts w:ascii="Angsana New" w:hAnsi="Angsana New" w:cs="Angsana New" w:hint="cs"/>
          <w:cs/>
          <w:lang w:val="en-US"/>
        </w:rPr>
        <w:t xml:space="preserve"> </w:t>
      </w:r>
      <w:r w:rsidRPr="00835023">
        <w:rPr>
          <w:rFonts w:ascii="Angsana New" w:hAnsi="Angsana New" w:cs="Angsana New"/>
          <w:lang w:val="en-US"/>
        </w:rPr>
        <w:t>1</w:t>
      </w:r>
      <w:r w:rsidR="00991566" w:rsidRPr="00123821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00</w:t>
      </w:r>
      <w:r w:rsidR="00991566" w:rsidRPr="00123821">
        <w:rPr>
          <w:rFonts w:ascii="Angsana New" w:hAnsi="Angsana New" w:cs="Angsana New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cs/>
          <w:lang w:val="en-US"/>
        </w:rPr>
        <w:t xml:space="preserve">บาท เพื่อรองรับการออกใบสำคัญแสดงสิทธิที่จะซื้อหุ้นสามัญ ครั้งที่ </w:t>
      </w:r>
      <w:r w:rsidRPr="00835023">
        <w:rPr>
          <w:rFonts w:ascii="Angsana New" w:hAnsi="Angsana New" w:cs="Angsana New"/>
          <w:lang w:val="en-US"/>
        </w:rPr>
        <w:t>2</w:t>
      </w:r>
      <w:r w:rsidR="00991566" w:rsidRPr="00123821">
        <w:rPr>
          <w:rFonts w:ascii="Angsana New" w:hAnsi="Angsana New" w:cs="Angsana New"/>
          <w:lang w:val="en-US"/>
        </w:rPr>
        <w:t xml:space="preserve"> </w:t>
      </w:r>
      <w:r w:rsidR="00991566" w:rsidRPr="00123821">
        <w:rPr>
          <w:rFonts w:ascii="Angsana New" w:hAnsi="Angsana New" w:cs="Angsana New" w:hint="cs"/>
          <w:cs/>
          <w:lang w:val="en-US"/>
        </w:rPr>
        <w:t>ให้แก่กรรมการ ผู้บริหาร และ</w:t>
      </w:r>
      <w:r w:rsidR="00991566" w:rsidRPr="00123821">
        <w:rPr>
          <w:rFonts w:ascii="Angsana New" w:hAnsi="Angsana New" w:cs="Angsana New"/>
          <w:lang w:val="en-US"/>
        </w:rPr>
        <w:t>/</w:t>
      </w:r>
      <w:r w:rsidR="00991566" w:rsidRPr="00123821">
        <w:rPr>
          <w:rFonts w:ascii="Angsana New" w:hAnsi="Angsana New" w:cs="Angsana New" w:hint="cs"/>
          <w:cs/>
          <w:lang w:val="en-US"/>
        </w:rPr>
        <w:t>หรือพนักงานของบริษัท และ</w:t>
      </w:r>
      <w:r w:rsidR="00991566" w:rsidRPr="00123821">
        <w:rPr>
          <w:rFonts w:ascii="Angsana New" w:hAnsi="Angsana New" w:cs="Angsana New"/>
          <w:lang w:val="en-US"/>
        </w:rPr>
        <w:t>/</w:t>
      </w:r>
      <w:r w:rsidR="00991566" w:rsidRPr="00123821">
        <w:rPr>
          <w:rFonts w:ascii="Angsana New" w:hAnsi="Angsana New" w:cs="Angsana New" w:hint="cs"/>
          <w:cs/>
          <w:lang w:val="en-US"/>
        </w:rPr>
        <w:t>หรือบริษัทย่อย</w:t>
      </w:r>
    </w:p>
    <w:p w:rsidR="00D06AA9" w:rsidRDefault="00D06AA9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val="en-US" w:eastAsia="x-none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:rsidR="005F2E3A" w:rsidRDefault="00835023" w:rsidP="00C32655">
      <w:pPr>
        <w:spacing w:before="36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lang w:val="en-US"/>
        </w:rPr>
      </w:pPr>
      <w:r w:rsidRPr="00835023">
        <w:rPr>
          <w:rStyle w:val="PageNumber"/>
          <w:rFonts w:ascii="Angsana New" w:hAnsi="Angsana New" w:cs="Angsana New"/>
          <w:b/>
          <w:bCs/>
          <w:lang w:val="en-US"/>
        </w:rPr>
        <w:lastRenderedPageBreak/>
        <w:t>17</w:t>
      </w:r>
      <w:r w:rsidR="005F2E3A">
        <w:rPr>
          <w:rStyle w:val="PageNumber"/>
          <w:rFonts w:ascii="Angsana New" w:hAnsi="Angsana New" w:cs="Angsana New"/>
          <w:b/>
          <w:bCs/>
          <w:lang w:val="en-US"/>
        </w:rPr>
        <w:t>.</w:t>
      </w:r>
      <w:r w:rsidR="005F2E3A">
        <w:rPr>
          <w:rStyle w:val="PageNumber"/>
          <w:rFonts w:ascii="Angsana New" w:hAnsi="Angsana New" w:cs="Angsana New"/>
          <w:b/>
          <w:bCs/>
          <w:cs/>
          <w:lang w:val="en-US"/>
        </w:rPr>
        <w:tab/>
      </w:r>
      <w:r w:rsidR="005F2E3A">
        <w:rPr>
          <w:rStyle w:val="PageNumber"/>
          <w:rFonts w:ascii="Angsana New" w:hAnsi="Angsana New" w:cs="Angsana New" w:hint="cs"/>
          <w:b/>
          <w:bCs/>
          <w:cs/>
          <w:lang w:val="en-US"/>
        </w:rPr>
        <w:t>ใบสำคัญแสดงสิทธิซื้อหุ้นสามัญ</w:t>
      </w:r>
    </w:p>
    <w:p w:rsidR="005F2E3A" w:rsidRPr="00C066F1" w:rsidRDefault="005F2E3A" w:rsidP="005F2E3A">
      <w:pPr>
        <w:tabs>
          <w:tab w:val="left" w:pos="9090"/>
        </w:tabs>
        <w:spacing w:after="120"/>
        <w:ind w:left="547"/>
        <w:jc w:val="thaiDistribute"/>
        <w:rPr>
          <w:rFonts w:ascii="Angsana New" w:hAnsi="Angsana New" w:cs="Angsana New"/>
          <w:snapToGrid w:val="0"/>
          <w:cs/>
        </w:rPr>
      </w:pPr>
      <w:r w:rsidRPr="008E252A">
        <w:rPr>
          <w:rFonts w:ascii="Angsana New" w:hAnsi="Angsana New" w:cs="Angsana New"/>
          <w:snapToGrid w:val="0"/>
          <w:spacing w:val="-2"/>
          <w:cs/>
        </w:rPr>
        <w:t>ตามที่ที่ประชุม</w:t>
      </w:r>
      <w:r w:rsidR="008E252A" w:rsidRPr="008E252A">
        <w:rPr>
          <w:rFonts w:ascii="Angsana New" w:hAnsi="Angsana New" w:cs="Angsana New"/>
          <w:snapToGrid w:val="0"/>
          <w:spacing w:val="-2"/>
          <w:cs/>
        </w:rPr>
        <w:t>สามัญผู้ถือหุ้นของบริษัท</w:t>
      </w:r>
      <w:r w:rsidRPr="008E252A">
        <w:rPr>
          <w:rFonts w:ascii="Angsana New" w:hAnsi="Angsana New" w:cs="Angsana New" w:hint="cs"/>
          <w:snapToGrid w:val="0"/>
          <w:spacing w:val="-2"/>
          <w:cs/>
        </w:rPr>
        <w:t xml:space="preserve">ประจำปี </w:t>
      </w:r>
      <w:r w:rsidR="00835023" w:rsidRPr="00835023">
        <w:rPr>
          <w:rFonts w:ascii="Angsana New" w:hAnsi="Angsana New" w:cs="Angsana New"/>
          <w:snapToGrid w:val="0"/>
          <w:spacing w:val="-2"/>
          <w:lang w:val="en-US"/>
        </w:rPr>
        <w:t>2561</w:t>
      </w:r>
      <w:r w:rsidRPr="008E252A">
        <w:rPr>
          <w:rFonts w:ascii="Angsana New" w:hAnsi="Angsana New" w:cs="Angsana New"/>
          <w:snapToGrid w:val="0"/>
          <w:spacing w:val="-2"/>
          <w:cs/>
        </w:rPr>
        <w:t xml:space="preserve"> เมื่อวันที่ </w:t>
      </w:r>
      <w:r w:rsidR="00835023" w:rsidRPr="00835023">
        <w:rPr>
          <w:rFonts w:ascii="Angsana New" w:hAnsi="Angsana New" w:cs="Angsana New"/>
          <w:snapToGrid w:val="0"/>
          <w:spacing w:val="-2"/>
          <w:lang w:val="en-US"/>
        </w:rPr>
        <w:t>26</w:t>
      </w:r>
      <w:r w:rsidRPr="008E252A">
        <w:rPr>
          <w:rFonts w:ascii="Angsana New" w:hAnsi="Angsana New" w:cs="Angsana New"/>
          <w:snapToGrid w:val="0"/>
          <w:spacing w:val="-2"/>
          <w:cs/>
        </w:rPr>
        <w:t xml:space="preserve"> </w:t>
      </w:r>
      <w:r w:rsidRPr="008E252A">
        <w:rPr>
          <w:rFonts w:ascii="Angsana New" w:hAnsi="Angsana New" w:cs="Angsana New" w:hint="cs"/>
          <w:snapToGrid w:val="0"/>
          <w:spacing w:val="-2"/>
          <w:cs/>
        </w:rPr>
        <w:t>เมษายน</w:t>
      </w:r>
      <w:r w:rsidRPr="008E252A">
        <w:rPr>
          <w:rFonts w:ascii="Angsana New" w:hAnsi="Angsana New" w:cs="Angsana New"/>
          <w:snapToGrid w:val="0"/>
          <w:spacing w:val="-2"/>
          <w:cs/>
        </w:rPr>
        <w:t xml:space="preserve"> </w:t>
      </w:r>
      <w:r w:rsidR="00835023" w:rsidRPr="00835023">
        <w:rPr>
          <w:rFonts w:ascii="Angsana New" w:hAnsi="Angsana New" w:cs="Angsana New"/>
          <w:snapToGrid w:val="0"/>
          <w:spacing w:val="-2"/>
          <w:lang w:val="en-US"/>
        </w:rPr>
        <w:t>2561</w:t>
      </w:r>
      <w:r w:rsidRPr="008E252A">
        <w:rPr>
          <w:rFonts w:ascii="Angsana New" w:hAnsi="Angsana New" w:cs="Angsana New"/>
          <w:snapToGrid w:val="0"/>
          <w:spacing w:val="-2"/>
          <w:cs/>
        </w:rPr>
        <w:t xml:space="preserve"> ได้มีมติอนุมัติการออก</w:t>
      </w:r>
      <w:r w:rsidRPr="008E252A">
        <w:rPr>
          <w:rFonts w:ascii="Angsana New" w:hAnsi="Angsana New" w:cs="Angsana New"/>
          <w:snapToGrid w:val="0"/>
          <w:spacing w:val="4"/>
          <w:cs/>
        </w:rPr>
        <w:t xml:space="preserve">และเสนอขายใบสำคัญแสดงสิทธิที่จะซื้อหุ้นสามัญของบริษัท ครั้งที่ </w:t>
      </w:r>
      <w:r w:rsidR="00835023" w:rsidRPr="00835023">
        <w:rPr>
          <w:rFonts w:ascii="Angsana New" w:hAnsi="Angsana New" w:cs="Angsana New"/>
          <w:snapToGrid w:val="0"/>
          <w:spacing w:val="4"/>
          <w:lang w:val="en-US"/>
        </w:rPr>
        <w:t>4</w:t>
      </w:r>
      <w:r w:rsidRPr="008E252A">
        <w:rPr>
          <w:rFonts w:ascii="Angsana New" w:hAnsi="Angsana New" w:cs="Angsana New"/>
          <w:snapToGrid w:val="0"/>
          <w:spacing w:val="4"/>
          <w:lang w:val="en-US"/>
        </w:rPr>
        <w:t xml:space="preserve"> (“CGD-W</w:t>
      </w:r>
      <w:r w:rsidR="00835023" w:rsidRPr="00835023">
        <w:rPr>
          <w:rFonts w:ascii="Angsana New" w:hAnsi="Angsana New" w:cs="Angsana New"/>
          <w:snapToGrid w:val="0"/>
          <w:spacing w:val="4"/>
          <w:lang w:val="en-US"/>
        </w:rPr>
        <w:t>4</w:t>
      </w:r>
      <w:r w:rsidRPr="008E252A">
        <w:rPr>
          <w:rFonts w:ascii="Angsana New" w:hAnsi="Angsana New" w:cs="Angsana New"/>
          <w:snapToGrid w:val="0"/>
          <w:spacing w:val="4"/>
          <w:lang w:val="en-US"/>
        </w:rPr>
        <w:t xml:space="preserve">”) </w:t>
      </w:r>
      <w:r w:rsidRPr="008E252A">
        <w:rPr>
          <w:rFonts w:ascii="Angsana New" w:hAnsi="Angsana New" w:cs="Angsana New"/>
          <w:snapToGrid w:val="0"/>
          <w:spacing w:val="4"/>
          <w:cs/>
          <w:lang w:val="en-US"/>
        </w:rPr>
        <w:t>โดยเมื่อวันที่</w:t>
      </w:r>
      <w:r w:rsidRPr="00C066F1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835023" w:rsidRPr="00835023">
        <w:rPr>
          <w:rFonts w:ascii="Angsana New" w:hAnsi="Angsana New" w:cs="Angsana New"/>
          <w:snapToGrid w:val="0"/>
          <w:lang w:val="en-US"/>
        </w:rPr>
        <w:t>27</w:t>
      </w:r>
      <w:r w:rsidRPr="00C066F1">
        <w:rPr>
          <w:rFonts w:ascii="Angsana New" w:hAnsi="Angsana New" w:cs="Angsana New"/>
          <w:snapToGrid w:val="0"/>
          <w:lang w:val="en-US"/>
        </w:rPr>
        <w:t xml:space="preserve"> </w:t>
      </w:r>
      <w:r w:rsidR="00F17DDB">
        <w:rPr>
          <w:rFonts w:ascii="Angsana New" w:hAnsi="Angsana New" w:cs="Angsana New" w:hint="cs"/>
          <w:snapToGrid w:val="0"/>
          <w:cs/>
          <w:lang w:val="en-US"/>
        </w:rPr>
        <w:t xml:space="preserve">มิถุนายน </w:t>
      </w:r>
      <w:r w:rsidR="00835023" w:rsidRPr="00835023">
        <w:rPr>
          <w:rFonts w:ascii="Angsana New" w:hAnsi="Angsana New" w:cs="Angsana New"/>
          <w:snapToGrid w:val="0"/>
          <w:lang w:val="en-US"/>
        </w:rPr>
        <w:t>2561</w:t>
      </w:r>
      <w:r w:rsidRPr="00C066F1">
        <w:rPr>
          <w:rFonts w:ascii="Angsana New" w:hAnsi="Angsana New" w:cs="Angsana New"/>
          <w:snapToGrid w:val="0"/>
          <w:lang w:val="en-US"/>
        </w:rPr>
        <w:t xml:space="preserve"> </w:t>
      </w:r>
      <w:r w:rsidRPr="00C066F1">
        <w:rPr>
          <w:rFonts w:ascii="Angsana New" w:hAnsi="Angsana New" w:cs="Angsana New"/>
          <w:snapToGrid w:val="0"/>
          <w:cs/>
        </w:rPr>
        <w:t>บริษัทได้ออกใบสำคัญแสดงสิทธิซื้อหุ้นสามัญ CGD-W</w:t>
      </w:r>
      <w:r w:rsidR="00835023" w:rsidRPr="00835023">
        <w:rPr>
          <w:rFonts w:ascii="Angsana New" w:hAnsi="Angsana New" w:cs="Angsana New" w:hint="cs"/>
          <w:snapToGrid w:val="0"/>
          <w:lang w:val="en-US"/>
        </w:rPr>
        <w:t>4</w:t>
      </w:r>
      <w:r w:rsidRPr="00C066F1">
        <w:rPr>
          <w:rFonts w:ascii="Angsana New" w:hAnsi="Angsana New" w:cs="Angsana New"/>
          <w:snapToGrid w:val="0"/>
          <w:cs/>
        </w:rPr>
        <w:t xml:space="preserve"> ที่จัดสรรให้แก่ผู้ถือหุ้นเดิมของบริษัทตามสัดส่วนการถือหุ้น โดยไม่คิดมูลค่าในอัตรา </w:t>
      </w:r>
      <w:r w:rsidR="00835023" w:rsidRPr="00835023">
        <w:rPr>
          <w:rFonts w:ascii="Angsana New" w:hAnsi="Angsana New" w:cs="Angsana New"/>
          <w:snapToGrid w:val="0"/>
          <w:lang w:val="en-US"/>
        </w:rPr>
        <w:t>5</w:t>
      </w:r>
      <w:r w:rsidRPr="00C066F1">
        <w:rPr>
          <w:rFonts w:ascii="Angsana New" w:hAnsi="Angsana New" w:cs="Angsana New"/>
          <w:snapToGrid w:val="0"/>
          <w:cs/>
        </w:rPr>
        <w:t xml:space="preserve"> หุ้นเดิมต่อ </w:t>
      </w:r>
      <w:r w:rsidR="00835023" w:rsidRPr="00835023">
        <w:rPr>
          <w:rFonts w:ascii="Angsana New" w:hAnsi="Angsana New" w:cs="Angsana New"/>
          <w:snapToGrid w:val="0"/>
          <w:lang w:val="en-US"/>
        </w:rPr>
        <w:t>1</w:t>
      </w:r>
      <w:r w:rsidRPr="00C066F1">
        <w:rPr>
          <w:rFonts w:ascii="Angsana New" w:hAnsi="Angsana New" w:cs="Angsana New"/>
          <w:snapToGrid w:val="0"/>
          <w:cs/>
        </w:rPr>
        <w:t xml:space="preserve"> หน่วยของใบสำคัญแสดงสิทธิ ซึ่งใบสำคัญแสดงสิทธิจดทะเบียนชนิดระบุชื่อและสามารถโอนให้บุคคลอื่นได้โดยไม่มีราคาเสนอขาย </w:t>
      </w:r>
      <w:r w:rsidRPr="008E252A">
        <w:rPr>
          <w:rFonts w:ascii="Angsana New" w:hAnsi="Angsana New" w:cs="Angsana New"/>
          <w:snapToGrid w:val="0"/>
          <w:spacing w:val="4"/>
          <w:cs/>
        </w:rPr>
        <w:t>อัตราการใช้สิทธิสำหรับซื้อหุ้นสามัญ</w:t>
      </w:r>
      <w:r w:rsidR="00D01BD2" w:rsidRPr="008E252A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คือ </w:t>
      </w:r>
      <w:r w:rsidR="00835023" w:rsidRPr="00835023">
        <w:rPr>
          <w:rFonts w:ascii="Angsana New" w:hAnsi="Angsana New" w:cs="Angsana New"/>
          <w:snapToGrid w:val="0"/>
          <w:spacing w:val="4"/>
          <w:lang w:val="en-US"/>
        </w:rPr>
        <w:t>1</w:t>
      </w:r>
      <w:r w:rsidR="00D01BD2" w:rsidRPr="008E252A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01BD2" w:rsidRPr="008E252A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หน่วยสามารถซื้อหุ้นสามัญได้ </w:t>
      </w:r>
      <w:r w:rsidR="00835023" w:rsidRPr="00835023">
        <w:rPr>
          <w:rFonts w:ascii="Angsana New" w:hAnsi="Angsana New" w:cs="Angsana New"/>
          <w:snapToGrid w:val="0"/>
          <w:spacing w:val="4"/>
          <w:lang w:val="en-US"/>
        </w:rPr>
        <w:t>1</w:t>
      </w:r>
      <w:r w:rsidR="00D01BD2" w:rsidRPr="008E252A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D01BD2" w:rsidRPr="008E252A">
        <w:rPr>
          <w:rFonts w:ascii="Angsana New" w:hAnsi="Angsana New" w:cs="Angsana New" w:hint="cs"/>
          <w:snapToGrid w:val="0"/>
          <w:spacing w:val="4"/>
          <w:cs/>
          <w:lang w:val="en-US"/>
        </w:rPr>
        <w:t xml:space="preserve">หุ้น </w:t>
      </w:r>
      <w:r w:rsidRPr="008E252A">
        <w:rPr>
          <w:rFonts w:ascii="Angsana New" w:hAnsi="Angsana New" w:cs="Angsana New"/>
          <w:snapToGrid w:val="0"/>
          <w:spacing w:val="4"/>
          <w:cs/>
        </w:rPr>
        <w:t>และรายการใช้สิทธิ</w:t>
      </w:r>
      <w:r w:rsidRPr="00C066F1">
        <w:rPr>
          <w:rFonts w:ascii="Angsana New" w:hAnsi="Angsana New" w:cs="Angsana New"/>
          <w:snapToGrid w:val="0"/>
          <w:cs/>
        </w:rPr>
        <w:t>มีรายละเอียด ดังนี้</w:t>
      </w:r>
    </w:p>
    <w:p w:rsidR="005F2E3A" w:rsidRPr="00C066F1" w:rsidRDefault="005F2E3A" w:rsidP="005F2E3A">
      <w:pPr>
        <w:tabs>
          <w:tab w:val="left" w:pos="9090"/>
        </w:tabs>
        <w:spacing w:after="120"/>
        <w:ind w:left="547"/>
        <w:jc w:val="thaiDistribute"/>
        <w:rPr>
          <w:rFonts w:ascii="Angsana New" w:hAnsi="Angsana New" w:cs="Angsana New"/>
          <w:snapToGrid w:val="0"/>
          <w:sz w:val="2"/>
          <w:szCs w:val="2"/>
          <w:cs/>
        </w:rPr>
      </w:pPr>
    </w:p>
    <w:tbl>
      <w:tblPr>
        <w:tblW w:w="9046" w:type="dxa"/>
        <w:tblInd w:w="332" w:type="dxa"/>
        <w:tblLook w:val="0000" w:firstRow="0" w:lastRow="0" w:firstColumn="0" w:lastColumn="0" w:noHBand="0" w:noVBand="0"/>
      </w:tblPr>
      <w:tblGrid>
        <w:gridCol w:w="1306"/>
        <w:gridCol w:w="1170"/>
        <w:gridCol w:w="270"/>
        <w:gridCol w:w="1260"/>
        <w:gridCol w:w="270"/>
        <w:gridCol w:w="1350"/>
        <w:gridCol w:w="270"/>
        <w:gridCol w:w="1350"/>
        <w:gridCol w:w="360"/>
        <w:gridCol w:w="1440"/>
      </w:tblGrid>
      <w:tr w:rsidR="005F2E3A" w:rsidRPr="00C066F1" w:rsidTr="005F2E3A">
        <w:trPr>
          <w:cantSplit/>
        </w:trPr>
        <w:tc>
          <w:tcPr>
            <w:tcW w:w="1306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ใบสำคัญ</w:t>
            </w:r>
          </w:p>
        </w:tc>
        <w:tc>
          <w:tcPr>
            <w:tcW w:w="117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270" w:type="dxa"/>
          </w:tcPr>
          <w:p w:rsidR="005F2E3A" w:rsidRPr="00C066F1" w:rsidRDefault="005F2E3A" w:rsidP="005F2E3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5F2E3A" w:rsidRPr="00C066F1" w:rsidRDefault="005F2E3A" w:rsidP="005F2E3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จำนวนที่ออก</w:t>
            </w:r>
          </w:p>
        </w:tc>
        <w:tc>
          <w:tcPr>
            <w:tcW w:w="270" w:type="dxa"/>
          </w:tcPr>
          <w:p w:rsidR="005F2E3A" w:rsidRPr="00C066F1" w:rsidRDefault="005F2E3A" w:rsidP="005F2E3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5F2E3A" w:rsidRPr="00C066F1" w:rsidRDefault="005F2E3A" w:rsidP="005F2E3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ราคาการใช้สิทธิ</w:t>
            </w:r>
          </w:p>
        </w:tc>
        <w:tc>
          <w:tcPr>
            <w:tcW w:w="27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3150" w:type="dxa"/>
            <w:gridSpan w:val="3"/>
          </w:tcPr>
          <w:p w:rsidR="005F2E3A" w:rsidRPr="00C066F1" w:rsidRDefault="005F2E3A" w:rsidP="005F2E3A">
            <w:pPr>
              <w:pStyle w:val="Heading1"/>
              <w:tabs>
                <w:tab w:val="left" w:pos="284"/>
              </w:tabs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C066F1"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กำหนดเวลาการใช้สิทธิ</w:t>
            </w:r>
            <w:r w:rsidRPr="00C066F1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*</w:t>
            </w:r>
          </w:p>
        </w:tc>
      </w:tr>
      <w:tr w:rsidR="005F2E3A" w:rsidRPr="00C066F1" w:rsidTr="005F2E3A">
        <w:tc>
          <w:tcPr>
            <w:tcW w:w="1306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แสดงสิทธิ</w:t>
            </w:r>
          </w:p>
        </w:tc>
        <w:tc>
          <w:tcPr>
            <w:tcW w:w="117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5F2E3A" w:rsidRPr="00C066F1" w:rsidRDefault="005F2E3A" w:rsidP="005F2E3A">
            <w:pPr>
              <w:pStyle w:val="Heading9"/>
              <w:tabs>
                <w:tab w:val="left" w:pos="284"/>
              </w:tabs>
              <w:rPr>
                <w:rFonts w:ascii="Angsana New" w:hAnsi="Angsana New" w:cs="Angsana New"/>
                <w:snapToGrid w:val="0"/>
                <w:lang w:val="en-US"/>
              </w:rPr>
            </w:pPr>
            <w:r w:rsidRPr="00C066F1">
              <w:rPr>
                <w:rFonts w:ascii="Angsana New" w:hAnsi="Angsana New" w:cs="Angsana New"/>
                <w:snapToGrid w:val="0"/>
                <w:lang w:val="en-US"/>
              </w:rPr>
              <w:t>(</w:t>
            </w:r>
            <w:r w:rsidRPr="00C066F1">
              <w:rPr>
                <w:rFonts w:ascii="Angsana New" w:hAnsi="Angsana New" w:cs="Angsana New"/>
                <w:snapToGrid w:val="0"/>
                <w:cs/>
              </w:rPr>
              <w:t>ล้านหน่วย</w:t>
            </w:r>
            <w:r w:rsidRPr="00C066F1">
              <w:rPr>
                <w:rFonts w:ascii="Angsana New" w:hAnsi="Angsana New" w:cs="Angsana New"/>
                <w:snapToGrid w:val="0"/>
                <w:lang w:val="en-US"/>
              </w:rPr>
              <w:t>)</w:t>
            </w:r>
          </w:p>
        </w:tc>
        <w:tc>
          <w:tcPr>
            <w:tcW w:w="27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บาท / หน่วย</w:t>
            </w:r>
          </w:p>
        </w:tc>
        <w:tc>
          <w:tcPr>
            <w:tcW w:w="27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เริ่ม</w:t>
            </w:r>
          </w:p>
        </w:tc>
        <w:tc>
          <w:tcPr>
            <w:tcW w:w="36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  <w:r w:rsidRPr="00C066F1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</w:rPr>
              <w:t>สิ้นสุด</w:t>
            </w:r>
          </w:p>
        </w:tc>
      </w:tr>
      <w:tr w:rsidR="005F2E3A" w:rsidRPr="00C066F1" w:rsidTr="005F2E3A">
        <w:tc>
          <w:tcPr>
            <w:tcW w:w="1306" w:type="dxa"/>
          </w:tcPr>
          <w:p w:rsidR="005F2E3A" w:rsidRPr="00C066F1" w:rsidRDefault="009F3F3D" w:rsidP="005F2E3A">
            <w:pPr>
              <w:ind w:left="-108" w:right="-105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  <w:t>CGD-</w:t>
            </w:r>
            <w:r>
              <w:rPr>
                <w:rFonts w:ascii="Angsana New" w:hAnsi="Angsana New" w:cs="Angsana New" w:hint="cs"/>
                <w:snapToGrid w:val="0"/>
                <w:sz w:val="24"/>
                <w:szCs w:val="24"/>
                <w:cs/>
              </w:rPr>
              <w:t>W</w:t>
            </w:r>
            <w:r w:rsidR="00835023" w:rsidRPr="00835023">
              <w:rPr>
                <w:rFonts w:ascii="Angsana New" w:hAnsi="Angsana New" w:cs="Angsana New" w:hint="cs"/>
                <w:snapToGrid w:val="0"/>
                <w:sz w:val="24"/>
                <w:szCs w:val="24"/>
                <w:lang w:val="en-US"/>
              </w:rPr>
              <w:t>4</w:t>
            </w:r>
          </w:p>
        </w:tc>
        <w:tc>
          <w:tcPr>
            <w:tcW w:w="1170" w:type="dxa"/>
          </w:tcPr>
          <w:p w:rsidR="005F2E3A" w:rsidRPr="00C066F1" w:rsidRDefault="00835023" w:rsidP="005F2E3A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27</w:t>
            </w:r>
            <w:r w:rsidR="005F2E3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5F2E3A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27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5F2E3A" w:rsidRPr="00C066F1" w:rsidRDefault="00835023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1</w:t>
            </w:r>
            <w:r w:rsidR="005F2E3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653</w:t>
            </w:r>
          </w:p>
        </w:tc>
        <w:tc>
          <w:tcPr>
            <w:tcW w:w="27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5F2E3A" w:rsidRPr="00C066F1" w:rsidRDefault="00835023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</w:t>
            </w:r>
            <w:r w:rsidR="00F17DDB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.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75</w:t>
            </w:r>
          </w:p>
        </w:tc>
        <w:tc>
          <w:tcPr>
            <w:tcW w:w="270" w:type="dxa"/>
          </w:tcPr>
          <w:p w:rsidR="005F2E3A" w:rsidRPr="00C066F1" w:rsidRDefault="005F2E3A" w:rsidP="005F2E3A">
            <w:pPr>
              <w:tabs>
                <w:tab w:val="left" w:pos="284"/>
              </w:tabs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5F2E3A" w:rsidRPr="00C066F1" w:rsidRDefault="00835023" w:rsidP="005F2E3A">
            <w:pPr>
              <w:tabs>
                <w:tab w:val="left" w:pos="284"/>
              </w:tabs>
              <w:ind w:left="-94" w:right="-108" w:hanging="14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28</w:t>
            </w:r>
            <w:r w:rsidR="005F2E3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5F2E3A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360" w:type="dxa"/>
          </w:tcPr>
          <w:p w:rsidR="005F2E3A" w:rsidRPr="00C066F1" w:rsidRDefault="005F2E3A" w:rsidP="005F2E3A">
            <w:pPr>
              <w:tabs>
                <w:tab w:val="left" w:pos="284"/>
              </w:tabs>
              <w:ind w:left="-10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5F2E3A" w:rsidRPr="00C066F1" w:rsidRDefault="00835023" w:rsidP="005F2E3A">
            <w:pPr>
              <w:ind w:left="-108" w:right="-108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26</w:t>
            </w:r>
            <w:r w:rsidR="005F2E3A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 xml:space="preserve"> </w:t>
            </w:r>
            <w:r w:rsidR="005F2E3A">
              <w:rPr>
                <w:rFonts w:ascii="Angsana New" w:hAnsi="Angsana New" w:cs="Angsana New" w:hint="cs"/>
                <w:snapToGrid w:val="0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2564</w:t>
            </w:r>
          </w:p>
        </w:tc>
      </w:tr>
    </w:tbl>
    <w:p w:rsidR="005F2E3A" w:rsidRPr="00C066F1" w:rsidRDefault="005F2E3A" w:rsidP="005F2E3A">
      <w:pPr>
        <w:ind w:left="547"/>
        <w:jc w:val="thaiDistribute"/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</w:pPr>
      <w:r w:rsidRPr="00C066F1">
        <w:rPr>
          <w:rFonts w:ascii="Angsana New" w:hAnsi="Angsana New" w:cs="Angsana New"/>
          <w:snapToGrid w:val="0"/>
          <w:spacing w:val="-8"/>
          <w:sz w:val="24"/>
          <w:szCs w:val="24"/>
          <w:lang w:val="en-US"/>
        </w:rPr>
        <w:t xml:space="preserve">* </w:t>
      </w:r>
      <w:r w:rsidRPr="00C066F1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>ผู้ถือ</w:t>
      </w:r>
      <w:proofErr w:type="spellStart"/>
      <w:r w:rsidRPr="00C066F1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>ใบสําคัญ</w:t>
      </w:r>
      <w:proofErr w:type="spellEnd"/>
      <w:r w:rsidRPr="00C066F1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>แสดงสิทธิสามารถใช้สิทธิตาม</w:t>
      </w:r>
      <w:proofErr w:type="spellStart"/>
      <w:r w:rsidRPr="00C066F1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>ใบสําคัญ</w:t>
      </w:r>
      <w:proofErr w:type="spellEnd"/>
      <w:r w:rsidRPr="00C066F1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>แสดงสิทธิได้ในวัน</w:t>
      </w:r>
      <w:proofErr w:type="spellStart"/>
      <w:r w:rsidRPr="00C066F1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>ทํา</w:t>
      </w:r>
      <w:proofErr w:type="spellEnd"/>
      <w:r w:rsidRPr="00C066F1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 xml:space="preserve">การสุดท้ายของทุกเดือนที่ </w:t>
      </w:r>
      <w:r w:rsidR="00835023" w:rsidRPr="00835023">
        <w:rPr>
          <w:rFonts w:ascii="Angsana New" w:hAnsi="Angsana New" w:cs="Angsana New"/>
          <w:snapToGrid w:val="0"/>
          <w:spacing w:val="-8"/>
          <w:sz w:val="24"/>
          <w:szCs w:val="24"/>
          <w:lang w:val="en-US"/>
        </w:rPr>
        <w:t>6</w:t>
      </w:r>
      <w:r w:rsidRPr="00C066F1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 xml:space="preserve"> หลังจากวันที่ออก</w:t>
      </w:r>
      <w:proofErr w:type="spellStart"/>
      <w:r w:rsidRPr="00C066F1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>ใบสําคัญ</w:t>
      </w:r>
      <w:proofErr w:type="spellEnd"/>
      <w:r w:rsidRPr="00C066F1">
        <w:rPr>
          <w:rFonts w:ascii="Angsana New" w:hAnsi="Angsana New" w:cs="Angsana New"/>
          <w:snapToGrid w:val="0"/>
          <w:spacing w:val="-8"/>
          <w:sz w:val="24"/>
          <w:szCs w:val="24"/>
          <w:cs/>
          <w:lang w:val="en-US"/>
        </w:rPr>
        <w:t>แสดงสิทธิ</w:t>
      </w:r>
    </w:p>
    <w:p w:rsidR="004E4CA3" w:rsidRPr="007D0029" w:rsidRDefault="00835023" w:rsidP="00C32655">
      <w:pPr>
        <w:spacing w:before="360"/>
        <w:ind w:left="547" w:hanging="547"/>
        <w:jc w:val="thaiDistribute"/>
        <w:rPr>
          <w:rStyle w:val="PageNumber"/>
          <w:rFonts w:ascii="Angsana New" w:hAnsi="Angsana New" w:cs="Angsana New"/>
          <w:b/>
          <w:bCs/>
          <w:cs/>
        </w:rPr>
      </w:pPr>
      <w:r w:rsidRPr="00835023">
        <w:rPr>
          <w:rStyle w:val="PageNumber"/>
          <w:rFonts w:ascii="Angsana New" w:hAnsi="Angsana New" w:cs="Angsana New"/>
          <w:b/>
          <w:bCs/>
          <w:lang w:val="en-US"/>
        </w:rPr>
        <w:t>18</w:t>
      </w:r>
      <w:r w:rsidR="004E4CA3" w:rsidRPr="007D0029">
        <w:rPr>
          <w:rStyle w:val="PageNumber"/>
          <w:rFonts w:ascii="Angsana New" w:hAnsi="Angsana New" w:cs="Angsana New"/>
          <w:b/>
          <w:bCs/>
          <w:cs/>
        </w:rPr>
        <w:t>.</w:t>
      </w:r>
      <w:r w:rsidR="005D493B" w:rsidRPr="007D0029">
        <w:rPr>
          <w:rStyle w:val="PageNumber"/>
          <w:rFonts w:ascii="Angsana New" w:hAnsi="Angsana New" w:cs="Angsana New"/>
          <w:b/>
          <w:bCs/>
          <w:cs/>
        </w:rPr>
        <w:tab/>
      </w:r>
      <w:r w:rsidR="004E4CA3" w:rsidRPr="007D0029">
        <w:rPr>
          <w:rStyle w:val="PageNumber"/>
          <w:rFonts w:ascii="Angsana New" w:hAnsi="Angsana New" w:cs="Angsana New"/>
          <w:b/>
          <w:bCs/>
          <w:cs/>
        </w:rPr>
        <w:t>ค่าตอบแทนกรรมการและผู้บริหาร</w:t>
      </w:r>
    </w:p>
    <w:p w:rsidR="004E4CA3" w:rsidRPr="007D0029" w:rsidRDefault="00835023" w:rsidP="00774EC8">
      <w:pPr>
        <w:tabs>
          <w:tab w:val="decimal" w:pos="720"/>
        </w:tabs>
        <w:spacing w:after="240"/>
        <w:ind w:left="1267" w:hanging="727"/>
        <w:jc w:val="thaiDistribute"/>
        <w:rPr>
          <w:rStyle w:val="PageNumber"/>
          <w:rFonts w:ascii="Angsana New" w:hAnsi="Angsana New" w:cs="Angsana New"/>
          <w:cs/>
        </w:rPr>
      </w:pPr>
      <w:r w:rsidRPr="00835023">
        <w:rPr>
          <w:rStyle w:val="PageNumber"/>
          <w:rFonts w:ascii="Angsana New" w:hAnsi="Angsana New" w:cs="Angsana New"/>
          <w:lang w:val="en-US"/>
        </w:rPr>
        <w:t>18</w:t>
      </w:r>
      <w:r w:rsidR="004E4CA3" w:rsidRPr="007D0029">
        <w:rPr>
          <w:rStyle w:val="PageNumber"/>
          <w:rFonts w:ascii="Angsana New" w:hAnsi="Angsana New" w:cs="Angsana New"/>
          <w:cs/>
        </w:rPr>
        <w:t>.</w:t>
      </w:r>
      <w:r w:rsidRPr="00835023">
        <w:rPr>
          <w:rStyle w:val="PageNumber"/>
          <w:rFonts w:ascii="Angsana New" w:hAnsi="Angsana New" w:cs="Angsana New"/>
          <w:lang w:val="en-US"/>
        </w:rPr>
        <w:t>1</w:t>
      </w:r>
      <w:r w:rsidR="005D493B" w:rsidRPr="007D0029">
        <w:rPr>
          <w:rStyle w:val="PageNumber"/>
          <w:rFonts w:ascii="Angsana New" w:hAnsi="Angsana New" w:cs="Angsana New"/>
          <w:cs/>
        </w:rPr>
        <w:tab/>
      </w:r>
      <w:r w:rsidR="004E4CA3" w:rsidRPr="007D0029">
        <w:rPr>
          <w:rStyle w:val="PageNumber"/>
          <w:rFonts w:ascii="Angsana New" w:hAnsi="Angsana New" w:cs="Angsana New"/>
          <w:cs/>
        </w:rPr>
        <w:t xml:space="preserve">ค่าตอบแทนกรรมการนี้เป็นผลประโยชน์ที่จ่ายให้แก่กรรมการของบริษัทตามมาตรา </w:t>
      </w:r>
      <w:r w:rsidRPr="00835023">
        <w:rPr>
          <w:rStyle w:val="PageNumber"/>
          <w:rFonts w:ascii="Angsana New" w:hAnsi="Angsana New" w:cs="Angsana New"/>
          <w:lang w:val="en-US"/>
        </w:rPr>
        <w:t>90</w:t>
      </w:r>
      <w:r w:rsidR="004E4CA3" w:rsidRPr="007D0029">
        <w:rPr>
          <w:rStyle w:val="PageNumber"/>
          <w:rFonts w:ascii="Angsana New" w:hAnsi="Angsana New" w:cs="Angsana New"/>
          <w:cs/>
        </w:rPr>
        <w:t xml:space="preserve"> ของพระราชบัญญัติบริษัทมหาชนจำกัด โดยไม่รวมเงินเดือนและผลประโยชน์ที่เกี่ยวข้องที่จ่ายให้กับกรรมการซึ่งดำรงตำแหน่งเป็นผู้บริหารของบริษัทด้วย </w:t>
      </w:r>
    </w:p>
    <w:p w:rsidR="007C6F19" w:rsidRDefault="00835023" w:rsidP="009F4F25">
      <w:pPr>
        <w:ind w:left="1267" w:hanging="727"/>
        <w:jc w:val="thaiDistribute"/>
        <w:rPr>
          <w:rStyle w:val="PageNumber"/>
          <w:rFonts w:ascii="Angsana New" w:hAnsi="Angsana New" w:cs="Angsana New"/>
          <w:snapToGrid w:val="0"/>
          <w:cs/>
        </w:rPr>
      </w:pPr>
      <w:r w:rsidRPr="00835023">
        <w:rPr>
          <w:rStyle w:val="PageNumber"/>
          <w:rFonts w:ascii="Angsana New" w:hAnsi="Angsana New" w:cs="Angsana New"/>
          <w:lang w:val="en-US"/>
        </w:rPr>
        <w:t>18</w:t>
      </w:r>
      <w:r w:rsidR="004E4CA3" w:rsidRPr="007D0029">
        <w:rPr>
          <w:rStyle w:val="PageNumber"/>
          <w:rFonts w:ascii="Angsana New" w:hAnsi="Angsana New" w:cs="Angsana New"/>
          <w:cs/>
        </w:rPr>
        <w:t>.</w:t>
      </w:r>
      <w:r w:rsidRPr="00835023">
        <w:rPr>
          <w:rStyle w:val="PageNumber"/>
          <w:rFonts w:ascii="Angsana New" w:hAnsi="Angsana New" w:cs="Angsana New"/>
          <w:lang w:val="en-US"/>
        </w:rPr>
        <w:t>2</w:t>
      </w:r>
      <w:r w:rsidR="005D493B" w:rsidRPr="007D0029">
        <w:rPr>
          <w:rStyle w:val="PageNumber"/>
          <w:rFonts w:ascii="Angsana New" w:hAnsi="Angsana New" w:cs="Angsana New"/>
          <w:cs/>
        </w:rPr>
        <w:tab/>
      </w:r>
      <w:r w:rsidR="0060353C" w:rsidRPr="007D0029">
        <w:rPr>
          <w:rStyle w:val="PageNumber"/>
          <w:rFonts w:ascii="Angsana New" w:hAnsi="Angsana New" w:cs="Angsana New"/>
          <w:snapToGrid w:val="0"/>
          <w:cs/>
        </w:rPr>
        <w:t>ค่าตอบแทนผู้บริหารนี้เป็นค่าตอบแทนที่เป็นตัวเงิน ได้แก่ เงินเดือน โบนัส และกองทุนสำรองเลี้ยงชีพที่จ่ายให้แก่ผู้บริหารของ</w:t>
      </w:r>
      <w:r w:rsidR="00474255" w:rsidRPr="007D0029">
        <w:rPr>
          <w:rFonts w:ascii="Angsana New" w:hAnsi="Angsana New" w:cs="Angsana New"/>
          <w:cs/>
          <w:lang w:val="en-US"/>
        </w:rPr>
        <w:t>บริษัท</w:t>
      </w:r>
      <w:r w:rsidR="0060353C" w:rsidRPr="007D0029">
        <w:rPr>
          <w:rStyle w:val="PageNumber"/>
          <w:rFonts w:ascii="Angsana New" w:hAnsi="Angsana New" w:cs="Angsana New"/>
          <w:snapToGrid w:val="0"/>
          <w:cs/>
        </w:rPr>
        <w:t xml:space="preserve"> ตามมาตรฐานการบัญชีฉบับที่ </w:t>
      </w:r>
      <w:r w:rsidRPr="00835023">
        <w:rPr>
          <w:rStyle w:val="PageNumber"/>
          <w:rFonts w:ascii="Angsana New" w:hAnsi="Angsana New" w:cs="Angsana New"/>
          <w:snapToGrid w:val="0"/>
          <w:lang w:val="en-US"/>
        </w:rPr>
        <w:t>24</w:t>
      </w:r>
      <w:r w:rsidR="0060353C" w:rsidRPr="007D0029">
        <w:rPr>
          <w:rStyle w:val="PageNumber"/>
          <w:rFonts w:ascii="Angsana New" w:hAnsi="Angsana New" w:cs="Angsana New"/>
          <w:snapToGrid w:val="0"/>
          <w:cs/>
        </w:rPr>
        <w:t xml:space="preserve"> (ปรับปรุง </w:t>
      </w:r>
      <w:r w:rsidRPr="00835023">
        <w:rPr>
          <w:rStyle w:val="PageNumber"/>
          <w:rFonts w:ascii="Angsana New" w:hAnsi="Angsana New" w:cs="Angsana New"/>
          <w:snapToGrid w:val="0"/>
          <w:lang w:val="en-US"/>
        </w:rPr>
        <w:t>2560</w:t>
      </w:r>
      <w:r w:rsidR="0060353C" w:rsidRPr="007D0029">
        <w:rPr>
          <w:rStyle w:val="PageNumber"/>
          <w:rFonts w:ascii="Angsana New" w:hAnsi="Angsana New" w:cs="Angsana New"/>
          <w:snapToGrid w:val="0"/>
          <w:cs/>
        </w:rPr>
        <w:t>) เรื่อ</w:t>
      </w:r>
      <w:r w:rsidR="0060353C" w:rsidRPr="007D0029">
        <w:rPr>
          <w:rStyle w:val="PageNumber"/>
          <w:rFonts w:ascii="Angsana New" w:hAnsi="Angsana New" w:cs="Angsana New"/>
          <w:snapToGrid w:val="0"/>
          <w:cs/>
          <w:lang w:val="en-US"/>
        </w:rPr>
        <w:t>ง</w:t>
      </w:r>
      <w:r w:rsidR="00CB0EC6" w:rsidRPr="007D0029">
        <w:rPr>
          <w:rStyle w:val="PageNumber"/>
          <w:rFonts w:ascii="Angsana New" w:hAnsi="Angsana New" w:cs="Angsana New"/>
          <w:snapToGrid w:val="0"/>
          <w:lang w:val="en-US"/>
        </w:rPr>
        <w:t xml:space="preserve"> </w:t>
      </w:r>
      <w:r w:rsidR="0060353C" w:rsidRPr="007D0029">
        <w:rPr>
          <w:rStyle w:val="PageNumber"/>
          <w:rFonts w:ascii="Angsana New" w:hAnsi="Angsana New" w:cs="Angsana New"/>
          <w:snapToGrid w:val="0"/>
          <w:cs/>
        </w:rPr>
        <w:t>การเปิดเผยข้อมูลเกี่ยวกับ</w:t>
      </w:r>
      <w:r w:rsidR="00482280" w:rsidRPr="007D0029">
        <w:rPr>
          <w:rStyle w:val="PageNumber"/>
          <w:rFonts w:ascii="Angsana New" w:hAnsi="Angsana New" w:cs="Angsana New"/>
          <w:snapToGrid w:val="0"/>
          <w:cs/>
        </w:rPr>
        <w:t>บุคคลหรือกิจการที่เกี่ยวข้องกัน</w:t>
      </w:r>
    </w:p>
    <w:p w:rsidR="00835A20" w:rsidRDefault="00835A20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 w:cs="Angsana New"/>
          <w:snapToGrid w:val="0"/>
          <w:cs/>
        </w:rPr>
      </w:pPr>
      <w:r>
        <w:rPr>
          <w:rStyle w:val="PageNumber"/>
          <w:rFonts w:ascii="Angsana New" w:hAnsi="Angsana New" w:cs="Angsana New"/>
          <w:snapToGrid w:val="0"/>
          <w:cs/>
        </w:rPr>
        <w:br w:type="page"/>
      </w:r>
    </w:p>
    <w:p w:rsidR="00482280" w:rsidRPr="004C07EF" w:rsidRDefault="00482280" w:rsidP="00835A20">
      <w:pPr>
        <w:ind w:left="533"/>
        <w:rPr>
          <w:rStyle w:val="PageNumber"/>
          <w:rFonts w:ascii="Angsana New" w:hAnsi="Angsana New" w:cs="Angsana New"/>
          <w:snapToGrid w:val="0"/>
          <w:spacing w:val="-2"/>
          <w:cs/>
        </w:rPr>
      </w:pPr>
      <w:r w:rsidRPr="004C07EF">
        <w:rPr>
          <w:rStyle w:val="PageNumber"/>
          <w:rFonts w:ascii="Angsana New" w:hAnsi="Angsana New" w:cs="Angsana New"/>
          <w:snapToGrid w:val="0"/>
          <w:spacing w:val="-2"/>
          <w:cs/>
        </w:rPr>
        <w:lastRenderedPageBreak/>
        <w:t>ค่าตอบแทนกรรมการและผู้บริหาร</w:t>
      </w:r>
      <w:r w:rsidR="00F05018" w:rsidRPr="004C07EF">
        <w:rPr>
          <w:rStyle w:val="PageNumber"/>
          <w:rFonts w:ascii="Angsana New" w:hAnsi="Angsana New" w:cs="Angsana New"/>
          <w:snapToGrid w:val="0"/>
          <w:spacing w:val="-2"/>
          <w:cs/>
        </w:rPr>
        <w:t>สำหรับ</w:t>
      </w:r>
      <w:r w:rsidR="00DD6910" w:rsidRPr="004C07EF">
        <w:rPr>
          <w:rStyle w:val="PageNumber"/>
          <w:rFonts w:ascii="Angsana New" w:hAnsi="Angsana New" w:cs="Angsana New" w:hint="cs"/>
          <w:snapToGrid w:val="0"/>
          <w:spacing w:val="-2"/>
          <w:cs/>
        </w:rPr>
        <w:t>งวดสามเดือน</w:t>
      </w:r>
      <w:r w:rsidR="00A75105" w:rsidRPr="004C07EF">
        <w:rPr>
          <w:rStyle w:val="PageNumber"/>
          <w:rFonts w:ascii="Angsana New" w:hAnsi="Angsana New" w:cs="Angsana New" w:hint="cs"/>
          <w:snapToGrid w:val="0"/>
          <w:spacing w:val="-2"/>
          <w:cs/>
        </w:rPr>
        <w:t>และ</w:t>
      </w:r>
      <w:r w:rsidR="004C07EF" w:rsidRPr="004C07EF">
        <w:rPr>
          <w:rStyle w:val="PageNumber"/>
          <w:rFonts w:ascii="Angsana New" w:hAnsi="Angsana New" w:cs="Angsana New" w:hint="cs"/>
          <w:snapToGrid w:val="0"/>
          <w:spacing w:val="-2"/>
          <w:cs/>
        </w:rPr>
        <w:t>งวด</w:t>
      </w:r>
      <w:r w:rsidR="00A75105" w:rsidRPr="004C07EF">
        <w:rPr>
          <w:rStyle w:val="PageNumber"/>
          <w:rFonts w:ascii="Angsana New" w:hAnsi="Angsana New" w:cs="Angsana New" w:hint="cs"/>
          <w:snapToGrid w:val="0"/>
          <w:spacing w:val="-2"/>
          <w:cs/>
        </w:rPr>
        <w:t>หกเดือน</w:t>
      </w:r>
      <w:r w:rsidR="004D799A" w:rsidRPr="004C07EF">
        <w:rPr>
          <w:rStyle w:val="PageNumber"/>
          <w:rFonts w:ascii="Angsana New" w:hAnsi="Angsana New" w:cs="Angsana New"/>
          <w:snapToGrid w:val="0"/>
          <w:spacing w:val="-2"/>
          <w:cs/>
        </w:rPr>
        <w:t xml:space="preserve">สิ้นสุดวันที่ </w:t>
      </w:r>
      <w:r w:rsidR="00835023" w:rsidRPr="00835023">
        <w:rPr>
          <w:rStyle w:val="PageNumber"/>
          <w:rFonts w:ascii="Angsana New" w:hAnsi="Angsana New" w:cs="Angsana New"/>
          <w:snapToGrid w:val="0"/>
          <w:spacing w:val="-2"/>
          <w:lang w:val="en-US"/>
        </w:rPr>
        <w:t>30</w:t>
      </w:r>
      <w:r w:rsidR="003774B6" w:rsidRPr="004C07EF">
        <w:rPr>
          <w:rStyle w:val="PageNumber"/>
          <w:rFonts w:ascii="Angsana New" w:hAnsi="Angsana New" w:cs="Angsana New"/>
          <w:snapToGrid w:val="0"/>
          <w:spacing w:val="-2"/>
          <w:lang w:val="en-US"/>
        </w:rPr>
        <w:t xml:space="preserve"> </w:t>
      </w:r>
      <w:r w:rsidR="003774B6" w:rsidRPr="004C07EF">
        <w:rPr>
          <w:rStyle w:val="PageNumber"/>
          <w:rFonts w:ascii="Angsana New" w:hAnsi="Angsana New" w:cs="Angsana New"/>
          <w:snapToGrid w:val="0"/>
          <w:spacing w:val="-2"/>
          <w:cs/>
          <w:lang w:val="en-US"/>
        </w:rPr>
        <w:t>มิถุนายน</w:t>
      </w:r>
      <w:r w:rsidR="004D799A" w:rsidRPr="004C07EF">
        <w:rPr>
          <w:rStyle w:val="PageNumber"/>
          <w:rFonts w:ascii="Angsana New" w:hAnsi="Angsana New" w:cs="Angsana New"/>
          <w:snapToGrid w:val="0"/>
          <w:spacing w:val="-2"/>
          <w:cs/>
        </w:rPr>
        <w:t xml:space="preserve"> </w:t>
      </w:r>
      <w:r w:rsidRPr="004C07EF">
        <w:rPr>
          <w:rStyle w:val="PageNumber"/>
          <w:rFonts w:ascii="Angsana New" w:hAnsi="Angsana New" w:cs="Angsana New"/>
          <w:snapToGrid w:val="0"/>
          <w:spacing w:val="-2"/>
          <w:cs/>
        </w:rPr>
        <w:t>มีดังนี้</w:t>
      </w:r>
    </w:p>
    <w:p w:rsidR="005D493B" w:rsidRPr="006E07AE" w:rsidRDefault="005D493B" w:rsidP="007A0DE4">
      <w:pPr>
        <w:ind w:left="1267" w:hanging="727"/>
        <w:jc w:val="right"/>
        <w:rPr>
          <w:rStyle w:val="PageNumber"/>
          <w:rFonts w:ascii="Angsana New" w:hAnsi="Angsana New" w:cs="Angsana New"/>
          <w:sz w:val="28"/>
          <w:szCs w:val="28"/>
          <w:cs/>
          <w:lang w:val="en-US"/>
        </w:rPr>
      </w:pPr>
      <w:r w:rsidRPr="006E07AE">
        <w:rPr>
          <w:rStyle w:val="PageNumber"/>
          <w:rFonts w:ascii="Angsana New" w:hAnsi="Angsana New" w:cs="Angsana New"/>
          <w:b/>
          <w:bCs/>
          <w:sz w:val="28"/>
          <w:szCs w:val="28"/>
          <w:cs/>
        </w:rPr>
        <w:t xml:space="preserve">(หน่วย </w:t>
      </w:r>
      <w:r w:rsidRPr="006E07AE">
        <w:rPr>
          <w:rStyle w:val="PageNumber"/>
          <w:rFonts w:ascii="Angsana New" w:hAnsi="Angsana New" w:cs="Angsana New"/>
          <w:b/>
          <w:bCs/>
          <w:sz w:val="28"/>
          <w:szCs w:val="28"/>
          <w:lang w:val="en-US"/>
        </w:rPr>
        <w:t xml:space="preserve">: </w:t>
      </w:r>
      <w:r w:rsidRPr="006E07AE">
        <w:rPr>
          <w:rStyle w:val="PageNumber"/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818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4"/>
        <w:gridCol w:w="1169"/>
        <w:gridCol w:w="90"/>
        <w:gridCol w:w="1165"/>
      </w:tblGrid>
      <w:tr w:rsidR="00D06AA9" w:rsidRPr="006E07AE" w:rsidTr="00D06AA9">
        <w:tc>
          <w:tcPr>
            <w:tcW w:w="6394" w:type="dxa"/>
          </w:tcPr>
          <w:p w:rsidR="00D06AA9" w:rsidRPr="006E07AE" w:rsidRDefault="00D06AA9" w:rsidP="00D06AA9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4" w:type="dxa"/>
            <w:gridSpan w:val="3"/>
          </w:tcPr>
          <w:p w:rsidR="00D06AA9" w:rsidRPr="006E07AE" w:rsidRDefault="00D06AA9" w:rsidP="00D06AA9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E07AE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D06AA9" w:rsidRPr="006E07AE" w:rsidTr="00D06AA9">
        <w:tc>
          <w:tcPr>
            <w:tcW w:w="6394" w:type="dxa"/>
          </w:tcPr>
          <w:p w:rsidR="00D06AA9" w:rsidRPr="006E07AE" w:rsidRDefault="00D06AA9" w:rsidP="00D06AA9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4" w:type="dxa"/>
            <w:gridSpan w:val="3"/>
          </w:tcPr>
          <w:p w:rsidR="00D06AA9" w:rsidRPr="006E07AE" w:rsidRDefault="00D06AA9" w:rsidP="00D06AA9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E07AE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6AA9" w:rsidRPr="006E07AE" w:rsidTr="00D06AA9">
        <w:tc>
          <w:tcPr>
            <w:tcW w:w="6394" w:type="dxa"/>
          </w:tcPr>
          <w:p w:rsidR="00D06AA9" w:rsidRPr="006E07AE" w:rsidRDefault="00D06AA9" w:rsidP="00D06AA9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4" w:type="dxa"/>
            <w:gridSpan w:val="3"/>
          </w:tcPr>
          <w:p w:rsidR="00D06AA9" w:rsidRPr="006E07AE" w:rsidRDefault="00D06AA9" w:rsidP="00D06AA9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E07AE"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D06AA9" w:rsidRPr="006E07AE" w:rsidTr="00D06AA9">
        <w:tc>
          <w:tcPr>
            <w:tcW w:w="6394" w:type="dxa"/>
          </w:tcPr>
          <w:p w:rsidR="00D06AA9" w:rsidRPr="006E07AE" w:rsidRDefault="00D06AA9" w:rsidP="00D06AA9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4" w:type="dxa"/>
            <w:gridSpan w:val="3"/>
          </w:tcPr>
          <w:p w:rsidR="00D06AA9" w:rsidRPr="006E07AE" w:rsidRDefault="00D06AA9" w:rsidP="00D06AA9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E07AE"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35023" w:rsidRPr="00835023"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30</w:t>
            </w:r>
            <w:r w:rsidRPr="006E07AE"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06AA9" w:rsidRPr="006E07AE" w:rsidTr="00D06AA9">
        <w:tc>
          <w:tcPr>
            <w:tcW w:w="6394" w:type="dxa"/>
          </w:tcPr>
          <w:p w:rsidR="00D06AA9" w:rsidRPr="006E07AE" w:rsidRDefault="00D06AA9" w:rsidP="00D06AA9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:rsidR="00D06AA9" w:rsidRPr="006E07AE" w:rsidRDefault="00835023" w:rsidP="00D06AA9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35023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D06AA9" w:rsidRPr="006E07AE" w:rsidRDefault="00D06AA9" w:rsidP="00D06AA9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:rsidR="00D06AA9" w:rsidRPr="006E07AE" w:rsidRDefault="00835023" w:rsidP="00D06AA9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35023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D06AA9" w:rsidRPr="006E07AE" w:rsidTr="00D06AA9">
        <w:tc>
          <w:tcPr>
            <w:tcW w:w="6394" w:type="dxa"/>
          </w:tcPr>
          <w:p w:rsidR="00D06AA9" w:rsidRPr="006E07AE" w:rsidRDefault="00D06AA9" w:rsidP="00D06AA9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6E07AE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69" w:type="dxa"/>
          </w:tcPr>
          <w:p w:rsidR="00D06AA9" w:rsidRPr="006E07AE" w:rsidRDefault="00835023" w:rsidP="00D06AA9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06AA9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140</w:t>
            </w:r>
            <w:r w:rsidR="00D06AA9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D06AA9" w:rsidRPr="006E07AE" w:rsidRDefault="00D06AA9" w:rsidP="00D06AA9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:rsidR="00D06AA9" w:rsidRPr="006E07AE" w:rsidRDefault="00835023" w:rsidP="00D06AA9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D06AA9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140</w:t>
            </w:r>
            <w:r w:rsidR="00D06AA9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D06AA9" w:rsidRPr="006E07AE" w:rsidTr="00D06AA9">
        <w:trPr>
          <w:trHeight w:val="221"/>
        </w:trPr>
        <w:tc>
          <w:tcPr>
            <w:tcW w:w="6394" w:type="dxa"/>
          </w:tcPr>
          <w:p w:rsidR="00D06AA9" w:rsidRPr="006E07AE" w:rsidRDefault="00D06AA9" w:rsidP="00D06AA9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6E07AE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169" w:type="dxa"/>
          </w:tcPr>
          <w:p w:rsidR="00D06AA9" w:rsidRPr="006E07AE" w:rsidRDefault="00D06AA9" w:rsidP="00D06AA9">
            <w:pPr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D06AA9" w:rsidRPr="006E07AE" w:rsidRDefault="00D06AA9" w:rsidP="00D06AA9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:rsidR="00D06AA9" w:rsidRPr="006E07AE" w:rsidRDefault="00D06AA9" w:rsidP="00D06AA9">
            <w:pPr>
              <w:ind w:right="85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06AA9" w:rsidRPr="006E07AE" w:rsidTr="00D06AA9">
        <w:tc>
          <w:tcPr>
            <w:tcW w:w="6394" w:type="dxa"/>
          </w:tcPr>
          <w:p w:rsidR="00D06AA9" w:rsidRPr="006E07AE" w:rsidRDefault="00D06AA9" w:rsidP="00D06AA9">
            <w:pPr>
              <w:tabs>
                <w:tab w:val="left" w:pos="540"/>
              </w:tabs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6E07AE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69" w:type="dxa"/>
          </w:tcPr>
          <w:p w:rsidR="00D06AA9" w:rsidRPr="006E07AE" w:rsidRDefault="00835023" w:rsidP="00D06AA9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D06AA9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429</w:t>
            </w:r>
            <w:r w:rsidR="00D06AA9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839</w:t>
            </w:r>
          </w:p>
        </w:tc>
        <w:tc>
          <w:tcPr>
            <w:tcW w:w="90" w:type="dxa"/>
          </w:tcPr>
          <w:p w:rsidR="00D06AA9" w:rsidRPr="006E07AE" w:rsidRDefault="00D06AA9" w:rsidP="00D06AA9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:rsidR="00D06AA9" w:rsidRPr="006E07AE" w:rsidRDefault="00835023" w:rsidP="00D06AA9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D06AA9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149</w:t>
            </w:r>
            <w:r w:rsidR="00D06AA9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870</w:t>
            </w:r>
          </w:p>
        </w:tc>
      </w:tr>
      <w:tr w:rsidR="00D06AA9" w:rsidRPr="006E07AE" w:rsidTr="00D06AA9">
        <w:tc>
          <w:tcPr>
            <w:tcW w:w="6394" w:type="dxa"/>
          </w:tcPr>
          <w:p w:rsidR="00D06AA9" w:rsidRPr="006E07AE" w:rsidRDefault="00D06AA9" w:rsidP="00D06AA9">
            <w:pPr>
              <w:tabs>
                <w:tab w:val="left" w:pos="540"/>
              </w:tabs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6E07AE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:rsidR="00D06AA9" w:rsidRPr="006E07AE" w:rsidRDefault="00835023" w:rsidP="00D06AA9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165</w:t>
            </w:r>
            <w:r w:rsidR="00D06AA9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782</w:t>
            </w:r>
          </w:p>
        </w:tc>
        <w:tc>
          <w:tcPr>
            <w:tcW w:w="90" w:type="dxa"/>
          </w:tcPr>
          <w:p w:rsidR="00D06AA9" w:rsidRPr="006E07AE" w:rsidRDefault="00D06AA9" w:rsidP="00D06AA9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D06AA9" w:rsidRPr="006E07AE" w:rsidRDefault="00835023" w:rsidP="00D06AA9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276</w:t>
            </w:r>
            <w:r w:rsidR="00D06AA9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252</w:t>
            </w:r>
          </w:p>
        </w:tc>
      </w:tr>
      <w:tr w:rsidR="00D06AA9" w:rsidRPr="006E07AE" w:rsidTr="00D06AA9">
        <w:tc>
          <w:tcPr>
            <w:tcW w:w="6394" w:type="dxa"/>
          </w:tcPr>
          <w:p w:rsidR="00D06AA9" w:rsidRPr="006E07AE" w:rsidRDefault="00D06AA9" w:rsidP="00D06AA9">
            <w:pPr>
              <w:tabs>
                <w:tab w:val="left" w:pos="702"/>
              </w:tabs>
              <w:ind w:left="702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6E07AE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06AA9" w:rsidRPr="006E07AE" w:rsidRDefault="00835023" w:rsidP="00D06AA9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D06AA9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735</w:t>
            </w:r>
            <w:r w:rsidR="00D06AA9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621</w:t>
            </w:r>
          </w:p>
        </w:tc>
        <w:tc>
          <w:tcPr>
            <w:tcW w:w="90" w:type="dxa"/>
          </w:tcPr>
          <w:p w:rsidR="00D06AA9" w:rsidRPr="006E07AE" w:rsidRDefault="00D06AA9" w:rsidP="00D06AA9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D06AA9" w:rsidRPr="006E07AE" w:rsidRDefault="00835023" w:rsidP="00D06AA9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D06AA9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566</w:t>
            </w:r>
            <w:r w:rsidR="00D06AA9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122</w:t>
            </w:r>
          </w:p>
        </w:tc>
      </w:tr>
    </w:tbl>
    <w:p w:rsidR="00A75105" w:rsidRPr="006E07AE" w:rsidRDefault="00835A20" w:rsidP="007C6F19">
      <w:pPr>
        <w:spacing w:before="240"/>
        <w:ind w:left="1267" w:hanging="720"/>
        <w:jc w:val="right"/>
        <w:rPr>
          <w:rStyle w:val="PageNumber"/>
          <w:rFonts w:ascii="Angsana New" w:hAnsi="Angsana New" w:cs="Angsana New"/>
          <w:sz w:val="28"/>
          <w:szCs w:val="28"/>
          <w:cs/>
          <w:lang w:val="en-US"/>
        </w:rPr>
      </w:pPr>
      <w:r w:rsidRPr="006E07AE">
        <w:rPr>
          <w:rStyle w:val="PageNumber"/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A75105" w:rsidRPr="006E07AE">
        <w:rPr>
          <w:rStyle w:val="PageNumber"/>
          <w:rFonts w:ascii="Angsana New" w:hAnsi="Angsana New" w:cs="Angsana New"/>
          <w:b/>
          <w:bCs/>
          <w:sz w:val="28"/>
          <w:szCs w:val="28"/>
          <w:cs/>
        </w:rPr>
        <w:t xml:space="preserve">(หน่วย </w:t>
      </w:r>
      <w:r w:rsidR="00A75105" w:rsidRPr="006E07AE">
        <w:rPr>
          <w:rStyle w:val="PageNumber"/>
          <w:rFonts w:ascii="Angsana New" w:hAnsi="Angsana New" w:cs="Angsana New"/>
          <w:b/>
          <w:bCs/>
          <w:sz w:val="28"/>
          <w:szCs w:val="28"/>
          <w:lang w:val="en-US"/>
        </w:rPr>
        <w:t xml:space="preserve">: </w:t>
      </w:r>
      <w:r w:rsidR="00A75105" w:rsidRPr="006E07AE">
        <w:rPr>
          <w:rStyle w:val="PageNumber"/>
          <w:rFonts w:ascii="Angsana New" w:hAnsi="Angsana New" w:cs="Angsana New"/>
          <w:b/>
          <w:bCs/>
          <w:sz w:val="28"/>
          <w:szCs w:val="28"/>
          <w:cs/>
          <w:lang w:val="en-US"/>
        </w:rPr>
        <w:t>บาท)</w:t>
      </w:r>
    </w:p>
    <w:tbl>
      <w:tblPr>
        <w:tblW w:w="8811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1"/>
        <w:gridCol w:w="1165"/>
        <w:gridCol w:w="90"/>
        <w:gridCol w:w="1165"/>
      </w:tblGrid>
      <w:tr w:rsidR="000049B8" w:rsidRPr="006E07AE" w:rsidTr="002E2BFD">
        <w:tc>
          <w:tcPr>
            <w:tcW w:w="6391" w:type="dxa"/>
          </w:tcPr>
          <w:p w:rsidR="000049B8" w:rsidRPr="006E07AE" w:rsidRDefault="000049B8" w:rsidP="000049B8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0" w:type="dxa"/>
            <w:gridSpan w:val="3"/>
          </w:tcPr>
          <w:p w:rsidR="000049B8" w:rsidRPr="006E07AE" w:rsidRDefault="000049B8" w:rsidP="000049B8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E07AE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0049B8" w:rsidRPr="006E07AE" w:rsidTr="00071C3D">
        <w:tc>
          <w:tcPr>
            <w:tcW w:w="6391" w:type="dxa"/>
          </w:tcPr>
          <w:p w:rsidR="000049B8" w:rsidRPr="006E07AE" w:rsidRDefault="000049B8" w:rsidP="000049B8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0" w:type="dxa"/>
            <w:gridSpan w:val="3"/>
          </w:tcPr>
          <w:p w:rsidR="000049B8" w:rsidRPr="006E07AE" w:rsidRDefault="000049B8" w:rsidP="000049B8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E07AE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49B8" w:rsidRPr="006E07AE" w:rsidTr="000049B8">
        <w:tc>
          <w:tcPr>
            <w:tcW w:w="6391" w:type="dxa"/>
          </w:tcPr>
          <w:p w:rsidR="000049B8" w:rsidRPr="006E07AE" w:rsidRDefault="000049B8" w:rsidP="000049B8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0" w:type="dxa"/>
            <w:gridSpan w:val="3"/>
          </w:tcPr>
          <w:p w:rsidR="000049B8" w:rsidRPr="006E07AE" w:rsidRDefault="000049B8" w:rsidP="000049B8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E07AE"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0049B8" w:rsidRPr="006E07AE" w:rsidTr="000049B8">
        <w:tc>
          <w:tcPr>
            <w:tcW w:w="6391" w:type="dxa"/>
          </w:tcPr>
          <w:p w:rsidR="000049B8" w:rsidRPr="006E07AE" w:rsidRDefault="000049B8" w:rsidP="000049B8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0" w:type="dxa"/>
            <w:gridSpan w:val="3"/>
          </w:tcPr>
          <w:p w:rsidR="000049B8" w:rsidRPr="006E07AE" w:rsidRDefault="000049B8" w:rsidP="000049B8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E07AE"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835023" w:rsidRPr="00835023"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30</w:t>
            </w:r>
            <w:r w:rsidRPr="006E07AE">
              <w:rPr>
                <w:rStyle w:val="PageNumber"/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049B8" w:rsidRPr="006E07AE" w:rsidTr="000049B8">
        <w:tc>
          <w:tcPr>
            <w:tcW w:w="6391" w:type="dxa"/>
          </w:tcPr>
          <w:p w:rsidR="000049B8" w:rsidRPr="006E07AE" w:rsidRDefault="000049B8" w:rsidP="000049B8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:rsidR="000049B8" w:rsidRPr="006E07AE" w:rsidRDefault="00835023" w:rsidP="000049B8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35023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0049B8" w:rsidRPr="006E07AE" w:rsidRDefault="000049B8" w:rsidP="000049B8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:rsidR="000049B8" w:rsidRPr="006E07AE" w:rsidRDefault="00835023" w:rsidP="000049B8">
            <w:pPr>
              <w:tabs>
                <w:tab w:val="left" w:pos="540"/>
              </w:tabs>
              <w:jc w:val="center"/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35023">
              <w:rPr>
                <w:rStyle w:val="PageNumber"/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0049B8" w:rsidRPr="006E07AE" w:rsidTr="000049B8">
        <w:tc>
          <w:tcPr>
            <w:tcW w:w="6391" w:type="dxa"/>
          </w:tcPr>
          <w:p w:rsidR="000049B8" w:rsidRPr="006E07AE" w:rsidRDefault="000049B8" w:rsidP="000049B8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6E07AE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65" w:type="dxa"/>
          </w:tcPr>
          <w:p w:rsidR="000049B8" w:rsidRPr="006E07AE" w:rsidRDefault="00835023" w:rsidP="000049B8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0049B8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280</w:t>
            </w:r>
            <w:r w:rsidR="000049B8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90" w:type="dxa"/>
          </w:tcPr>
          <w:p w:rsidR="000049B8" w:rsidRPr="006E07AE" w:rsidRDefault="000049B8" w:rsidP="000049B8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:rsidR="000049B8" w:rsidRPr="006E07AE" w:rsidRDefault="00835023" w:rsidP="000049B8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0049B8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820</w:t>
            </w:r>
            <w:r w:rsidR="000049B8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0049B8" w:rsidRPr="006E07AE" w:rsidTr="000049B8">
        <w:trPr>
          <w:trHeight w:val="221"/>
        </w:trPr>
        <w:tc>
          <w:tcPr>
            <w:tcW w:w="6391" w:type="dxa"/>
          </w:tcPr>
          <w:p w:rsidR="000049B8" w:rsidRPr="006E07AE" w:rsidRDefault="000049B8" w:rsidP="000049B8">
            <w:pPr>
              <w:tabs>
                <w:tab w:val="left" w:pos="540"/>
              </w:tabs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6E07AE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1165" w:type="dxa"/>
          </w:tcPr>
          <w:p w:rsidR="000049B8" w:rsidRPr="006E07AE" w:rsidRDefault="000049B8" w:rsidP="000049B8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:rsidR="000049B8" w:rsidRPr="006E07AE" w:rsidRDefault="000049B8" w:rsidP="000049B8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:rsidR="000049B8" w:rsidRPr="006E07AE" w:rsidRDefault="000049B8" w:rsidP="000049B8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049B8" w:rsidRPr="006E07AE" w:rsidTr="000049B8">
        <w:tc>
          <w:tcPr>
            <w:tcW w:w="6391" w:type="dxa"/>
          </w:tcPr>
          <w:p w:rsidR="000049B8" w:rsidRPr="006E07AE" w:rsidRDefault="000049B8" w:rsidP="000049B8">
            <w:pPr>
              <w:tabs>
                <w:tab w:val="left" w:pos="540"/>
              </w:tabs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6E07AE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65" w:type="dxa"/>
          </w:tcPr>
          <w:p w:rsidR="000049B8" w:rsidRPr="006E07AE" w:rsidRDefault="00835023" w:rsidP="000049B8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="000049B8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304</w:t>
            </w:r>
            <w:r w:rsidR="000049B8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123</w:t>
            </w:r>
          </w:p>
        </w:tc>
        <w:tc>
          <w:tcPr>
            <w:tcW w:w="90" w:type="dxa"/>
          </w:tcPr>
          <w:p w:rsidR="000049B8" w:rsidRPr="006E07AE" w:rsidRDefault="000049B8" w:rsidP="000049B8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:rsidR="000049B8" w:rsidRPr="006E07AE" w:rsidRDefault="00835023" w:rsidP="000049B8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0049B8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108</w:t>
            </w:r>
            <w:r w:rsidR="000049B8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053</w:t>
            </w:r>
          </w:p>
        </w:tc>
      </w:tr>
      <w:tr w:rsidR="000049B8" w:rsidRPr="006E07AE" w:rsidTr="000049B8">
        <w:tc>
          <w:tcPr>
            <w:tcW w:w="6391" w:type="dxa"/>
          </w:tcPr>
          <w:p w:rsidR="000049B8" w:rsidRPr="006E07AE" w:rsidRDefault="000049B8" w:rsidP="000049B8">
            <w:pPr>
              <w:tabs>
                <w:tab w:val="left" w:pos="540"/>
              </w:tabs>
              <w:ind w:left="284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6E07AE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:rsidR="000049B8" w:rsidRPr="006E07AE" w:rsidRDefault="00835023" w:rsidP="000049B8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331</w:t>
            </w:r>
            <w:r w:rsidR="000049B8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564</w:t>
            </w:r>
          </w:p>
        </w:tc>
        <w:tc>
          <w:tcPr>
            <w:tcW w:w="90" w:type="dxa"/>
          </w:tcPr>
          <w:p w:rsidR="000049B8" w:rsidRPr="006E07AE" w:rsidRDefault="000049B8" w:rsidP="000049B8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:rsidR="000049B8" w:rsidRPr="006E07AE" w:rsidRDefault="00835023" w:rsidP="000049B8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552</w:t>
            </w:r>
            <w:r w:rsidR="000049B8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504</w:t>
            </w:r>
          </w:p>
        </w:tc>
      </w:tr>
      <w:tr w:rsidR="000049B8" w:rsidRPr="006E07AE" w:rsidTr="000049B8">
        <w:tc>
          <w:tcPr>
            <w:tcW w:w="6391" w:type="dxa"/>
          </w:tcPr>
          <w:p w:rsidR="000049B8" w:rsidRPr="006E07AE" w:rsidRDefault="000049B8" w:rsidP="000049B8">
            <w:pPr>
              <w:tabs>
                <w:tab w:val="left" w:pos="702"/>
              </w:tabs>
              <w:ind w:left="702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  <w:r w:rsidRPr="006E07AE"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49B8" w:rsidRPr="006E07AE" w:rsidRDefault="00835023" w:rsidP="000049B8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  <w:r w:rsidR="000049B8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915</w:t>
            </w:r>
            <w:r w:rsidR="000049B8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687</w:t>
            </w:r>
          </w:p>
        </w:tc>
        <w:tc>
          <w:tcPr>
            <w:tcW w:w="90" w:type="dxa"/>
          </w:tcPr>
          <w:p w:rsidR="000049B8" w:rsidRPr="006E07AE" w:rsidRDefault="000049B8" w:rsidP="000049B8">
            <w:pPr>
              <w:tabs>
                <w:tab w:val="left" w:pos="540"/>
              </w:tabs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:rsidR="000049B8" w:rsidRPr="006E07AE" w:rsidRDefault="00835023" w:rsidP="000049B8">
            <w:pPr>
              <w:ind w:left="-10" w:right="90"/>
              <w:jc w:val="right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20</w:t>
            </w:r>
            <w:r w:rsidR="000049B8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480</w:t>
            </w:r>
            <w:r w:rsidR="000049B8" w:rsidRPr="006E07AE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  <w:t>557</w:t>
            </w:r>
          </w:p>
        </w:tc>
      </w:tr>
    </w:tbl>
    <w:p w:rsidR="009D5EF9" w:rsidRPr="007D0029" w:rsidRDefault="00835023" w:rsidP="007C6F19">
      <w:pPr>
        <w:spacing w:before="48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835023">
        <w:rPr>
          <w:rFonts w:ascii="Angsana New" w:hAnsi="Angsana New" w:cs="Angsana New"/>
          <w:b/>
          <w:bCs/>
          <w:lang w:val="en-US"/>
        </w:rPr>
        <w:t>19</w:t>
      </w:r>
      <w:r w:rsidR="009D5EF9" w:rsidRPr="007D0029">
        <w:rPr>
          <w:rFonts w:ascii="Angsana New" w:hAnsi="Angsana New" w:cs="Angsana New"/>
          <w:b/>
          <w:bCs/>
          <w:cs/>
        </w:rPr>
        <w:t xml:space="preserve">. </w:t>
      </w:r>
      <w:r w:rsidR="009D5EF9" w:rsidRPr="007D0029">
        <w:rPr>
          <w:rFonts w:ascii="Angsana New" w:hAnsi="Angsana New" w:cs="Angsana New"/>
          <w:b/>
          <w:bCs/>
          <w:lang w:val="en-US"/>
        </w:rPr>
        <w:tab/>
      </w:r>
      <w:r w:rsidR="009D5EF9" w:rsidRPr="007D0029">
        <w:rPr>
          <w:rFonts w:ascii="Angsana New" w:hAnsi="Angsana New" w:cs="Angsana New"/>
          <w:b/>
          <w:bCs/>
          <w:cs/>
        </w:rPr>
        <w:t>รายการบัญชีกับ</w:t>
      </w:r>
      <w:r w:rsidR="009D5EF9" w:rsidRPr="007D0029">
        <w:rPr>
          <w:rFonts w:ascii="Angsana New" w:hAnsi="Angsana New" w:cs="Angsana New" w:hint="cs"/>
          <w:b/>
          <w:bCs/>
          <w:cs/>
        </w:rPr>
        <w:t>บุคคลหรือ</w:t>
      </w:r>
      <w:r w:rsidR="009D5EF9" w:rsidRPr="007D0029">
        <w:rPr>
          <w:rFonts w:ascii="Angsana New" w:hAnsi="Angsana New" w:cs="Angsana New"/>
          <w:b/>
          <w:bCs/>
          <w:cs/>
        </w:rPr>
        <w:t>กิจการที่เกี่ยวข้องกัน</w:t>
      </w:r>
    </w:p>
    <w:p w:rsidR="009D5EF9" w:rsidRPr="007D0029" w:rsidRDefault="009D5EF9" w:rsidP="009D5EF9">
      <w:pPr>
        <w:pStyle w:val="a2"/>
        <w:spacing w:after="160"/>
        <w:ind w:left="547" w:right="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  <w:r w:rsidRPr="007D0029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บุคคลหรือกิจการที่เกี่ยวข้องกันกับกลุ่มบริษัท</w:t>
      </w:r>
      <w:r w:rsidRPr="007D0029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7D0029">
        <w:rPr>
          <w:rFonts w:ascii="Angsana New" w:hAnsi="Angsana New" w:cs="Angsana New"/>
          <w:spacing w:val="-4"/>
          <w:sz w:val="32"/>
          <w:szCs w:val="32"/>
          <w:cs/>
        </w:rPr>
        <w:t xml:space="preserve"> หมายถึง บุคคลหรือกิจการที่มีอำนาจควบคุมกลุ่มบริษัท</w:t>
      </w:r>
      <w:r w:rsidRPr="007D0029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7D002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D0029">
        <w:rPr>
          <w:rFonts w:ascii="Angsana New" w:hAnsi="Angsana New" w:cs="Angsana New"/>
          <w:spacing w:val="-4"/>
          <w:sz w:val="32"/>
          <w:szCs w:val="32"/>
          <w:cs/>
        </w:rPr>
        <w:t>หรือถูกควบคุมโดยกลุ่มบริษัท</w:t>
      </w:r>
      <w:r w:rsidRPr="007D0029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7D0029">
        <w:rPr>
          <w:rFonts w:ascii="Angsana New" w:hAnsi="Angsana New" w:cs="Angsana New"/>
          <w:spacing w:val="-4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หรืออยู่ภายใต้การควบคุมเดียวกันกับกลุ่มบริษัท</w:t>
      </w:r>
      <w:r w:rsidRPr="007D0029">
        <w:rPr>
          <w:rFonts w:ascii="Angsana New" w:hAnsi="Angsana New" w:cs="Angsana New"/>
          <w:sz w:val="32"/>
          <w:szCs w:val="32"/>
          <w:cs/>
        </w:rPr>
        <w:t>และบริษัท</w:t>
      </w:r>
    </w:p>
    <w:p w:rsidR="00D06AA9" w:rsidRDefault="00D06AA9">
      <w:pPr>
        <w:overflowPunct/>
        <w:autoSpaceDE/>
        <w:autoSpaceDN/>
        <w:adjustRightInd/>
        <w:textAlignment w:val="auto"/>
        <w:rPr>
          <w:rFonts w:ascii="Angsana New" w:eastAsia="Times New Roman" w:hAnsi="Angsana New" w:cs="Angsana New"/>
          <w:spacing w:val="-4"/>
          <w:cs/>
          <w:lang w:val="en-US"/>
        </w:rPr>
      </w:pPr>
      <w:r>
        <w:rPr>
          <w:rFonts w:ascii="Angsana New" w:hAnsi="Angsana New" w:cs="Angsana New"/>
          <w:spacing w:val="-4"/>
          <w:cs/>
        </w:rPr>
        <w:br w:type="page"/>
      </w:r>
    </w:p>
    <w:p w:rsidR="00835A20" w:rsidRPr="00D06AA9" w:rsidRDefault="0028207E" w:rsidP="00D06AA9">
      <w:pPr>
        <w:pStyle w:val="a2"/>
        <w:spacing w:after="160"/>
        <w:ind w:left="547" w:right="0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  <w:r w:rsidRPr="007D0029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นอกจากนี้</w:t>
      </w:r>
      <w:r w:rsidRPr="007D002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D0029">
        <w:rPr>
          <w:rFonts w:ascii="Angsana New" w:hAnsi="Angsana New" w:cs="Angsana New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กลุ่มบริษัท</w:t>
      </w:r>
      <w:r w:rsidRPr="007D0029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7D0029">
        <w:rPr>
          <w:rFonts w:ascii="Angsana New" w:hAnsi="Angsana New" w:cs="Angsana New"/>
          <w:spacing w:val="-4"/>
          <w:sz w:val="32"/>
          <w:szCs w:val="32"/>
          <w:cs/>
        </w:rPr>
        <w:t xml:space="preserve"> ผู้บริหารสำคัญ กรรมการหรือพนักงานของกลุ่มบริษัท</w:t>
      </w:r>
      <w:r w:rsidRPr="007D0029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7D002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7D0029">
        <w:rPr>
          <w:rFonts w:ascii="Angsana New" w:hAnsi="Angsana New" w:cs="Angsana New"/>
          <w:spacing w:val="-4"/>
          <w:sz w:val="32"/>
          <w:szCs w:val="32"/>
        </w:rPr>
        <w:t xml:space="preserve">  </w:t>
      </w:r>
      <w:r w:rsidRPr="007D0029">
        <w:rPr>
          <w:rFonts w:ascii="Angsana New" w:hAnsi="Angsana New" w:cs="Angsana New"/>
          <w:spacing w:val="-8"/>
          <w:sz w:val="32"/>
          <w:szCs w:val="32"/>
          <w:cs/>
        </w:rPr>
        <w:t>ที่มีอำนาจในการวางแผนและควบคุมการดำเนินงานของกลุ่มบริษัทและบริษัท ตลอดทั้งสมาชิกในครอบครัว</w:t>
      </w:r>
      <w:r w:rsidRPr="007D0029">
        <w:rPr>
          <w:rFonts w:ascii="Angsana New" w:hAnsi="Angsana New" w:cs="Angsana New"/>
          <w:spacing w:val="-4"/>
          <w:sz w:val="32"/>
          <w:szCs w:val="32"/>
          <w:cs/>
        </w:rPr>
        <w:t>ที่ใกล้ชิดกับบุคคลดังกล่าว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:rsidR="00C31B38" w:rsidRPr="007D0029" w:rsidRDefault="00835023" w:rsidP="00C32655">
      <w:pPr>
        <w:tabs>
          <w:tab w:val="left" w:pos="1080"/>
        </w:tabs>
        <w:ind w:left="392" w:right="-385" w:firstLine="148"/>
        <w:jc w:val="thaiDistribute"/>
        <w:rPr>
          <w:rFonts w:ascii="Angsana New" w:hAnsi="Angsana New" w:cs="Angsana New"/>
          <w:lang w:val="en-US"/>
        </w:rPr>
      </w:pPr>
      <w:r w:rsidRPr="00835023">
        <w:rPr>
          <w:rFonts w:ascii="Angsana New" w:hAnsi="Angsana New" w:cs="Angsana New"/>
          <w:lang w:val="en-US"/>
        </w:rPr>
        <w:t>19</w:t>
      </w:r>
      <w:r w:rsidR="004E4CA3" w:rsidRPr="007D0029">
        <w:rPr>
          <w:rFonts w:ascii="Angsana New" w:hAnsi="Angsana New" w:cs="Angsana New"/>
          <w:cs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1</w:t>
      </w:r>
      <w:r w:rsidR="009B5BCC" w:rsidRPr="007D0029">
        <w:rPr>
          <w:rFonts w:ascii="Angsana New" w:hAnsi="Angsana New" w:cs="Angsana New"/>
          <w:lang w:val="en-US"/>
        </w:rPr>
        <w:tab/>
      </w:r>
      <w:r w:rsidR="004E4CA3" w:rsidRPr="007D0029">
        <w:rPr>
          <w:rFonts w:ascii="Angsana New" w:hAnsi="Angsana New" w:cs="Angsana New"/>
          <w:cs/>
          <w:lang w:val="en-US"/>
        </w:rPr>
        <w:t xml:space="preserve">เงินลงทุนในบริษัทย่อย </w:t>
      </w:r>
    </w:p>
    <w:p w:rsidR="004E4CA3" w:rsidRPr="007D0029" w:rsidRDefault="00C31B38" w:rsidP="00D06AA9">
      <w:pPr>
        <w:ind w:left="392" w:right="-412" w:firstLine="328"/>
        <w:jc w:val="right"/>
        <w:rPr>
          <w:rFonts w:ascii="Angsana New" w:hAnsi="Angsana New" w:cs="Angsana New"/>
          <w:sz w:val="16"/>
          <w:szCs w:val="16"/>
          <w:cs/>
          <w:lang w:val="en-US"/>
        </w:rPr>
      </w:pPr>
      <w:r w:rsidRPr="007D0029">
        <w:rPr>
          <w:rFonts w:ascii="Angsana New" w:hAnsi="Angsana New" w:cs="Angsana New"/>
          <w:cs/>
          <w:lang w:val="en-US"/>
        </w:rPr>
        <w:tab/>
      </w:r>
      <w:r w:rsidRPr="007D0029">
        <w:rPr>
          <w:rFonts w:ascii="Angsana New" w:hAnsi="Angsana New" w:cs="Angsana New"/>
          <w:b/>
          <w:bCs/>
          <w:sz w:val="16"/>
          <w:szCs w:val="16"/>
          <w:cs/>
        </w:rPr>
        <w:t xml:space="preserve">(หน่วย </w:t>
      </w:r>
      <w:r w:rsidRPr="007D0029">
        <w:rPr>
          <w:rFonts w:ascii="Angsana New" w:hAnsi="Angsana New" w:cs="Angsana New"/>
          <w:b/>
          <w:bCs/>
          <w:sz w:val="16"/>
          <w:szCs w:val="16"/>
          <w:lang w:val="en-US"/>
        </w:rPr>
        <w:t xml:space="preserve">: </w:t>
      </w:r>
      <w:r w:rsidRPr="007D0029">
        <w:rPr>
          <w:rFonts w:ascii="Angsana New" w:hAnsi="Angsana New" w:cs="Angsana New"/>
          <w:b/>
          <w:bCs/>
          <w:sz w:val="16"/>
          <w:szCs w:val="16"/>
          <w:cs/>
          <w:lang w:val="en-US"/>
        </w:rPr>
        <w:t>บาท)</w:t>
      </w:r>
    </w:p>
    <w:tbl>
      <w:tblPr>
        <w:tblW w:w="4962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8"/>
        <w:gridCol w:w="1265"/>
        <w:gridCol w:w="774"/>
        <w:gridCol w:w="626"/>
        <w:gridCol w:w="626"/>
        <w:gridCol w:w="626"/>
        <w:gridCol w:w="37"/>
        <w:gridCol w:w="626"/>
        <w:gridCol w:w="43"/>
        <w:gridCol w:w="626"/>
        <w:gridCol w:w="35"/>
        <w:gridCol w:w="626"/>
        <w:gridCol w:w="43"/>
        <w:gridCol w:w="626"/>
        <w:gridCol w:w="92"/>
        <w:gridCol w:w="626"/>
      </w:tblGrid>
      <w:tr w:rsidR="00D06AA9" w:rsidRPr="007D0029" w:rsidTr="00D06AA9">
        <w:trPr>
          <w:cantSplit/>
          <w:trHeight w:val="20"/>
        </w:trPr>
        <w:tc>
          <w:tcPr>
            <w:tcW w:w="1878" w:type="dxa"/>
            <w:vAlign w:val="center"/>
          </w:tcPr>
          <w:p w:rsidR="00D06AA9" w:rsidRPr="007D0029" w:rsidRDefault="00D06AA9" w:rsidP="00D06AA9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5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032" w:type="dxa"/>
            <w:gridSpan w:val="14"/>
            <w:vAlign w:val="center"/>
          </w:tcPr>
          <w:p w:rsidR="00D06AA9" w:rsidRPr="007D0029" w:rsidRDefault="00D06AA9" w:rsidP="00D06AA9">
            <w:pPr>
              <w:spacing w:line="20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06AA9" w:rsidRPr="007D0029" w:rsidTr="00D06AA9">
        <w:trPr>
          <w:cantSplit/>
          <w:trHeight w:val="20"/>
        </w:trPr>
        <w:tc>
          <w:tcPr>
            <w:tcW w:w="1878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right="178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ชื่อบริษัท</w:t>
            </w:r>
          </w:p>
        </w:tc>
        <w:tc>
          <w:tcPr>
            <w:tcW w:w="1265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ประเภทธุรกิจ</w:t>
            </w:r>
          </w:p>
        </w:tc>
        <w:tc>
          <w:tcPr>
            <w:tcW w:w="774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-80" w:right="-80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จดทะเบียนใน</w:t>
            </w: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ทุน</w:t>
            </w: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ทุน</w:t>
            </w:r>
          </w:p>
        </w:tc>
        <w:tc>
          <w:tcPr>
            <w:tcW w:w="1289" w:type="dxa"/>
            <w:gridSpan w:val="3"/>
            <w:vAlign w:val="center"/>
          </w:tcPr>
          <w:p w:rsidR="00D06AA9" w:rsidRPr="00D06AA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 (ร้อยละ</w:t>
            </w:r>
            <w:r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)</w:t>
            </w:r>
          </w:p>
        </w:tc>
        <w:tc>
          <w:tcPr>
            <w:tcW w:w="43" w:type="dxa"/>
            <w:vAlign w:val="center"/>
          </w:tcPr>
          <w:p w:rsidR="00D06AA9" w:rsidRPr="00D06AA9" w:rsidRDefault="00D06AA9" w:rsidP="00D06AA9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7" w:type="dxa"/>
            <w:gridSpan w:val="3"/>
            <w:vAlign w:val="center"/>
          </w:tcPr>
          <w:p w:rsidR="00D06AA9" w:rsidRPr="007D002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43" w:type="dxa"/>
            <w:vAlign w:val="center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44" w:type="dxa"/>
            <w:gridSpan w:val="3"/>
            <w:vAlign w:val="center"/>
          </w:tcPr>
          <w:p w:rsidR="00D06AA9" w:rsidRPr="007D0029" w:rsidRDefault="00D06AA9" w:rsidP="00D06AA9">
            <w:pPr>
              <w:spacing w:line="20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D06AA9" w:rsidRPr="007D0029" w:rsidTr="00D06AA9">
        <w:trPr>
          <w:cantSplit/>
          <w:trHeight w:val="20"/>
        </w:trPr>
        <w:tc>
          <w:tcPr>
            <w:tcW w:w="1878" w:type="dxa"/>
            <w:vAlign w:val="center"/>
          </w:tcPr>
          <w:p w:rsidR="00D06AA9" w:rsidRPr="007D0029" w:rsidRDefault="00D06AA9" w:rsidP="00D06AA9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5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74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D06AA9" w:rsidRDefault="00D06AA9" w:rsidP="00D06AA9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D06AA9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ชำระแล้ว</w:t>
            </w:r>
          </w:p>
        </w:tc>
        <w:tc>
          <w:tcPr>
            <w:tcW w:w="626" w:type="dxa"/>
            <w:vAlign w:val="center"/>
          </w:tcPr>
          <w:p w:rsidR="00D06AA9" w:rsidRPr="00D06AA9" w:rsidRDefault="00D06AA9" w:rsidP="00D06AA9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D06AA9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ชำระแล้ว</w:t>
            </w:r>
          </w:p>
        </w:tc>
        <w:tc>
          <w:tcPr>
            <w:tcW w:w="626" w:type="dxa"/>
            <w:vAlign w:val="center"/>
          </w:tcPr>
          <w:p w:rsidR="00D06AA9" w:rsidRPr="00D06AA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7" w:type="dxa"/>
            <w:vAlign w:val="center"/>
          </w:tcPr>
          <w:p w:rsidR="00D06AA9" w:rsidRPr="00D06AA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D06AA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3" w:type="dxa"/>
            <w:vAlign w:val="center"/>
          </w:tcPr>
          <w:p w:rsidR="00D06AA9" w:rsidRPr="00D06AA9" w:rsidRDefault="00D06AA9" w:rsidP="00D06AA9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D06AA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3" w:type="dxa"/>
            <w:vAlign w:val="center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  <w:vAlign w:val="center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spacing w:line="20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D06AA9" w:rsidRPr="007D0029" w:rsidTr="00D06AA9">
        <w:trPr>
          <w:cantSplit/>
          <w:trHeight w:val="20"/>
        </w:trPr>
        <w:tc>
          <w:tcPr>
            <w:tcW w:w="1878" w:type="dxa"/>
            <w:vAlign w:val="center"/>
          </w:tcPr>
          <w:p w:rsidR="00D06AA9" w:rsidRPr="007D0029" w:rsidRDefault="00D06AA9" w:rsidP="00D06AA9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5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74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D06AA9" w:rsidRDefault="00D06AA9" w:rsidP="00D06AA9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D06AA9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“ยังไม่ได้</w:t>
            </w:r>
          </w:p>
        </w:tc>
        <w:tc>
          <w:tcPr>
            <w:tcW w:w="626" w:type="dxa"/>
            <w:vAlign w:val="center"/>
          </w:tcPr>
          <w:p w:rsidR="00D06AA9" w:rsidRPr="00D06AA9" w:rsidRDefault="00D06AA9" w:rsidP="00D06AA9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D06AA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06AA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“ยังไม่ได้</w:t>
            </w:r>
          </w:p>
        </w:tc>
        <w:tc>
          <w:tcPr>
            <w:tcW w:w="37" w:type="dxa"/>
            <w:vAlign w:val="center"/>
          </w:tcPr>
          <w:p w:rsidR="00D06AA9" w:rsidRPr="00D06AA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D06AA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3" w:type="dxa"/>
            <w:vAlign w:val="center"/>
          </w:tcPr>
          <w:p w:rsidR="00D06AA9" w:rsidRPr="00D06AA9" w:rsidRDefault="00D06AA9" w:rsidP="00D06AA9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D06AA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06AA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“ยังไม่ได้</w:t>
            </w:r>
          </w:p>
        </w:tc>
        <w:tc>
          <w:tcPr>
            <w:tcW w:w="35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3" w:type="dxa"/>
            <w:vAlign w:val="center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  <w:vAlign w:val="center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spacing w:line="20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D06AA9" w:rsidRPr="007D0029" w:rsidTr="00D06AA9">
        <w:trPr>
          <w:cantSplit/>
          <w:trHeight w:val="20"/>
        </w:trPr>
        <w:tc>
          <w:tcPr>
            <w:tcW w:w="1878" w:type="dxa"/>
            <w:vAlign w:val="center"/>
          </w:tcPr>
          <w:p w:rsidR="00D06AA9" w:rsidRPr="007D0029" w:rsidRDefault="00D06AA9" w:rsidP="00D06AA9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5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74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D06AA9" w:rsidRDefault="00D06AA9" w:rsidP="00D06AA9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D06AA9">
              <w:rPr>
                <w:rFonts w:ascii="Angsana New" w:hAnsi="Angsana New" w:cs="Angsana New" w:hint="cs"/>
                <w:sz w:val="16"/>
                <w:szCs w:val="16"/>
                <w:u w:val="none"/>
                <w:cs/>
              </w:rPr>
              <w:t>ตรวจสอบ”</w:t>
            </w:r>
          </w:p>
        </w:tc>
        <w:tc>
          <w:tcPr>
            <w:tcW w:w="626" w:type="dxa"/>
            <w:vAlign w:val="center"/>
          </w:tcPr>
          <w:p w:rsidR="00D06AA9" w:rsidRPr="00D06AA9" w:rsidRDefault="00D06AA9" w:rsidP="00D06AA9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D06AA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06AA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ตรวจสอบ”</w:t>
            </w:r>
          </w:p>
        </w:tc>
        <w:tc>
          <w:tcPr>
            <w:tcW w:w="37" w:type="dxa"/>
            <w:vAlign w:val="center"/>
          </w:tcPr>
          <w:p w:rsidR="00D06AA9" w:rsidRPr="00D06AA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D06AA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3" w:type="dxa"/>
            <w:vAlign w:val="center"/>
          </w:tcPr>
          <w:p w:rsidR="00D06AA9" w:rsidRPr="00D06AA9" w:rsidRDefault="00D06AA9" w:rsidP="00D06AA9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D06AA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D06AA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ตรวจสอบ”</w:t>
            </w:r>
          </w:p>
        </w:tc>
        <w:tc>
          <w:tcPr>
            <w:tcW w:w="35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3" w:type="dxa"/>
            <w:vAlign w:val="center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  <w:vAlign w:val="center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spacing w:line="20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D06AA9" w:rsidRPr="007D0029" w:rsidTr="00D06AA9">
        <w:trPr>
          <w:cantSplit/>
          <w:trHeight w:val="20"/>
        </w:trPr>
        <w:tc>
          <w:tcPr>
            <w:tcW w:w="1878" w:type="dxa"/>
            <w:vAlign w:val="center"/>
          </w:tcPr>
          <w:p w:rsidR="00D06AA9" w:rsidRPr="007D0029" w:rsidRDefault="00D06AA9" w:rsidP="00D06AA9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5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74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7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3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5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3" w:type="dxa"/>
            <w:vAlign w:val="center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44" w:type="dxa"/>
            <w:gridSpan w:val="3"/>
            <w:vAlign w:val="center"/>
          </w:tcPr>
          <w:p w:rsidR="00D06AA9" w:rsidRPr="007D0029" w:rsidRDefault="00D06AA9" w:rsidP="00D06AA9">
            <w:pPr>
              <w:spacing w:line="20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7D002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สำหรับงวดสามเดือน</w:t>
            </w:r>
          </w:p>
        </w:tc>
      </w:tr>
      <w:tr w:rsidR="00D06AA9" w:rsidRPr="007D0029" w:rsidTr="00D06AA9">
        <w:trPr>
          <w:cantSplit/>
          <w:trHeight w:val="20"/>
        </w:trPr>
        <w:tc>
          <w:tcPr>
            <w:tcW w:w="1878" w:type="dxa"/>
            <w:vAlign w:val="center"/>
          </w:tcPr>
          <w:p w:rsidR="00D06AA9" w:rsidRPr="007D0029" w:rsidRDefault="00D06AA9" w:rsidP="00D06AA9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5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74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ณ วันที่</w:t>
            </w: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-66" w:right="-11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>ณ วันที่</w:t>
            </w: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7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43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35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ณ วันที่</w:t>
            </w:r>
          </w:p>
        </w:tc>
        <w:tc>
          <w:tcPr>
            <w:tcW w:w="43" w:type="dxa"/>
            <w:vAlign w:val="center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44" w:type="dxa"/>
            <w:gridSpan w:val="3"/>
            <w:vAlign w:val="center"/>
          </w:tcPr>
          <w:p w:rsidR="00D06AA9" w:rsidRPr="007D0029" w:rsidRDefault="00D06AA9" w:rsidP="00D06AA9">
            <w:pPr>
              <w:spacing w:line="20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7D002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และ</w:t>
            </w:r>
            <w:r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งวด</w:t>
            </w:r>
            <w:r w:rsidRPr="007D0029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หกเดือน</w:t>
            </w:r>
            <w:r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สิ้นสุดวันที่</w:t>
            </w:r>
          </w:p>
        </w:tc>
      </w:tr>
      <w:tr w:rsidR="00D06AA9" w:rsidRPr="007D0029" w:rsidTr="00D06AA9">
        <w:trPr>
          <w:cantSplit/>
          <w:trHeight w:val="20"/>
        </w:trPr>
        <w:tc>
          <w:tcPr>
            <w:tcW w:w="1878" w:type="dxa"/>
            <w:vAlign w:val="center"/>
          </w:tcPr>
          <w:p w:rsidR="00D06AA9" w:rsidRPr="007D0029" w:rsidRDefault="00D06AA9" w:rsidP="00D06AA9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5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74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835023" w:rsidP="00D06AA9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835023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30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 xml:space="preserve"> 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u w:val="none"/>
                <w:cs/>
                <w:lang w:val="en-US"/>
              </w:rPr>
              <w:t>มิถุนายน</w:t>
            </w:r>
          </w:p>
        </w:tc>
        <w:tc>
          <w:tcPr>
            <w:tcW w:w="626" w:type="dxa"/>
            <w:vAlign w:val="center"/>
          </w:tcPr>
          <w:p w:rsidR="00D06AA9" w:rsidRPr="007D0029" w:rsidRDefault="00835023" w:rsidP="00D06AA9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835023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31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  <w:t xml:space="preserve"> ธันวาคม</w:t>
            </w:r>
          </w:p>
        </w:tc>
        <w:tc>
          <w:tcPr>
            <w:tcW w:w="626" w:type="dxa"/>
            <w:vAlign w:val="center"/>
          </w:tcPr>
          <w:p w:rsidR="00D06AA9" w:rsidRPr="007D0029" w:rsidRDefault="00835023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D06AA9" w:rsidRPr="007D002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D06AA9"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37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835023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06AA9"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43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835023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D06AA9" w:rsidRPr="007D002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D06AA9"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  <w:tc>
          <w:tcPr>
            <w:tcW w:w="35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835023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06AA9"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 ธันวาคม</w:t>
            </w:r>
          </w:p>
        </w:tc>
        <w:tc>
          <w:tcPr>
            <w:tcW w:w="43" w:type="dxa"/>
            <w:vAlign w:val="center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44" w:type="dxa"/>
            <w:gridSpan w:val="3"/>
            <w:vAlign w:val="center"/>
          </w:tcPr>
          <w:p w:rsidR="00D06AA9" w:rsidRPr="000A5A8D" w:rsidRDefault="00835023" w:rsidP="00D06AA9">
            <w:pPr>
              <w:spacing w:line="20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30</w:t>
            </w:r>
            <w:r w:rsidR="00D06AA9" w:rsidRPr="007D0029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D06AA9"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มิถุนายน</w:t>
            </w:r>
          </w:p>
        </w:tc>
      </w:tr>
      <w:tr w:rsidR="00D06AA9" w:rsidRPr="007D0029" w:rsidTr="00D06AA9">
        <w:trPr>
          <w:cantSplit/>
          <w:trHeight w:val="20"/>
        </w:trPr>
        <w:tc>
          <w:tcPr>
            <w:tcW w:w="1878" w:type="dxa"/>
            <w:vAlign w:val="center"/>
          </w:tcPr>
          <w:p w:rsidR="00D06AA9" w:rsidRPr="007D0029" w:rsidRDefault="00D06AA9" w:rsidP="00D06AA9">
            <w:pPr>
              <w:spacing w:line="200" w:lineRule="exact"/>
              <w:ind w:right="-14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5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74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835023" w:rsidP="00D06AA9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835023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sz w:val="16"/>
                <w:szCs w:val="16"/>
                <w:u w:val="none"/>
                <w:lang w:val="en-US"/>
              </w:rPr>
              <w:t>6</w:t>
            </w:r>
            <w:r w:rsidRPr="00835023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1</w:t>
            </w:r>
          </w:p>
        </w:tc>
        <w:tc>
          <w:tcPr>
            <w:tcW w:w="626" w:type="dxa"/>
            <w:vAlign w:val="center"/>
          </w:tcPr>
          <w:p w:rsidR="00D06AA9" w:rsidRPr="007D0029" w:rsidRDefault="00835023" w:rsidP="00D06AA9">
            <w:pPr>
              <w:pStyle w:val="Heading5"/>
              <w:spacing w:line="200" w:lineRule="exac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  <w:r w:rsidRPr="00835023">
              <w:rPr>
                <w:rFonts w:ascii="Angsana New" w:hAnsi="Angsana New" w:cs="Angsana New"/>
                <w:sz w:val="16"/>
                <w:szCs w:val="16"/>
                <w:u w:val="none"/>
                <w:lang w:val="en-US"/>
              </w:rPr>
              <w:t>2560</w:t>
            </w:r>
          </w:p>
        </w:tc>
        <w:tc>
          <w:tcPr>
            <w:tcW w:w="626" w:type="dxa"/>
            <w:vAlign w:val="center"/>
          </w:tcPr>
          <w:p w:rsidR="00D06AA9" w:rsidRPr="007D0029" w:rsidRDefault="00835023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61</w:t>
            </w:r>
          </w:p>
        </w:tc>
        <w:tc>
          <w:tcPr>
            <w:tcW w:w="37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835023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2560</w:t>
            </w:r>
          </w:p>
        </w:tc>
        <w:tc>
          <w:tcPr>
            <w:tcW w:w="43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835023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61</w:t>
            </w:r>
          </w:p>
        </w:tc>
        <w:tc>
          <w:tcPr>
            <w:tcW w:w="35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835023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2560</w:t>
            </w:r>
          </w:p>
        </w:tc>
        <w:tc>
          <w:tcPr>
            <w:tcW w:w="43" w:type="dxa"/>
            <w:vAlign w:val="center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835023" w:rsidP="00D06AA9">
            <w:pPr>
              <w:spacing w:line="200" w:lineRule="exact"/>
              <w:ind w:left="-64" w:right="-9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z w:val="16"/>
                <w:szCs w:val="16"/>
                <w:lang w:val="en-US"/>
              </w:rPr>
              <w:t>61</w:t>
            </w:r>
          </w:p>
        </w:tc>
        <w:tc>
          <w:tcPr>
            <w:tcW w:w="92" w:type="dxa"/>
            <w:vAlign w:val="center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835023" w:rsidP="00D06AA9">
            <w:pPr>
              <w:spacing w:line="200" w:lineRule="exact"/>
              <w:ind w:left="-117" w:right="-10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2560</w:t>
            </w:r>
          </w:p>
        </w:tc>
      </w:tr>
      <w:tr w:rsidR="00D06AA9" w:rsidRPr="007D0029" w:rsidTr="00D06AA9">
        <w:trPr>
          <w:cantSplit/>
          <w:trHeight w:val="20"/>
        </w:trPr>
        <w:tc>
          <w:tcPr>
            <w:tcW w:w="1878" w:type="dxa"/>
            <w:vAlign w:val="center"/>
          </w:tcPr>
          <w:p w:rsidR="00D06AA9" w:rsidRPr="007D0029" w:rsidRDefault="00D06AA9" w:rsidP="00D06AA9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บริษัทย่อย</w:t>
            </w:r>
          </w:p>
        </w:tc>
        <w:tc>
          <w:tcPr>
            <w:tcW w:w="1265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774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33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6" w:type="dxa"/>
          </w:tcPr>
          <w:p w:rsidR="00D06AA9" w:rsidRPr="007D0029" w:rsidRDefault="00D06AA9" w:rsidP="00D06AA9">
            <w:pPr>
              <w:pStyle w:val="Heading5"/>
              <w:spacing w:line="200" w:lineRule="exact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jc w:val="left"/>
              <w:rPr>
                <w:rFonts w:ascii="Angsana New" w:hAnsi="Angsana New" w:cs="Angsana New"/>
                <w:sz w:val="16"/>
                <w:szCs w:val="16"/>
                <w:u w:val="none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pStyle w:val="Heading5"/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37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3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5" w:type="dxa"/>
            <w:vAlign w:val="center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3" w:type="dxa"/>
            <w:vAlign w:val="center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  <w:vAlign w:val="center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dxa"/>
            <w:vAlign w:val="center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D06AA9" w:rsidRPr="007D0029" w:rsidTr="00D06AA9">
        <w:trPr>
          <w:cantSplit/>
          <w:trHeight w:val="20"/>
        </w:trPr>
        <w:tc>
          <w:tcPr>
            <w:tcW w:w="1878" w:type="dxa"/>
          </w:tcPr>
          <w:p w:rsidR="00D06AA9" w:rsidRPr="007D0029" w:rsidRDefault="00D06AA9" w:rsidP="00D06AA9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cs/>
              </w:rPr>
              <w:t>บริษัท แลนด์มาร์ค โฮล</w:t>
            </w:r>
            <w:proofErr w:type="spellStart"/>
            <w:r w:rsidRPr="007D0029">
              <w:rPr>
                <w:rFonts w:ascii="Angsana New" w:hAnsi="Angsana New" w:cs="Angsana New"/>
                <w:sz w:val="16"/>
                <w:szCs w:val="16"/>
                <w:cs/>
              </w:rPr>
              <w:t>ดิ้งส์</w:t>
            </w:r>
            <w:proofErr w:type="spellEnd"/>
            <w:r w:rsidRPr="007D0029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  </w:t>
            </w:r>
          </w:p>
        </w:tc>
        <w:tc>
          <w:tcPr>
            <w:tcW w:w="1265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68" w:right="-43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ซื้อขาย ให้เช่าและดำเนินงาน</w:t>
            </w:r>
          </w:p>
        </w:tc>
        <w:tc>
          <w:tcPr>
            <w:tcW w:w="774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ประเทศไทย</w:t>
            </w:r>
          </w:p>
        </w:tc>
        <w:tc>
          <w:tcPr>
            <w:tcW w:w="626" w:type="dxa"/>
          </w:tcPr>
          <w:p w:rsidR="00D06AA9" w:rsidRPr="007D0029" w:rsidRDefault="00835023" w:rsidP="00D06AA9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210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626" w:type="dxa"/>
          </w:tcPr>
          <w:p w:rsidR="00D06AA9" w:rsidRPr="007D0029" w:rsidRDefault="00835023" w:rsidP="00D06AA9">
            <w:pPr>
              <w:pStyle w:val="Heading5"/>
              <w:spacing w:line="200" w:lineRule="exact"/>
              <w:ind w:left="-458" w:right="57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210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626" w:type="dxa"/>
          </w:tcPr>
          <w:p w:rsidR="00D06AA9" w:rsidRPr="007D0029" w:rsidRDefault="00835023" w:rsidP="00D06AA9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70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37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626" w:type="dxa"/>
          </w:tcPr>
          <w:p w:rsidR="00D06AA9" w:rsidRPr="007D0029" w:rsidRDefault="00835023" w:rsidP="00D06AA9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70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43" w:type="dxa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835023" w:rsidP="000049B8">
            <w:pPr>
              <w:spacing w:line="200" w:lineRule="exact"/>
              <w:ind w:left="-629" w:right="11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146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35" w:type="dxa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835023" w:rsidP="000049B8">
            <w:pPr>
              <w:spacing w:line="200" w:lineRule="exact"/>
              <w:ind w:left="-629" w:right="11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146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D06AA9" w:rsidRPr="000049B8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43" w:type="dxa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:rsidR="00D06AA9" w:rsidRPr="007D0029" w:rsidRDefault="00D06AA9" w:rsidP="00D06AA9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D06AA9" w:rsidRPr="007D0029" w:rsidTr="00D06AA9">
        <w:trPr>
          <w:cantSplit/>
          <w:trHeight w:val="20"/>
        </w:trPr>
        <w:tc>
          <w:tcPr>
            <w:tcW w:w="1878" w:type="dxa"/>
          </w:tcPr>
          <w:p w:rsidR="00D06AA9" w:rsidRPr="007D0029" w:rsidRDefault="00D06AA9" w:rsidP="00D06AA9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5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68" w:right="-43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ด้านอสังหาริมทรัพย์</w:t>
            </w:r>
          </w:p>
        </w:tc>
        <w:tc>
          <w:tcPr>
            <w:tcW w:w="774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626" w:type="dxa"/>
          </w:tcPr>
          <w:p w:rsidR="00D06AA9" w:rsidRPr="000A5A8D" w:rsidRDefault="00D06AA9" w:rsidP="00D06AA9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26" w:type="dxa"/>
          </w:tcPr>
          <w:p w:rsidR="00D06AA9" w:rsidRPr="000A5A8D" w:rsidRDefault="00D06AA9" w:rsidP="00D06AA9">
            <w:pPr>
              <w:pStyle w:val="Heading5"/>
              <w:spacing w:line="200" w:lineRule="exact"/>
              <w:ind w:left="-458" w:right="57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26" w:type="dxa"/>
          </w:tcPr>
          <w:p w:rsidR="00D06AA9" w:rsidRPr="000A5A8D" w:rsidRDefault="00D06AA9" w:rsidP="00D06AA9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7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626" w:type="dxa"/>
          </w:tcPr>
          <w:p w:rsidR="00D06AA9" w:rsidRPr="000A5A8D" w:rsidRDefault="00D06AA9" w:rsidP="00D06AA9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43" w:type="dxa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0A5A8D" w:rsidRDefault="00D06AA9" w:rsidP="000049B8">
            <w:pPr>
              <w:spacing w:line="200" w:lineRule="exact"/>
              <w:ind w:left="-629" w:right="1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5" w:type="dxa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0A5A8D" w:rsidRDefault="00D06AA9" w:rsidP="000049B8">
            <w:pPr>
              <w:spacing w:line="200" w:lineRule="exact"/>
              <w:ind w:left="-629" w:right="1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3" w:type="dxa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:rsidR="00D06AA9" w:rsidRPr="007D0029" w:rsidRDefault="00D06AA9" w:rsidP="00D06AA9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06AA9" w:rsidRPr="007D0029" w:rsidTr="00D06AA9">
        <w:trPr>
          <w:cantSplit/>
          <w:trHeight w:val="20"/>
        </w:trPr>
        <w:tc>
          <w:tcPr>
            <w:tcW w:w="1878" w:type="dxa"/>
          </w:tcPr>
          <w:p w:rsidR="00D06AA9" w:rsidRPr="007D0029" w:rsidRDefault="00D06AA9" w:rsidP="00D06AA9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5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68" w:right="-43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และถือหุ้นในบริษัทอื่น</w:t>
            </w:r>
          </w:p>
        </w:tc>
        <w:tc>
          <w:tcPr>
            <w:tcW w:w="774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626" w:type="dxa"/>
          </w:tcPr>
          <w:p w:rsidR="00D06AA9" w:rsidRPr="000A5A8D" w:rsidRDefault="00D06AA9" w:rsidP="00D06AA9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26" w:type="dxa"/>
          </w:tcPr>
          <w:p w:rsidR="00D06AA9" w:rsidRPr="000A5A8D" w:rsidRDefault="00D06AA9" w:rsidP="00D06AA9">
            <w:pPr>
              <w:pStyle w:val="Heading5"/>
              <w:spacing w:line="200" w:lineRule="exact"/>
              <w:ind w:left="-458" w:right="57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26" w:type="dxa"/>
          </w:tcPr>
          <w:p w:rsidR="00D06AA9" w:rsidRPr="000A5A8D" w:rsidRDefault="00D06AA9" w:rsidP="00D06AA9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7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626" w:type="dxa"/>
          </w:tcPr>
          <w:p w:rsidR="00D06AA9" w:rsidRPr="000A5A8D" w:rsidRDefault="00D06AA9" w:rsidP="00D06AA9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43" w:type="dxa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0A5A8D" w:rsidRDefault="00D06AA9" w:rsidP="000049B8">
            <w:pPr>
              <w:spacing w:line="200" w:lineRule="exact"/>
              <w:ind w:left="-629" w:right="1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5" w:type="dxa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0A5A8D" w:rsidRDefault="00D06AA9" w:rsidP="000049B8">
            <w:pPr>
              <w:spacing w:line="200" w:lineRule="exact"/>
              <w:ind w:left="-629" w:right="1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3" w:type="dxa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:rsidR="00D06AA9" w:rsidRPr="007D0029" w:rsidRDefault="00D06AA9" w:rsidP="00D06AA9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06AA9" w:rsidRPr="007D0029" w:rsidTr="00D06AA9">
        <w:trPr>
          <w:cantSplit/>
          <w:trHeight w:val="20"/>
        </w:trPr>
        <w:tc>
          <w:tcPr>
            <w:tcW w:w="1878" w:type="dxa"/>
          </w:tcPr>
          <w:p w:rsidR="00D06AA9" w:rsidRPr="007D0029" w:rsidRDefault="00D06AA9" w:rsidP="00D06AA9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cs/>
              </w:rPr>
              <w:t>บริษัท บีซีอีจี คันทรี่</w:t>
            </w:r>
            <w:r w:rsidRPr="007D0029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D0029">
              <w:rPr>
                <w:rFonts w:ascii="Angsana New" w:hAnsi="Angsana New" w:cs="Angsana New"/>
                <w:sz w:val="16"/>
                <w:szCs w:val="16"/>
                <w:cs/>
              </w:rPr>
              <w:t>กรุ๊ป เอ็นจิ</w:t>
            </w:r>
            <w:proofErr w:type="spellStart"/>
            <w:r w:rsidRPr="007D0029">
              <w:rPr>
                <w:rFonts w:ascii="Angsana New" w:hAnsi="Angsana New" w:cs="Angsana New"/>
                <w:sz w:val="16"/>
                <w:szCs w:val="16"/>
                <w:cs/>
              </w:rPr>
              <w:t>เนียริ่ง</w:t>
            </w:r>
            <w:proofErr w:type="spellEnd"/>
            <w:r w:rsidRPr="007D0029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265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 xml:space="preserve">รับเหมาก่อสร้างอาคาร </w:t>
            </w:r>
          </w:p>
        </w:tc>
        <w:tc>
          <w:tcPr>
            <w:tcW w:w="774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ประเทศไทย</w:t>
            </w:r>
          </w:p>
        </w:tc>
        <w:tc>
          <w:tcPr>
            <w:tcW w:w="626" w:type="dxa"/>
          </w:tcPr>
          <w:p w:rsidR="00D06AA9" w:rsidRPr="007D0029" w:rsidRDefault="00835023" w:rsidP="00D06AA9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626" w:type="dxa"/>
          </w:tcPr>
          <w:p w:rsidR="00D06AA9" w:rsidRPr="007D0029" w:rsidRDefault="00835023" w:rsidP="00D06AA9">
            <w:pPr>
              <w:pStyle w:val="Heading5"/>
              <w:spacing w:line="200" w:lineRule="exact"/>
              <w:ind w:left="-458" w:right="57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000</w:t>
            </w:r>
          </w:p>
        </w:tc>
        <w:tc>
          <w:tcPr>
            <w:tcW w:w="626" w:type="dxa"/>
          </w:tcPr>
          <w:p w:rsidR="00D06AA9" w:rsidRPr="007D0029" w:rsidRDefault="00835023" w:rsidP="00D06AA9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</w:p>
        </w:tc>
        <w:tc>
          <w:tcPr>
            <w:tcW w:w="37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626" w:type="dxa"/>
          </w:tcPr>
          <w:p w:rsidR="00D06AA9" w:rsidRPr="007D0029" w:rsidRDefault="00835023" w:rsidP="00D06AA9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99</w:t>
            </w:r>
          </w:p>
        </w:tc>
        <w:tc>
          <w:tcPr>
            <w:tcW w:w="43" w:type="dxa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835023" w:rsidP="000049B8">
            <w:pPr>
              <w:spacing w:line="200" w:lineRule="exact"/>
              <w:ind w:left="-629" w:right="11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35" w:type="dxa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835023" w:rsidP="000049B8">
            <w:pPr>
              <w:spacing w:line="200" w:lineRule="exact"/>
              <w:ind w:left="-629" w:right="11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999</w:t>
            </w:r>
            <w:r w:rsidR="00D06AA9" w:rsidRPr="000049B8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970</w:t>
            </w:r>
          </w:p>
        </w:tc>
        <w:tc>
          <w:tcPr>
            <w:tcW w:w="43" w:type="dxa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:rsidR="00D06AA9" w:rsidRPr="007D0029" w:rsidRDefault="00D06AA9" w:rsidP="00D06AA9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D06AA9" w:rsidRPr="007D0029" w:rsidTr="00D06AA9">
        <w:trPr>
          <w:cantSplit/>
          <w:trHeight w:val="20"/>
        </w:trPr>
        <w:tc>
          <w:tcPr>
            <w:tcW w:w="1878" w:type="dxa"/>
          </w:tcPr>
          <w:p w:rsidR="00D06AA9" w:rsidRPr="007D0029" w:rsidRDefault="00D06AA9" w:rsidP="00D06AA9">
            <w:pPr>
              <w:spacing w:line="200" w:lineRule="exact"/>
              <w:ind w:left="270" w:right="-356" w:hanging="18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5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และซ่อมแซมอาคาร</w:t>
            </w:r>
          </w:p>
        </w:tc>
        <w:tc>
          <w:tcPr>
            <w:tcW w:w="774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626" w:type="dxa"/>
          </w:tcPr>
          <w:p w:rsidR="00D06AA9" w:rsidRPr="000A5A8D" w:rsidRDefault="00D06AA9" w:rsidP="00D06AA9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26" w:type="dxa"/>
          </w:tcPr>
          <w:p w:rsidR="00D06AA9" w:rsidRPr="000A5A8D" w:rsidRDefault="00D06AA9" w:rsidP="00D06AA9">
            <w:pPr>
              <w:pStyle w:val="Heading5"/>
              <w:spacing w:line="200" w:lineRule="exact"/>
              <w:ind w:left="-458" w:right="57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626" w:type="dxa"/>
          </w:tcPr>
          <w:p w:rsidR="00D06AA9" w:rsidRPr="000A5A8D" w:rsidRDefault="00D06AA9" w:rsidP="00D06AA9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37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45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</w:p>
        </w:tc>
        <w:tc>
          <w:tcPr>
            <w:tcW w:w="626" w:type="dxa"/>
          </w:tcPr>
          <w:p w:rsidR="00D06AA9" w:rsidRPr="000A5A8D" w:rsidRDefault="00D06AA9" w:rsidP="00D06AA9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</w:p>
        </w:tc>
        <w:tc>
          <w:tcPr>
            <w:tcW w:w="43" w:type="dxa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0A5A8D" w:rsidRDefault="00D06AA9" w:rsidP="000049B8">
            <w:pPr>
              <w:spacing w:line="200" w:lineRule="exact"/>
              <w:ind w:left="-629" w:right="1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5" w:type="dxa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0A5A8D" w:rsidRDefault="00D06AA9" w:rsidP="000049B8">
            <w:pPr>
              <w:spacing w:line="200" w:lineRule="exact"/>
              <w:ind w:left="-629" w:right="1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3" w:type="dxa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:rsidR="00D06AA9" w:rsidRPr="007D0029" w:rsidRDefault="00D06AA9" w:rsidP="00D06AA9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D06AA9" w:rsidRPr="007D0029" w:rsidTr="00D06AA9">
        <w:trPr>
          <w:cantSplit/>
          <w:trHeight w:val="20"/>
        </w:trPr>
        <w:tc>
          <w:tcPr>
            <w:tcW w:w="1878" w:type="dxa"/>
          </w:tcPr>
          <w:p w:rsidR="00D06AA9" w:rsidRPr="007D0029" w:rsidRDefault="00D06AA9" w:rsidP="00D06AA9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cs/>
              </w:rPr>
              <w:t>บริษัท ซีจีดี ดาต้า จำกัด</w:t>
            </w:r>
          </w:p>
        </w:tc>
        <w:tc>
          <w:tcPr>
            <w:tcW w:w="1265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774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ฮ่องกง</w:t>
            </w:r>
          </w:p>
        </w:tc>
        <w:tc>
          <w:tcPr>
            <w:tcW w:w="626" w:type="dxa"/>
          </w:tcPr>
          <w:p w:rsidR="00D06AA9" w:rsidRPr="007D0029" w:rsidRDefault="00835023" w:rsidP="00D06AA9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583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137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484</w:t>
            </w:r>
          </w:p>
        </w:tc>
        <w:tc>
          <w:tcPr>
            <w:tcW w:w="626" w:type="dxa"/>
          </w:tcPr>
          <w:p w:rsidR="00D06AA9" w:rsidRPr="007D0029" w:rsidRDefault="00835023" w:rsidP="00D06AA9">
            <w:pPr>
              <w:pStyle w:val="Heading5"/>
              <w:spacing w:line="200" w:lineRule="exact"/>
              <w:ind w:left="-458" w:right="57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583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137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484</w:t>
            </w:r>
          </w:p>
        </w:tc>
        <w:tc>
          <w:tcPr>
            <w:tcW w:w="626" w:type="dxa"/>
          </w:tcPr>
          <w:p w:rsidR="00D06AA9" w:rsidRPr="007D0029" w:rsidRDefault="00835023" w:rsidP="00D06AA9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37" w:type="dxa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26" w:type="dxa"/>
          </w:tcPr>
          <w:p w:rsidR="00D06AA9" w:rsidRPr="007D0029" w:rsidRDefault="00835023" w:rsidP="00D06AA9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43" w:type="dxa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835023" w:rsidP="000049B8">
            <w:pPr>
              <w:spacing w:line="200" w:lineRule="exact"/>
              <w:ind w:left="-629" w:right="11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583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137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484</w:t>
            </w:r>
          </w:p>
        </w:tc>
        <w:tc>
          <w:tcPr>
            <w:tcW w:w="35" w:type="dxa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835023" w:rsidP="000049B8">
            <w:pPr>
              <w:spacing w:line="200" w:lineRule="exact"/>
              <w:ind w:left="-629" w:right="11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583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137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484</w:t>
            </w:r>
          </w:p>
        </w:tc>
        <w:tc>
          <w:tcPr>
            <w:tcW w:w="43" w:type="dxa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:rsidR="00D06AA9" w:rsidRPr="007D0029" w:rsidRDefault="00D06AA9" w:rsidP="00D06AA9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D06AA9" w:rsidRPr="007D0029" w:rsidTr="00D06AA9">
        <w:trPr>
          <w:cantSplit/>
          <w:trHeight w:val="20"/>
        </w:trPr>
        <w:tc>
          <w:tcPr>
            <w:tcW w:w="1878" w:type="dxa"/>
          </w:tcPr>
          <w:p w:rsidR="00D06AA9" w:rsidRPr="007D0029" w:rsidRDefault="00D06AA9" w:rsidP="00D06AA9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cs/>
              </w:rPr>
              <w:t>บริษัท ซีจีดี ดิจิตอล พาร์ทเนอร์ จำกัด</w:t>
            </w:r>
          </w:p>
        </w:tc>
        <w:tc>
          <w:tcPr>
            <w:tcW w:w="1265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774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มอริเชียส</w:t>
            </w:r>
          </w:p>
        </w:tc>
        <w:tc>
          <w:tcPr>
            <w:tcW w:w="626" w:type="dxa"/>
          </w:tcPr>
          <w:p w:rsidR="00D06AA9" w:rsidRPr="007D0029" w:rsidRDefault="00835023" w:rsidP="00D06AA9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547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579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834</w:t>
            </w:r>
          </w:p>
        </w:tc>
        <w:tc>
          <w:tcPr>
            <w:tcW w:w="626" w:type="dxa"/>
          </w:tcPr>
          <w:p w:rsidR="00D06AA9" w:rsidRPr="007D0029" w:rsidRDefault="00835023" w:rsidP="00D06AA9">
            <w:pPr>
              <w:pStyle w:val="Heading5"/>
              <w:spacing w:line="200" w:lineRule="exact"/>
              <w:ind w:left="-458" w:right="57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547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579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834</w:t>
            </w:r>
          </w:p>
        </w:tc>
        <w:tc>
          <w:tcPr>
            <w:tcW w:w="626" w:type="dxa"/>
          </w:tcPr>
          <w:p w:rsidR="00D06AA9" w:rsidRPr="007D0029" w:rsidRDefault="00835023" w:rsidP="00D06AA9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37" w:type="dxa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835023" w:rsidP="00D06AA9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43" w:type="dxa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835023" w:rsidP="000049B8">
            <w:pPr>
              <w:spacing w:line="200" w:lineRule="exact"/>
              <w:ind w:left="-629" w:right="1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547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579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35" w:type="dxa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835023" w:rsidP="000049B8">
            <w:pPr>
              <w:spacing w:line="200" w:lineRule="exact"/>
              <w:ind w:left="-629" w:right="1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547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579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43" w:type="dxa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:rsidR="00D06AA9" w:rsidRPr="007D0029" w:rsidRDefault="00D06AA9" w:rsidP="00D06AA9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D06AA9" w:rsidRPr="007D0029" w:rsidTr="00D06AA9">
        <w:trPr>
          <w:cantSplit/>
          <w:trHeight w:val="20"/>
        </w:trPr>
        <w:tc>
          <w:tcPr>
            <w:tcW w:w="1878" w:type="dxa"/>
          </w:tcPr>
          <w:p w:rsidR="00D06AA9" w:rsidRPr="007D0029" w:rsidRDefault="00D06AA9" w:rsidP="00D06AA9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cs/>
              </w:rPr>
              <w:t>บริษัท ลี</w:t>
            </w:r>
            <w:proofErr w:type="spellStart"/>
            <w:r w:rsidRPr="007D0029">
              <w:rPr>
                <w:rFonts w:ascii="Angsana New" w:hAnsi="Angsana New" w:cs="Angsana New"/>
                <w:sz w:val="16"/>
                <w:szCs w:val="16"/>
                <w:cs/>
              </w:rPr>
              <w:t>ดดิ้ง</w:t>
            </w:r>
            <w:proofErr w:type="spellEnd"/>
            <w:r w:rsidRPr="007D0029">
              <w:rPr>
                <w:rFonts w:ascii="Angsana New" w:hAnsi="Angsana New" w:cs="Angsana New"/>
                <w:sz w:val="16"/>
                <w:szCs w:val="16"/>
                <w:cs/>
              </w:rPr>
              <w:t xml:space="preserve"> สคูล พาร์ทเนอร์ชิพ จำกัด</w:t>
            </w:r>
          </w:p>
        </w:tc>
        <w:tc>
          <w:tcPr>
            <w:tcW w:w="1265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ถือหุ้นในบริษัทอื่น</w:t>
            </w:r>
          </w:p>
        </w:tc>
        <w:tc>
          <w:tcPr>
            <w:tcW w:w="774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เก</w:t>
            </w:r>
            <w:proofErr w:type="spellStart"/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ิร์นซีย์</w:t>
            </w:r>
            <w:proofErr w:type="spellEnd"/>
          </w:p>
        </w:tc>
        <w:tc>
          <w:tcPr>
            <w:tcW w:w="626" w:type="dxa"/>
          </w:tcPr>
          <w:p w:rsidR="00D06AA9" w:rsidRPr="007D0029" w:rsidRDefault="00835023" w:rsidP="00D06AA9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225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641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944</w:t>
            </w:r>
          </w:p>
        </w:tc>
        <w:tc>
          <w:tcPr>
            <w:tcW w:w="626" w:type="dxa"/>
          </w:tcPr>
          <w:p w:rsidR="00D06AA9" w:rsidRPr="007D0029" w:rsidRDefault="00835023" w:rsidP="00D06AA9">
            <w:pPr>
              <w:pStyle w:val="Heading5"/>
              <w:spacing w:line="200" w:lineRule="exact"/>
              <w:ind w:left="-458" w:right="57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225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641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944</w:t>
            </w:r>
          </w:p>
        </w:tc>
        <w:tc>
          <w:tcPr>
            <w:tcW w:w="626" w:type="dxa"/>
          </w:tcPr>
          <w:p w:rsidR="00D06AA9" w:rsidRPr="007D0029" w:rsidRDefault="00835023" w:rsidP="00D06AA9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96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.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45</w:t>
            </w:r>
          </w:p>
        </w:tc>
        <w:tc>
          <w:tcPr>
            <w:tcW w:w="37" w:type="dxa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835023" w:rsidP="00D06AA9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96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.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45</w:t>
            </w:r>
          </w:p>
        </w:tc>
        <w:tc>
          <w:tcPr>
            <w:tcW w:w="43" w:type="dxa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835023" w:rsidP="000049B8">
            <w:pPr>
              <w:spacing w:line="200" w:lineRule="exact"/>
              <w:ind w:left="-629" w:right="1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662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851</w:t>
            </w:r>
          </w:p>
        </w:tc>
        <w:tc>
          <w:tcPr>
            <w:tcW w:w="35" w:type="dxa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835023" w:rsidP="000049B8">
            <w:pPr>
              <w:spacing w:line="200" w:lineRule="exact"/>
              <w:ind w:left="-629" w:right="1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662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851</w:t>
            </w:r>
          </w:p>
        </w:tc>
        <w:tc>
          <w:tcPr>
            <w:tcW w:w="43" w:type="dxa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:rsidR="00D06AA9" w:rsidRPr="007D0029" w:rsidRDefault="00D06AA9" w:rsidP="00D06AA9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D06AA9" w:rsidRPr="007D0029" w:rsidTr="00D06AA9">
        <w:trPr>
          <w:cantSplit/>
          <w:trHeight w:val="20"/>
        </w:trPr>
        <w:tc>
          <w:tcPr>
            <w:tcW w:w="1878" w:type="dxa"/>
          </w:tcPr>
          <w:p w:rsidR="00D06AA9" w:rsidRPr="007D0029" w:rsidRDefault="00D06AA9" w:rsidP="00D06AA9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บริษัท เอชวายยู</w:t>
            </w:r>
            <w:proofErr w:type="spellStart"/>
            <w:r w:rsidRPr="007D002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เค</w:t>
            </w:r>
            <w:proofErr w:type="spellEnd"/>
            <w:r w:rsidRPr="007D002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 xml:space="preserve"> จำกัด</w:t>
            </w:r>
          </w:p>
        </w:tc>
        <w:tc>
          <w:tcPr>
            <w:tcW w:w="1265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ธุรกิจอสังหาริมทรัพย์</w:t>
            </w:r>
          </w:p>
        </w:tc>
        <w:tc>
          <w:tcPr>
            <w:tcW w:w="774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เก</w:t>
            </w:r>
            <w:proofErr w:type="spellStart"/>
            <w:r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  <w:t>ิร์นซีย์</w:t>
            </w:r>
            <w:proofErr w:type="spellEnd"/>
          </w:p>
        </w:tc>
        <w:tc>
          <w:tcPr>
            <w:tcW w:w="626" w:type="dxa"/>
          </w:tcPr>
          <w:p w:rsidR="00D06AA9" w:rsidRPr="007D0029" w:rsidRDefault="00835023" w:rsidP="00D06AA9">
            <w:pPr>
              <w:pStyle w:val="Heading5"/>
              <w:spacing w:line="200" w:lineRule="exact"/>
              <w:ind w:left="-458" w:right="38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42</w:t>
            </w:r>
          </w:p>
        </w:tc>
        <w:tc>
          <w:tcPr>
            <w:tcW w:w="626" w:type="dxa"/>
          </w:tcPr>
          <w:p w:rsidR="00D06AA9" w:rsidRPr="007D0029" w:rsidRDefault="00835023" w:rsidP="00D06AA9">
            <w:pPr>
              <w:pStyle w:val="Heading5"/>
              <w:spacing w:line="200" w:lineRule="exact"/>
              <w:ind w:left="-458" w:right="57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42</w:t>
            </w:r>
          </w:p>
        </w:tc>
        <w:tc>
          <w:tcPr>
            <w:tcW w:w="626" w:type="dxa"/>
          </w:tcPr>
          <w:p w:rsidR="00D06AA9" w:rsidRPr="007D0029" w:rsidRDefault="00835023" w:rsidP="00D06AA9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37" w:type="dxa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835023" w:rsidP="00D06AA9">
            <w:pPr>
              <w:pStyle w:val="Heading5"/>
              <w:spacing w:line="200" w:lineRule="exact"/>
              <w:ind w:left="-458" w:right="90"/>
              <w:jc w:val="right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</w:pP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100</w:t>
            </w:r>
            <w:r w:rsidR="00D06AA9" w:rsidRPr="007D0029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  <w:lang w:val="en-US"/>
              </w:rPr>
              <w:t>.</w:t>
            </w:r>
            <w:r w:rsidRPr="00835023"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lang w:val="en-US"/>
              </w:rPr>
              <w:t>00</w:t>
            </w:r>
          </w:p>
        </w:tc>
        <w:tc>
          <w:tcPr>
            <w:tcW w:w="43" w:type="dxa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:rsidR="00D06AA9" w:rsidRPr="007D0029" w:rsidRDefault="00835023" w:rsidP="000049B8">
            <w:pPr>
              <w:spacing w:line="200" w:lineRule="exact"/>
              <w:ind w:left="-629" w:right="1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</w:p>
        </w:tc>
        <w:tc>
          <w:tcPr>
            <w:tcW w:w="35" w:type="dxa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:rsidR="00D06AA9" w:rsidRPr="007D0029" w:rsidRDefault="00835023" w:rsidP="000049B8">
            <w:pPr>
              <w:spacing w:line="200" w:lineRule="exact"/>
              <w:ind w:left="-629" w:right="1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</w:p>
        </w:tc>
        <w:tc>
          <w:tcPr>
            <w:tcW w:w="43" w:type="dxa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:rsidR="00D06AA9" w:rsidRPr="007D0029" w:rsidRDefault="00D06AA9" w:rsidP="00D06AA9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  <w:tcBorders>
              <w:bottom w:val="single" w:sz="4" w:space="0" w:color="auto"/>
            </w:tcBorders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</w:tr>
      <w:tr w:rsidR="00D06AA9" w:rsidRPr="007D0029" w:rsidTr="00D06AA9">
        <w:trPr>
          <w:cantSplit/>
          <w:trHeight w:val="20"/>
        </w:trPr>
        <w:tc>
          <w:tcPr>
            <w:tcW w:w="1878" w:type="dxa"/>
          </w:tcPr>
          <w:p w:rsidR="00D06AA9" w:rsidRPr="007D0029" w:rsidRDefault="00D06AA9" w:rsidP="00D06AA9">
            <w:pPr>
              <w:spacing w:line="200" w:lineRule="exact"/>
              <w:ind w:left="180" w:right="-356" w:hanging="9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1265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68"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774" w:type="dxa"/>
          </w:tcPr>
          <w:p w:rsidR="00D06AA9" w:rsidRPr="007D0029" w:rsidRDefault="00D06AA9" w:rsidP="00D06AA9">
            <w:pPr>
              <w:pStyle w:val="Heading5"/>
              <w:spacing w:line="200" w:lineRule="exact"/>
              <w:ind w:left="-66" w:right="-80"/>
              <w:rPr>
                <w:rFonts w:ascii="Angsana New" w:hAnsi="Angsana New" w:cs="Angsana New"/>
                <w:b w:val="0"/>
                <w:bCs w:val="0"/>
                <w:sz w:val="16"/>
                <w:szCs w:val="16"/>
                <w:u w:val="none"/>
                <w:cs/>
              </w:rPr>
            </w:pPr>
          </w:p>
        </w:tc>
        <w:tc>
          <w:tcPr>
            <w:tcW w:w="626" w:type="dxa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6" w:type="dxa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6" w:type="dxa"/>
          </w:tcPr>
          <w:p w:rsidR="00D06AA9" w:rsidRPr="007D0029" w:rsidRDefault="00D06AA9" w:rsidP="00D06AA9">
            <w:pPr>
              <w:spacing w:line="200" w:lineRule="exact"/>
              <w:ind w:left="-8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37" w:type="dxa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</w:tcPr>
          <w:p w:rsidR="00D06AA9" w:rsidRPr="007D0029" w:rsidRDefault="00D06AA9" w:rsidP="00D06AA9">
            <w:pPr>
              <w:spacing w:line="200" w:lineRule="exact"/>
              <w:ind w:left="-8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43" w:type="dxa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</w:tcPr>
          <w:p w:rsidR="00D06AA9" w:rsidRPr="007D0029" w:rsidRDefault="00835023" w:rsidP="000049B8">
            <w:pPr>
              <w:spacing w:line="200" w:lineRule="exact"/>
              <w:ind w:left="-629" w:right="11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496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380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  <w:tc>
          <w:tcPr>
            <w:tcW w:w="35" w:type="dxa"/>
          </w:tcPr>
          <w:p w:rsidR="00D06AA9" w:rsidRPr="007D0029" w:rsidRDefault="00D06AA9" w:rsidP="00D06AA9">
            <w:pPr>
              <w:tabs>
                <w:tab w:val="left" w:pos="284"/>
              </w:tabs>
              <w:spacing w:line="200" w:lineRule="exact"/>
              <w:ind w:left="-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</w:tcPr>
          <w:p w:rsidR="00D06AA9" w:rsidRPr="007D0029" w:rsidRDefault="00835023" w:rsidP="000049B8">
            <w:pPr>
              <w:spacing w:line="200" w:lineRule="exact"/>
              <w:ind w:left="-629" w:right="11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496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380</w:t>
            </w:r>
            <w:r w:rsidR="00D06AA9" w:rsidRPr="007D002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  <w:tc>
          <w:tcPr>
            <w:tcW w:w="43" w:type="dxa"/>
          </w:tcPr>
          <w:p w:rsidR="00D06AA9" w:rsidRPr="007D0029" w:rsidRDefault="00D06AA9" w:rsidP="00D06AA9">
            <w:pPr>
              <w:spacing w:line="200" w:lineRule="exac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2" w:type="dxa"/>
          </w:tcPr>
          <w:p w:rsidR="00D06AA9" w:rsidRPr="007D0029" w:rsidRDefault="00D06AA9" w:rsidP="00D06AA9">
            <w:pPr>
              <w:spacing w:line="20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</w:tcPr>
          <w:p w:rsidR="00D06AA9" w:rsidRPr="007D0029" w:rsidRDefault="00D06AA9" w:rsidP="00D06AA9">
            <w:pPr>
              <w:spacing w:line="20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</w:tbl>
    <w:p w:rsidR="00F93F0B" w:rsidRPr="007D0029" w:rsidRDefault="00835023" w:rsidP="008B7AC6">
      <w:pPr>
        <w:tabs>
          <w:tab w:val="left" w:pos="1080"/>
        </w:tabs>
        <w:spacing w:before="240"/>
        <w:ind w:left="389" w:right="-389" w:firstLine="144"/>
        <w:jc w:val="thaiDistribute"/>
        <w:rPr>
          <w:rFonts w:ascii="Angsana New" w:hAnsi="Angsana New" w:cs="Angsana New"/>
          <w:snapToGrid w:val="0"/>
          <w:cs/>
        </w:rPr>
      </w:pPr>
      <w:r w:rsidRPr="00835023">
        <w:rPr>
          <w:rFonts w:ascii="Angsana New" w:hAnsi="Angsana New" w:cs="Angsana New"/>
          <w:lang w:val="en-US"/>
        </w:rPr>
        <w:t>19</w:t>
      </w:r>
      <w:r w:rsidR="00F93F0B" w:rsidRPr="007D0029">
        <w:rPr>
          <w:rFonts w:ascii="Angsana New" w:hAnsi="Angsana New" w:cs="Angsana New"/>
          <w:cs/>
        </w:rPr>
        <w:t>.</w:t>
      </w:r>
      <w:r w:rsidRPr="00835023">
        <w:rPr>
          <w:rFonts w:ascii="Angsana New" w:hAnsi="Angsana New" w:cs="Angsana New"/>
          <w:lang w:val="en-US"/>
        </w:rPr>
        <w:t>2</w:t>
      </w:r>
      <w:r w:rsidR="00F93F0B" w:rsidRPr="007D0029">
        <w:rPr>
          <w:rFonts w:ascii="Angsana New" w:hAnsi="Angsana New" w:cs="Angsana New"/>
          <w:cs/>
        </w:rPr>
        <w:tab/>
      </w:r>
      <w:r w:rsidR="00F93F0B" w:rsidRPr="007D0029">
        <w:rPr>
          <w:rFonts w:ascii="Angsana New" w:hAnsi="Angsana New" w:cs="Angsana New"/>
          <w:snapToGrid w:val="0"/>
          <w:cs/>
        </w:rPr>
        <w:t>เงินให้กู้ยืมระยะสั้นแ</w:t>
      </w:r>
      <w:r w:rsidR="00F93F0B" w:rsidRPr="007D0029">
        <w:rPr>
          <w:rFonts w:ascii="Angsana New" w:hAnsi="Angsana New" w:cs="Angsana New"/>
          <w:snapToGrid w:val="0"/>
          <w:cs/>
          <w:lang w:val="en-US"/>
        </w:rPr>
        <w:t>ก่</w:t>
      </w:r>
      <w:r w:rsidR="006B568C" w:rsidRPr="007D0029">
        <w:rPr>
          <w:rFonts w:ascii="Angsana New" w:hAnsi="Angsana New" w:cs="Angsana New"/>
          <w:snapToGrid w:val="0"/>
          <w:cs/>
        </w:rPr>
        <w:t>บริษัท</w:t>
      </w:r>
      <w:r w:rsidR="00F93F0B" w:rsidRPr="007D0029">
        <w:rPr>
          <w:rFonts w:ascii="Angsana New" w:hAnsi="Angsana New" w:cs="Angsana New"/>
          <w:snapToGrid w:val="0"/>
          <w:cs/>
        </w:rPr>
        <w:t>ที่เกี่ยวข้องกัน</w:t>
      </w:r>
    </w:p>
    <w:p w:rsidR="0051370B" w:rsidRPr="007D0029" w:rsidRDefault="0051370B" w:rsidP="0051370B">
      <w:pPr>
        <w:ind w:left="1080" w:right="65" w:hanging="533"/>
        <w:jc w:val="right"/>
        <w:rPr>
          <w:rFonts w:ascii="Angsana New" w:hAnsi="Angsana New" w:cs="Angsana New"/>
          <w:snapToGrid w:val="0"/>
          <w:sz w:val="22"/>
          <w:szCs w:val="22"/>
          <w:lang w:val="en-US"/>
        </w:rPr>
      </w:pPr>
      <w:r w:rsidRPr="007D0029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51370B" w:rsidRPr="007D0029" w:rsidTr="00F97633">
        <w:trPr>
          <w:cantSplit/>
        </w:trPr>
        <w:tc>
          <w:tcPr>
            <w:tcW w:w="1620" w:type="dxa"/>
          </w:tcPr>
          <w:p w:rsidR="0051370B" w:rsidRPr="007D0029" w:rsidRDefault="0051370B" w:rsidP="005D3954">
            <w:pPr>
              <w:spacing w:line="26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51370B" w:rsidRPr="007D0029" w:rsidRDefault="0051370B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:rsidR="0051370B" w:rsidRPr="007D0029" w:rsidRDefault="0051370B" w:rsidP="005D395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F97633" w:rsidRPr="007D0029" w:rsidTr="00F97633">
        <w:trPr>
          <w:cantSplit/>
        </w:trPr>
        <w:tc>
          <w:tcPr>
            <w:tcW w:w="1620" w:type="dxa"/>
          </w:tcPr>
          <w:p w:rsidR="00605333" w:rsidRPr="007D0029" w:rsidRDefault="00605333" w:rsidP="005D3954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605333" w:rsidRPr="007D0029" w:rsidRDefault="00605333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05333" w:rsidRPr="007D0029" w:rsidRDefault="00605333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05333" w:rsidRPr="007D0029" w:rsidRDefault="00605333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05333" w:rsidRPr="007D0029" w:rsidRDefault="00605333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605333" w:rsidRPr="007D0029" w:rsidRDefault="00605333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05333" w:rsidRPr="007D0029" w:rsidRDefault="00605333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605333" w:rsidRPr="007D0029" w:rsidRDefault="00605333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05333" w:rsidRPr="007D0029" w:rsidRDefault="00605333" w:rsidP="005D3954">
            <w:pPr>
              <w:pStyle w:val="Heading5"/>
              <w:spacing w:line="260" w:lineRule="exact"/>
              <w:rPr>
                <w:rFonts w:ascii="Angsana New" w:hAnsi="Angsana New" w:cs="Angsana New"/>
                <w:sz w:val="22"/>
                <w:szCs w:val="22"/>
                <w:u w:val="none"/>
                <w:cs/>
              </w:rPr>
            </w:pPr>
            <w:r w:rsidRPr="007D0029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“ยังไม่ได้</w:t>
            </w:r>
          </w:p>
          <w:p w:rsidR="00605333" w:rsidRPr="007D0029" w:rsidRDefault="00605333" w:rsidP="005D3954">
            <w:pPr>
              <w:pStyle w:val="Heading5"/>
              <w:spacing w:line="260" w:lineRule="exact"/>
              <w:rPr>
                <w:rFonts w:ascii="Angsana New" w:hAnsi="Angsana New" w:cs="Angsana New"/>
                <w:b w:val="0"/>
                <w:bCs w:val="0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ตรวจสอบ</w:t>
            </w:r>
            <w:r w:rsidR="00F97633" w:rsidRPr="007D0029">
              <w:rPr>
                <w:rFonts w:ascii="Angsana New" w:hAnsi="Angsana New" w:cs="Angsana New" w:hint="cs"/>
                <w:snapToGrid w:val="0"/>
                <w:sz w:val="22"/>
                <w:szCs w:val="22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605333" w:rsidRPr="007D0029" w:rsidRDefault="00605333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605333" w:rsidRPr="007D0029" w:rsidRDefault="00605333" w:rsidP="005D395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F97633" w:rsidRPr="007D0029" w:rsidTr="00F97633">
        <w:trPr>
          <w:cantSplit/>
        </w:trPr>
        <w:tc>
          <w:tcPr>
            <w:tcW w:w="1620" w:type="dxa"/>
          </w:tcPr>
          <w:p w:rsidR="0051370B" w:rsidRPr="007D0029" w:rsidRDefault="0051370B" w:rsidP="005D3954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51370B" w:rsidRPr="007D0029" w:rsidRDefault="0051370B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  <w:p w:rsidR="0051370B" w:rsidRPr="007D0029" w:rsidRDefault="0051370B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51370B" w:rsidRPr="007D0029" w:rsidRDefault="0051370B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  <w:p w:rsidR="0051370B" w:rsidRPr="007D0029" w:rsidRDefault="0051370B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  <w:p w:rsidR="00605333" w:rsidRPr="007D0029" w:rsidRDefault="00835023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51370B"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  <w:r w:rsidR="00605333"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ธันวาคม</w:t>
            </w:r>
          </w:p>
          <w:p w:rsidR="0051370B" w:rsidRPr="007D0029" w:rsidRDefault="00835023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2560</w:t>
            </w:r>
          </w:p>
        </w:tc>
        <w:tc>
          <w:tcPr>
            <w:tcW w:w="90" w:type="dxa"/>
          </w:tcPr>
          <w:p w:rsidR="0051370B" w:rsidRPr="007D0029" w:rsidRDefault="0051370B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7D0029" w:rsidRDefault="0051370B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51370B" w:rsidRPr="007D0029" w:rsidRDefault="0051370B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7D0029" w:rsidRDefault="0051370B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  <w:p w:rsidR="0051370B" w:rsidRPr="007D0029" w:rsidRDefault="0051370B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1370B" w:rsidRPr="007D0029" w:rsidRDefault="0051370B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7D0029" w:rsidRDefault="0051370B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  <w:p w:rsidR="0051370B" w:rsidRPr="007D0029" w:rsidRDefault="0051370B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  <w:p w:rsidR="000103CF" w:rsidRPr="007D0029" w:rsidRDefault="00835023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30</w:t>
            </w:r>
            <w:r w:rsidR="003774B6"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 xml:space="preserve"> </w:t>
            </w:r>
            <w:r w:rsidR="003774B6"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มิถุนายน</w:t>
            </w:r>
          </w:p>
          <w:p w:rsidR="0051370B" w:rsidRPr="007D0029" w:rsidRDefault="00835023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61</w:t>
            </w:r>
          </w:p>
        </w:tc>
        <w:tc>
          <w:tcPr>
            <w:tcW w:w="90" w:type="dxa"/>
          </w:tcPr>
          <w:p w:rsidR="0051370B" w:rsidRPr="007D0029" w:rsidRDefault="0051370B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7D0029" w:rsidRDefault="0051370B" w:rsidP="005D395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นโยบายการคิดต้นทุน</w:t>
            </w:r>
          </w:p>
          <w:p w:rsidR="0051370B" w:rsidRPr="007D0029" w:rsidRDefault="0051370B" w:rsidP="005D395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เงินให้กู้ยืมระหว่างกัน</w:t>
            </w:r>
          </w:p>
        </w:tc>
      </w:tr>
      <w:tr w:rsidR="00F97633" w:rsidRPr="007D0029" w:rsidTr="00F97633">
        <w:trPr>
          <w:cantSplit/>
        </w:trPr>
        <w:tc>
          <w:tcPr>
            <w:tcW w:w="1620" w:type="dxa"/>
          </w:tcPr>
          <w:p w:rsidR="0051370B" w:rsidRPr="007D0029" w:rsidRDefault="0051370B" w:rsidP="005D39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51370B" w:rsidRPr="007D0029" w:rsidRDefault="0051370B" w:rsidP="005D3954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7D0029" w:rsidRDefault="0051370B" w:rsidP="005D3954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1370B" w:rsidRPr="007D0029" w:rsidRDefault="0051370B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7D0029" w:rsidRDefault="0051370B" w:rsidP="005D3954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1370B" w:rsidRPr="007D0029" w:rsidRDefault="0051370B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7D0029" w:rsidRDefault="0051370B" w:rsidP="005D3954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1370B" w:rsidRPr="007D0029" w:rsidRDefault="0051370B" w:rsidP="005D3954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7D0029" w:rsidRDefault="0051370B" w:rsidP="005D3954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51370B" w:rsidRPr="007D0029" w:rsidRDefault="0051370B" w:rsidP="005D3954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51370B" w:rsidRPr="007D0029" w:rsidRDefault="0051370B" w:rsidP="005D3954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E12D29" w:rsidRPr="007D0029" w:rsidTr="00F97633">
        <w:trPr>
          <w:cantSplit/>
        </w:trPr>
        <w:tc>
          <w:tcPr>
            <w:tcW w:w="1620" w:type="dxa"/>
          </w:tcPr>
          <w:p w:rsidR="00E12D29" w:rsidRPr="007D0029" w:rsidRDefault="00E12D29" w:rsidP="005D39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แลนด์มาร์ค </w:t>
            </w:r>
          </w:p>
          <w:p w:rsidR="00E12D29" w:rsidRPr="007D0029" w:rsidRDefault="00E12D29" w:rsidP="005D39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27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โฮล</w:t>
            </w:r>
            <w:proofErr w:type="spellStart"/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ดิ้งส์</w:t>
            </w:r>
            <w:proofErr w:type="spellEnd"/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จำกัด  </w:t>
            </w:r>
          </w:p>
        </w:tc>
        <w:tc>
          <w:tcPr>
            <w:tcW w:w="1260" w:type="dxa"/>
          </w:tcPr>
          <w:p w:rsidR="00E12D29" w:rsidRPr="007D0029" w:rsidRDefault="00E12D29" w:rsidP="005D3954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  <w:p w:rsidR="00E12D29" w:rsidRPr="007D0029" w:rsidRDefault="00E12D29" w:rsidP="005D3954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9E2C96" w:rsidRPr="007D0029" w:rsidRDefault="009E2C96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E12D29" w:rsidRPr="007D0029" w:rsidRDefault="00835023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600</w:t>
            </w:r>
            <w:r w:rsidR="00E12D29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E12D29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E12D29" w:rsidRPr="007D0029" w:rsidRDefault="00E12D29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12D29" w:rsidRDefault="00E12D29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DF75C5" w:rsidRPr="007D0029" w:rsidRDefault="00DF75C5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E12D29" w:rsidRPr="007D0029" w:rsidRDefault="00E12D29" w:rsidP="005D3954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2840E3" w:rsidRDefault="002840E3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DF75C5" w:rsidRPr="007D0029" w:rsidRDefault="00DF75C5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E12D29" w:rsidRPr="007D0029" w:rsidRDefault="00E12D29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2840E3" w:rsidRDefault="002840E3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DF75C5" w:rsidRPr="007D0029" w:rsidRDefault="00835023" w:rsidP="005A3CD8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600</w:t>
            </w:r>
            <w:r w:rsidR="00DF75C5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DF75C5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E12D29" w:rsidRPr="007D0029" w:rsidRDefault="00E12D29" w:rsidP="005D3954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E12D29" w:rsidRDefault="00E12D29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64D90" w:rsidRPr="007D0029" w:rsidRDefault="00964D90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E12D29" w:rsidRPr="007D0029" w:rsidTr="00F97633">
        <w:trPr>
          <w:cantSplit/>
        </w:trPr>
        <w:tc>
          <w:tcPr>
            <w:tcW w:w="1620" w:type="dxa"/>
          </w:tcPr>
          <w:p w:rsidR="00E12D29" w:rsidRPr="007D0029" w:rsidRDefault="00E12D29" w:rsidP="005D39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ลี</w:t>
            </w:r>
            <w:proofErr w:type="spellStart"/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ดดิ้ง</w:t>
            </w:r>
            <w:proofErr w:type="spellEnd"/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สคูล </w:t>
            </w:r>
          </w:p>
          <w:p w:rsidR="00E12D29" w:rsidRPr="007D0029" w:rsidRDefault="00E12D29" w:rsidP="005D39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27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พาร์ทเนอร์ชิพ จำกัด</w:t>
            </w:r>
          </w:p>
        </w:tc>
        <w:tc>
          <w:tcPr>
            <w:tcW w:w="1260" w:type="dxa"/>
          </w:tcPr>
          <w:p w:rsidR="00E12D29" w:rsidRPr="007D0029" w:rsidRDefault="00E12D29" w:rsidP="005D3954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  <w:p w:rsidR="00E12D29" w:rsidRPr="007D0029" w:rsidRDefault="00E12D29" w:rsidP="005D3954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9E2C96" w:rsidRPr="007D0029" w:rsidRDefault="009E2C96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E12D29" w:rsidRPr="007D0029" w:rsidRDefault="00835023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236</w:t>
            </w:r>
            <w:r w:rsidR="00E12D29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722</w:t>
            </w:r>
            <w:r w:rsidR="00E12D29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906</w:t>
            </w:r>
          </w:p>
        </w:tc>
        <w:tc>
          <w:tcPr>
            <w:tcW w:w="90" w:type="dxa"/>
          </w:tcPr>
          <w:p w:rsidR="00E12D29" w:rsidRPr="007D0029" w:rsidRDefault="00E12D29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12D29" w:rsidRDefault="00E12D29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64D90" w:rsidRPr="007D0029" w:rsidRDefault="00964D90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E12D29" w:rsidRPr="007D0029" w:rsidRDefault="00E12D29" w:rsidP="005D3954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2840E3" w:rsidRDefault="002840E3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64D90" w:rsidRPr="007D0029" w:rsidRDefault="00964D90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848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629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E12D29" w:rsidRPr="007D0029" w:rsidRDefault="00E12D29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2840E3" w:rsidRDefault="002840E3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64D90" w:rsidRPr="007D0029" w:rsidRDefault="00835023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233</w:t>
            </w:r>
            <w:r w:rsidR="00964D9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874</w:t>
            </w:r>
            <w:r w:rsidR="00964D9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277</w:t>
            </w:r>
          </w:p>
        </w:tc>
        <w:tc>
          <w:tcPr>
            <w:tcW w:w="90" w:type="dxa"/>
          </w:tcPr>
          <w:p w:rsidR="00E12D29" w:rsidRPr="007D0029" w:rsidRDefault="00E12D29" w:rsidP="005D3954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E12D29" w:rsidRDefault="00E12D29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64D90" w:rsidRPr="007D0029" w:rsidRDefault="00964D90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E12D29" w:rsidRPr="007D0029" w:rsidTr="00F97633">
        <w:trPr>
          <w:cantSplit/>
        </w:trPr>
        <w:tc>
          <w:tcPr>
            <w:tcW w:w="1620" w:type="dxa"/>
          </w:tcPr>
          <w:p w:rsidR="00E12D29" w:rsidRPr="007D0029" w:rsidRDefault="00E12D29" w:rsidP="005D39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เอชวายยู</w:t>
            </w:r>
            <w:proofErr w:type="spellStart"/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เค</w:t>
            </w:r>
            <w:proofErr w:type="spellEnd"/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E12D29" w:rsidRPr="007D0029" w:rsidRDefault="00E12D29" w:rsidP="005D3954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  <w:p w:rsidR="00E12D29" w:rsidRPr="007D0029" w:rsidRDefault="00E12D29" w:rsidP="005D3954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9E2C96" w:rsidRPr="007D0029" w:rsidRDefault="009E2C96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E12D29" w:rsidRPr="007D0029" w:rsidRDefault="00835023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</w:t>
            </w:r>
            <w:r w:rsidR="00E12D29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220</w:t>
            </w:r>
            <w:r w:rsidR="00E12D29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465</w:t>
            </w:r>
          </w:p>
        </w:tc>
        <w:tc>
          <w:tcPr>
            <w:tcW w:w="90" w:type="dxa"/>
          </w:tcPr>
          <w:p w:rsidR="00E12D29" w:rsidRPr="007D0029" w:rsidRDefault="00E12D29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12D29" w:rsidRDefault="00E12D29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64D90" w:rsidRPr="007D0029" w:rsidRDefault="00964D90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E12D29" w:rsidRPr="007D0029" w:rsidRDefault="00E12D29" w:rsidP="005D3954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2840E3" w:rsidRDefault="002840E3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64D90" w:rsidRPr="007D0029" w:rsidRDefault="00964D90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38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754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E12D29" w:rsidRPr="007D0029" w:rsidRDefault="00E12D29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2840E3" w:rsidRDefault="002840E3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64D90" w:rsidRPr="007D0029" w:rsidRDefault="00835023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</w:t>
            </w:r>
            <w:r w:rsidR="00964D9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181</w:t>
            </w:r>
            <w:r w:rsidR="00964D9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711</w:t>
            </w:r>
          </w:p>
        </w:tc>
        <w:tc>
          <w:tcPr>
            <w:tcW w:w="90" w:type="dxa"/>
          </w:tcPr>
          <w:p w:rsidR="00E12D29" w:rsidRPr="007D0029" w:rsidRDefault="00E12D29" w:rsidP="005D3954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E12D29" w:rsidRDefault="00E12D29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964D90" w:rsidRPr="007D0029" w:rsidRDefault="00964D90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E12D29" w:rsidRPr="007D0029" w:rsidTr="00F97633">
        <w:trPr>
          <w:cantSplit/>
        </w:trPr>
        <w:tc>
          <w:tcPr>
            <w:tcW w:w="1620" w:type="dxa"/>
          </w:tcPr>
          <w:p w:rsidR="00E12D29" w:rsidRPr="007D0029" w:rsidRDefault="00E12D29" w:rsidP="005D39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E12D29" w:rsidRPr="007D0029" w:rsidRDefault="00E12D29" w:rsidP="005D3954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12D29" w:rsidRPr="007D0029" w:rsidRDefault="00835023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839</w:t>
            </w:r>
            <w:r w:rsidR="00E12D29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943</w:t>
            </w:r>
            <w:r w:rsidR="00E12D29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371</w:t>
            </w:r>
          </w:p>
        </w:tc>
        <w:tc>
          <w:tcPr>
            <w:tcW w:w="90" w:type="dxa"/>
          </w:tcPr>
          <w:p w:rsidR="00E12D29" w:rsidRPr="007D0029" w:rsidRDefault="00E12D29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12D29" w:rsidRPr="007D0029" w:rsidRDefault="00964D90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E12D29" w:rsidRPr="007D0029" w:rsidRDefault="00E12D29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12D29" w:rsidRPr="007D0029" w:rsidRDefault="00964D90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887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383</w:t>
            </w:r>
            <w:r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E12D29" w:rsidRPr="007D0029" w:rsidRDefault="00E12D29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12D29" w:rsidRPr="007D0029" w:rsidRDefault="00835023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837</w:t>
            </w:r>
            <w:r w:rsidR="00964D9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055</w:t>
            </w:r>
            <w:r w:rsidR="00964D90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988</w:t>
            </w:r>
          </w:p>
        </w:tc>
        <w:tc>
          <w:tcPr>
            <w:tcW w:w="90" w:type="dxa"/>
          </w:tcPr>
          <w:p w:rsidR="00E12D29" w:rsidRPr="007D0029" w:rsidRDefault="00E12D29" w:rsidP="005D3954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E12D29" w:rsidRPr="007D0029" w:rsidRDefault="00E12D29" w:rsidP="005D3954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D06AA9" w:rsidRDefault="00D06AA9" w:rsidP="005D3954">
      <w:pPr>
        <w:spacing w:before="120"/>
        <w:ind w:right="72"/>
        <w:jc w:val="right"/>
        <w:rPr>
          <w:rFonts w:ascii="Angsana New" w:hAnsi="Angsana New" w:cs="Angsana New"/>
          <w:b/>
          <w:bCs/>
          <w:snapToGrid w:val="0"/>
          <w:sz w:val="22"/>
          <w:szCs w:val="22"/>
          <w:cs/>
        </w:rPr>
      </w:pPr>
    </w:p>
    <w:p w:rsidR="00D06AA9" w:rsidRDefault="00D06AA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napToGrid w:val="0"/>
          <w:sz w:val="22"/>
          <w:szCs w:val="22"/>
          <w:cs/>
        </w:rPr>
      </w:pPr>
      <w:r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br w:type="page"/>
      </w:r>
    </w:p>
    <w:p w:rsidR="00F97633" w:rsidRPr="007D0029" w:rsidRDefault="00F97633" w:rsidP="005D3954">
      <w:pPr>
        <w:spacing w:before="120"/>
        <w:ind w:right="72"/>
        <w:jc w:val="right"/>
        <w:rPr>
          <w:rFonts w:ascii="Angsana New" w:hAnsi="Angsana New" w:cs="Angsana New"/>
          <w:b/>
          <w:bCs/>
          <w:snapToGrid w:val="0"/>
          <w:sz w:val="22"/>
          <w:szCs w:val="22"/>
          <w:cs/>
        </w:rPr>
      </w:pPr>
      <w:r w:rsidRPr="007D0029">
        <w:rPr>
          <w:rFonts w:ascii="Angsana New" w:hAnsi="Angsana New" w:cs="Angsana New"/>
          <w:b/>
          <w:bCs/>
          <w:snapToGrid w:val="0"/>
          <w:sz w:val="22"/>
          <w:szCs w:val="22"/>
          <w:cs/>
        </w:rPr>
        <w:lastRenderedPageBreak/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9E2C96" w:rsidRPr="007D0029" w:rsidTr="003F7813">
        <w:trPr>
          <w:cantSplit/>
        </w:trPr>
        <w:tc>
          <w:tcPr>
            <w:tcW w:w="1620" w:type="dxa"/>
          </w:tcPr>
          <w:p w:rsidR="009E2C96" w:rsidRPr="007D0029" w:rsidRDefault="009E2C96" w:rsidP="005D3954">
            <w:pPr>
              <w:spacing w:line="26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E2C96" w:rsidRPr="007D0029" w:rsidRDefault="009E2C96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5760" w:type="dxa"/>
            <w:gridSpan w:val="9"/>
          </w:tcPr>
          <w:p w:rsidR="009E2C96" w:rsidRPr="007D0029" w:rsidRDefault="009E2C96" w:rsidP="005D395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งบการเงิน</w:t>
            </w: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9E2C96" w:rsidRPr="007D0029" w:rsidTr="003F7813">
        <w:trPr>
          <w:cantSplit/>
        </w:trPr>
        <w:tc>
          <w:tcPr>
            <w:tcW w:w="1620" w:type="dxa"/>
          </w:tcPr>
          <w:p w:rsidR="009E2C96" w:rsidRPr="007D0029" w:rsidRDefault="009E2C96" w:rsidP="005D3954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E2C96" w:rsidRPr="007D0029" w:rsidRDefault="009E2C96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7D0029" w:rsidRDefault="009E2C96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9E2C96" w:rsidRPr="007D0029" w:rsidRDefault="009E2C96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7D0029" w:rsidRDefault="009E2C96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5D3954">
            <w:pPr>
              <w:pStyle w:val="Heading5"/>
              <w:spacing w:line="260" w:lineRule="exact"/>
              <w:rPr>
                <w:rFonts w:ascii="Angsana New" w:hAnsi="Angsana New" w:cs="Angsana New"/>
                <w:sz w:val="22"/>
                <w:szCs w:val="22"/>
                <w:u w:val="none"/>
                <w:cs/>
              </w:rPr>
            </w:pPr>
            <w:r w:rsidRPr="007D0029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“ยังไม่ได้</w:t>
            </w:r>
          </w:p>
          <w:p w:rsidR="009E2C96" w:rsidRPr="007D0029" w:rsidRDefault="009E2C96" w:rsidP="005D3954">
            <w:pPr>
              <w:pStyle w:val="Heading5"/>
              <w:spacing w:line="260" w:lineRule="exact"/>
              <w:rPr>
                <w:rFonts w:ascii="Angsana New" w:hAnsi="Angsana New" w:cs="Angsana New"/>
                <w:b w:val="0"/>
                <w:bCs w:val="0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 w:hint="cs"/>
                <w:sz w:val="22"/>
                <w:szCs w:val="22"/>
                <w:u w:val="none"/>
                <w:cs/>
              </w:rPr>
              <w:t>ตรวจสอบ</w:t>
            </w:r>
            <w:r w:rsidRPr="007D0029">
              <w:rPr>
                <w:rFonts w:ascii="Angsana New" w:hAnsi="Angsana New" w:cs="Angsana New" w:hint="cs"/>
                <w:snapToGrid w:val="0"/>
                <w:sz w:val="22"/>
                <w:szCs w:val="22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9E2C96" w:rsidRPr="007D0029" w:rsidRDefault="009E2C96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5D395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</w:tr>
      <w:tr w:rsidR="009E2C96" w:rsidRPr="007D0029" w:rsidTr="003F7813">
        <w:trPr>
          <w:cantSplit/>
        </w:trPr>
        <w:tc>
          <w:tcPr>
            <w:tcW w:w="1620" w:type="dxa"/>
          </w:tcPr>
          <w:p w:rsidR="009E2C96" w:rsidRPr="007D0029" w:rsidRDefault="009E2C96" w:rsidP="005D3954">
            <w:pPr>
              <w:spacing w:line="26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:rsidR="009E2C96" w:rsidRPr="007D0029" w:rsidRDefault="009E2C96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ลักษณะ</w:t>
            </w:r>
          </w:p>
          <w:p w:rsidR="009E2C96" w:rsidRPr="007D0029" w:rsidRDefault="009E2C96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9E2C96" w:rsidRPr="007D0029" w:rsidRDefault="009E2C96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  <w:p w:rsidR="009E2C96" w:rsidRPr="007D0029" w:rsidRDefault="009E2C96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  <w:p w:rsidR="009E2C96" w:rsidRPr="007D0029" w:rsidRDefault="00835023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31</w:t>
            </w:r>
            <w:r w:rsidR="009E2C96"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 xml:space="preserve"> ธันวาคม</w:t>
            </w:r>
          </w:p>
          <w:p w:rsidR="009E2C96" w:rsidRPr="007D0029" w:rsidRDefault="00835023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2559</w:t>
            </w:r>
          </w:p>
        </w:tc>
        <w:tc>
          <w:tcPr>
            <w:tcW w:w="90" w:type="dxa"/>
          </w:tcPr>
          <w:p w:rsidR="009E2C96" w:rsidRPr="007D0029" w:rsidRDefault="009E2C96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5D3954">
            <w:pPr>
              <w:spacing w:line="26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9E2C96" w:rsidRPr="007D0029" w:rsidRDefault="009E2C96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ลดลง</w:t>
            </w:r>
          </w:p>
          <w:p w:rsidR="009E2C96" w:rsidRPr="007D0029" w:rsidRDefault="009E2C96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7D0029" w:rsidRDefault="009E2C96" w:rsidP="005D3954">
            <w:pPr>
              <w:spacing w:line="26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ยอดคงเหลือ</w:t>
            </w:r>
          </w:p>
          <w:p w:rsidR="009E2C96" w:rsidRPr="007D0029" w:rsidRDefault="009E2C96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ณ วันที่</w:t>
            </w:r>
          </w:p>
          <w:p w:rsidR="009E2C96" w:rsidRPr="007D0029" w:rsidRDefault="00835023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30</w:t>
            </w:r>
            <w:r w:rsidR="003774B6"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 xml:space="preserve"> </w:t>
            </w:r>
            <w:r w:rsidR="003774B6"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en-US"/>
              </w:rPr>
              <w:t>มิถุนายน</w:t>
            </w:r>
          </w:p>
          <w:p w:rsidR="009E2C96" w:rsidRPr="007D0029" w:rsidRDefault="00835023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napToGrid w:val="0"/>
                <w:sz w:val="22"/>
                <w:szCs w:val="22"/>
                <w:lang w:val="en-US"/>
              </w:rPr>
              <w:t>60</w:t>
            </w:r>
          </w:p>
        </w:tc>
        <w:tc>
          <w:tcPr>
            <w:tcW w:w="90" w:type="dxa"/>
          </w:tcPr>
          <w:p w:rsidR="009E2C96" w:rsidRPr="007D0029" w:rsidRDefault="009E2C96" w:rsidP="005D3954">
            <w:pPr>
              <w:spacing w:line="26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5D395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นโยบายการคิดต้นทุน</w:t>
            </w:r>
          </w:p>
          <w:p w:rsidR="009E2C96" w:rsidRPr="007D0029" w:rsidRDefault="009E2C96" w:rsidP="005D3954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</w:rPr>
              <w:t>เงินให้กู้ยืมระหว่างกัน</w:t>
            </w:r>
          </w:p>
        </w:tc>
      </w:tr>
      <w:tr w:rsidR="009E2C96" w:rsidRPr="007D0029" w:rsidTr="003F7813">
        <w:trPr>
          <w:cantSplit/>
        </w:trPr>
        <w:tc>
          <w:tcPr>
            <w:tcW w:w="1620" w:type="dxa"/>
          </w:tcPr>
          <w:p w:rsidR="009E2C96" w:rsidRPr="007D0029" w:rsidRDefault="009E2C96" w:rsidP="005D39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9E2C96" w:rsidRPr="007D0029" w:rsidRDefault="009E2C96" w:rsidP="005D3954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5D3954">
            <w:pPr>
              <w:spacing w:line="260" w:lineRule="exact"/>
              <w:ind w:left="-83" w:right="-12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7D0029" w:rsidRDefault="009E2C96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5D3954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7D0029" w:rsidRDefault="009E2C96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5D3954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7D0029" w:rsidRDefault="009E2C96" w:rsidP="005D3954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5D3954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9E2C96" w:rsidRPr="007D0029" w:rsidRDefault="009E2C96" w:rsidP="005D3954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E2C96" w:rsidRPr="007D0029" w:rsidRDefault="009E2C96" w:rsidP="005D3954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  <w:tr w:rsidR="00A75105" w:rsidRPr="007D0029" w:rsidTr="003F7813">
        <w:trPr>
          <w:cantSplit/>
        </w:trPr>
        <w:tc>
          <w:tcPr>
            <w:tcW w:w="1620" w:type="dxa"/>
          </w:tcPr>
          <w:p w:rsidR="00A75105" w:rsidRPr="007D0029" w:rsidRDefault="00A75105" w:rsidP="005D39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บริษัท แลนด์มาร์ค </w:t>
            </w:r>
          </w:p>
          <w:p w:rsidR="00A75105" w:rsidRPr="007D0029" w:rsidRDefault="00A75105" w:rsidP="005D39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27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โฮล</w:t>
            </w:r>
            <w:proofErr w:type="spellStart"/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ดิ้งส์</w:t>
            </w:r>
            <w:proofErr w:type="spellEnd"/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จำกัด  </w:t>
            </w:r>
          </w:p>
        </w:tc>
        <w:tc>
          <w:tcPr>
            <w:tcW w:w="1260" w:type="dxa"/>
          </w:tcPr>
          <w:p w:rsidR="00A75105" w:rsidRPr="007D0029" w:rsidRDefault="00A75105" w:rsidP="005D3954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  <w:p w:rsidR="00A75105" w:rsidRPr="007D0029" w:rsidRDefault="00A75105" w:rsidP="005D3954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A75105" w:rsidRPr="007D0029" w:rsidRDefault="00A75105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A75105" w:rsidRPr="007D0029" w:rsidRDefault="00835023" w:rsidP="005A3CD8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A75105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A75105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A75105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A75105" w:rsidRPr="007D0029" w:rsidRDefault="00A75105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75105" w:rsidRPr="007D0029" w:rsidRDefault="00A75105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A75105" w:rsidRPr="007D0029" w:rsidRDefault="00A75105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A75105" w:rsidRPr="007D0029" w:rsidRDefault="00A75105" w:rsidP="005D3954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A75105" w:rsidRPr="007D0029" w:rsidRDefault="00A75105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A75105" w:rsidRPr="007D0029" w:rsidRDefault="00A75105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A75105" w:rsidRPr="007D0029" w:rsidRDefault="00A75105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75105" w:rsidRPr="007D0029" w:rsidRDefault="00A75105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A75105" w:rsidRPr="007D0029" w:rsidRDefault="00835023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A75105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A75105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  <w:r w:rsidR="00A75105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A75105" w:rsidRPr="007D0029" w:rsidRDefault="00A75105" w:rsidP="005D3954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A75105" w:rsidRPr="007D0029" w:rsidRDefault="00A75105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A75105" w:rsidRPr="007D0029" w:rsidRDefault="00A75105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  <w:r w:rsidRPr="007D0029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.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A75105" w:rsidRPr="007D0029" w:rsidTr="003F7813">
        <w:trPr>
          <w:cantSplit/>
        </w:trPr>
        <w:tc>
          <w:tcPr>
            <w:tcW w:w="1620" w:type="dxa"/>
          </w:tcPr>
          <w:p w:rsidR="00A75105" w:rsidRPr="007D0029" w:rsidRDefault="00A75105" w:rsidP="005D39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ลี</w:t>
            </w:r>
            <w:proofErr w:type="spellStart"/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ดดิ้ง</w:t>
            </w:r>
            <w:proofErr w:type="spellEnd"/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สคูล </w:t>
            </w:r>
          </w:p>
          <w:p w:rsidR="00A75105" w:rsidRPr="007D0029" w:rsidRDefault="00A75105" w:rsidP="005D39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27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พาร์ทเนอร์ชิพ จำกัด</w:t>
            </w:r>
          </w:p>
        </w:tc>
        <w:tc>
          <w:tcPr>
            <w:tcW w:w="1260" w:type="dxa"/>
          </w:tcPr>
          <w:p w:rsidR="00A75105" w:rsidRPr="007D0029" w:rsidRDefault="00A75105" w:rsidP="005D3954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  <w:p w:rsidR="00A75105" w:rsidRPr="007D0029" w:rsidRDefault="00A75105" w:rsidP="005D3954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A75105" w:rsidRPr="007D0029" w:rsidRDefault="00A75105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A75105" w:rsidRPr="007D0029" w:rsidRDefault="00835023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248</w:t>
            </w:r>
            <w:r w:rsidR="00A75105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194</w:t>
            </w:r>
            <w:r w:rsidR="00A75105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846</w:t>
            </w:r>
          </w:p>
        </w:tc>
        <w:tc>
          <w:tcPr>
            <w:tcW w:w="90" w:type="dxa"/>
          </w:tcPr>
          <w:p w:rsidR="00A75105" w:rsidRPr="007D0029" w:rsidRDefault="00A75105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75105" w:rsidRPr="007D0029" w:rsidRDefault="00A75105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A75105" w:rsidRPr="007D0029" w:rsidRDefault="00A75105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A75105" w:rsidRPr="007D0029" w:rsidRDefault="00A75105" w:rsidP="005D3954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A75105" w:rsidRPr="007D0029" w:rsidRDefault="00A75105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A75105" w:rsidRPr="007D0029" w:rsidRDefault="00A75105" w:rsidP="005A3CD8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939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653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A75105" w:rsidRPr="007D0029" w:rsidRDefault="00A75105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75105" w:rsidRPr="007D0029" w:rsidRDefault="00A75105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A75105" w:rsidRPr="007D0029" w:rsidRDefault="00835023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238</w:t>
            </w:r>
            <w:r w:rsidR="00A75105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255</w:t>
            </w:r>
            <w:r w:rsidR="00A75105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193</w:t>
            </w:r>
          </w:p>
        </w:tc>
        <w:tc>
          <w:tcPr>
            <w:tcW w:w="90" w:type="dxa"/>
          </w:tcPr>
          <w:p w:rsidR="00A75105" w:rsidRPr="007D0029" w:rsidRDefault="00A75105" w:rsidP="005D3954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A75105" w:rsidRPr="007D0029" w:rsidRDefault="00A75105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A75105" w:rsidRPr="007D0029" w:rsidRDefault="00A75105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0029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A75105" w:rsidRPr="007D0029" w:rsidTr="003F7813">
        <w:trPr>
          <w:cantSplit/>
        </w:trPr>
        <w:tc>
          <w:tcPr>
            <w:tcW w:w="1620" w:type="dxa"/>
          </w:tcPr>
          <w:p w:rsidR="00A75105" w:rsidRPr="007D0029" w:rsidRDefault="00A75105" w:rsidP="005D39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90" w:right="-180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บริษัท เอชวายยู</w:t>
            </w:r>
            <w:proofErr w:type="spellStart"/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เค</w:t>
            </w:r>
            <w:proofErr w:type="spellEnd"/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:rsidR="00A75105" w:rsidRPr="007D0029" w:rsidRDefault="00A75105" w:rsidP="005D3954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เป็นผู้ถือหุ้นและ</w:t>
            </w:r>
          </w:p>
          <w:p w:rsidR="00A75105" w:rsidRPr="007D0029" w:rsidRDefault="00A75105" w:rsidP="005D3954">
            <w:pPr>
              <w:spacing w:line="260" w:lineRule="exact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A75105" w:rsidRPr="007D0029" w:rsidRDefault="00A75105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A75105" w:rsidRPr="007D0029" w:rsidRDefault="00835023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8</w:t>
            </w:r>
            <w:r w:rsidR="00A75105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718</w:t>
            </w:r>
            <w:r w:rsidR="00A75105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740</w:t>
            </w:r>
          </w:p>
        </w:tc>
        <w:tc>
          <w:tcPr>
            <w:tcW w:w="90" w:type="dxa"/>
          </w:tcPr>
          <w:p w:rsidR="00A75105" w:rsidRPr="007D0029" w:rsidRDefault="00A75105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75105" w:rsidRPr="007D0029" w:rsidRDefault="00A75105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A75105" w:rsidRPr="007D0029" w:rsidRDefault="00A75105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A75105" w:rsidRPr="007D0029" w:rsidRDefault="00A75105" w:rsidP="005D3954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A75105" w:rsidRPr="007D0029" w:rsidRDefault="00A75105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A75105" w:rsidRPr="007D0029" w:rsidRDefault="00A75105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477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429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A75105" w:rsidRPr="007D0029" w:rsidRDefault="00A75105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75105" w:rsidRPr="007D0029" w:rsidRDefault="00A75105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A75105" w:rsidRPr="007D0029" w:rsidRDefault="00835023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</w:t>
            </w:r>
            <w:r w:rsidR="00A75105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241</w:t>
            </w:r>
            <w:r w:rsidR="00A75105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311</w:t>
            </w:r>
          </w:p>
        </w:tc>
        <w:tc>
          <w:tcPr>
            <w:tcW w:w="90" w:type="dxa"/>
          </w:tcPr>
          <w:p w:rsidR="00A75105" w:rsidRPr="007D0029" w:rsidRDefault="00A75105" w:rsidP="005D3954">
            <w:pPr>
              <w:spacing w:line="260" w:lineRule="exact"/>
              <w:ind w:left="-76"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</w:tcPr>
          <w:p w:rsidR="00A75105" w:rsidRPr="007D0029" w:rsidRDefault="00A75105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</w:p>
          <w:p w:rsidR="00A75105" w:rsidRPr="007D0029" w:rsidRDefault="00A75105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0029">
              <w:rPr>
                <w:rFonts w:ascii="Angsana New" w:hAnsi="Angsana New" w:cs="Angsana New" w:hint="cs"/>
                <w:snapToGrid w:val="0"/>
                <w:sz w:val="22"/>
                <w:szCs w:val="22"/>
                <w:cs/>
                <w:lang w:val="en-US"/>
              </w:rPr>
              <w:t xml:space="preserve">ร้อยละ 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7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.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00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 xml:space="preserve"> 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en-US"/>
              </w:rPr>
              <w:t>ต่อปี</w:t>
            </w:r>
          </w:p>
        </w:tc>
      </w:tr>
      <w:tr w:rsidR="00A75105" w:rsidRPr="007D0029" w:rsidTr="003F7813">
        <w:trPr>
          <w:cantSplit/>
        </w:trPr>
        <w:tc>
          <w:tcPr>
            <w:tcW w:w="1620" w:type="dxa"/>
          </w:tcPr>
          <w:p w:rsidR="00A75105" w:rsidRPr="007D0029" w:rsidRDefault="00A75105" w:rsidP="005D395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60" w:lineRule="exact"/>
              <w:ind w:left="180" w:right="-115"/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A75105" w:rsidRPr="007D0029" w:rsidRDefault="00A75105" w:rsidP="005D3954">
            <w:pPr>
              <w:spacing w:line="260" w:lineRule="exact"/>
              <w:ind w:left="-76" w:right="-77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75105" w:rsidRPr="007D0029" w:rsidRDefault="00835023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A75105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256</w:t>
            </w:r>
            <w:r w:rsidR="00A75105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913</w:t>
            </w:r>
            <w:r w:rsidR="00A75105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586</w:t>
            </w:r>
          </w:p>
        </w:tc>
        <w:tc>
          <w:tcPr>
            <w:tcW w:w="90" w:type="dxa"/>
          </w:tcPr>
          <w:p w:rsidR="00A75105" w:rsidRPr="007D0029" w:rsidRDefault="00A75105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75105" w:rsidRPr="007D0029" w:rsidRDefault="00A75105" w:rsidP="005D3954">
            <w:pPr>
              <w:spacing w:line="26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A75105" w:rsidRPr="007D0029" w:rsidRDefault="00A75105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75105" w:rsidRPr="007D0029" w:rsidRDefault="00A75105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15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417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082</w:t>
            </w:r>
            <w:r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A75105" w:rsidRPr="007D0029" w:rsidRDefault="00A75105" w:rsidP="005D3954">
            <w:pPr>
              <w:spacing w:line="260" w:lineRule="exact"/>
              <w:ind w:right="-503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75105" w:rsidRPr="007D0029" w:rsidRDefault="00835023" w:rsidP="005D3954">
            <w:pPr>
              <w:tabs>
                <w:tab w:val="decimal" w:pos="990"/>
              </w:tabs>
              <w:spacing w:line="260" w:lineRule="exact"/>
              <w:ind w:left="-76" w:right="-39"/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1</w:t>
            </w:r>
            <w:r w:rsidR="00A75105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241</w:t>
            </w:r>
            <w:r w:rsidR="00A75105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496</w:t>
            </w:r>
            <w:r w:rsidR="00A75105" w:rsidRPr="007D0029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2"/>
                <w:szCs w:val="22"/>
                <w:lang w:val="en-US"/>
              </w:rPr>
              <w:t>504</w:t>
            </w:r>
          </w:p>
        </w:tc>
        <w:tc>
          <w:tcPr>
            <w:tcW w:w="90" w:type="dxa"/>
          </w:tcPr>
          <w:p w:rsidR="00A75105" w:rsidRPr="007D0029" w:rsidRDefault="00A75105" w:rsidP="005D3954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75105" w:rsidRPr="007D0029" w:rsidRDefault="00A75105" w:rsidP="005D3954">
            <w:pPr>
              <w:spacing w:line="260" w:lineRule="exact"/>
              <w:ind w:left="-83" w:right="35"/>
              <w:rPr>
                <w:rFonts w:ascii="Angsana New" w:hAnsi="Angsana New" w:cs="Angsana New"/>
                <w:snapToGrid w:val="0"/>
                <w:sz w:val="22"/>
                <w:szCs w:val="22"/>
                <w:cs/>
              </w:rPr>
            </w:pPr>
          </w:p>
        </w:tc>
      </w:tr>
    </w:tbl>
    <w:p w:rsidR="00F05018" w:rsidRPr="007D0029" w:rsidRDefault="00F05018" w:rsidP="00820EA5">
      <w:pPr>
        <w:numPr>
          <w:ilvl w:val="0"/>
          <w:numId w:val="19"/>
        </w:numPr>
        <w:spacing w:before="240"/>
        <w:jc w:val="thaiDistribute"/>
        <w:rPr>
          <w:rFonts w:ascii="Angsana New" w:hAnsi="Angsana New" w:cs="Angsana New"/>
          <w:snapToGrid w:val="0"/>
          <w:lang w:val="en-US"/>
        </w:rPr>
      </w:pPr>
      <w:r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เมื่อวันที่ </w:t>
      </w:r>
      <w:r w:rsidR="00835023" w:rsidRPr="00835023">
        <w:rPr>
          <w:rFonts w:ascii="Angsana New" w:hAnsi="Angsana New" w:cs="Angsana New"/>
          <w:snapToGrid w:val="0"/>
          <w:spacing w:val="-10"/>
          <w:lang w:val="en-US"/>
        </w:rPr>
        <w:t>17</w:t>
      </w:r>
      <w:r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กุมภาพันธ์ </w:t>
      </w:r>
      <w:r w:rsidR="00835023" w:rsidRPr="00835023">
        <w:rPr>
          <w:rFonts w:ascii="Angsana New" w:hAnsi="Angsana New" w:cs="Angsana New"/>
          <w:snapToGrid w:val="0"/>
          <w:spacing w:val="-10"/>
          <w:lang w:val="en-US"/>
        </w:rPr>
        <w:t>2557</w:t>
      </w:r>
      <w:r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บริษัทได้ทำสัญญาให้กู้ยืมเงินกับบริษัท แลนด์มาร์ค โฮล</w:t>
      </w:r>
      <w:proofErr w:type="spellStart"/>
      <w:r w:rsidRPr="007D0029">
        <w:rPr>
          <w:rFonts w:ascii="Angsana New" w:hAnsi="Angsana New" w:cs="Angsana New"/>
          <w:snapToGrid w:val="0"/>
          <w:spacing w:val="-10"/>
          <w:cs/>
          <w:lang w:val="en-US"/>
        </w:rPr>
        <w:t>ดิ้งส์</w:t>
      </w:r>
      <w:proofErr w:type="spellEnd"/>
      <w:r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จำกัด</w:t>
      </w: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ในวงเงิน </w:t>
      </w:r>
      <w:r w:rsidR="00835023" w:rsidRPr="00835023">
        <w:rPr>
          <w:rFonts w:ascii="Angsana New" w:hAnsi="Angsana New" w:cs="Angsana New"/>
          <w:snapToGrid w:val="0"/>
          <w:spacing w:val="-4"/>
          <w:lang w:val="en-US"/>
        </w:rPr>
        <w:t>100</w:t>
      </w: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835023" w:rsidRPr="00835023">
        <w:rPr>
          <w:rFonts w:ascii="Angsana New" w:hAnsi="Angsana New" w:cs="Angsana New"/>
          <w:snapToGrid w:val="0"/>
          <w:spacing w:val="-4"/>
          <w:lang w:val="en-US"/>
        </w:rPr>
        <w:t>12</w:t>
      </w: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เดือนนับจากวันที่ลงนามในสัญญากู้ยืมเงิน เงินกู้ยืมดังกล่าวไม่มีหลักทรัพย์ค้ำประกันและคิดดอกเบี้ยในอัตราร้อยละ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 </w:t>
      </w:r>
      <w:r w:rsidR="00835023" w:rsidRPr="00835023">
        <w:rPr>
          <w:rFonts w:ascii="Angsana New" w:hAnsi="Angsana New" w:cs="Angsana New"/>
          <w:snapToGrid w:val="0"/>
          <w:spacing w:val="4"/>
          <w:lang w:val="en-US"/>
        </w:rPr>
        <w:t>9</w:t>
      </w:r>
      <w:r w:rsidRPr="007D0029">
        <w:rPr>
          <w:rFonts w:ascii="Angsana New" w:hAnsi="Angsana New" w:cs="Angsana New"/>
          <w:snapToGrid w:val="0"/>
          <w:spacing w:val="4"/>
          <w:lang w:val="en-US"/>
        </w:rPr>
        <w:t>.</w:t>
      </w:r>
      <w:r w:rsidR="00835023" w:rsidRPr="00835023">
        <w:rPr>
          <w:rFonts w:ascii="Angsana New" w:hAnsi="Angsana New" w:cs="Angsana New"/>
          <w:snapToGrid w:val="0"/>
          <w:spacing w:val="4"/>
          <w:lang w:val="en-US"/>
        </w:rPr>
        <w:t>25</w:t>
      </w:r>
      <w:r w:rsidRPr="007D0029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ต่อปี และกำหนดชำระคืนภายใน </w:t>
      </w:r>
      <w:r w:rsidR="00835023" w:rsidRPr="00835023">
        <w:rPr>
          <w:rFonts w:ascii="Angsana New" w:hAnsi="Angsana New" w:cs="Angsana New"/>
          <w:snapToGrid w:val="0"/>
          <w:spacing w:val="4"/>
          <w:lang w:val="en-US"/>
        </w:rPr>
        <w:t>12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 เดือน นับจากการเบิกเงินครั้งแรก</w:t>
      </w:r>
      <w:r w:rsidRPr="007D0029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>และ</w:t>
      </w:r>
      <w:r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เมื่อวันที่ </w:t>
      </w:r>
      <w:r w:rsidR="00835023" w:rsidRPr="00835023">
        <w:rPr>
          <w:rFonts w:ascii="Angsana New" w:hAnsi="Angsana New" w:cs="Angsana New"/>
          <w:snapToGrid w:val="0"/>
          <w:spacing w:val="-10"/>
          <w:lang w:val="en-US"/>
        </w:rPr>
        <w:t>17</w:t>
      </w:r>
      <w:r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กุมภาพันธ์ </w:t>
      </w:r>
      <w:r w:rsidR="00835023" w:rsidRPr="00835023">
        <w:rPr>
          <w:rFonts w:ascii="Angsana New" w:hAnsi="Angsana New" w:cs="Angsana New"/>
          <w:snapToGrid w:val="0"/>
          <w:spacing w:val="-10"/>
          <w:lang w:val="en-US"/>
        </w:rPr>
        <w:t>2558</w:t>
      </w:r>
      <w:r w:rsidRPr="007D0029">
        <w:rPr>
          <w:rFonts w:ascii="Angsana New" w:hAnsi="Angsana New" w:cs="Angsana New"/>
          <w:snapToGrid w:val="0"/>
          <w:spacing w:val="-10"/>
          <w:cs/>
          <w:lang w:val="en-US"/>
        </w:rPr>
        <w:t xml:space="preserve"> บริษัทได้ทำสัญญาขยายระยะเวลาชำระคืนเงินให้กู้ยืมดังกล่าว โดยกำหนดให้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ชำระคืนภายใน </w:t>
      </w:r>
      <w:r w:rsidR="00835023" w:rsidRPr="00835023">
        <w:rPr>
          <w:rFonts w:ascii="Angsana New" w:hAnsi="Angsana New" w:cs="Angsana New"/>
          <w:snapToGrid w:val="0"/>
          <w:lang w:val="en-US"/>
        </w:rPr>
        <w:t>12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เดือน นับจากวันที่ลงนามในสัญญา </w:t>
      </w:r>
    </w:p>
    <w:p w:rsidR="00795CB7" w:rsidRPr="007D0029" w:rsidRDefault="00F05018" w:rsidP="00820EA5">
      <w:pPr>
        <w:spacing w:before="240"/>
        <w:ind w:left="1440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ต่อมาเมื่อวันที่ </w:t>
      </w:r>
      <w:r w:rsidR="00835023" w:rsidRPr="00835023">
        <w:rPr>
          <w:rFonts w:ascii="Angsana New" w:hAnsi="Angsana New" w:cs="Angsana New"/>
          <w:snapToGrid w:val="0"/>
          <w:spacing w:val="-8"/>
          <w:lang w:val="en-US"/>
        </w:rPr>
        <w:t>17</w:t>
      </w:r>
      <w:r w:rsidRPr="007D0029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กุมภาพันธ์ </w:t>
      </w:r>
      <w:r w:rsidR="00835023" w:rsidRPr="00835023">
        <w:rPr>
          <w:rFonts w:ascii="Angsana New" w:hAnsi="Angsana New" w:cs="Angsana New"/>
          <w:snapToGrid w:val="0"/>
          <w:spacing w:val="-8"/>
          <w:lang w:val="en-US"/>
        </w:rPr>
        <w:t>2559</w:t>
      </w:r>
      <w:r w:rsidRPr="007D0029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spacing w:val="-8"/>
          <w:cs/>
          <w:lang w:val="en-US"/>
        </w:rPr>
        <w:t>บริษัทได้ทำการแก้ไขสัญญาเงินให้กู้ยืมดังกล่าวโดยกำหนดให้</w:t>
      </w:r>
      <w:r w:rsidRPr="007D0029">
        <w:rPr>
          <w:rFonts w:ascii="Angsana New" w:hAnsi="Angsana New" w:cs="Angsana New"/>
          <w:snapToGrid w:val="0"/>
          <w:spacing w:val="-6"/>
          <w:cs/>
          <w:lang w:val="en-US"/>
        </w:rPr>
        <w:t>ชำระคืนเมื่อทวงถาม</w:t>
      </w:r>
      <w:r w:rsidR="002C06E2" w:rsidRPr="007D0029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 โดยในระหว่างปีสิ้นสุดวันที่ </w:t>
      </w:r>
      <w:r w:rsidR="00835023" w:rsidRPr="00835023">
        <w:rPr>
          <w:rFonts w:ascii="Angsana New" w:hAnsi="Angsana New" w:cs="Angsana New"/>
          <w:snapToGrid w:val="0"/>
          <w:spacing w:val="-6"/>
          <w:lang w:val="en-US"/>
        </w:rPr>
        <w:t>31</w:t>
      </w:r>
      <w:r w:rsidR="002C06E2" w:rsidRPr="007D0029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2C06E2" w:rsidRPr="007D0029">
        <w:rPr>
          <w:rFonts w:ascii="Angsana New" w:hAnsi="Angsana New" w:cs="Angsana New" w:hint="cs"/>
          <w:snapToGrid w:val="0"/>
          <w:spacing w:val="-6"/>
          <w:cs/>
          <w:lang w:val="en-US"/>
        </w:rPr>
        <w:t xml:space="preserve">ธันวาคม </w:t>
      </w:r>
      <w:r w:rsidR="00835023" w:rsidRPr="00835023">
        <w:rPr>
          <w:rFonts w:ascii="Angsana New" w:hAnsi="Angsana New" w:cs="Angsana New"/>
          <w:snapToGrid w:val="0"/>
          <w:spacing w:val="-6"/>
          <w:lang w:val="en-US"/>
        </w:rPr>
        <w:t>2560</w:t>
      </w:r>
      <w:r w:rsidR="002C06E2" w:rsidRPr="007D0029">
        <w:rPr>
          <w:rFonts w:ascii="Angsana New" w:hAnsi="Angsana New" w:cs="Angsana New"/>
          <w:snapToGrid w:val="0"/>
          <w:spacing w:val="-6"/>
          <w:lang w:val="en-US"/>
        </w:rPr>
        <w:t xml:space="preserve"> </w:t>
      </w:r>
      <w:r w:rsidR="002C06E2" w:rsidRPr="007D0029">
        <w:rPr>
          <w:rFonts w:ascii="Angsana New" w:hAnsi="Angsana New" w:cs="Angsana New" w:hint="cs"/>
          <w:snapToGrid w:val="0"/>
          <w:spacing w:val="-6"/>
          <w:cs/>
          <w:lang w:val="en-US"/>
        </w:rPr>
        <w:t>บริษัทได้รับชำระเงินกู้ยืม</w:t>
      </w:r>
      <w:r w:rsidR="002C06E2" w:rsidRPr="007D0029">
        <w:rPr>
          <w:rFonts w:ascii="Angsana New" w:hAnsi="Angsana New" w:cs="Angsana New" w:hint="cs"/>
          <w:snapToGrid w:val="0"/>
          <w:cs/>
          <w:lang w:val="en-US"/>
        </w:rPr>
        <w:t>ดังกล่าวแล้วทั้งจำนวน</w:t>
      </w:r>
    </w:p>
    <w:p w:rsidR="005A3CD8" w:rsidRDefault="00482280" w:rsidP="00820EA5">
      <w:pPr>
        <w:numPr>
          <w:ilvl w:val="0"/>
          <w:numId w:val="19"/>
        </w:numPr>
        <w:spacing w:before="240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เมื่อวันที่ </w:t>
      </w:r>
      <w:r w:rsidR="00835023" w:rsidRPr="00835023">
        <w:rPr>
          <w:rFonts w:ascii="Angsana New" w:hAnsi="Angsana New" w:cs="Angsana New"/>
          <w:snapToGrid w:val="0"/>
          <w:spacing w:val="-4"/>
          <w:lang w:val="en-US"/>
        </w:rPr>
        <w:t>1</w:t>
      </w: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กันยายน </w:t>
      </w:r>
      <w:r w:rsidR="00835023" w:rsidRPr="00835023">
        <w:rPr>
          <w:rFonts w:ascii="Angsana New" w:hAnsi="Angsana New" w:cs="Angsana New"/>
          <w:snapToGrid w:val="0"/>
          <w:spacing w:val="-4"/>
          <w:lang w:val="en-US"/>
        </w:rPr>
        <w:t>2557</w:t>
      </w: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บริษัทได้ทำสัญญาให้กู้ยืมเงินกับบริษัท</w:t>
      </w:r>
      <w:r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>แลนด์มาร์ค โฮล</w:t>
      </w:r>
      <w:proofErr w:type="spellStart"/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>ดิ้งส์</w:t>
      </w:r>
      <w:proofErr w:type="spellEnd"/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 จำกัด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เพิ่มเติมในวงเงิน </w:t>
      </w:r>
      <w:r w:rsidR="00835023" w:rsidRPr="00835023">
        <w:rPr>
          <w:rFonts w:ascii="Angsana New" w:hAnsi="Angsana New" w:cs="Angsana New"/>
          <w:snapToGrid w:val="0"/>
          <w:lang w:val="en-US"/>
        </w:rPr>
        <w:t>800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835023" w:rsidRPr="00835023">
        <w:rPr>
          <w:rFonts w:ascii="Angsana New" w:hAnsi="Angsana New" w:cs="Angsana New"/>
          <w:snapToGrid w:val="0"/>
          <w:lang w:val="en-US"/>
        </w:rPr>
        <w:t>18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เดือนนับจาก</w:t>
      </w:r>
      <w:r w:rsidRPr="007D0029">
        <w:rPr>
          <w:rFonts w:ascii="Angsana New" w:hAnsi="Angsana New" w:cs="Angsana New"/>
          <w:snapToGrid w:val="0"/>
          <w:spacing w:val="6"/>
          <w:cs/>
          <w:lang w:val="en-US"/>
        </w:rPr>
        <w:t>วันที่ลงนามในสัญญากู้ยืมเงิน โดยบริษัทสามารถเรียกชำระเงินคืนได้โดยการแจ้งเป็น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ลายลักษณ์อักษรก่อนล่วงหน้า </w:t>
      </w:r>
      <w:r w:rsidR="00835023" w:rsidRPr="00835023">
        <w:rPr>
          <w:rFonts w:ascii="Angsana New" w:hAnsi="Angsana New" w:cs="Angsana New"/>
          <w:snapToGrid w:val="0"/>
          <w:lang w:val="en-US"/>
        </w:rPr>
        <w:t>15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วัน เงินกู้ดังกล่าวไม่มีหลักทรัพย์ค้ำประกันและคิดดอกเบี้ยในอัตราร้อยละ </w:t>
      </w:r>
      <w:r w:rsidR="00835023" w:rsidRPr="00835023">
        <w:rPr>
          <w:rFonts w:ascii="Angsana New" w:hAnsi="Angsana New" w:cs="Angsana New"/>
          <w:snapToGrid w:val="0"/>
          <w:lang w:val="en-US"/>
        </w:rPr>
        <w:t>9</w:t>
      </w:r>
      <w:r w:rsidRPr="007D0029">
        <w:rPr>
          <w:rFonts w:ascii="Angsana New" w:hAnsi="Angsana New" w:cs="Angsana New"/>
          <w:snapToGrid w:val="0"/>
          <w:lang w:val="en-US"/>
        </w:rPr>
        <w:t>.</w:t>
      </w:r>
      <w:r w:rsidR="00835023" w:rsidRPr="00835023">
        <w:rPr>
          <w:rFonts w:ascii="Angsana New" w:hAnsi="Angsana New" w:cs="Angsana New"/>
          <w:snapToGrid w:val="0"/>
          <w:lang w:val="en-US"/>
        </w:rPr>
        <w:t>25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ต่อปี และกำหนดชำระคืนภายใน </w:t>
      </w:r>
      <w:r w:rsidR="00835023" w:rsidRPr="00835023">
        <w:rPr>
          <w:rFonts w:ascii="Angsana New" w:hAnsi="Angsana New" w:cs="Angsana New"/>
          <w:snapToGrid w:val="0"/>
          <w:lang w:val="en-US"/>
        </w:rPr>
        <w:t>18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เดือน นับจากการเบิกเงินครั้งแรก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และเมื่อวันที่ </w:t>
      </w:r>
      <w:r w:rsidR="00835023" w:rsidRPr="00835023">
        <w:rPr>
          <w:rFonts w:ascii="Angsana New" w:hAnsi="Angsana New" w:cs="Angsana New"/>
          <w:snapToGrid w:val="0"/>
          <w:lang w:val="en-US"/>
        </w:rPr>
        <w:t>1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มีนาคม </w:t>
      </w:r>
      <w:r w:rsidR="00835023" w:rsidRPr="00835023">
        <w:rPr>
          <w:rFonts w:ascii="Angsana New" w:hAnsi="Angsana New" w:cs="Angsana New"/>
          <w:snapToGrid w:val="0"/>
          <w:lang w:val="en-US"/>
        </w:rPr>
        <w:t>2559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4B2F5F" w:rsidRPr="007D0029">
        <w:rPr>
          <w:rFonts w:ascii="Angsana New" w:hAnsi="Angsana New" w:cs="Angsana New"/>
          <w:snapToGrid w:val="0"/>
          <w:cs/>
          <w:lang w:val="en-US"/>
        </w:rPr>
        <w:t>บริษัทได้ทำการแก้ไขสัญญาเงินให้กู้ยืมดังกล่าว</w:t>
      </w:r>
      <w:r w:rsidR="00FD0284" w:rsidRPr="007D0029">
        <w:rPr>
          <w:rFonts w:ascii="Angsana New" w:hAnsi="Angsana New" w:cs="Angsana New"/>
          <w:snapToGrid w:val="0"/>
          <w:cs/>
          <w:lang w:val="en-US"/>
        </w:rPr>
        <w:t>โดยกำหนดให้ชำระคืนเมื่อทวงถาม</w:t>
      </w:r>
      <w:r w:rsidR="002C06E2" w:rsidRPr="007D0029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2C06E2" w:rsidRPr="007D0029">
        <w:rPr>
          <w:rFonts w:ascii="Angsana New" w:hAnsi="Angsana New" w:cs="Angsana New"/>
          <w:snapToGrid w:val="0"/>
          <w:cs/>
        </w:rPr>
        <w:t xml:space="preserve">โดยระหว่างปีสิ้นสุดวันที่ </w:t>
      </w:r>
      <w:r w:rsidR="00835023" w:rsidRPr="00835023">
        <w:rPr>
          <w:rFonts w:ascii="Angsana New" w:hAnsi="Angsana New" w:cs="Angsana New"/>
          <w:snapToGrid w:val="0"/>
          <w:lang w:val="en-US"/>
        </w:rPr>
        <w:t>31</w:t>
      </w:r>
      <w:r w:rsidR="002C06E2" w:rsidRPr="007D0029">
        <w:rPr>
          <w:rFonts w:ascii="Angsana New" w:hAnsi="Angsana New" w:cs="Angsana New"/>
          <w:snapToGrid w:val="0"/>
          <w:cs/>
        </w:rPr>
        <w:t xml:space="preserve"> ธันวาคม</w:t>
      </w:r>
      <w:r w:rsidR="002C06E2" w:rsidRPr="007D0029">
        <w:rPr>
          <w:rFonts w:ascii="Angsana New" w:hAnsi="Angsana New" w:cs="Angsana New" w:hint="cs"/>
          <w:snapToGrid w:val="0"/>
          <w:cs/>
        </w:rPr>
        <w:t xml:space="preserve"> </w:t>
      </w:r>
      <w:r w:rsidR="00835023" w:rsidRPr="00835023">
        <w:rPr>
          <w:rFonts w:ascii="Angsana New" w:hAnsi="Angsana New" w:cs="Angsana New"/>
          <w:snapToGrid w:val="0"/>
          <w:lang w:val="en-US"/>
        </w:rPr>
        <w:t>2560</w:t>
      </w:r>
      <w:r w:rsidR="002C06E2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2C06E2" w:rsidRPr="007D0029">
        <w:rPr>
          <w:rFonts w:ascii="Angsana New" w:hAnsi="Angsana New" w:cs="Angsana New"/>
          <w:snapToGrid w:val="0"/>
          <w:cs/>
        </w:rPr>
        <w:t>บริษัทได้รับชำระเงินกู้ยืมดังกล่าวบางส่วนจำนวน</w:t>
      </w:r>
      <w:r w:rsidR="002C06E2" w:rsidRPr="007D0029">
        <w:rPr>
          <w:rFonts w:ascii="Angsana New" w:hAnsi="Angsana New" w:cs="Angsana New" w:hint="cs"/>
          <w:snapToGrid w:val="0"/>
          <w:cs/>
        </w:rPr>
        <w:t xml:space="preserve"> </w:t>
      </w:r>
      <w:r w:rsidR="00835023" w:rsidRPr="00835023">
        <w:rPr>
          <w:rFonts w:ascii="Angsana New" w:hAnsi="Angsana New" w:cs="Angsana New"/>
          <w:snapToGrid w:val="0"/>
          <w:lang w:val="en-US"/>
        </w:rPr>
        <w:t>200</w:t>
      </w:r>
      <w:r w:rsidR="002C06E2" w:rsidRPr="007D0029">
        <w:rPr>
          <w:rFonts w:ascii="Angsana New" w:hAnsi="Angsana New" w:cs="Angsana New"/>
          <w:snapToGrid w:val="0"/>
          <w:cs/>
        </w:rPr>
        <w:t xml:space="preserve"> ล้านบา</w:t>
      </w:r>
      <w:r w:rsidR="00795CB7" w:rsidRPr="007D0029">
        <w:rPr>
          <w:rFonts w:ascii="Angsana New" w:hAnsi="Angsana New" w:cs="Angsana New" w:hint="cs"/>
          <w:snapToGrid w:val="0"/>
          <w:cs/>
          <w:lang w:val="en-US"/>
        </w:rPr>
        <w:t>ท</w:t>
      </w:r>
    </w:p>
    <w:p w:rsidR="005A3CD8" w:rsidRDefault="005A3CD8" w:rsidP="005A3CD8">
      <w:pPr>
        <w:rPr>
          <w:snapToGrid w:val="0"/>
          <w:cs/>
          <w:lang w:val="en-US"/>
        </w:rPr>
      </w:pPr>
      <w:r>
        <w:rPr>
          <w:snapToGrid w:val="0"/>
          <w:cs/>
          <w:lang w:val="en-US"/>
        </w:rPr>
        <w:br w:type="page"/>
      </w:r>
    </w:p>
    <w:p w:rsidR="005D3954" w:rsidRDefault="00482280" w:rsidP="00820EA5">
      <w:pPr>
        <w:numPr>
          <w:ilvl w:val="0"/>
          <w:numId w:val="19"/>
        </w:numPr>
        <w:spacing w:before="240" w:after="240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7D0029">
        <w:rPr>
          <w:rFonts w:ascii="Angsana New" w:hAnsi="Angsana New" w:cs="Angsana New"/>
          <w:snapToGrid w:val="0"/>
          <w:spacing w:val="-8"/>
          <w:cs/>
          <w:lang w:val="en-US"/>
        </w:rPr>
        <w:lastRenderedPageBreak/>
        <w:t xml:space="preserve">เมื่อวันที่ </w:t>
      </w:r>
      <w:r w:rsidR="00835023" w:rsidRPr="00835023">
        <w:rPr>
          <w:rFonts w:ascii="Angsana New" w:hAnsi="Angsana New" w:cs="Angsana New"/>
          <w:snapToGrid w:val="0"/>
          <w:spacing w:val="-8"/>
          <w:lang w:val="en-US"/>
        </w:rPr>
        <w:t>13</w:t>
      </w:r>
      <w:r w:rsidRPr="007D0029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พฤศจิกายน </w:t>
      </w:r>
      <w:r w:rsidR="00835023" w:rsidRPr="00835023">
        <w:rPr>
          <w:rFonts w:ascii="Angsana New" w:hAnsi="Angsana New" w:cs="Angsana New"/>
          <w:snapToGrid w:val="0"/>
          <w:spacing w:val="-8"/>
          <w:lang w:val="en-US"/>
        </w:rPr>
        <w:t>2558</w:t>
      </w:r>
      <w:r w:rsidRPr="007D0029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spacing w:val="-8"/>
          <w:cs/>
          <w:lang w:val="en-US"/>
        </w:rPr>
        <w:t>บริษัทได้ทำสัญญาให้กู้ยืมเงินกับบริษัท แลนด์มาร์ค โฮล</w:t>
      </w:r>
      <w:proofErr w:type="spellStart"/>
      <w:r w:rsidRPr="007D0029">
        <w:rPr>
          <w:rFonts w:ascii="Angsana New" w:hAnsi="Angsana New" w:cs="Angsana New"/>
          <w:snapToGrid w:val="0"/>
          <w:spacing w:val="-8"/>
          <w:cs/>
          <w:lang w:val="en-US"/>
        </w:rPr>
        <w:t>ดิ้งส์</w:t>
      </w:r>
      <w:proofErr w:type="spellEnd"/>
      <w:r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จำกัด 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เพิ่มเติมในวงเงิน </w:t>
      </w:r>
      <w:r w:rsidR="00835023" w:rsidRPr="00835023">
        <w:rPr>
          <w:rFonts w:ascii="Angsana New" w:hAnsi="Angsana New" w:cs="Angsana New"/>
          <w:snapToGrid w:val="0"/>
          <w:spacing w:val="4"/>
          <w:lang w:val="en-US"/>
        </w:rPr>
        <w:t>100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 ล้านบาท โดยมีระยะเวลาในการเบิกเงินกู้ยืมภายใน </w:t>
      </w:r>
      <w:r w:rsidR="00835023" w:rsidRPr="00835023">
        <w:rPr>
          <w:rFonts w:ascii="Angsana New" w:hAnsi="Angsana New" w:cs="Angsana New"/>
          <w:snapToGrid w:val="0"/>
          <w:spacing w:val="4"/>
          <w:lang w:val="en-US"/>
        </w:rPr>
        <w:t>12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 xml:space="preserve"> เดือนนับจากวันที่ลงนามในสัญญากู้ยืมเงิน เงินกู้ยืมดังกล่าวไม่มีหลักทรัพย์ค้ำประกันและคิดดอกเบี้ย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ในอัตราร้อยละ </w:t>
      </w:r>
      <w:r w:rsidR="00835023" w:rsidRPr="00835023">
        <w:rPr>
          <w:rFonts w:ascii="Angsana New" w:hAnsi="Angsana New" w:cs="Angsana New"/>
          <w:snapToGrid w:val="0"/>
          <w:lang w:val="en-US"/>
        </w:rPr>
        <w:t>9</w:t>
      </w:r>
      <w:r w:rsidRPr="007D0029">
        <w:rPr>
          <w:rFonts w:ascii="Angsana New" w:hAnsi="Angsana New" w:cs="Angsana New"/>
          <w:snapToGrid w:val="0"/>
          <w:lang w:val="en-US"/>
        </w:rPr>
        <w:t>.</w:t>
      </w:r>
      <w:r w:rsidR="00835023" w:rsidRPr="00835023">
        <w:rPr>
          <w:rFonts w:ascii="Angsana New" w:hAnsi="Angsana New" w:cs="Angsana New"/>
          <w:snapToGrid w:val="0"/>
          <w:lang w:val="en-US"/>
        </w:rPr>
        <w:t>25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ต่อปี และกำหนดชำระคืนภายใน </w:t>
      </w:r>
      <w:r w:rsidR="00835023" w:rsidRPr="00835023">
        <w:rPr>
          <w:rFonts w:ascii="Angsana New" w:hAnsi="Angsana New" w:cs="Angsana New"/>
          <w:snapToGrid w:val="0"/>
          <w:lang w:val="en-US"/>
        </w:rPr>
        <w:t>12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เดือน นับจากการเบิกเงินครั้งแรก</w:t>
      </w:r>
      <w:r w:rsidR="004B2F5F" w:rsidRPr="007D0029">
        <w:rPr>
          <w:rFonts w:ascii="Angsana New" w:hAnsi="Angsana New" w:cs="Angsana New"/>
          <w:snapToGrid w:val="0"/>
          <w:cs/>
          <w:lang w:val="en-US"/>
        </w:rPr>
        <w:t xml:space="preserve"> </w:t>
      </w:r>
      <w:r w:rsidR="004B2F5F"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และเมื่อวันที่ </w:t>
      </w:r>
      <w:r w:rsidR="00835023" w:rsidRPr="00835023">
        <w:rPr>
          <w:rFonts w:ascii="Angsana New" w:hAnsi="Angsana New" w:cs="Angsana New"/>
          <w:snapToGrid w:val="0"/>
          <w:spacing w:val="-8"/>
          <w:lang w:val="en-US"/>
        </w:rPr>
        <w:t>12</w:t>
      </w:r>
      <w:r w:rsidR="001B5D70" w:rsidRPr="007D0029">
        <w:rPr>
          <w:rFonts w:ascii="Angsana New" w:hAnsi="Angsana New" w:cs="Angsana New"/>
          <w:snapToGrid w:val="0"/>
          <w:spacing w:val="-8"/>
          <w:lang w:val="en-US"/>
        </w:rPr>
        <w:t xml:space="preserve"> </w:t>
      </w:r>
      <w:r w:rsidR="001B5D70"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พฤศจิกายน </w:t>
      </w:r>
      <w:r w:rsidR="00835023" w:rsidRPr="00835023">
        <w:rPr>
          <w:rFonts w:ascii="Angsana New" w:hAnsi="Angsana New" w:cs="Angsana New"/>
          <w:snapToGrid w:val="0"/>
          <w:spacing w:val="-8"/>
          <w:lang w:val="en-US"/>
        </w:rPr>
        <w:t>2559</w:t>
      </w:r>
      <w:r w:rsidR="004B2F5F" w:rsidRPr="007D0029">
        <w:rPr>
          <w:rFonts w:ascii="Angsana New" w:hAnsi="Angsana New" w:cs="Angsana New"/>
          <w:snapToGrid w:val="0"/>
          <w:spacing w:val="-8"/>
          <w:cs/>
          <w:lang w:val="en-US"/>
        </w:rPr>
        <w:t xml:space="preserve"> บริษัทได้ทำการแก้ไขสัญญาเงินให้กู้ยืมดังกล่าว</w:t>
      </w:r>
      <w:r w:rsidR="00FD0284" w:rsidRPr="007D0029">
        <w:rPr>
          <w:rFonts w:ascii="Angsana New" w:hAnsi="Angsana New" w:cs="Angsana New"/>
          <w:snapToGrid w:val="0"/>
          <w:spacing w:val="-8"/>
          <w:cs/>
          <w:lang w:val="en-US"/>
        </w:rPr>
        <w:t>โดยกำหนดให้</w:t>
      </w:r>
      <w:r w:rsidR="00FD0284" w:rsidRPr="007D0029">
        <w:rPr>
          <w:rFonts w:ascii="Angsana New" w:hAnsi="Angsana New" w:cs="Angsana New"/>
          <w:snapToGrid w:val="0"/>
          <w:cs/>
          <w:lang w:val="en-US"/>
        </w:rPr>
        <w:t>ชำระคืนเมื่อทวงถาม</w:t>
      </w:r>
      <w:r w:rsidR="002C06E2" w:rsidRPr="007D0029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2C06E2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โดยในระหว่างปีสิ้นสุดวันที่ </w:t>
      </w:r>
      <w:r w:rsidR="00835023" w:rsidRPr="00835023">
        <w:rPr>
          <w:rFonts w:ascii="Angsana New" w:hAnsi="Angsana New" w:cs="Angsana New"/>
          <w:snapToGrid w:val="0"/>
          <w:spacing w:val="-4"/>
          <w:lang w:val="en-US"/>
        </w:rPr>
        <w:t>31</w:t>
      </w:r>
      <w:r w:rsidR="002C06E2"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2C06E2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 xml:space="preserve">ธันวาคม </w:t>
      </w:r>
      <w:r w:rsidR="00835023" w:rsidRPr="00835023">
        <w:rPr>
          <w:rFonts w:ascii="Angsana New" w:hAnsi="Angsana New" w:cs="Angsana New"/>
          <w:snapToGrid w:val="0"/>
          <w:spacing w:val="-4"/>
          <w:lang w:val="en-US"/>
        </w:rPr>
        <w:t>2560</w:t>
      </w:r>
      <w:r w:rsidR="002C06E2" w:rsidRPr="007D0029">
        <w:rPr>
          <w:rFonts w:ascii="Angsana New" w:hAnsi="Angsana New" w:cs="Angsana New"/>
          <w:snapToGrid w:val="0"/>
          <w:spacing w:val="-4"/>
          <w:lang w:val="en-US"/>
        </w:rPr>
        <w:t xml:space="preserve"> </w:t>
      </w:r>
      <w:r w:rsidR="002C06E2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>บริษัทได้รับชำระเงินกู้ยืม</w:t>
      </w:r>
      <w:r w:rsidR="002C06E2" w:rsidRPr="007D0029">
        <w:rPr>
          <w:rFonts w:ascii="Angsana New" w:hAnsi="Angsana New" w:cs="Angsana New" w:hint="cs"/>
          <w:snapToGrid w:val="0"/>
          <w:cs/>
          <w:lang w:val="en-US"/>
        </w:rPr>
        <w:t>ดังกล่าวแล้วทั้งจำนวน</w:t>
      </w:r>
    </w:p>
    <w:p w:rsidR="00482280" w:rsidRPr="007D0029" w:rsidRDefault="004231EF" w:rsidP="00820EA5">
      <w:pPr>
        <w:numPr>
          <w:ilvl w:val="0"/>
          <w:numId w:val="19"/>
        </w:numPr>
        <w:jc w:val="thaiDistribute"/>
        <w:rPr>
          <w:rFonts w:ascii="Angsana New" w:hAnsi="Angsana New" w:cs="Angsana New"/>
          <w:snapToGrid w:val="0"/>
          <w:cs/>
        </w:rPr>
      </w:pPr>
      <w:r w:rsidRPr="007D0029">
        <w:rPr>
          <w:rFonts w:ascii="Angsana New" w:hAnsi="Angsana New" w:cs="Angsana New"/>
          <w:snapToGrid w:val="0"/>
          <w:cs/>
        </w:rPr>
        <w:t xml:space="preserve">เมื่อวันที่ </w:t>
      </w:r>
      <w:r w:rsidR="00835023" w:rsidRPr="00835023">
        <w:rPr>
          <w:rFonts w:ascii="Angsana New" w:hAnsi="Angsana New" w:cs="Angsana New"/>
          <w:snapToGrid w:val="0"/>
          <w:lang w:val="en-US"/>
        </w:rPr>
        <w:t>23</w:t>
      </w:r>
      <w:r w:rsidRPr="007D0029">
        <w:rPr>
          <w:rFonts w:ascii="Angsana New" w:hAnsi="Angsana New" w:cs="Angsana New"/>
          <w:snapToGrid w:val="0"/>
          <w:cs/>
        </w:rPr>
        <w:t xml:space="preserve"> </w:t>
      </w:r>
      <w:r w:rsidR="002C06E2" w:rsidRPr="007D0029">
        <w:rPr>
          <w:rFonts w:ascii="Angsana New" w:hAnsi="Angsana New" w:cs="Angsana New"/>
          <w:snapToGrid w:val="0"/>
          <w:cs/>
        </w:rPr>
        <w:t>กันยายน</w:t>
      </w:r>
      <w:r w:rsidR="002C06E2" w:rsidRPr="007D0029">
        <w:rPr>
          <w:rFonts w:ascii="Angsana New" w:hAnsi="Angsana New" w:cs="Angsana New"/>
          <w:snapToGrid w:val="0"/>
          <w:spacing w:val="-4"/>
          <w:cs/>
        </w:rPr>
        <w:t xml:space="preserve"> </w:t>
      </w:r>
      <w:r w:rsidR="00835023" w:rsidRPr="00835023">
        <w:rPr>
          <w:rFonts w:ascii="Angsana New" w:hAnsi="Angsana New" w:cs="Angsana New"/>
          <w:snapToGrid w:val="0"/>
          <w:lang w:val="en-US"/>
        </w:rPr>
        <w:t>2559</w:t>
      </w:r>
      <w:r w:rsidR="002C06E2" w:rsidRPr="007D0029">
        <w:rPr>
          <w:rFonts w:ascii="Angsana New" w:hAnsi="Angsana New" w:cs="Angsana New"/>
          <w:snapToGrid w:val="0"/>
          <w:cs/>
        </w:rPr>
        <w:t xml:space="preserve"> </w:t>
      </w:r>
      <w:r w:rsidR="002C06E2" w:rsidRPr="007D0029">
        <w:rPr>
          <w:rFonts w:ascii="Angsana New" w:hAnsi="Angsana New" w:cs="Angsana New"/>
          <w:snapToGrid w:val="0"/>
          <w:spacing w:val="-4"/>
          <w:cs/>
        </w:rPr>
        <w:t>บริษัทได้ทำสัญญาให้กู้ยืมเงินกับบริษัท ลี</w:t>
      </w:r>
      <w:proofErr w:type="spellStart"/>
      <w:r w:rsidR="002C06E2" w:rsidRPr="007D0029">
        <w:rPr>
          <w:rFonts w:ascii="Angsana New" w:hAnsi="Angsana New" w:cs="Angsana New"/>
          <w:snapToGrid w:val="0"/>
          <w:spacing w:val="-4"/>
          <w:cs/>
        </w:rPr>
        <w:t>ดดิ้ง</w:t>
      </w:r>
      <w:proofErr w:type="spellEnd"/>
      <w:r w:rsidR="002C06E2" w:rsidRPr="007D0029">
        <w:rPr>
          <w:rFonts w:ascii="Angsana New" w:hAnsi="Angsana New" w:cs="Angsana New"/>
          <w:snapToGrid w:val="0"/>
          <w:spacing w:val="-4"/>
          <w:cs/>
        </w:rPr>
        <w:t xml:space="preserve"> สคูล พาร์ทเนอร์ชิพ จำกัด (“บริษัทย่อย”) ในวงเงิน </w:t>
      </w:r>
      <w:r w:rsidR="00835023" w:rsidRPr="00835023">
        <w:rPr>
          <w:rFonts w:ascii="Angsana New" w:hAnsi="Angsana New" w:cs="Angsana New"/>
          <w:snapToGrid w:val="0"/>
          <w:lang w:val="en-US"/>
        </w:rPr>
        <w:t>1</w:t>
      </w:r>
      <w:r w:rsidR="00835023" w:rsidRPr="00835023">
        <w:rPr>
          <w:rFonts w:ascii="Angsana New" w:hAnsi="Angsana New" w:cs="Angsana New"/>
          <w:spacing w:val="-6"/>
          <w:lang w:val="en-US"/>
        </w:rPr>
        <w:t>0</w:t>
      </w:r>
      <w:r w:rsidR="002C06E2" w:rsidRPr="007D0029">
        <w:rPr>
          <w:rFonts w:ascii="Angsana New" w:hAnsi="Angsana New" w:cs="Angsana New"/>
          <w:snapToGrid w:val="0"/>
          <w:spacing w:val="-4"/>
          <w:cs/>
        </w:rPr>
        <w:t>.</w:t>
      </w:r>
      <w:r w:rsidR="00835023" w:rsidRPr="00835023">
        <w:rPr>
          <w:rFonts w:ascii="Angsana New" w:hAnsi="Angsana New" w:cs="Angsana New"/>
          <w:snapToGrid w:val="0"/>
          <w:lang w:val="en-US"/>
        </w:rPr>
        <w:t>55</w:t>
      </w:r>
      <w:r w:rsidR="002C06E2" w:rsidRPr="007D0029">
        <w:rPr>
          <w:rFonts w:ascii="Angsana New" w:hAnsi="Angsana New" w:cs="Angsana New"/>
          <w:snapToGrid w:val="0"/>
          <w:spacing w:val="-4"/>
          <w:cs/>
        </w:rPr>
        <w:t xml:space="preserve"> ล้านปอนด์ส</w:t>
      </w:r>
      <w:proofErr w:type="spellStart"/>
      <w:r w:rsidR="002C06E2" w:rsidRPr="007D0029">
        <w:rPr>
          <w:rFonts w:ascii="Angsana New" w:hAnsi="Angsana New" w:cs="Angsana New"/>
          <w:snapToGrid w:val="0"/>
          <w:spacing w:val="-4"/>
          <w:cs/>
        </w:rPr>
        <w:t>เต</w:t>
      </w:r>
      <w:proofErr w:type="spellEnd"/>
      <w:r w:rsidR="002C06E2" w:rsidRPr="007D0029">
        <w:rPr>
          <w:rFonts w:ascii="Angsana New" w:hAnsi="Angsana New" w:cs="Angsana New"/>
          <w:snapToGrid w:val="0"/>
          <w:spacing w:val="-4"/>
          <w:cs/>
        </w:rPr>
        <w:t>อร์ลิง โดยมีระยะเวลาในการเบิกเงินกู้ยืม</w:t>
      </w:r>
      <w:r w:rsidRPr="007D0029">
        <w:rPr>
          <w:rFonts w:ascii="Angsana New" w:hAnsi="Angsana New" w:cs="Angsana New"/>
          <w:snapToGrid w:val="0"/>
          <w:spacing w:val="4"/>
          <w:cs/>
        </w:rPr>
        <w:t>ภายในวันที่</w:t>
      </w:r>
      <w:r w:rsidRPr="007D0029">
        <w:rPr>
          <w:rFonts w:ascii="Angsana New" w:hAnsi="Angsana New" w:cs="Angsana New" w:hint="cs"/>
          <w:snapToGrid w:val="0"/>
          <w:spacing w:val="4"/>
          <w:cs/>
        </w:rPr>
        <w:t xml:space="preserve"> </w:t>
      </w:r>
      <w:r w:rsidR="00835023" w:rsidRPr="00835023">
        <w:rPr>
          <w:rFonts w:ascii="Angsana New" w:hAnsi="Angsana New" w:cs="Angsana New"/>
          <w:snapToGrid w:val="0"/>
          <w:lang w:val="en-US"/>
        </w:rPr>
        <w:t>30</w:t>
      </w:r>
      <w:r w:rsidR="002C06E2" w:rsidRPr="007D0029">
        <w:rPr>
          <w:rFonts w:ascii="Angsana New" w:hAnsi="Angsana New" w:cs="Angsana New"/>
          <w:snapToGrid w:val="0"/>
          <w:cs/>
        </w:rPr>
        <w:t xml:space="preserve"> กันยายน </w:t>
      </w:r>
      <w:r w:rsidR="00835023" w:rsidRPr="00835023">
        <w:rPr>
          <w:rFonts w:ascii="Angsana New" w:hAnsi="Angsana New" w:cs="Angsana New"/>
          <w:snapToGrid w:val="0"/>
          <w:lang w:val="en-US"/>
        </w:rPr>
        <w:t>2559</w:t>
      </w:r>
      <w:r w:rsidR="002C06E2" w:rsidRPr="007D0029">
        <w:rPr>
          <w:rFonts w:ascii="Angsana New" w:hAnsi="Angsana New" w:cs="Angsana New"/>
          <w:snapToGrid w:val="0"/>
          <w:spacing w:val="4"/>
          <w:cs/>
        </w:rPr>
        <w:t xml:space="preserve"> เงินกู้ยืมดังกล่าวไม่มีหลักทรัพย์ค้ำประกัน และคิดดอกเบี้ย</w:t>
      </w:r>
      <w:r w:rsidR="002C06E2" w:rsidRPr="007D0029">
        <w:rPr>
          <w:rFonts w:ascii="Angsana New" w:hAnsi="Angsana New" w:cs="Angsana New"/>
          <w:snapToGrid w:val="0"/>
          <w:cs/>
        </w:rPr>
        <w:t xml:space="preserve">ในอัตราร้อยละ </w:t>
      </w:r>
      <w:r w:rsidR="00835023" w:rsidRPr="00835023">
        <w:rPr>
          <w:rFonts w:ascii="Angsana New" w:hAnsi="Angsana New" w:cs="Angsana New"/>
          <w:spacing w:val="-6"/>
          <w:lang w:val="en-US"/>
        </w:rPr>
        <w:t>7</w:t>
      </w:r>
      <w:r w:rsidRPr="007D0029">
        <w:rPr>
          <w:rFonts w:ascii="Angsana New" w:hAnsi="Angsana New" w:cs="Angsana New"/>
          <w:spacing w:val="-6"/>
          <w:cs/>
        </w:rPr>
        <w:t>.</w:t>
      </w:r>
      <w:r w:rsidR="00835023" w:rsidRPr="00835023">
        <w:rPr>
          <w:rFonts w:ascii="Angsana New" w:hAnsi="Angsana New" w:cs="Angsana New"/>
          <w:spacing w:val="-6"/>
          <w:lang w:val="en-US"/>
        </w:rPr>
        <w:t>00</w:t>
      </w:r>
      <w:r w:rsidR="002C06E2" w:rsidRPr="007D0029">
        <w:rPr>
          <w:rFonts w:ascii="Angsana New" w:hAnsi="Angsana New" w:cs="Angsana New"/>
          <w:snapToGrid w:val="0"/>
          <w:cs/>
        </w:rPr>
        <w:t xml:space="preserve"> ต่อปี กำหนดชำระคืนเมื่อทวงถาม และในวันเดียวกันบริษัทย่อยดังกล่าวได้เบิกเงินกู้จำนวน </w:t>
      </w:r>
      <w:r w:rsidR="00835023" w:rsidRPr="00835023">
        <w:rPr>
          <w:rFonts w:ascii="Angsana New" w:hAnsi="Angsana New" w:cs="Angsana New"/>
          <w:snapToGrid w:val="0"/>
          <w:lang w:val="en-US"/>
        </w:rPr>
        <w:t>1</w:t>
      </w:r>
      <w:r w:rsidR="00835023" w:rsidRPr="00835023">
        <w:rPr>
          <w:rFonts w:ascii="Angsana New" w:hAnsi="Angsana New" w:cs="Angsana New"/>
          <w:spacing w:val="-6"/>
          <w:lang w:val="en-US"/>
        </w:rPr>
        <w:t>0</w:t>
      </w:r>
      <w:r w:rsidRPr="007D0029">
        <w:rPr>
          <w:rFonts w:ascii="Angsana New" w:hAnsi="Angsana New" w:cs="Angsana New"/>
          <w:snapToGrid w:val="0"/>
          <w:spacing w:val="-4"/>
          <w:cs/>
        </w:rPr>
        <w:t>.</w:t>
      </w:r>
      <w:r w:rsidR="00835023" w:rsidRPr="00835023">
        <w:rPr>
          <w:rFonts w:ascii="Angsana New" w:hAnsi="Angsana New" w:cs="Angsana New"/>
          <w:snapToGrid w:val="0"/>
          <w:lang w:val="en-US"/>
        </w:rPr>
        <w:t>55</w:t>
      </w:r>
      <w:r w:rsidRPr="007D0029">
        <w:rPr>
          <w:rFonts w:ascii="Angsana New" w:hAnsi="Angsana New" w:cs="Angsana New"/>
          <w:snapToGrid w:val="0"/>
          <w:spacing w:val="-4"/>
          <w:cs/>
        </w:rPr>
        <w:t xml:space="preserve"> </w:t>
      </w:r>
      <w:r w:rsidR="002C06E2" w:rsidRPr="007D0029">
        <w:rPr>
          <w:rFonts w:ascii="Angsana New" w:hAnsi="Angsana New" w:cs="Angsana New"/>
          <w:snapToGrid w:val="0"/>
          <w:cs/>
        </w:rPr>
        <w:t>ล้านปอนด์ส</w:t>
      </w:r>
      <w:proofErr w:type="spellStart"/>
      <w:r w:rsidR="002C06E2" w:rsidRPr="007D0029">
        <w:rPr>
          <w:rFonts w:ascii="Angsana New" w:hAnsi="Angsana New" w:cs="Angsana New"/>
          <w:snapToGrid w:val="0"/>
          <w:cs/>
        </w:rPr>
        <w:t>เต</w:t>
      </w:r>
      <w:proofErr w:type="spellEnd"/>
      <w:r w:rsidR="002C06E2" w:rsidRPr="007D0029">
        <w:rPr>
          <w:rFonts w:ascii="Angsana New" w:hAnsi="Angsana New" w:cs="Angsana New"/>
          <w:snapToGrid w:val="0"/>
          <w:cs/>
        </w:rPr>
        <w:t xml:space="preserve">อร์ลิง หรือเทียบเท่ากับ </w:t>
      </w:r>
      <w:r w:rsidR="00835023" w:rsidRPr="00835023">
        <w:rPr>
          <w:rFonts w:ascii="Angsana New" w:hAnsi="Angsana New" w:cs="Angsana New"/>
          <w:spacing w:val="-6"/>
          <w:lang w:val="en-US"/>
        </w:rPr>
        <w:t>47</w:t>
      </w:r>
      <w:r w:rsidR="00835023" w:rsidRPr="00835023">
        <w:rPr>
          <w:rFonts w:ascii="Angsana New" w:hAnsi="Angsana New" w:cs="Angsana New"/>
          <w:snapToGrid w:val="0"/>
          <w:lang w:val="en-US"/>
        </w:rPr>
        <w:t>2</w:t>
      </w:r>
      <w:r w:rsidR="002C06E2" w:rsidRPr="007D0029">
        <w:rPr>
          <w:rFonts w:ascii="Angsana New" w:hAnsi="Angsana New" w:cs="Angsana New"/>
          <w:snapToGrid w:val="0"/>
          <w:cs/>
        </w:rPr>
        <w:t>.</w:t>
      </w:r>
      <w:r w:rsidR="00835023" w:rsidRPr="00835023">
        <w:rPr>
          <w:rFonts w:ascii="Angsana New" w:hAnsi="Angsana New" w:cs="Angsana New"/>
          <w:snapToGrid w:val="0"/>
          <w:lang w:val="en-US"/>
        </w:rPr>
        <w:t>82</w:t>
      </w:r>
      <w:r w:rsidR="002C06E2" w:rsidRPr="007D0029">
        <w:rPr>
          <w:rFonts w:ascii="Angsana New" w:hAnsi="Angsana New" w:cs="Angsana New"/>
          <w:snapToGrid w:val="0"/>
          <w:cs/>
        </w:rPr>
        <w:t xml:space="preserve"> ล้านบาท โดยในวันดังกล่าวบริษัทได้ทำสัญญาให้บริษัทย่อยดังกล่าวแปลงหนี้เงินกู้ยืมเป็นทุนจำนวน </w:t>
      </w:r>
      <w:r w:rsidR="00835023" w:rsidRPr="00835023">
        <w:rPr>
          <w:rFonts w:ascii="Angsana New" w:hAnsi="Angsana New" w:cs="Angsana New"/>
          <w:snapToGrid w:val="0"/>
          <w:lang w:val="en-US"/>
        </w:rPr>
        <w:t>217</w:t>
      </w:r>
      <w:r w:rsidR="00D709A1" w:rsidRPr="007D0029">
        <w:rPr>
          <w:rFonts w:ascii="Angsana New" w:hAnsi="Angsana New" w:cs="Angsana New"/>
          <w:snapToGrid w:val="0"/>
          <w:lang w:val="en-US"/>
        </w:rPr>
        <w:t>.</w:t>
      </w:r>
      <w:r w:rsidR="00835023" w:rsidRPr="00835023">
        <w:rPr>
          <w:rFonts w:ascii="Angsana New" w:hAnsi="Angsana New" w:cs="Angsana New"/>
          <w:snapToGrid w:val="0"/>
          <w:lang w:val="en-US"/>
        </w:rPr>
        <w:t>66</w:t>
      </w:r>
      <w:r w:rsidR="002C06E2" w:rsidRPr="007D0029">
        <w:rPr>
          <w:rFonts w:ascii="Angsana New" w:hAnsi="Angsana New" w:cs="Angsana New"/>
          <w:snapToGrid w:val="0"/>
          <w:cs/>
        </w:rPr>
        <w:t xml:space="preserve"> ล้านบาท ทำให้บริษัทมีเงินลงทุนในบริษัทย่อยดังกล่าวเพิ่มขึ้นด้วยจำนวนเดียวกัน</w:t>
      </w:r>
      <w:r w:rsidR="00482280" w:rsidRPr="007D0029">
        <w:rPr>
          <w:rFonts w:ascii="Angsana New" w:hAnsi="Angsana New" w:cs="Angsana New"/>
          <w:snapToGrid w:val="0"/>
          <w:cs/>
        </w:rPr>
        <w:t xml:space="preserve"> </w:t>
      </w:r>
    </w:p>
    <w:p w:rsidR="004B2F5F" w:rsidRPr="007D0029" w:rsidRDefault="004B2F5F" w:rsidP="00820EA5">
      <w:pPr>
        <w:numPr>
          <w:ilvl w:val="0"/>
          <w:numId w:val="19"/>
        </w:numPr>
        <w:spacing w:before="240"/>
        <w:jc w:val="thaiDistribute"/>
        <w:rPr>
          <w:rFonts w:ascii="Angsana New" w:hAnsi="Angsana New" w:cs="Angsana New"/>
          <w:b/>
          <w:bCs/>
          <w:snapToGrid w:val="0"/>
          <w:cs/>
        </w:rPr>
      </w:pPr>
      <w:r w:rsidRPr="00C23361">
        <w:rPr>
          <w:rFonts w:ascii="Angsana New" w:hAnsi="Angsana New" w:cs="Angsana New"/>
          <w:snapToGrid w:val="0"/>
          <w:spacing w:val="4"/>
          <w:cs/>
        </w:rPr>
        <w:t xml:space="preserve">เมื่อวันที่ </w:t>
      </w:r>
      <w:r w:rsidR="00835023" w:rsidRPr="00835023">
        <w:rPr>
          <w:rFonts w:ascii="Angsana New" w:hAnsi="Angsana New" w:cs="Angsana New"/>
          <w:snapToGrid w:val="0"/>
          <w:spacing w:val="4"/>
          <w:lang w:val="en-US"/>
        </w:rPr>
        <w:t>22</w:t>
      </w:r>
      <w:r w:rsidR="00B93132" w:rsidRPr="00C23361">
        <w:rPr>
          <w:rFonts w:ascii="Angsana New" w:hAnsi="Angsana New" w:cs="Angsana New"/>
          <w:snapToGrid w:val="0"/>
          <w:spacing w:val="4"/>
          <w:lang w:val="en-US"/>
        </w:rPr>
        <w:t xml:space="preserve"> </w:t>
      </w:r>
      <w:r w:rsidR="00B93132" w:rsidRPr="00C23361">
        <w:rPr>
          <w:rFonts w:ascii="Angsana New" w:hAnsi="Angsana New" w:cs="Angsana New"/>
          <w:snapToGrid w:val="0"/>
          <w:spacing w:val="4"/>
          <w:cs/>
          <w:lang w:val="en-US"/>
        </w:rPr>
        <w:t xml:space="preserve">พฤศจิกายน </w:t>
      </w:r>
      <w:r w:rsidR="00835023" w:rsidRPr="00835023">
        <w:rPr>
          <w:rFonts w:ascii="Angsana New" w:hAnsi="Angsana New" w:cs="Angsana New"/>
          <w:snapToGrid w:val="0"/>
          <w:spacing w:val="4"/>
          <w:lang w:val="en-US"/>
        </w:rPr>
        <w:t>2559</w:t>
      </w:r>
      <w:r w:rsidRPr="00C23361">
        <w:rPr>
          <w:rFonts w:ascii="Angsana New" w:hAnsi="Angsana New" w:cs="Angsana New"/>
          <w:snapToGrid w:val="0"/>
          <w:spacing w:val="4"/>
          <w:cs/>
        </w:rPr>
        <w:t xml:space="preserve"> บริษัทได้ทำสัญญาให้กู้ยืมเงินกับบริษัท </w:t>
      </w:r>
      <w:r w:rsidR="00AB3D44" w:rsidRPr="00C23361">
        <w:rPr>
          <w:rFonts w:ascii="Angsana New" w:hAnsi="Angsana New" w:cs="Angsana New"/>
          <w:snapToGrid w:val="0"/>
          <w:spacing w:val="4"/>
          <w:cs/>
        </w:rPr>
        <w:t>เอชวายยู</w:t>
      </w:r>
      <w:proofErr w:type="spellStart"/>
      <w:r w:rsidR="00AB3D44" w:rsidRPr="00C23361">
        <w:rPr>
          <w:rFonts w:ascii="Angsana New" w:hAnsi="Angsana New" w:cs="Angsana New"/>
          <w:snapToGrid w:val="0"/>
          <w:spacing w:val="4"/>
          <w:cs/>
        </w:rPr>
        <w:t>เค</w:t>
      </w:r>
      <w:proofErr w:type="spellEnd"/>
      <w:r w:rsidRPr="00C23361">
        <w:rPr>
          <w:rFonts w:ascii="Angsana New" w:hAnsi="Angsana New" w:cs="Angsana New"/>
          <w:snapToGrid w:val="0"/>
          <w:spacing w:val="4"/>
          <w:cs/>
        </w:rPr>
        <w:t xml:space="preserve"> จำกัด</w:t>
      </w:r>
      <w:r w:rsidRPr="00C23361">
        <w:rPr>
          <w:rFonts w:ascii="Angsana New" w:hAnsi="Angsana New" w:cs="Angsana New"/>
          <w:snapToGrid w:val="0"/>
          <w:cs/>
        </w:rPr>
        <w:t xml:space="preserve"> (“บริษัทย่อย”)</w:t>
      </w:r>
      <w:r w:rsidRPr="007D0029">
        <w:rPr>
          <w:rFonts w:ascii="Angsana New" w:hAnsi="Angsana New" w:cs="Angsana New"/>
          <w:snapToGrid w:val="0"/>
          <w:cs/>
        </w:rPr>
        <w:t xml:space="preserve"> ในวงเงิน </w:t>
      </w:r>
      <w:r w:rsidR="00835023" w:rsidRPr="00835023">
        <w:rPr>
          <w:rFonts w:ascii="Angsana New" w:hAnsi="Angsana New" w:cs="Angsana New"/>
          <w:snapToGrid w:val="0"/>
          <w:lang w:val="en-US"/>
        </w:rPr>
        <w:t>19</w:t>
      </w:r>
      <w:r w:rsidR="00B93132" w:rsidRPr="007D0029">
        <w:rPr>
          <w:rFonts w:ascii="Angsana New" w:hAnsi="Angsana New" w:cs="Angsana New"/>
          <w:snapToGrid w:val="0"/>
          <w:lang w:val="en-US"/>
        </w:rPr>
        <w:t>.</w:t>
      </w:r>
      <w:r w:rsidR="00835023" w:rsidRPr="00835023">
        <w:rPr>
          <w:rFonts w:ascii="Angsana New" w:hAnsi="Angsana New" w:cs="Angsana New"/>
          <w:snapToGrid w:val="0"/>
          <w:lang w:val="en-US"/>
        </w:rPr>
        <w:t>50</w:t>
      </w:r>
      <w:r w:rsidRPr="007D0029">
        <w:rPr>
          <w:rFonts w:ascii="Angsana New" w:hAnsi="Angsana New" w:cs="Angsana New"/>
          <w:snapToGrid w:val="0"/>
          <w:cs/>
        </w:rPr>
        <w:t xml:space="preserve"> ล้านปอนด์ส</w:t>
      </w:r>
      <w:proofErr w:type="spellStart"/>
      <w:r w:rsidRPr="007D0029">
        <w:rPr>
          <w:rFonts w:ascii="Angsana New" w:hAnsi="Angsana New" w:cs="Angsana New"/>
          <w:snapToGrid w:val="0"/>
          <w:cs/>
        </w:rPr>
        <w:t>เต</w:t>
      </w:r>
      <w:proofErr w:type="spellEnd"/>
      <w:r w:rsidRPr="007D0029">
        <w:rPr>
          <w:rFonts w:ascii="Angsana New" w:hAnsi="Angsana New" w:cs="Angsana New"/>
          <w:snapToGrid w:val="0"/>
          <w:cs/>
        </w:rPr>
        <w:t>อร์ลิง โดยมีระยะเวลาในการเบิกเงินกู้ยืม</w:t>
      </w:r>
      <w:r w:rsidRPr="007D0029">
        <w:rPr>
          <w:rFonts w:ascii="Angsana New" w:hAnsi="Angsana New" w:cs="Angsana New"/>
          <w:snapToGrid w:val="0"/>
          <w:spacing w:val="2"/>
          <w:cs/>
        </w:rPr>
        <w:t xml:space="preserve">ภายในวันที่ </w:t>
      </w:r>
      <w:r w:rsidR="00835023" w:rsidRPr="00835023">
        <w:rPr>
          <w:rFonts w:ascii="Angsana New" w:hAnsi="Angsana New" w:cs="Angsana New"/>
          <w:snapToGrid w:val="0"/>
          <w:spacing w:val="2"/>
          <w:lang w:val="en-US"/>
        </w:rPr>
        <w:t>30</w:t>
      </w:r>
      <w:r w:rsidR="003774B6" w:rsidRPr="007D0029">
        <w:rPr>
          <w:rFonts w:ascii="Angsana New" w:hAnsi="Angsana New" w:cs="Angsana New"/>
          <w:snapToGrid w:val="0"/>
          <w:spacing w:val="2"/>
          <w:lang w:val="en-US"/>
        </w:rPr>
        <w:t xml:space="preserve"> </w:t>
      </w:r>
      <w:r w:rsidR="003774B6" w:rsidRPr="007D0029">
        <w:rPr>
          <w:rFonts w:ascii="Angsana New" w:hAnsi="Angsana New" w:cs="Angsana New"/>
          <w:snapToGrid w:val="0"/>
          <w:spacing w:val="2"/>
          <w:cs/>
          <w:lang w:val="en-US"/>
        </w:rPr>
        <w:t xml:space="preserve">มิถุนายน </w:t>
      </w:r>
      <w:r w:rsidR="00835023" w:rsidRPr="00835023">
        <w:rPr>
          <w:rFonts w:ascii="Angsana New" w:hAnsi="Angsana New" w:cs="Angsana New"/>
          <w:snapToGrid w:val="0"/>
          <w:spacing w:val="2"/>
          <w:lang w:val="en-US"/>
        </w:rPr>
        <w:t>2560</w:t>
      </w:r>
      <w:r w:rsidRPr="007D0029">
        <w:rPr>
          <w:rFonts w:ascii="Angsana New" w:hAnsi="Angsana New" w:cs="Angsana New"/>
          <w:snapToGrid w:val="0"/>
          <w:spacing w:val="2"/>
          <w:cs/>
        </w:rPr>
        <w:t xml:space="preserve"> เงินกู้ยืมดังกล่าวไม่มีหลักทรัพย์ค้ำประกัน </w:t>
      </w:r>
      <w:r w:rsidRPr="007D0029">
        <w:rPr>
          <w:rFonts w:ascii="Angsana New" w:hAnsi="Angsana New" w:cs="Angsana New"/>
          <w:spacing w:val="2"/>
          <w:cs/>
        </w:rPr>
        <w:t>และคิดดอกเบี้ย</w:t>
      </w:r>
      <w:r w:rsidRPr="007D0029">
        <w:rPr>
          <w:rFonts w:ascii="Angsana New" w:hAnsi="Angsana New" w:cs="Angsana New"/>
          <w:cs/>
        </w:rPr>
        <w:t>ในอัตรา</w:t>
      </w:r>
      <w:r w:rsidRPr="007D0029">
        <w:rPr>
          <w:rFonts w:ascii="Angsana New" w:hAnsi="Angsana New" w:cs="Angsana New"/>
          <w:spacing w:val="-6"/>
          <w:cs/>
        </w:rPr>
        <w:t xml:space="preserve">ร้อยละ </w:t>
      </w:r>
      <w:r w:rsidR="00835023" w:rsidRPr="00835023">
        <w:rPr>
          <w:rFonts w:ascii="Angsana New" w:hAnsi="Angsana New" w:cs="Angsana New"/>
          <w:spacing w:val="-6"/>
          <w:lang w:val="en-US"/>
        </w:rPr>
        <w:t>7</w:t>
      </w:r>
      <w:r w:rsidRPr="007D0029">
        <w:rPr>
          <w:rFonts w:ascii="Angsana New" w:hAnsi="Angsana New" w:cs="Angsana New"/>
          <w:spacing w:val="-6"/>
          <w:cs/>
        </w:rPr>
        <w:t>.</w:t>
      </w:r>
      <w:r w:rsidR="00835023" w:rsidRPr="00835023">
        <w:rPr>
          <w:rFonts w:ascii="Angsana New" w:hAnsi="Angsana New" w:cs="Angsana New"/>
          <w:spacing w:val="-6"/>
          <w:lang w:val="en-US"/>
        </w:rPr>
        <w:t>00</w:t>
      </w:r>
      <w:r w:rsidRPr="007D0029">
        <w:rPr>
          <w:rFonts w:ascii="Angsana New" w:hAnsi="Angsana New" w:cs="Angsana New"/>
          <w:spacing w:val="-6"/>
          <w:cs/>
        </w:rPr>
        <w:t xml:space="preserve"> ต่อปี กำหนดชำระคืนเมื่อทวงถาม </w:t>
      </w:r>
    </w:p>
    <w:p w:rsidR="007924B2" w:rsidRPr="007D0029" w:rsidRDefault="00835023" w:rsidP="008B7AC6">
      <w:pPr>
        <w:tabs>
          <w:tab w:val="left" w:pos="1080"/>
        </w:tabs>
        <w:spacing w:before="240"/>
        <w:ind w:left="389" w:right="-389" w:firstLine="144"/>
        <w:jc w:val="thaiDistribute"/>
        <w:rPr>
          <w:rFonts w:ascii="Angsana New" w:hAnsi="Angsana New" w:cs="Angsana New"/>
          <w:cs/>
        </w:rPr>
      </w:pPr>
      <w:r w:rsidRPr="00835023">
        <w:rPr>
          <w:rFonts w:ascii="Angsana New" w:hAnsi="Angsana New" w:cs="Angsana New"/>
          <w:lang w:val="en-US"/>
        </w:rPr>
        <w:t>19</w:t>
      </w:r>
      <w:r w:rsidR="007924B2" w:rsidRPr="007D0029">
        <w:rPr>
          <w:rFonts w:ascii="Angsana New" w:hAnsi="Angsana New" w:cs="Angsana New"/>
          <w:cs/>
        </w:rPr>
        <w:t>.</w:t>
      </w:r>
      <w:r w:rsidRPr="00835023">
        <w:rPr>
          <w:rFonts w:ascii="Angsana New" w:hAnsi="Angsana New" w:cs="Angsana New"/>
          <w:lang w:val="en-US"/>
        </w:rPr>
        <w:t>3</w:t>
      </w:r>
      <w:r w:rsidR="007924B2" w:rsidRPr="007D0029">
        <w:rPr>
          <w:rFonts w:ascii="Angsana New" w:hAnsi="Angsana New" w:cs="Angsana New"/>
          <w:cs/>
        </w:rPr>
        <w:tab/>
        <w:t>เงินกู้ยืมระยะสั้</w:t>
      </w:r>
      <w:r w:rsidR="006B568C" w:rsidRPr="007D0029">
        <w:rPr>
          <w:rFonts w:ascii="Angsana New" w:hAnsi="Angsana New" w:cs="Angsana New"/>
          <w:cs/>
        </w:rPr>
        <w:t>นจากบริษัท</w:t>
      </w:r>
      <w:r w:rsidR="007924B2" w:rsidRPr="007D0029">
        <w:rPr>
          <w:rFonts w:ascii="Angsana New" w:hAnsi="Angsana New" w:cs="Angsana New"/>
          <w:cs/>
        </w:rPr>
        <w:t>ที่เกี่ยวข้องกัน</w:t>
      </w:r>
    </w:p>
    <w:p w:rsidR="00F97633" w:rsidRPr="005A3CD8" w:rsidRDefault="00F97633" w:rsidP="00F97633">
      <w:pPr>
        <w:ind w:left="1080" w:right="65" w:hanging="533"/>
        <w:jc w:val="right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5A3CD8">
        <w:rPr>
          <w:rFonts w:ascii="Angsana New" w:hAnsi="Angsana New" w:cs="Angsana New"/>
          <w:b/>
          <w:bCs/>
          <w:snapToGrid w:val="0"/>
          <w:sz w:val="20"/>
          <w:szCs w:val="20"/>
          <w:cs/>
        </w:rPr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F97633" w:rsidRPr="005A3CD8" w:rsidTr="00BE5F02">
        <w:trPr>
          <w:cantSplit/>
        </w:trPr>
        <w:tc>
          <w:tcPr>
            <w:tcW w:w="1620" w:type="dxa"/>
          </w:tcPr>
          <w:p w:rsidR="00F97633" w:rsidRPr="005A3CD8" w:rsidRDefault="00F97633" w:rsidP="005A3CD8">
            <w:pPr>
              <w:spacing w:line="24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F97633" w:rsidRPr="005A3CD8" w:rsidRDefault="00F97633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9"/>
          </w:tcPr>
          <w:p w:rsidR="00F97633" w:rsidRPr="005A3CD8" w:rsidRDefault="00F97633" w:rsidP="005A3C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F97633" w:rsidRPr="005A3CD8" w:rsidTr="00BE5F02">
        <w:trPr>
          <w:cantSplit/>
        </w:trPr>
        <w:tc>
          <w:tcPr>
            <w:tcW w:w="1620" w:type="dxa"/>
          </w:tcPr>
          <w:p w:rsidR="00F97633" w:rsidRPr="005A3CD8" w:rsidRDefault="00F97633" w:rsidP="005A3CD8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F97633" w:rsidRPr="005A3CD8" w:rsidRDefault="00F97633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F97633" w:rsidRPr="005A3CD8" w:rsidRDefault="00F97633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F97633" w:rsidRPr="005A3CD8" w:rsidRDefault="00F97633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F97633" w:rsidRPr="005A3CD8" w:rsidRDefault="00F97633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5A3CD8">
            <w:pPr>
              <w:pStyle w:val="Heading5"/>
              <w:spacing w:line="240" w:lineRule="exact"/>
              <w:rPr>
                <w:rFonts w:ascii="Angsana New" w:hAnsi="Angsana New" w:cs="Angsana New"/>
                <w:sz w:val="20"/>
                <w:szCs w:val="20"/>
                <w:u w:val="none"/>
                <w:cs/>
              </w:rPr>
            </w:pPr>
            <w:r w:rsidRPr="005A3CD8">
              <w:rPr>
                <w:rFonts w:ascii="Angsana New" w:hAnsi="Angsana New" w:cs="Angsana New" w:hint="cs"/>
                <w:sz w:val="20"/>
                <w:szCs w:val="20"/>
                <w:u w:val="none"/>
                <w:cs/>
              </w:rPr>
              <w:t>“ยังไม่ได้</w:t>
            </w:r>
          </w:p>
          <w:p w:rsidR="00F97633" w:rsidRPr="005A3CD8" w:rsidRDefault="00F97633" w:rsidP="005A3CD8">
            <w:pPr>
              <w:pStyle w:val="Heading5"/>
              <w:spacing w:line="240" w:lineRule="exact"/>
              <w:rPr>
                <w:rFonts w:ascii="Angsana New" w:hAnsi="Angsana New" w:cs="Angsana New"/>
                <w:b w:val="0"/>
                <w:bCs w:val="0"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 w:hint="cs"/>
                <w:sz w:val="20"/>
                <w:szCs w:val="20"/>
                <w:u w:val="none"/>
                <w:cs/>
              </w:rPr>
              <w:t>ตรวจสอบ</w:t>
            </w:r>
            <w:r w:rsidRPr="005A3CD8">
              <w:rPr>
                <w:rFonts w:ascii="Angsana New" w:hAnsi="Angsana New" w:cs="Angsana New" w:hint="cs"/>
                <w:snapToGrid w:val="0"/>
                <w:sz w:val="20"/>
                <w:szCs w:val="20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F97633" w:rsidRPr="005A3CD8" w:rsidRDefault="00F97633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5A3C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</w:tr>
      <w:tr w:rsidR="00F97633" w:rsidRPr="005A3CD8" w:rsidTr="00BE5F02">
        <w:trPr>
          <w:cantSplit/>
        </w:trPr>
        <w:tc>
          <w:tcPr>
            <w:tcW w:w="1620" w:type="dxa"/>
          </w:tcPr>
          <w:p w:rsidR="00F97633" w:rsidRPr="005A3CD8" w:rsidRDefault="00F97633" w:rsidP="005A3CD8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F97633" w:rsidRPr="005A3CD8" w:rsidRDefault="00F97633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  <w:p w:rsidR="00F97633" w:rsidRPr="005A3CD8" w:rsidRDefault="00F97633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F97633" w:rsidRPr="005A3CD8" w:rsidRDefault="00F97633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  <w:p w:rsidR="00F97633" w:rsidRPr="005A3CD8" w:rsidRDefault="00F97633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  <w:p w:rsidR="00F97633" w:rsidRPr="005A3CD8" w:rsidRDefault="00835023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31</w:t>
            </w:r>
            <w:r w:rsidR="00F97633"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 xml:space="preserve"> ธันวาคม</w:t>
            </w:r>
          </w:p>
          <w:p w:rsidR="00F97633" w:rsidRPr="005A3CD8" w:rsidRDefault="00835023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2560</w:t>
            </w:r>
          </w:p>
        </w:tc>
        <w:tc>
          <w:tcPr>
            <w:tcW w:w="90" w:type="dxa"/>
          </w:tcPr>
          <w:p w:rsidR="00F97633" w:rsidRPr="005A3CD8" w:rsidRDefault="00F97633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F97633" w:rsidRPr="005A3CD8" w:rsidRDefault="00F97633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  <w:p w:rsidR="00F97633" w:rsidRPr="005A3CD8" w:rsidRDefault="00F97633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F97633" w:rsidRPr="005A3CD8" w:rsidRDefault="00F97633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  <w:p w:rsidR="00F97633" w:rsidRPr="005A3CD8" w:rsidRDefault="00F97633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  <w:p w:rsidR="00F97633" w:rsidRPr="005A3CD8" w:rsidRDefault="00835023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30</w:t>
            </w:r>
            <w:r w:rsidR="003774B6"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3774B6"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มิถุนายน</w:t>
            </w:r>
          </w:p>
          <w:p w:rsidR="00F97633" w:rsidRPr="005A3CD8" w:rsidRDefault="00835023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lang w:val="en-US"/>
              </w:rPr>
              <w:t>61</w:t>
            </w:r>
          </w:p>
        </w:tc>
        <w:tc>
          <w:tcPr>
            <w:tcW w:w="90" w:type="dxa"/>
          </w:tcPr>
          <w:p w:rsidR="00F97633" w:rsidRPr="005A3CD8" w:rsidRDefault="00F97633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5A3C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นโยบายการคิดต้นทุน</w:t>
            </w:r>
          </w:p>
          <w:p w:rsidR="008A522B" w:rsidRPr="005A3CD8" w:rsidRDefault="00F97633" w:rsidP="005A3C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เงินกู้ยืม</w:t>
            </w:r>
          </w:p>
          <w:p w:rsidR="00F97633" w:rsidRPr="005A3CD8" w:rsidRDefault="00F97633" w:rsidP="005A3C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F97633" w:rsidRPr="005A3CD8" w:rsidTr="00BE5F02">
        <w:trPr>
          <w:cantSplit/>
        </w:trPr>
        <w:tc>
          <w:tcPr>
            <w:tcW w:w="1620" w:type="dxa"/>
          </w:tcPr>
          <w:p w:rsidR="00F97633" w:rsidRPr="005A3CD8" w:rsidRDefault="00F97633" w:rsidP="005A3C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0"/>
                <w:cs/>
                <w:lang w:val="th-TH"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F97633" w:rsidRPr="005A3CD8" w:rsidRDefault="00F97633" w:rsidP="005A3CD8">
            <w:pPr>
              <w:spacing w:line="240" w:lineRule="exact"/>
              <w:ind w:left="-83" w:right="-12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5A3CD8">
            <w:pPr>
              <w:spacing w:line="240" w:lineRule="exact"/>
              <w:ind w:left="-83" w:right="-12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F97633" w:rsidRPr="005A3CD8" w:rsidRDefault="00F97633" w:rsidP="005A3CD8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5A3CD8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F97633" w:rsidRPr="005A3CD8" w:rsidRDefault="00F97633" w:rsidP="005A3CD8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5A3CD8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F97633" w:rsidRPr="005A3CD8" w:rsidRDefault="00F97633" w:rsidP="005A3CD8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5A3CD8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F97633" w:rsidRPr="005A3CD8" w:rsidRDefault="00F97633" w:rsidP="005A3CD8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F97633" w:rsidRPr="005A3CD8" w:rsidRDefault="00F97633" w:rsidP="005A3CD8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</w:tr>
      <w:tr w:rsidR="002C06E2" w:rsidRPr="005A3CD8" w:rsidTr="00BE5F02">
        <w:trPr>
          <w:cantSplit/>
        </w:trPr>
        <w:tc>
          <w:tcPr>
            <w:tcW w:w="1620" w:type="dxa"/>
          </w:tcPr>
          <w:p w:rsidR="002C06E2" w:rsidRPr="005A3CD8" w:rsidRDefault="002C06E2" w:rsidP="005A3C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sz w:val="20"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cs/>
              </w:rPr>
              <w:t xml:space="preserve">บริษัท ซีจีดี ดิจิตอล </w:t>
            </w:r>
          </w:p>
          <w:p w:rsidR="002C06E2" w:rsidRPr="005A3CD8" w:rsidRDefault="002C06E2" w:rsidP="005A3C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270" w:right="-180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cs/>
              </w:rPr>
              <w:t>พาร์ทเนอร์ จำกัด</w:t>
            </w:r>
          </w:p>
        </w:tc>
        <w:tc>
          <w:tcPr>
            <w:tcW w:w="1260" w:type="dxa"/>
          </w:tcPr>
          <w:p w:rsidR="002C06E2" w:rsidRPr="005A3CD8" w:rsidRDefault="002C06E2" w:rsidP="005A3CD8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  <w:t>เป็นผู้ถือหุ้นและ</w:t>
            </w:r>
          </w:p>
          <w:p w:rsidR="002C06E2" w:rsidRPr="005A3CD8" w:rsidRDefault="002C06E2" w:rsidP="005A3CD8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6C037A" w:rsidRPr="005A3CD8" w:rsidRDefault="006C037A" w:rsidP="005A3CD8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  <w:p w:rsidR="002C06E2" w:rsidRPr="005A3CD8" w:rsidRDefault="00835023" w:rsidP="005A3CD8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469</w:t>
            </w:r>
            <w:r w:rsidR="002C06E2"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875</w:t>
            </w:r>
            <w:r w:rsidR="002C06E2"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624</w:t>
            </w:r>
          </w:p>
        </w:tc>
        <w:tc>
          <w:tcPr>
            <w:tcW w:w="90" w:type="dxa"/>
          </w:tcPr>
          <w:p w:rsidR="002C06E2" w:rsidRPr="005A3CD8" w:rsidRDefault="002C06E2" w:rsidP="005A3CD8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2840E3" w:rsidRPr="005A3CD8" w:rsidRDefault="002840E3" w:rsidP="005A3CD8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  <w:p w:rsidR="00964D90" w:rsidRPr="005A3CD8" w:rsidRDefault="00964D90" w:rsidP="005A3CD8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:rsidR="002C06E2" w:rsidRPr="005A3CD8" w:rsidRDefault="002C06E2" w:rsidP="005A3CD8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:rsidR="002840E3" w:rsidRPr="005A3CD8" w:rsidRDefault="002840E3" w:rsidP="005A3CD8">
            <w:pPr>
              <w:spacing w:line="24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  <w:p w:rsidR="00964D90" w:rsidRPr="005A3CD8" w:rsidRDefault="00964D90" w:rsidP="005A3CD8">
            <w:pPr>
              <w:spacing w:line="24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</w:t>
            </w:r>
            <w:r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798</w:t>
            </w:r>
            <w:r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781</w:t>
            </w:r>
            <w:r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:rsidR="002C06E2" w:rsidRPr="005A3CD8" w:rsidRDefault="002C06E2" w:rsidP="005A3CD8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2840E3" w:rsidRPr="005A3CD8" w:rsidRDefault="002840E3" w:rsidP="005A3CD8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  <w:p w:rsidR="00964D90" w:rsidRPr="005A3CD8" w:rsidRDefault="00835023" w:rsidP="005A3CD8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464</w:t>
            </w:r>
            <w:r w:rsidR="00964D90"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076</w:t>
            </w:r>
            <w:r w:rsidR="00964D90"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843</w:t>
            </w:r>
          </w:p>
        </w:tc>
        <w:tc>
          <w:tcPr>
            <w:tcW w:w="90" w:type="dxa"/>
          </w:tcPr>
          <w:p w:rsidR="002C06E2" w:rsidRPr="005A3CD8" w:rsidRDefault="002C06E2" w:rsidP="005A3CD8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:rsidR="002C06E2" w:rsidRPr="005A3CD8" w:rsidRDefault="002C06E2" w:rsidP="005A3CD8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  <w:p w:rsidR="002C06E2" w:rsidRPr="005A3CD8" w:rsidRDefault="002C06E2" w:rsidP="005A3CD8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/>
              </w:rPr>
              <w:t>-</w:t>
            </w:r>
          </w:p>
        </w:tc>
      </w:tr>
      <w:tr w:rsidR="002C06E2" w:rsidRPr="005A3CD8" w:rsidTr="00BE5F02">
        <w:trPr>
          <w:cantSplit/>
        </w:trPr>
        <w:tc>
          <w:tcPr>
            <w:tcW w:w="1620" w:type="dxa"/>
          </w:tcPr>
          <w:p w:rsidR="002C06E2" w:rsidRPr="005A3CD8" w:rsidRDefault="002C06E2" w:rsidP="005A3C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0" w:right="-115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2C06E2" w:rsidRPr="005A3CD8" w:rsidRDefault="002C06E2" w:rsidP="005A3CD8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06E2" w:rsidRPr="005A3CD8" w:rsidRDefault="00835023" w:rsidP="005A3CD8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469</w:t>
            </w:r>
            <w:r w:rsidR="002C06E2"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875</w:t>
            </w:r>
            <w:r w:rsidR="002C06E2"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624</w:t>
            </w:r>
          </w:p>
        </w:tc>
        <w:tc>
          <w:tcPr>
            <w:tcW w:w="90" w:type="dxa"/>
          </w:tcPr>
          <w:p w:rsidR="002C06E2" w:rsidRPr="005A3CD8" w:rsidRDefault="002C06E2" w:rsidP="005A3CD8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06E2" w:rsidRPr="005A3CD8" w:rsidRDefault="00964D90" w:rsidP="005A3CD8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2C06E2" w:rsidRPr="005A3CD8" w:rsidRDefault="002C06E2" w:rsidP="005A3CD8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06E2" w:rsidRPr="005A3CD8" w:rsidRDefault="00964D90" w:rsidP="005A3CD8">
            <w:pPr>
              <w:spacing w:line="240" w:lineRule="exact"/>
              <w:ind w:left="-136" w:right="90"/>
              <w:jc w:val="right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</w:t>
            </w:r>
            <w:r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798</w:t>
            </w:r>
            <w:r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781</w:t>
            </w:r>
            <w:r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:rsidR="002C06E2" w:rsidRPr="005A3CD8" w:rsidRDefault="002C06E2" w:rsidP="005A3CD8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C06E2" w:rsidRPr="005A3CD8" w:rsidRDefault="00835023" w:rsidP="005A3CD8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464</w:t>
            </w:r>
            <w:r w:rsidR="00964D90"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076</w:t>
            </w:r>
            <w:r w:rsidR="00964D90"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843</w:t>
            </w:r>
          </w:p>
        </w:tc>
        <w:tc>
          <w:tcPr>
            <w:tcW w:w="90" w:type="dxa"/>
          </w:tcPr>
          <w:p w:rsidR="002C06E2" w:rsidRPr="005A3CD8" w:rsidRDefault="002C06E2" w:rsidP="005A3CD8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2C06E2" w:rsidRPr="005A3CD8" w:rsidRDefault="002C06E2" w:rsidP="005A3CD8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</w:tr>
    </w:tbl>
    <w:p w:rsidR="005A3CD8" w:rsidRDefault="005A3CD8" w:rsidP="009E2C96">
      <w:pPr>
        <w:spacing w:before="240"/>
        <w:ind w:left="1080" w:right="65" w:hanging="533"/>
        <w:jc w:val="right"/>
        <w:rPr>
          <w:rFonts w:ascii="Angsana New" w:hAnsi="Angsana New" w:cs="Angsana New"/>
          <w:b/>
          <w:bCs/>
          <w:snapToGrid w:val="0"/>
          <w:sz w:val="22"/>
          <w:szCs w:val="22"/>
          <w:cs/>
        </w:rPr>
      </w:pPr>
    </w:p>
    <w:p w:rsidR="005A3CD8" w:rsidRDefault="005A3CD8" w:rsidP="005A3CD8">
      <w:pPr>
        <w:rPr>
          <w:snapToGrid w:val="0"/>
          <w:cs/>
        </w:rPr>
      </w:pPr>
      <w:r>
        <w:rPr>
          <w:snapToGrid w:val="0"/>
          <w:cs/>
        </w:rPr>
        <w:br w:type="page"/>
      </w:r>
    </w:p>
    <w:p w:rsidR="009E2C96" w:rsidRPr="005A3CD8" w:rsidRDefault="009E2C96" w:rsidP="009E2C96">
      <w:pPr>
        <w:spacing w:before="240"/>
        <w:ind w:left="1080" w:right="65" w:hanging="533"/>
        <w:jc w:val="right"/>
        <w:rPr>
          <w:rFonts w:ascii="Angsana New" w:hAnsi="Angsana New" w:cs="Angsana New"/>
          <w:snapToGrid w:val="0"/>
          <w:sz w:val="20"/>
          <w:szCs w:val="20"/>
          <w:lang w:val="en-US"/>
        </w:rPr>
      </w:pPr>
      <w:r w:rsidRPr="005A3CD8">
        <w:rPr>
          <w:rFonts w:ascii="Angsana New" w:hAnsi="Angsana New" w:cs="Angsana New"/>
          <w:b/>
          <w:bCs/>
          <w:snapToGrid w:val="0"/>
          <w:sz w:val="20"/>
          <w:szCs w:val="20"/>
          <w:cs/>
        </w:rPr>
        <w:lastRenderedPageBreak/>
        <w:t>(หน่วย : บาท)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260"/>
        <w:gridCol w:w="108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9E2C96" w:rsidRPr="005A3CD8" w:rsidTr="005A3CD8">
        <w:trPr>
          <w:cantSplit/>
          <w:trHeight w:val="144"/>
        </w:trPr>
        <w:tc>
          <w:tcPr>
            <w:tcW w:w="1620" w:type="dxa"/>
          </w:tcPr>
          <w:p w:rsidR="009E2C96" w:rsidRPr="005A3CD8" w:rsidRDefault="009E2C96" w:rsidP="005A3CD8">
            <w:pPr>
              <w:spacing w:line="240" w:lineRule="exact"/>
              <w:ind w:left="196"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9E2C96" w:rsidRPr="005A3CD8" w:rsidRDefault="009E2C96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5760" w:type="dxa"/>
            <w:gridSpan w:val="9"/>
          </w:tcPr>
          <w:p w:rsidR="009E2C96" w:rsidRPr="005A3CD8" w:rsidRDefault="009E2C96" w:rsidP="005A3C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งบการเงิน</w:t>
            </w: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เฉพาะกิจการ</w:t>
            </w:r>
          </w:p>
        </w:tc>
      </w:tr>
      <w:tr w:rsidR="009E2C96" w:rsidRPr="005A3CD8" w:rsidTr="005A3CD8">
        <w:trPr>
          <w:cantSplit/>
          <w:trHeight w:val="144"/>
        </w:trPr>
        <w:tc>
          <w:tcPr>
            <w:tcW w:w="1620" w:type="dxa"/>
          </w:tcPr>
          <w:p w:rsidR="009E2C96" w:rsidRPr="005A3CD8" w:rsidRDefault="009E2C96" w:rsidP="005A3CD8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9E2C96" w:rsidRPr="005A3CD8" w:rsidRDefault="009E2C96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E2C96" w:rsidRPr="005A3CD8" w:rsidRDefault="009E2C96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9E2C96" w:rsidRPr="005A3CD8" w:rsidRDefault="009E2C96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E2C96" w:rsidRPr="005A3CD8" w:rsidRDefault="009E2C96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5A3CD8">
            <w:pPr>
              <w:pStyle w:val="Heading5"/>
              <w:spacing w:line="240" w:lineRule="exact"/>
              <w:rPr>
                <w:rFonts w:ascii="Angsana New" w:hAnsi="Angsana New" w:cs="Angsana New"/>
                <w:sz w:val="20"/>
                <w:szCs w:val="20"/>
                <w:u w:val="none"/>
                <w:cs/>
              </w:rPr>
            </w:pPr>
            <w:r w:rsidRPr="005A3CD8">
              <w:rPr>
                <w:rFonts w:ascii="Angsana New" w:hAnsi="Angsana New" w:cs="Angsana New" w:hint="cs"/>
                <w:sz w:val="20"/>
                <w:szCs w:val="20"/>
                <w:u w:val="none"/>
                <w:cs/>
              </w:rPr>
              <w:t>“ยังไม่ได้</w:t>
            </w:r>
          </w:p>
          <w:p w:rsidR="009E2C96" w:rsidRPr="005A3CD8" w:rsidRDefault="009E2C96" w:rsidP="005A3CD8">
            <w:pPr>
              <w:pStyle w:val="Heading5"/>
              <w:spacing w:line="240" w:lineRule="exact"/>
              <w:rPr>
                <w:rFonts w:ascii="Angsana New" w:hAnsi="Angsana New" w:cs="Angsana New"/>
                <w:b w:val="0"/>
                <w:bCs w:val="0"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 w:hint="cs"/>
                <w:sz w:val="20"/>
                <w:szCs w:val="20"/>
                <w:u w:val="none"/>
                <w:cs/>
              </w:rPr>
              <w:t>ตรวจสอบ</w:t>
            </w:r>
            <w:r w:rsidRPr="005A3CD8">
              <w:rPr>
                <w:rFonts w:ascii="Angsana New" w:hAnsi="Angsana New" w:cs="Angsana New" w:hint="cs"/>
                <w:snapToGrid w:val="0"/>
                <w:sz w:val="20"/>
                <w:szCs w:val="20"/>
                <w:u w:val="none"/>
                <w:cs/>
              </w:rPr>
              <w:t>”</w:t>
            </w:r>
          </w:p>
        </w:tc>
        <w:tc>
          <w:tcPr>
            <w:tcW w:w="90" w:type="dxa"/>
          </w:tcPr>
          <w:p w:rsidR="009E2C96" w:rsidRPr="005A3CD8" w:rsidRDefault="009E2C96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5A3C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</w:tr>
      <w:tr w:rsidR="009E2C96" w:rsidRPr="005A3CD8" w:rsidTr="005A3CD8">
        <w:trPr>
          <w:cantSplit/>
          <w:trHeight w:val="144"/>
        </w:trPr>
        <w:tc>
          <w:tcPr>
            <w:tcW w:w="1620" w:type="dxa"/>
          </w:tcPr>
          <w:p w:rsidR="009E2C96" w:rsidRPr="005A3CD8" w:rsidRDefault="009E2C96" w:rsidP="005A3CD8">
            <w:pPr>
              <w:spacing w:line="240" w:lineRule="exact"/>
              <w:ind w:right="-503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9E2C96" w:rsidRPr="005A3CD8" w:rsidRDefault="009E2C96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ลักษณะ</w:t>
            </w:r>
          </w:p>
          <w:p w:rsidR="009E2C96" w:rsidRPr="005A3CD8" w:rsidRDefault="009E2C96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080" w:type="dxa"/>
          </w:tcPr>
          <w:p w:rsidR="009E2C96" w:rsidRPr="005A3CD8" w:rsidRDefault="009E2C96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  <w:p w:rsidR="009E2C96" w:rsidRPr="005A3CD8" w:rsidRDefault="009E2C96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  <w:p w:rsidR="009E2C96" w:rsidRPr="005A3CD8" w:rsidRDefault="00835023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31</w:t>
            </w:r>
            <w:r w:rsidR="009E2C96"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 xml:space="preserve"> ธันวาคม</w:t>
            </w:r>
          </w:p>
          <w:p w:rsidR="009E2C96" w:rsidRPr="005A3CD8" w:rsidRDefault="00835023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2559</w:t>
            </w:r>
          </w:p>
        </w:tc>
        <w:tc>
          <w:tcPr>
            <w:tcW w:w="90" w:type="dxa"/>
          </w:tcPr>
          <w:p w:rsidR="009E2C96" w:rsidRPr="005A3CD8" w:rsidRDefault="009E2C96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5A3CD8">
            <w:pPr>
              <w:spacing w:line="240" w:lineRule="exact"/>
              <w:ind w:right="-31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90" w:type="dxa"/>
          </w:tcPr>
          <w:p w:rsidR="009E2C96" w:rsidRPr="005A3CD8" w:rsidRDefault="009E2C96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ลดลง</w:t>
            </w:r>
          </w:p>
          <w:p w:rsidR="009E2C96" w:rsidRPr="005A3CD8" w:rsidRDefault="009E2C96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E2C96" w:rsidRPr="005A3CD8" w:rsidRDefault="009E2C96" w:rsidP="005A3CD8">
            <w:pPr>
              <w:spacing w:line="240" w:lineRule="exact"/>
              <w:ind w:right="-4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ยอดคงเหลือ</w:t>
            </w:r>
          </w:p>
          <w:p w:rsidR="009E2C96" w:rsidRPr="005A3CD8" w:rsidRDefault="009E2C96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ณ วันที่</w:t>
            </w:r>
          </w:p>
          <w:p w:rsidR="009E2C96" w:rsidRPr="005A3CD8" w:rsidRDefault="00835023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30</w:t>
            </w:r>
            <w:r w:rsidR="003774B6"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 xml:space="preserve"> </w:t>
            </w:r>
            <w:r w:rsidR="003774B6"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  <w:lang w:val="en-US"/>
              </w:rPr>
              <w:t>มิถุนายน</w:t>
            </w:r>
          </w:p>
          <w:p w:rsidR="009E2C96" w:rsidRPr="005A3CD8" w:rsidRDefault="00835023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napToGrid w:val="0"/>
                <w:sz w:val="20"/>
                <w:szCs w:val="20"/>
                <w:lang w:val="en-US"/>
              </w:rPr>
              <w:t>60</w:t>
            </w:r>
          </w:p>
        </w:tc>
        <w:tc>
          <w:tcPr>
            <w:tcW w:w="90" w:type="dxa"/>
          </w:tcPr>
          <w:p w:rsidR="009E2C96" w:rsidRPr="005A3CD8" w:rsidRDefault="009E2C96" w:rsidP="005A3CD8">
            <w:pPr>
              <w:spacing w:line="24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5A3C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นโยบายการคิดต้นทุน</w:t>
            </w:r>
          </w:p>
          <w:p w:rsidR="008A522B" w:rsidRPr="005A3CD8" w:rsidRDefault="009E2C96" w:rsidP="005A3C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เงินกู้ยืม</w:t>
            </w:r>
          </w:p>
          <w:p w:rsidR="009E2C96" w:rsidRPr="005A3CD8" w:rsidRDefault="009E2C96" w:rsidP="005A3CD8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szCs w:val="20"/>
                <w:cs/>
              </w:rPr>
              <w:t>ระหว่างกัน</w:t>
            </w:r>
          </w:p>
        </w:tc>
      </w:tr>
      <w:tr w:rsidR="009E2C96" w:rsidRPr="005A3CD8" w:rsidTr="005A3CD8">
        <w:trPr>
          <w:cantSplit/>
          <w:trHeight w:val="144"/>
        </w:trPr>
        <w:tc>
          <w:tcPr>
            <w:tcW w:w="1620" w:type="dxa"/>
          </w:tcPr>
          <w:p w:rsidR="009E2C96" w:rsidRPr="005A3CD8" w:rsidRDefault="009E2C96" w:rsidP="005A3C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"/>
              <w:rPr>
                <w:rFonts w:ascii="Angsana New" w:hAnsi="Angsana New" w:cs="Angsana New"/>
                <w:b/>
                <w:bCs/>
                <w:snapToGrid w:val="0"/>
                <w:sz w:val="20"/>
                <w:cs/>
                <w:lang w:val="th-TH"/>
              </w:rPr>
            </w:pPr>
            <w:r w:rsidRPr="005A3CD8">
              <w:rPr>
                <w:rFonts w:ascii="Angsana New" w:hAnsi="Angsana New" w:cs="Angsana New"/>
                <w:b/>
                <w:bCs/>
                <w:snapToGrid w:val="0"/>
                <w:sz w:val="20"/>
                <w:cs/>
                <w:lang w:val="th-TH"/>
              </w:rPr>
              <w:t>บริษัทย่อย</w:t>
            </w:r>
          </w:p>
        </w:tc>
        <w:tc>
          <w:tcPr>
            <w:tcW w:w="1260" w:type="dxa"/>
          </w:tcPr>
          <w:p w:rsidR="009E2C96" w:rsidRPr="005A3CD8" w:rsidRDefault="009E2C96" w:rsidP="005A3CD8">
            <w:pPr>
              <w:spacing w:line="240" w:lineRule="exact"/>
              <w:ind w:left="-83" w:right="-12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5A3CD8">
            <w:pPr>
              <w:spacing w:line="240" w:lineRule="exact"/>
              <w:ind w:left="-83" w:right="-12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E2C96" w:rsidRPr="005A3CD8" w:rsidRDefault="009E2C96" w:rsidP="005A3CD8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5A3CD8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E2C96" w:rsidRPr="005A3CD8" w:rsidRDefault="009E2C96" w:rsidP="005A3CD8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5A3CD8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E2C96" w:rsidRPr="005A3CD8" w:rsidRDefault="009E2C96" w:rsidP="005A3CD8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5A3CD8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E2C96" w:rsidRPr="005A3CD8" w:rsidRDefault="009E2C96" w:rsidP="005A3CD8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E2C96" w:rsidRPr="005A3CD8" w:rsidRDefault="009E2C96" w:rsidP="005A3CD8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</w:tr>
      <w:tr w:rsidR="00A75105" w:rsidRPr="005A3CD8" w:rsidTr="005A3CD8">
        <w:trPr>
          <w:cantSplit/>
          <w:trHeight w:val="144"/>
        </w:trPr>
        <w:tc>
          <w:tcPr>
            <w:tcW w:w="1620" w:type="dxa"/>
          </w:tcPr>
          <w:p w:rsidR="00A75105" w:rsidRPr="005A3CD8" w:rsidRDefault="00A75105" w:rsidP="005A3C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90" w:right="-180"/>
              <w:rPr>
                <w:rFonts w:ascii="Angsana New" w:hAnsi="Angsana New" w:cs="Angsana New"/>
                <w:snapToGrid w:val="0"/>
                <w:sz w:val="20"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cs/>
              </w:rPr>
              <w:t xml:space="preserve">บริษัท ซีจีดี ดิจิตอล </w:t>
            </w:r>
          </w:p>
          <w:p w:rsidR="00A75105" w:rsidRPr="005A3CD8" w:rsidRDefault="00A75105" w:rsidP="005A3C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270" w:right="-180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cs/>
              </w:rPr>
              <w:t>พาร์ทเนอร์ จำกัด</w:t>
            </w:r>
          </w:p>
        </w:tc>
        <w:tc>
          <w:tcPr>
            <w:tcW w:w="1260" w:type="dxa"/>
          </w:tcPr>
          <w:p w:rsidR="00A75105" w:rsidRPr="005A3CD8" w:rsidRDefault="00A75105" w:rsidP="005A3CD8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  <w:t>เป็นผู้ถือหุ้นและ</w:t>
            </w:r>
          </w:p>
          <w:p w:rsidR="00A75105" w:rsidRPr="005A3CD8" w:rsidRDefault="00A75105" w:rsidP="005A3CD8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080" w:type="dxa"/>
          </w:tcPr>
          <w:p w:rsidR="00A75105" w:rsidRPr="005A3CD8" w:rsidRDefault="00A75105" w:rsidP="005A3CD8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  <w:p w:rsidR="00A75105" w:rsidRPr="005A3CD8" w:rsidRDefault="00835023" w:rsidP="005A3CD8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453</w:t>
            </w:r>
            <w:r w:rsidR="00A75105"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232</w:t>
            </w:r>
            <w:r w:rsidR="00A75105"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085</w:t>
            </w:r>
          </w:p>
        </w:tc>
        <w:tc>
          <w:tcPr>
            <w:tcW w:w="90" w:type="dxa"/>
          </w:tcPr>
          <w:p w:rsidR="00A75105" w:rsidRPr="005A3CD8" w:rsidRDefault="00A75105" w:rsidP="005A3CD8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A75105" w:rsidRPr="005A3CD8" w:rsidRDefault="00A75105" w:rsidP="005A3CD8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  <w:p w:rsidR="00A75105" w:rsidRPr="005A3CD8" w:rsidRDefault="00835023" w:rsidP="005A3CD8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19</w:t>
            </w:r>
            <w:r w:rsidR="00A75105"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316</w:t>
            </w:r>
            <w:r w:rsidR="00A75105"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728</w:t>
            </w:r>
          </w:p>
        </w:tc>
        <w:tc>
          <w:tcPr>
            <w:tcW w:w="90" w:type="dxa"/>
          </w:tcPr>
          <w:p w:rsidR="00A75105" w:rsidRPr="005A3CD8" w:rsidRDefault="00A75105" w:rsidP="005A3CD8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:rsidR="00A75105" w:rsidRPr="005A3CD8" w:rsidRDefault="00A75105" w:rsidP="005A3CD8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  <w:p w:rsidR="00A75105" w:rsidRPr="005A3CD8" w:rsidRDefault="00A75105" w:rsidP="005A3CD8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A75105" w:rsidRPr="005A3CD8" w:rsidRDefault="00A75105" w:rsidP="005A3CD8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A75105" w:rsidRPr="005A3CD8" w:rsidRDefault="00A75105" w:rsidP="005A3CD8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  <w:p w:rsidR="00A75105" w:rsidRPr="005A3CD8" w:rsidRDefault="00835023" w:rsidP="005A3CD8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472</w:t>
            </w:r>
            <w:r w:rsidR="00A75105"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548</w:t>
            </w:r>
            <w:r w:rsidR="00A75105"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813</w:t>
            </w:r>
          </w:p>
        </w:tc>
        <w:tc>
          <w:tcPr>
            <w:tcW w:w="90" w:type="dxa"/>
          </w:tcPr>
          <w:p w:rsidR="00A75105" w:rsidRPr="005A3CD8" w:rsidRDefault="00A75105" w:rsidP="005A3CD8">
            <w:pPr>
              <w:spacing w:line="240" w:lineRule="exact"/>
              <w:ind w:left="-76"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:rsidR="00A75105" w:rsidRPr="005A3CD8" w:rsidRDefault="00A75105" w:rsidP="005A3CD8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</w:p>
          <w:p w:rsidR="00A75105" w:rsidRPr="005A3CD8" w:rsidRDefault="00A75105" w:rsidP="005A3CD8">
            <w:pPr>
              <w:spacing w:line="240" w:lineRule="exact"/>
              <w:ind w:left="-136" w:right="-122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 w:hint="cs"/>
                <w:snapToGrid w:val="0"/>
                <w:sz w:val="20"/>
                <w:szCs w:val="20"/>
                <w:cs/>
                <w:lang w:val="en-US"/>
              </w:rPr>
              <w:t>-</w:t>
            </w:r>
          </w:p>
        </w:tc>
      </w:tr>
      <w:tr w:rsidR="00A75105" w:rsidRPr="005A3CD8" w:rsidTr="005A3CD8">
        <w:trPr>
          <w:cantSplit/>
          <w:trHeight w:val="144"/>
        </w:trPr>
        <w:tc>
          <w:tcPr>
            <w:tcW w:w="1620" w:type="dxa"/>
          </w:tcPr>
          <w:p w:rsidR="00A75105" w:rsidRPr="005A3CD8" w:rsidRDefault="00A75105" w:rsidP="005A3CD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exact"/>
              <w:ind w:left="180" w:right="-115"/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cs/>
                <w:lang w:val="th-TH"/>
              </w:rPr>
              <w:t>รวม</w:t>
            </w:r>
          </w:p>
        </w:tc>
        <w:tc>
          <w:tcPr>
            <w:tcW w:w="1260" w:type="dxa"/>
          </w:tcPr>
          <w:p w:rsidR="00A75105" w:rsidRPr="005A3CD8" w:rsidRDefault="00A75105" w:rsidP="005A3CD8">
            <w:pPr>
              <w:spacing w:line="240" w:lineRule="exact"/>
              <w:ind w:left="-76" w:right="-77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75105" w:rsidRPr="005A3CD8" w:rsidRDefault="00835023" w:rsidP="005A3CD8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453</w:t>
            </w:r>
            <w:r w:rsidR="00A75105"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232</w:t>
            </w:r>
            <w:r w:rsidR="00A75105"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085</w:t>
            </w:r>
          </w:p>
        </w:tc>
        <w:tc>
          <w:tcPr>
            <w:tcW w:w="90" w:type="dxa"/>
          </w:tcPr>
          <w:p w:rsidR="00A75105" w:rsidRPr="005A3CD8" w:rsidRDefault="00A75105" w:rsidP="005A3CD8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75105" w:rsidRPr="005A3CD8" w:rsidRDefault="00835023" w:rsidP="005A3CD8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19</w:t>
            </w:r>
            <w:r w:rsidR="00A75105"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316</w:t>
            </w:r>
            <w:r w:rsidR="00A75105"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728</w:t>
            </w:r>
          </w:p>
        </w:tc>
        <w:tc>
          <w:tcPr>
            <w:tcW w:w="90" w:type="dxa"/>
          </w:tcPr>
          <w:p w:rsidR="00A75105" w:rsidRPr="005A3CD8" w:rsidRDefault="00A75105" w:rsidP="005A3CD8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75105" w:rsidRPr="005A3CD8" w:rsidRDefault="00A75105" w:rsidP="005A3CD8">
            <w:pPr>
              <w:spacing w:line="240" w:lineRule="exact"/>
              <w:jc w:val="center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A75105" w:rsidRPr="005A3CD8" w:rsidRDefault="00A75105" w:rsidP="005A3CD8">
            <w:pPr>
              <w:spacing w:line="240" w:lineRule="exact"/>
              <w:ind w:right="-503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75105" w:rsidRPr="005A3CD8" w:rsidRDefault="00835023" w:rsidP="005A3CD8">
            <w:pPr>
              <w:tabs>
                <w:tab w:val="decimal" w:pos="990"/>
              </w:tabs>
              <w:spacing w:line="240" w:lineRule="exact"/>
              <w:ind w:left="-76" w:right="-39"/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472</w:t>
            </w:r>
            <w:r w:rsidR="00A75105"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548</w:t>
            </w:r>
            <w:r w:rsidR="00A75105" w:rsidRPr="005A3CD8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0"/>
                <w:szCs w:val="20"/>
                <w:lang w:val="en-US"/>
              </w:rPr>
              <w:t>813</w:t>
            </w:r>
          </w:p>
        </w:tc>
        <w:tc>
          <w:tcPr>
            <w:tcW w:w="90" w:type="dxa"/>
          </w:tcPr>
          <w:p w:rsidR="00A75105" w:rsidRPr="005A3CD8" w:rsidRDefault="00A75105" w:rsidP="005A3CD8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A75105" w:rsidRPr="005A3CD8" w:rsidRDefault="00A75105" w:rsidP="005A3CD8">
            <w:pPr>
              <w:spacing w:line="240" w:lineRule="exact"/>
              <w:ind w:left="-83" w:right="35"/>
              <w:rPr>
                <w:rFonts w:ascii="Angsana New" w:hAnsi="Angsana New" w:cs="Angsana New"/>
                <w:snapToGrid w:val="0"/>
                <w:sz w:val="20"/>
                <w:szCs w:val="20"/>
                <w:cs/>
              </w:rPr>
            </w:pPr>
          </w:p>
        </w:tc>
      </w:tr>
    </w:tbl>
    <w:p w:rsidR="00482280" w:rsidRPr="007D0029" w:rsidRDefault="00482280" w:rsidP="009272F2">
      <w:pPr>
        <w:spacing w:before="240" w:line="400" w:lineRule="exact"/>
        <w:ind w:left="1080" w:right="-29"/>
        <w:jc w:val="thaiDistribute"/>
        <w:rPr>
          <w:rFonts w:ascii="Angsana New" w:hAnsi="Angsana New" w:cs="Angsana New"/>
          <w:cs/>
          <w:lang w:val="en-US"/>
        </w:rPr>
      </w:pPr>
      <w:r w:rsidRPr="007D0029">
        <w:rPr>
          <w:rFonts w:ascii="Angsana New" w:hAnsi="Angsana New" w:cs="Angsana New"/>
          <w:snapToGrid w:val="0"/>
          <w:cs/>
          <w:lang w:val="en-US"/>
        </w:rPr>
        <w:t xml:space="preserve">เมื่อวันที่ </w:t>
      </w:r>
      <w:r w:rsidR="00835023" w:rsidRPr="00835023">
        <w:rPr>
          <w:rFonts w:ascii="Angsana New" w:hAnsi="Angsana New" w:cs="Angsana New"/>
          <w:snapToGrid w:val="0"/>
          <w:lang w:val="en-US"/>
        </w:rPr>
        <w:t>24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มิถุนายน </w:t>
      </w:r>
      <w:r w:rsidR="00835023" w:rsidRPr="00835023">
        <w:rPr>
          <w:rFonts w:ascii="Angsana New" w:hAnsi="Angsana New" w:cs="Angsana New"/>
          <w:snapToGrid w:val="0"/>
          <w:lang w:val="en-US"/>
        </w:rPr>
        <w:t>2559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บริษัทได้ทำสัญญากู้ยืมเงินกับบริษัท ซีจีดี ดิจิตอล พาร์ทเนอร์ จำกัด จำนวน </w:t>
      </w:r>
      <w:r w:rsidR="00835023" w:rsidRPr="00835023">
        <w:rPr>
          <w:rFonts w:ascii="Angsana New" w:hAnsi="Angsana New" w:cs="Angsana New"/>
          <w:snapToGrid w:val="0"/>
          <w:lang w:val="en-US"/>
        </w:rPr>
        <w:t>15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ล้านปอนด์ส</w:t>
      </w:r>
      <w:proofErr w:type="spellStart"/>
      <w:r w:rsidRPr="007D0029">
        <w:rPr>
          <w:rFonts w:ascii="Angsana New" w:hAnsi="Angsana New" w:cs="Angsana New"/>
          <w:snapToGrid w:val="0"/>
          <w:cs/>
          <w:lang w:val="en-US"/>
        </w:rPr>
        <w:t>เต</w:t>
      </w:r>
      <w:proofErr w:type="spellEnd"/>
      <w:r w:rsidRPr="007D0029">
        <w:rPr>
          <w:rFonts w:ascii="Angsana New" w:hAnsi="Angsana New" w:cs="Angsana New"/>
          <w:snapToGrid w:val="0"/>
          <w:cs/>
          <w:lang w:val="en-US"/>
        </w:rPr>
        <w:t>อร์ลิง เงินกู้ยืมดังกล่าวไม่มีหลักทรัพย์ค้ำประกัน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cs/>
          <w:lang w:val="en-US"/>
        </w:rPr>
        <w:t>และไม่คิดดอกเบี้ย</w:t>
      </w:r>
      <w:r w:rsidRPr="007D0029">
        <w:rPr>
          <w:rFonts w:ascii="Angsana New" w:hAnsi="Angsana New" w:cs="Angsana New"/>
          <w:spacing w:val="-8"/>
          <w:cs/>
          <w:lang w:val="en-US"/>
        </w:rPr>
        <w:t>ระหว่างกัน กำหนดชำระคืนเมื่อทวงถาม</w:t>
      </w:r>
      <w:r w:rsidRPr="007D0029">
        <w:rPr>
          <w:rFonts w:ascii="Angsana New" w:hAnsi="Angsana New" w:cs="Angsana New"/>
          <w:spacing w:val="-8"/>
          <w:lang w:val="en-US"/>
        </w:rPr>
        <w:t xml:space="preserve"> </w:t>
      </w:r>
      <w:r w:rsidRPr="007D0029">
        <w:rPr>
          <w:rFonts w:ascii="Angsana New" w:hAnsi="Angsana New" w:cs="Angsana New"/>
          <w:spacing w:val="-8"/>
          <w:cs/>
          <w:lang w:val="en-US"/>
        </w:rPr>
        <w:t xml:space="preserve">ต่อมาเมื่อวันที่ </w:t>
      </w:r>
      <w:r w:rsidR="00835023" w:rsidRPr="00835023">
        <w:rPr>
          <w:rFonts w:ascii="Angsana New" w:hAnsi="Angsana New" w:cs="Angsana New"/>
          <w:spacing w:val="-8"/>
          <w:lang w:val="en-US"/>
        </w:rPr>
        <w:t>30</w:t>
      </w:r>
      <w:r w:rsidRPr="007D0029">
        <w:rPr>
          <w:rFonts w:ascii="Angsana New" w:hAnsi="Angsana New" w:cs="Angsana New"/>
          <w:spacing w:val="-8"/>
          <w:lang w:val="en-US"/>
        </w:rPr>
        <w:t xml:space="preserve"> </w:t>
      </w:r>
      <w:r w:rsidRPr="007D0029">
        <w:rPr>
          <w:rFonts w:ascii="Angsana New" w:hAnsi="Angsana New" w:cs="Angsana New"/>
          <w:spacing w:val="-8"/>
          <w:cs/>
          <w:lang w:val="en-US"/>
        </w:rPr>
        <w:t xml:space="preserve">มิถุนายน </w:t>
      </w:r>
      <w:r w:rsidR="00835023" w:rsidRPr="00835023">
        <w:rPr>
          <w:rFonts w:ascii="Angsana New" w:hAnsi="Angsana New" w:cs="Angsana New"/>
          <w:spacing w:val="-8"/>
          <w:lang w:val="en-US"/>
        </w:rPr>
        <w:t>2559</w:t>
      </w:r>
      <w:r w:rsidRPr="007D0029">
        <w:rPr>
          <w:rFonts w:ascii="Angsana New" w:hAnsi="Angsana New" w:cs="Angsana New"/>
          <w:spacing w:val="-8"/>
          <w:lang w:val="en-US"/>
        </w:rPr>
        <w:t xml:space="preserve"> </w:t>
      </w:r>
      <w:r w:rsidRPr="007D0029">
        <w:rPr>
          <w:rFonts w:ascii="Angsana New" w:hAnsi="Angsana New" w:cs="Angsana New"/>
          <w:spacing w:val="-8"/>
          <w:cs/>
          <w:lang w:val="en-US"/>
        </w:rPr>
        <w:t>บริษัทได้ชำระคืนเงินกู้ยืม</w:t>
      </w:r>
      <w:r w:rsidRPr="007D0029">
        <w:rPr>
          <w:rFonts w:ascii="Angsana New" w:hAnsi="Angsana New" w:cs="Angsana New"/>
          <w:spacing w:val="4"/>
          <w:cs/>
          <w:lang w:val="en-US"/>
        </w:rPr>
        <w:t xml:space="preserve">ดังกล่าว จำนวน </w:t>
      </w:r>
      <w:r w:rsidR="00835023" w:rsidRPr="00835023">
        <w:rPr>
          <w:rFonts w:ascii="Angsana New" w:hAnsi="Angsana New" w:cs="Angsana New"/>
          <w:spacing w:val="4"/>
          <w:lang w:val="en-US"/>
        </w:rPr>
        <w:t>4</w:t>
      </w:r>
      <w:r w:rsidRPr="007D0029">
        <w:rPr>
          <w:rFonts w:ascii="Angsana New" w:hAnsi="Angsana New" w:cs="Angsana New"/>
          <w:spacing w:val="4"/>
          <w:lang w:val="en-US"/>
        </w:rPr>
        <w:t>.</w:t>
      </w:r>
      <w:r w:rsidR="00835023" w:rsidRPr="00835023">
        <w:rPr>
          <w:rFonts w:ascii="Angsana New" w:hAnsi="Angsana New" w:cs="Angsana New"/>
          <w:spacing w:val="4"/>
          <w:lang w:val="en-US"/>
        </w:rPr>
        <w:t>81</w:t>
      </w:r>
      <w:r w:rsidRPr="007D0029">
        <w:rPr>
          <w:rFonts w:ascii="Angsana New" w:hAnsi="Angsana New" w:cs="Angsana New"/>
          <w:spacing w:val="4"/>
          <w:lang w:val="en-US"/>
        </w:rPr>
        <w:t xml:space="preserve"> </w:t>
      </w:r>
      <w:r w:rsidRPr="007D0029">
        <w:rPr>
          <w:rFonts w:ascii="Angsana New" w:hAnsi="Angsana New" w:cs="Angsana New"/>
          <w:spacing w:val="4"/>
          <w:cs/>
          <w:lang w:val="en-US"/>
        </w:rPr>
        <w:t>ล้านปอนด์ส</w:t>
      </w:r>
      <w:proofErr w:type="spellStart"/>
      <w:r w:rsidRPr="007D0029">
        <w:rPr>
          <w:rFonts w:ascii="Angsana New" w:hAnsi="Angsana New" w:cs="Angsana New"/>
          <w:spacing w:val="4"/>
          <w:cs/>
          <w:lang w:val="en-US"/>
        </w:rPr>
        <w:t>เต</w:t>
      </w:r>
      <w:proofErr w:type="spellEnd"/>
      <w:r w:rsidRPr="007D0029">
        <w:rPr>
          <w:rFonts w:ascii="Angsana New" w:hAnsi="Angsana New" w:cs="Angsana New"/>
          <w:spacing w:val="4"/>
          <w:cs/>
          <w:lang w:val="en-US"/>
        </w:rPr>
        <w:t xml:space="preserve">อร์ลิง โดยสุทธิด้วยเงินปันผลรับที่ประกาศจ่ายจากบริษัท </w:t>
      </w:r>
      <w:r w:rsidRPr="007D0029">
        <w:rPr>
          <w:rFonts w:ascii="Angsana New" w:hAnsi="Angsana New" w:cs="Angsana New"/>
          <w:snapToGrid w:val="0"/>
          <w:spacing w:val="4"/>
          <w:cs/>
          <w:lang w:val="en-US"/>
        </w:rPr>
        <w:t>ซีจีดี</w:t>
      </w:r>
      <w:r w:rsidRPr="007D0029">
        <w:rPr>
          <w:rFonts w:ascii="Angsana New" w:hAnsi="Angsana New" w:cs="Angsana New"/>
          <w:snapToGrid w:val="0"/>
          <w:cs/>
          <w:lang w:val="en-US"/>
        </w:rPr>
        <w:t xml:space="preserve"> ดิจิตอล พาร์ทเนอร์ จำกัด แทนการจ่ายชำระเป็นเงินสด</w:t>
      </w:r>
    </w:p>
    <w:p w:rsidR="002F2543" w:rsidRPr="007D0029" w:rsidRDefault="002F2543" w:rsidP="002F2543">
      <w:pPr>
        <w:spacing w:before="160" w:line="400" w:lineRule="exact"/>
        <w:ind w:left="1080" w:right="-29"/>
        <w:jc w:val="thaiDistribute"/>
        <w:rPr>
          <w:rFonts w:ascii="Angsana New" w:hAnsi="Angsana New" w:cs="Angsana New"/>
          <w:lang w:val="en-US"/>
        </w:rPr>
      </w:pPr>
      <w:r w:rsidRPr="007D0029">
        <w:rPr>
          <w:rFonts w:ascii="Angsana New" w:hAnsi="Angsana New" w:cs="Angsana New" w:hint="cs"/>
          <w:snapToGrid w:val="0"/>
          <w:cs/>
          <w:lang w:val="en-US"/>
        </w:rPr>
        <w:t xml:space="preserve">เมื่อวันที่ </w:t>
      </w:r>
      <w:r w:rsidR="00835023" w:rsidRPr="00835023">
        <w:rPr>
          <w:rFonts w:ascii="Angsana New" w:hAnsi="Angsana New" w:cs="Angsana New"/>
          <w:snapToGrid w:val="0"/>
          <w:lang w:val="en-US"/>
        </w:rPr>
        <w:t>22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 w:hint="cs"/>
          <w:snapToGrid w:val="0"/>
          <w:cs/>
          <w:lang w:val="en-US"/>
        </w:rPr>
        <w:t xml:space="preserve">มิถุนายน </w:t>
      </w:r>
      <w:r w:rsidR="00835023" w:rsidRPr="00835023">
        <w:rPr>
          <w:rFonts w:ascii="Angsana New" w:hAnsi="Angsana New" w:cs="Angsana New"/>
          <w:snapToGrid w:val="0"/>
          <w:lang w:val="en-US"/>
        </w:rPr>
        <w:t>2560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 w:hint="cs"/>
          <w:snapToGrid w:val="0"/>
          <w:cs/>
          <w:lang w:val="en-US"/>
        </w:rPr>
        <w:t xml:space="preserve">บริษัทได้ทำสัญญาเงินกู้ยืมกับบริษัท </w:t>
      </w:r>
      <w:r w:rsidRPr="007D0029">
        <w:rPr>
          <w:rFonts w:ascii="Angsana New" w:hAnsi="Angsana New" w:cs="Angsana New"/>
          <w:snapToGrid w:val="0"/>
          <w:cs/>
          <w:lang w:val="en-US"/>
        </w:rPr>
        <w:t>ซีจีดี ดิจิตอล พาร์ทเนอร์ จำกัด</w:t>
      </w:r>
      <w:r w:rsidRPr="007D0029">
        <w:rPr>
          <w:rFonts w:ascii="Angsana New" w:hAnsi="Angsana New" w:cs="Angsana New" w:hint="cs"/>
          <w:snapToGrid w:val="0"/>
          <w:cs/>
          <w:lang w:val="en-US"/>
        </w:rPr>
        <w:t xml:space="preserve"> เพิ่มเติม จำนวน </w:t>
      </w:r>
      <w:r w:rsidR="00835023" w:rsidRPr="00835023">
        <w:rPr>
          <w:rFonts w:ascii="Angsana New" w:hAnsi="Angsana New" w:cs="Angsana New"/>
          <w:snapToGrid w:val="0"/>
          <w:lang w:val="en-US"/>
        </w:rPr>
        <w:t>0</w:t>
      </w:r>
      <w:r w:rsidRPr="007D0029">
        <w:rPr>
          <w:rFonts w:ascii="Angsana New" w:hAnsi="Angsana New" w:cs="Angsana New"/>
          <w:snapToGrid w:val="0"/>
          <w:lang w:val="en-US"/>
        </w:rPr>
        <w:t>.</w:t>
      </w:r>
      <w:r w:rsidR="00835023" w:rsidRPr="00835023">
        <w:rPr>
          <w:rFonts w:ascii="Angsana New" w:hAnsi="Angsana New" w:cs="Angsana New"/>
          <w:snapToGrid w:val="0"/>
          <w:lang w:val="en-US"/>
        </w:rPr>
        <w:t>38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snapToGrid w:val="0"/>
          <w:cs/>
          <w:lang w:val="en-US"/>
        </w:rPr>
        <w:t>ล้านปอนด์ส</w:t>
      </w:r>
      <w:proofErr w:type="spellStart"/>
      <w:r w:rsidRPr="007D0029">
        <w:rPr>
          <w:rFonts w:ascii="Angsana New" w:hAnsi="Angsana New" w:cs="Angsana New"/>
          <w:snapToGrid w:val="0"/>
          <w:cs/>
          <w:lang w:val="en-US"/>
        </w:rPr>
        <w:t>เต</w:t>
      </w:r>
      <w:proofErr w:type="spellEnd"/>
      <w:r w:rsidRPr="007D0029">
        <w:rPr>
          <w:rFonts w:ascii="Angsana New" w:hAnsi="Angsana New" w:cs="Angsana New"/>
          <w:snapToGrid w:val="0"/>
          <w:cs/>
          <w:lang w:val="en-US"/>
        </w:rPr>
        <w:t>อร์ลิง เงินกู้ยืมดังกล่าวไม่มีหลักทรัพย์ค้ำประกัน</w:t>
      </w:r>
      <w:r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Pr="007D0029">
        <w:rPr>
          <w:rFonts w:ascii="Angsana New" w:hAnsi="Angsana New" w:cs="Angsana New"/>
          <w:cs/>
          <w:lang w:val="en-US"/>
        </w:rPr>
        <w:t>และไม่คิดดอกเบี้ยระหว่างกัน กำหนดชำระคืนเมื่อทวงถาม</w:t>
      </w:r>
      <w:r w:rsidRPr="007D0029">
        <w:rPr>
          <w:rFonts w:ascii="Angsana New" w:hAnsi="Angsana New" w:cs="Angsana New"/>
          <w:lang w:val="en-US"/>
        </w:rPr>
        <w:t xml:space="preserve"> </w:t>
      </w:r>
    </w:p>
    <w:p w:rsidR="009D5EF9" w:rsidRPr="007D0029" w:rsidRDefault="00835023" w:rsidP="009E2C96">
      <w:pPr>
        <w:spacing w:before="240" w:line="400" w:lineRule="exact"/>
        <w:ind w:left="1094" w:right="-389" w:hanging="547"/>
        <w:jc w:val="thaiDistribute"/>
        <w:rPr>
          <w:rFonts w:ascii="Angsana New" w:hAnsi="Angsana New" w:cs="Angsana New"/>
          <w:cs/>
        </w:rPr>
      </w:pPr>
      <w:r w:rsidRPr="00835023">
        <w:rPr>
          <w:rFonts w:ascii="Angsana New" w:hAnsi="Angsana New" w:cs="Angsana New"/>
          <w:lang w:val="en-US"/>
        </w:rPr>
        <w:t>19</w:t>
      </w:r>
      <w:r w:rsidR="009D5EF9" w:rsidRPr="007D0029">
        <w:rPr>
          <w:rFonts w:ascii="Angsana New" w:hAnsi="Angsana New" w:cs="Angsana New"/>
          <w:cs/>
        </w:rPr>
        <w:t>.</w:t>
      </w:r>
      <w:r w:rsidRPr="00835023">
        <w:rPr>
          <w:rFonts w:ascii="Angsana New" w:hAnsi="Angsana New" w:cs="Angsana New"/>
          <w:lang w:val="en-US"/>
        </w:rPr>
        <w:t>4</w:t>
      </w:r>
      <w:r w:rsidR="009D5EF9" w:rsidRPr="007D0029">
        <w:rPr>
          <w:rFonts w:ascii="Angsana New" w:hAnsi="Angsana New" w:cs="Angsana New"/>
          <w:lang w:val="en-US"/>
        </w:rPr>
        <w:tab/>
      </w:r>
      <w:r w:rsidR="009D5EF9" w:rsidRPr="007D0029">
        <w:rPr>
          <w:rFonts w:ascii="Angsana New" w:hAnsi="Angsana New" w:cs="Angsana New"/>
          <w:cs/>
          <w:lang w:val="en-US"/>
        </w:rPr>
        <w:t>ยอดคงเหลืออื่น</w:t>
      </w:r>
      <w:r w:rsidR="009E2C96" w:rsidRPr="007D0029">
        <w:rPr>
          <w:rFonts w:ascii="Angsana New" w:hAnsi="Angsana New" w:cs="Angsana New"/>
          <w:lang w:val="en-US"/>
        </w:rPr>
        <w:t xml:space="preserve"> </w:t>
      </w:r>
      <w:r w:rsidR="009D5EF9" w:rsidRPr="007D0029">
        <w:rPr>
          <w:rFonts w:ascii="Angsana New" w:hAnsi="Angsana New" w:cs="Angsana New"/>
          <w:cs/>
          <w:lang w:val="en-US"/>
        </w:rPr>
        <w:t>ๆ</w:t>
      </w:r>
      <w:r w:rsidR="009D5EF9" w:rsidRPr="007D0029">
        <w:rPr>
          <w:rFonts w:ascii="Angsana New" w:hAnsi="Angsana New" w:cs="Angsana New"/>
          <w:lang w:val="en-US"/>
        </w:rPr>
        <w:t xml:space="preserve"> </w:t>
      </w:r>
      <w:r w:rsidR="009D5EF9" w:rsidRPr="007D0029">
        <w:rPr>
          <w:rFonts w:ascii="Angsana New" w:hAnsi="Angsana New" w:cs="Angsana New"/>
          <w:cs/>
          <w:lang w:val="en-US"/>
        </w:rPr>
        <w:t>และ</w:t>
      </w:r>
      <w:r w:rsidR="009D5EF9" w:rsidRPr="007D0029">
        <w:rPr>
          <w:rFonts w:ascii="Angsana New" w:hAnsi="Angsana New" w:cs="Angsana New"/>
          <w:cs/>
        </w:rPr>
        <w:t>รายการค้ากับ</w:t>
      </w:r>
      <w:r w:rsidR="009D5EF9" w:rsidRPr="007D0029">
        <w:rPr>
          <w:rFonts w:ascii="Angsana New" w:hAnsi="Angsana New" w:cs="Angsana New" w:hint="cs"/>
          <w:cs/>
        </w:rPr>
        <w:t>บุคคลหรือ</w:t>
      </w:r>
      <w:r w:rsidR="009D5EF9" w:rsidRPr="007D0029">
        <w:rPr>
          <w:rFonts w:ascii="Angsana New" w:hAnsi="Angsana New" w:cs="Angsana New"/>
          <w:cs/>
        </w:rPr>
        <w:t>กิจการที่เกี่ยวข้องกัน</w:t>
      </w:r>
    </w:p>
    <w:p w:rsidR="00F05018" w:rsidRPr="007D0029" w:rsidRDefault="009D5EF9" w:rsidP="009D5EF9">
      <w:pPr>
        <w:tabs>
          <w:tab w:val="decimal" w:pos="1170"/>
        </w:tabs>
        <w:spacing w:after="120" w:line="400" w:lineRule="exact"/>
        <w:ind w:left="1080"/>
        <w:jc w:val="thaiDistribute"/>
        <w:rPr>
          <w:rFonts w:ascii="Angsana New" w:hAnsi="Angsana New" w:cs="Angsana New"/>
          <w:cs/>
        </w:rPr>
      </w:pPr>
      <w:r w:rsidRPr="007D0029">
        <w:rPr>
          <w:rFonts w:ascii="Angsana New" w:hAnsi="Angsana New" w:cs="Angsana New"/>
          <w:cs/>
        </w:rPr>
        <w:t>สินทรัพย์ หนี้สิน รายได้และค่าใช้จ่าย ส่วนหนึ่งของกลุ่มบริษัท</w:t>
      </w:r>
      <w:r w:rsidRPr="007D0029">
        <w:rPr>
          <w:rFonts w:ascii="Angsana New" w:hAnsi="Angsana New" w:cs="Angsana New"/>
          <w:cs/>
          <w:lang w:val="en-US"/>
        </w:rPr>
        <w:t>และบริษัท</w:t>
      </w:r>
      <w:r w:rsidRPr="007D0029">
        <w:rPr>
          <w:rFonts w:ascii="Angsana New" w:hAnsi="Angsana New" w:cs="Angsana New"/>
          <w:cs/>
        </w:rPr>
        <w:t>เกิดจากรายการกับ</w:t>
      </w:r>
      <w:r w:rsidRPr="007D0029">
        <w:rPr>
          <w:rFonts w:ascii="Angsana New" w:hAnsi="Angsana New" w:cs="Angsana New" w:hint="cs"/>
          <w:cs/>
        </w:rPr>
        <w:t>บุคคลหรือ</w:t>
      </w:r>
      <w:r w:rsidRPr="007D0029">
        <w:rPr>
          <w:rFonts w:ascii="Angsana New" w:hAnsi="Angsana New" w:cs="Angsana New"/>
          <w:spacing w:val="-8"/>
          <w:cs/>
        </w:rPr>
        <w:t xml:space="preserve">กิจการที่เกี่ยวข้องกัน </w:t>
      </w:r>
      <w:r w:rsidRPr="007D0029">
        <w:rPr>
          <w:rFonts w:ascii="Angsana New" w:hAnsi="Angsana New" w:cs="Angsana New" w:hint="cs"/>
          <w:spacing w:val="-8"/>
          <w:cs/>
        </w:rPr>
        <w:t>บุคคลหรือกิจการ</w:t>
      </w:r>
      <w:r w:rsidRPr="007D0029">
        <w:rPr>
          <w:rFonts w:ascii="Angsana New" w:hAnsi="Angsana New" w:cs="Angsana New"/>
          <w:spacing w:val="-8"/>
          <w:cs/>
        </w:rPr>
        <w:t>เหล่านี้เกี่ยวข้องกันโดยการ</w:t>
      </w:r>
      <w:r w:rsidRPr="007D0029">
        <w:rPr>
          <w:rFonts w:ascii="Angsana New" w:hAnsi="Angsana New" w:cs="Angsana New"/>
          <w:spacing w:val="-8"/>
          <w:cs/>
          <w:lang w:val="en-US"/>
        </w:rPr>
        <w:t>มี</w:t>
      </w:r>
      <w:r w:rsidRPr="007D0029">
        <w:rPr>
          <w:rFonts w:ascii="Angsana New" w:hAnsi="Angsana New" w:cs="Angsana New"/>
          <w:spacing w:val="-8"/>
          <w:cs/>
        </w:rPr>
        <w:t>กรรมการร่วมกันและการถือหุ้นทั้งทางตรง</w:t>
      </w:r>
      <w:r w:rsidRPr="007D0029">
        <w:rPr>
          <w:rFonts w:ascii="Angsana New" w:hAnsi="Angsana New" w:cs="Angsana New"/>
          <w:cs/>
        </w:rPr>
        <w:t>หรือทางอ้อม นโยบายการกำหนดราคาสำหรับรายการแต่ละประเภทมีดังนี้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2"/>
        <w:gridCol w:w="5275"/>
      </w:tblGrid>
      <w:tr w:rsidR="007D0029" w:rsidRPr="007D0029" w:rsidTr="005B706C"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7D0029" w:rsidRDefault="00F05018" w:rsidP="005B706C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7D0029" w:rsidRDefault="00F05018" w:rsidP="005B706C">
            <w:pPr>
              <w:tabs>
                <w:tab w:val="left" w:pos="709"/>
              </w:tabs>
              <w:ind w:left="-144" w:right="-8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D0029" w:rsidRPr="007D0029" w:rsidTr="005B706C">
        <w:trPr>
          <w:trHeight w:val="8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7D0029" w:rsidRDefault="00F05018" w:rsidP="005B706C">
            <w:pPr>
              <w:tabs>
                <w:tab w:val="left" w:pos="70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ค่าธรรมเนียมบริการ</w:t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</w:tcPr>
          <w:p w:rsidR="00F05018" w:rsidRPr="007D0029" w:rsidRDefault="00F05018" w:rsidP="005B706C">
            <w:pPr>
              <w:tabs>
                <w:tab w:val="left" w:pos="709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</w:rPr>
              <w:t>ราคาที่ตกลงตามสัญญาโดยเทียบเคียงราคาตลาด</w:t>
            </w:r>
          </w:p>
        </w:tc>
      </w:tr>
    </w:tbl>
    <w:p w:rsidR="005A3CD8" w:rsidRDefault="005A3CD8" w:rsidP="002D6DB6">
      <w:pPr>
        <w:tabs>
          <w:tab w:val="left" w:pos="993"/>
        </w:tabs>
        <w:spacing w:before="120" w:after="120"/>
        <w:ind w:left="1080"/>
        <w:jc w:val="thaiDistribute"/>
        <w:rPr>
          <w:rFonts w:ascii="Angsana New" w:hAnsi="Angsana New" w:cs="Angsana New"/>
          <w:cs/>
        </w:rPr>
      </w:pPr>
    </w:p>
    <w:p w:rsidR="005A3CD8" w:rsidRDefault="005A3CD8" w:rsidP="005A3CD8">
      <w:pPr>
        <w:rPr>
          <w:cs/>
        </w:rPr>
      </w:pPr>
      <w:r>
        <w:rPr>
          <w:cs/>
        </w:rPr>
        <w:br w:type="page"/>
      </w:r>
    </w:p>
    <w:p w:rsidR="004E4CA3" w:rsidRPr="007D0029" w:rsidRDefault="004E4CA3" w:rsidP="002D6DB6">
      <w:pPr>
        <w:tabs>
          <w:tab w:val="left" w:pos="993"/>
        </w:tabs>
        <w:spacing w:before="120" w:after="120"/>
        <w:ind w:left="1080"/>
        <w:jc w:val="thaiDistribute"/>
        <w:rPr>
          <w:rFonts w:ascii="Angsana New" w:hAnsi="Angsana New" w:cs="Angsana New"/>
          <w:cs/>
        </w:rPr>
      </w:pPr>
      <w:r w:rsidRPr="007D0029">
        <w:rPr>
          <w:rFonts w:ascii="Angsana New" w:hAnsi="Angsana New" w:cs="Angsana New"/>
          <w:cs/>
        </w:rPr>
        <w:lastRenderedPageBreak/>
        <w:t>รายการกับ</w:t>
      </w:r>
      <w:r w:rsidR="00254726" w:rsidRPr="007D0029">
        <w:rPr>
          <w:rFonts w:ascii="Angsana New" w:hAnsi="Angsana New" w:cs="Angsana New" w:hint="cs"/>
          <w:cs/>
        </w:rPr>
        <w:t>บุคคลหรือ</w:t>
      </w:r>
      <w:r w:rsidRPr="007D0029">
        <w:rPr>
          <w:rFonts w:ascii="Angsana New" w:hAnsi="Angsana New" w:cs="Angsana New"/>
          <w:cs/>
        </w:rPr>
        <w:t>กิจการที่เกี่ยวข้องกันดังกล่าวที่มีนัยสำคัญ ดังนี้</w:t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620"/>
        <w:gridCol w:w="900"/>
        <w:gridCol w:w="90"/>
        <w:gridCol w:w="900"/>
        <w:gridCol w:w="90"/>
        <w:gridCol w:w="900"/>
        <w:gridCol w:w="90"/>
        <w:gridCol w:w="900"/>
      </w:tblGrid>
      <w:tr w:rsidR="004E4CA3" w:rsidRPr="005A3CD8" w:rsidTr="00820EA5">
        <w:trPr>
          <w:tblHeader/>
        </w:trPr>
        <w:tc>
          <w:tcPr>
            <w:tcW w:w="2790" w:type="dxa"/>
          </w:tcPr>
          <w:p w:rsidR="004E4CA3" w:rsidRPr="005A3CD8" w:rsidRDefault="004E4CA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</w:tcPr>
          <w:p w:rsidR="004E4CA3" w:rsidRPr="005A3CD8" w:rsidRDefault="004E4CA3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</w:tcPr>
          <w:p w:rsidR="004E4CA3" w:rsidRPr="005A3CD8" w:rsidRDefault="004E4CA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4E4CA3" w:rsidRPr="005A3CD8" w:rsidRDefault="004E4CA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</w:tcPr>
          <w:p w:rsidR="004E4CA3" w:rsidRPr="005A3CD8" w:rsidRDefault="004E4CA3" w:rsidP="003B4F6B">
            <w:pPr>
              <w:spacing w:line="2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4E4CA3" w:rsidRPr="005A3CD8" w:rsidTr="00820EA5">
        <w:trPr>
          <w:tblHeader/>
        </w:trPr>
        <w:tc>
          <w:tcPr>
            <w:tcW w:w="2790" w:type="dxa"/>
          </w:tcPr>
          <w:p w:rsidR="004E4CA3" w:rsidRPr="005A3CD8" w:rsidRDefault="004E4CA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4E4CA3" w:rsidRPr="005A3CD8" w:rsidRDefault="004E4CA3" w:rsidP="003B4F6B">
            <w:pPr>
              <w:spacing w:line="24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ลักษณะความสัมพันธ์</w:t>
            </w:r>
          </w:p>
        </w:tc>
        <w:tc>
          <w:tcPr>
            <w:tcW w:w="1890" w:type="dxa"/>
            <w:gridSpan w:val="3"/>
          </w:tcPr>
          <w:p w:rsidR="004E4CA3" w:rsidRPr="005A3CD8" w:rsidRDefault="004E4CA3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4E4CA3" w:rsidRPr="005A3CD8" w:rsidRDefault="004E4CA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</w:tcPr>
          <w:p w:rsidR="004E4CA3" w:rsidRPr="005A3CD8" w:rsidRDefault="004E4CA3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70C5" w:rsidRPr="005A3CD8" w:rsidTr="00820EA5">
        <w:trPr>
          <w:tblHeader/>
        </w:trPr>
        <w:tc>
          <w:tcPr>
            <w:tcW w:w="2790" w:type="dxa"/>
          </w:tcPr>
          <w:p w:rsidR="00D370C5" w:rsidRPr="005A3CD8" w:rsidRDefault="00D370C5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D370C5" w:rsidRPr="005A3CD8" w:rsidRDefault="00D370C5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D370C5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“ยังไม่ได้</w:t>
            </w:r>
          </w:p>
        </w:tc>
        <w:tc>
          <w:tcPr>
            <w:tcW w:w="90" w:type="dxa"/>
          </w:tcPr>
          <w:p w:rsidR="00D370C5" w:rsidRPr="005A3CD8" w:rsidRDefault="00D370C5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D370C5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D370C5" w:rsidRPr="005A3CD8" w:rsidRDefault="00D370C5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5B4BD3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“ยังไม่ได้</w:t>
            </w:r>
          </w:p>
        </w:tc>
        <w:tc>
          <w:tcPr>
            <w:tcW w:w="90" w:type="dxa"/>
          </w:tcPr>
          <w:p w:rsidR="00D370C5" w:rsidRPr="005A3CD8" w:rsidRDefault="00D370C5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D370C5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5B4BD3" w:rsidRPr="005A3CD8" w:rsidTr="00820EA5">
        <w:trPr>
          <w:tblHeader/>
        </w:trPr>
        <w:tc>
          <w:tcPr>
            <w:tcW w:w="2790" w:type="dxa"/>
          </w:tcPr>
          <w:p w:rsidR="005B4BD3" w:rsidRPr="005A3CD8" w:rsidRDefault="005B4BD3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B4BD3" w:rsidRPr="005A3CD8" w:rsidRDefault="005B4BD3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B4BD3" w:rsidRPr="005A3CD8" w:rsidRDefault="005B4BD3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ตรวจสอบ”</w:t>
            </w:r>
          </w:p>
        </w:tc>
        <w:tc>
          <w:tcPr>
            <w:tcW w:w="90" w:type="dxa"/>
          </w:tcPr>
          <w:p w:rsidR="005B4BD3" w:rsidRPr="005A3CD8" w:rsidRDefault="005B4BD3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B4BD3" w:rsidRPr="005A3CD8" w:rsidRDefault="005B4BD3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5B4BD3" w:rsidRPr="005A3CD8" w:rsidRDefault="005B4BD3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B4BD3" w:rsidRPr="005A3CD8" w:rsidRDefault="005B4BD3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ตรวจสอบ”</w:t>
            </w:r>
          </w:p>
        </w:tc>
        <w:tc>
          <w:tcPr>
            <w:tcW w:w="90" w:type="dxa"/>
          </w:tcPr>
          <w:p w:rsidR="005B4BD3" w:rsidRPr="005A3CD8" w:rsidRDefault="005B4BD3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B4BD3" w:rsidRPr="005A3CD8" w:rsidRDefault="005B4BD3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D370C5" w:rsidRPr="005A3CD8" w:rsidTr="00820EA5">
        <w:trPr>
          <w:tblHeader/>
        </w:trPr>
        <w:tc>
          <w:tcPr>
            <w:tcW w:w="2790" w:type="dxa"/>
          </w:tcPr>
          <w:p w:rsidR="00D370C5" w:rsidRPr="005A3CD8" w:rsidRDefault="00D370C5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D370C5" w:rsidRPr="005A3CD8" w:rsidRDefault="00D370C5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D370C5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:rsidR="00D370C5" w:rsidRPr="005A3CD8" w:rsidRDefault="00D370C5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D370C5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:rsidR="00D370C5" w:rsidRPr="005A3CD8" w:rsidRDefault="00D370C5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D370C5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:rsidR="00D370C5" w:rsidRPr="005A3CD8" w:rsidRDefault="00D370C5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D370C5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D370C5" w:rsidRPr="005A3CD8" w:rsidTr="00820EA5">
        <w:trPr>
          <w:tblHeader/>
        </w:trPr>
        <w:tc>
          <w:tcPr>
            <w:tcW w:w="2790" w:type="dxa"/>
          </w:tcPr>
          <w:p w:rsidR="00D370C5" w:rsidRPr="005A3CD8" w:rsidRDefault="00D370C5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D370C5" w:rsidRPr="005A3CD8" w:rsidRDefault="00D370C5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835023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3774B6" w:rsidRPr="005A3CD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774B6"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D370C5" w:rsidRPr="005A3CD8" w:rsidRDefault="00D370C5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835023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D370C5"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D370C5" w:rsidRPr="005A3CD8" w:rsidRDefault="00D370C5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835023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3774B6" w:rsidRPr="005A3CD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774B6"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:rsidR="00D370C5" w:rsidRPr="005A3CD8" w:rsidRDefault="00D370C5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835023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D370C5"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D370C5" w:rsidRPr="005A3CD8" w:rsidTr="00820EA5">
        <w:trPr>
          <w:tblHeader/>
        </w:trPr>
        <w:tc>
          <w:tcPr>
            <w:tcW w:w="2790" w:type="dxa"/>
          </w:tcPr>
          <w:p w:rsidR="00D370C5" w:rsidRPr="005A3CD8" w:rsidRDefault="00D370C5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D370C5" w:rsidRPr="005A3CD8" w:rsidRDefault="00D370C5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835023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" w:type="dxa"/>
          </w:tcPr>
          <w:p w:rsidR="00D370C5" w:rsidRPr="005A3CD8" w:rsidRDefault="00D370C5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835023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90" w:type="dxa"/>
          </w:tcPr>
          <w:p w:rsidR="00D370C5" w:rsidRPr="005A3CD8" w:rsidRDefault="00D370C5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835023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" w:type="dxa"/>
          </w:tcPr>
          <w:p w:rsidR="00D370C5" w:rsidRPr="005A3CD8" w:rsidRDefault="00D370C5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D370C5" w:rsidRPr="005A3CD8" w:rsidRDefault="00835023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</w:tr>
      <w:tr w:rsidR="004E4CA3" w:rsidRPr="005A3CD8" w:rsidTr="00820EA5">
        <w:tc>
          <w:tcPr>
            <w:tcW w:w="2790" w:type="dxa"/>
          </w:tcPr>
          <w:p w:rsidR="004E4CA3" w:rsidRPr="005A3CD8" w:rsidRDefault="004E4CA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ยอด</w:t>
            </w:r>
            <w:r w:rsidR="000A1CF3"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คงเหลือ</w:t>
            </w:r>
          </w:p>
        </w:tc>
        <w:tc>
          <w:tcPr>
            <w:tcW w:w="1620" w:type="dxa"/>
          </w:tcPr>
          <w:p w:rsidR="004E4CA3" w:rsidRPr="005A3CD8" w:rsidRDefault="004E4CA3" w:rsidP="003B4F6B">
            <w:pPr>
              <w:spacing w:line="240" w:lineRule="exact"/>
              <w:ind w:left="-98" w:right="-108" w:firstLine="60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E4CA3" w:rsidRPr="005A3CD8" w:rsidRDefault="004E4CA3" w:rsidP="003B4F6B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5A3CD8" w:rsidRDefault="004E4CA3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E4CA3" w:rsidRPr="005A3CD8" w:rsidRDefault="004E4CA3" w:rsidP="003B4F6B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4E4CA3" w:rsidRPr="005A3CD8" w:rsidRDefault="004E4CA3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E4CA3" w:rsidRPr="005A3CD8" w:rsidRDefault="004E4CA3" w:rsidP="003B4F6B">
            <w:pPr>
              <w:spacing w:line="240" w:lineRule="exact"/>
              <w:ind w:right="23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5A3CD8" w:rsidRDefault="004E4CA3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E4CA3" w:rsidRPr="005A3CD8" w:rsidRDefault="004E4CA3" w:rsidP="003B4F6B">
            <w:pPr>
              <w:spacing w:line="240" w:lineRule="exact"/>
              <w:ind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4E4CA3" w:rsidRPr="005A3CD8" w:rsidTr="00820EA5">
        <w:tc>
          <w:tcPr>
            <w:tcW w:w="2790" w:type="dxa"/>
          </w:tcPr>
          <w:p w:rsidR="004E4CA3" w:rsidRPr="005A3CD8" w:rsidRDefault="004E4CA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620" w:type="dxa"/>
          </w:tcPr>
          <w:p w:rsidR="004E4CA3" w:rsidRPr="005A3CD8" w:rsidRDefault="004E4CA3" w:rsidP="003B4F6B">
            <w:pPr>
              <w:spacing w:line="240" w:lineRule="exact"/>
              <w:ind w:left="-98" w:right="-108" w:firstLine="601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E4CA3" w:rsidRPr="005A3CD8" w:rsidRDefault="004E4CA3" w:rsidP="003B4F6B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5A3CD8" w:rsidRDefault="004E4CA3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E4CA3" w:rsidRPr="005A3CD8" w:rsidRDefault="004E4CA3" w:rsidP="003B4F6B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4E4CA3" w:rsidRPr="005A3CD8" w:rsidRDefault="004E4CA3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E4CA3" w:rsidRPr="005A3CD8" w:rsidRDefault="004E4CA3" w:rsidP="003B4F6B">
            <w:pPr>
              <w:spacing w:line="240" w:lineRule="exact"/>
              <w:ind w:right="231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E4CA3" w:rsidRPr="005A3CD8" w:rsidRDefault="004E4CA3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E4CA3" w:rsidRPr="005A3CD8" w:rsidRDefault="004E4CA3" w:rsidP="003B4F6B">
            <w:pPr>
              <w:spacing w:line="240" w:lineRule="exact"/>
              <w:ind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40214F" w:rsidRPr="005A3CD8" w:rsidTr="00820EA5">
        <w:tc>
          <w:tcPr>
            <w:tcW w:w="2790" w:type="dxa"/>
          </w:tcPr>
          <w:p w:rsidR="0040214F" w:rsidRPr="005A3CD8" w:rsidRDefault="0040214F" w:rsidP="003B4F6B">
            <w:pPr>
              <w:spacing w:line="240" w:lineRule="exact"/>
              <w:ind w:right="-8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บริษัท แลนด์มาร์ค โฮล</w:t>
            </w:r>
            <w:proofErr w:type="spellStart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ดิ้ง</w:t>
            </w:r>
            <w:r w:rsidR="009477D6" w:rsidRPr="005A3CD8">
              <w:rPr>
                <w:rFonts w:ascii="Angsana New" w:hAnsi="Angsana New" w:cs="Angsana New"/>
                <w:sz w:val="20"/>
                <w:szCs w:val="20"/>
                <w:cs/>
              </w:rPr>
              <w:t>ส์</w:t>
            </w:r>
            <w:proofErr w:type="spellEnd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:rsidR="0040214F" w:rsidRPr="005A3CD8" w:rsidRDefault="0040214F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</w:tc>
        <w:tc>
          <w:tcPr>
            <w:tcW w:w="900" w:type="dxa"/>
          </w:tcPr>
          <w:p w:rsidR="0040214F" w:rsidRPr="005A3CD8" w:rsidRDefault="0040214F" w:rsidP="003B4F6B">
            <w:pPr>
              <w:spacing w:line="240" w:lineRule="exact"/>
              <w:ind w:left="-59" w:right="-101" w:firstLine="5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0214F" w:rsidRPr="005A3CD8" w:rsidRDefault="0040214F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0214F" w:rsidRPr="005A3CD8" w:rsidRDefault="0040214F" w:rsidP="003B4F6B">
            <w:pPr>
              <w:spacing w:line="240" w:lineRule="exact"/>
              <w:ind w:left="-59" w:right="-101" w:firstLine="5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40214F" w:rsidRPr="005A3CD8" w:rsidRDefault="0040214F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0214F" w:rsidRPr="005A3CD8" w:rsidRDefault="0040214F" w:rsidP="003B4F6B">
            <w:pPr>
              <w:spacing w:line="240" w:lineRule="exact"/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40214F" w:rsidRPr="005A3CD8" w:rsidRDefault="0040214F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40214F" w:rsidRPr="005A3CD8" w:rsidRDefault="0040214F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ind w:right="-87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59" w:right="-101" w:firstLine="5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59" w:right="-101" w:firstLine="5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53F6C" w:rsidRPr="005A3CD8" w:rsidTr="00820EA5">
        <w:trPr>
          <w:trHeight w:val="64"/>
        </w:trPr>
        <w:tc>
          <w:tcPr>
            <w:tcW w:w="2790" w:type="dxa"/>
          </w:tcPr>
          <w:p w:rsidR="00253F6C" w:rsidRPr="005A3CD8" w:rsidRDefault="00253F6C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ลูกหนี้อื่น (ดูหมายเหตุข้อ</w:t>
            </w:r>
            <w:r w:rsidR="00795CB7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835023"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620" w:type="dxa"/>
          </w:tcPr>
          <w:p w:rsidR="00253F6C" w:rsidRPr="005A3CD8" w:rsidRDefault="00253F6C" w:rsidP="003B4F6B">
            <w:pPr>
              <w:spacing w:line="240" w:lineRule="exact"/>
              <w:ind w:right="-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253F6C" w:rsidRPr="005A3CD8" w:rsidRDefault="00E54204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253F6C" w:rsidRPr="005A3CD8" w:rsidRDefault="00253F6C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253F6C" w:rsidRPr="005A3CD8" w:rsidRDefault="00253F6C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253F6C" w:rsidRPr="005A3CD8" w:rsidRDefault="00253F6C" w:rsidP="003B4F6B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253F6C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361A07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139</w:t>
            </w:r>
            <w:r w:rsidR="00361A07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084</w:t>
            </w:r>
          </w:p>
        </w:tc>
        <w:tc>
          <w:tcPr>
            <w:tcW w:w="90" w:type="dxa"/>
            <w:tcBorders>
              <w:left w:val="nil"/>
            </w:tcBorders>
          </w:tcPr>
          <w:p w:rsidR="00253F6C" w:rsidRPr="005A3CD8" w:rsidRDefault="00253F6C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253F6C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253F6C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780</w:t>
            </w:r>
            <w:r w:rsidR="00253F6C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253F6C" w:rsidRPr="005A3CD8" w:rsidTr="00820EA5">
        <w:tc>
          <w:tcPr>
            <w:tcW w:w="2790" w:type="dxa"/>
          </w:tcPr>
          <w:p w:rsidR="00253F6C" w:rsidRPr="005A3CD8" w:rsidRDefault="00253F6C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ดอกเบี้ยค้างรับ (ดูหมายเหตุข้อ </w:t>
            </w:r>
            <w:r w:rsidR="00835023"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620" w:type="dxa"/>
          </w:tcPr>
          <w:p w:rsidR="00253F6C" w:rsidRPr="005A3CD8" w:rsidRDefault="00253F6C" w:rsidP="003B4F6B">
            <w:pPr>
              <w:spacing w:line="240" w:lineRule="exact"/>
              <w:ind w:right="-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253F6C" w:rsidRPr="005A3CD8" w:rsidRDefault="00E54204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253F6C" w:rsidRPr="005A3CD8" w:rsidRDefault="00253F6C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253F6C" w:rsidRPr="005A3CD8" w:rsidRDefault="00253F6C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253F6C" w:rsidRPr="005A3CD8" w:rsidRDefault="00253F6C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253F6C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210</w:t>
            </w:r>
            <w:r w:rsidR="00361A07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367</w:t>
            </w:r>
            <w:r w:rsidR="00361A07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808</w:t>
            </w:r>
          </w:p>
        </w:tc>
        <w:tc>
          <w:tcPr>
            <w:tcW w:w="90" w:type="dxa"/>
            <w:tcBorders>
              <w:left w:val="nil"/>
            </w:tcBorders>
          </w:tcPr>
          <w:p w:rsidR="00253F6C" w:rsidRPr="005A3CD8" w:rsidRDefault="00253F6C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253F6C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182</w:t>
            </w:r>
            <w:r w:rsidR="00253F6C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845</w:t>
            </w:r>
            <w:r w:rsidR="00253F6C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890</w:t>
            </w:r>
          </w:p>
        </w:tc>
      </w:tr>
      <w:tr w:rsidR="00605333" w:rsidRPr="005A3CD8" w:rsidTr="003B4F6B">
        <w:trPr>
          <w:trHeight w:hRule="exact" w:val="144"/>
        </w:trPr>
        <w:tc>
          <w:tcPr>
            <w:tcW w:w="2790" w:type="dxa"/>
          </w:tcPr>
          <w:p w:rsidR="00605333" w:rsidRPr="005A3CD8" w:rsidRDefault="0060533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605333" w:rsidRPr="005A3CD8" w:rsidRDefault="0060533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605333" w:rsidRPr="005A3CD8" w:rsidRDefault="0060533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5A3CD8" w:rsidRDefault="0060533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605333" w:rsidRPr="005A3CD8" w:rsidRDefault="0060533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605333" w:rsidRPr="005A3CD8" w:rsidRDefault="0060533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605333" w:rsidRPr="005A3CD8" w:rsidRDefault="0060533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605333" w:rsidRPr="005A3CD8" w:rsidRDefault="0060533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605333" w:rsidRPr="005A3CD8" w:rsidRDefault="00605333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0C1984" w:rsidRPr="005A3CD8" w:rsidTr="00820EA5">
        <w:tc>
          <w:tcPr>
            <w:tcW w:w="2790" w:type="dxa"/>
          </w:tcPr>
          <w:p w:rsidR="000C1984" w:rsidRPr="005A3CD8" w:rsidRDefault="000C1984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บริษัท บีซีอีจี คันทรี่</w:t>
            </w:r>
            <w:r w:rsidRPr="005A3CD8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กรุ๊ป เอ็นจิ</w:t>
            </w:r>
            <w:proofErr w:type="spellStart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เนียริ่ง</w:t>
            </w:r>
            <w:proofErr w:type="spellEnd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:rsidR="000C1984" w:rsidRPr="005A3CD8" w:rsidRDefault="000C1984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</w:tc>
        <w:tc>
          <w:tcPr>
            <w:tcW w:w="900" w:type="dxa"/>
          </w:tcPr>
          <w:p w:rsidR="000C1984" w:rsidRPr="005A3CD8" w:rsidRDefault="000C1984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0C1984" w:rsidRPr="005A3CD8" w:rsidRDefault="000C1984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C1984" w:rsidRPr="005A3CD8" w:rsidRDefault="000C1984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0C1984" w:rsidRPr="005A3CD8" w:rsidRDefault="000C1984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C1984" w:rsidRPr="005A3CD8" w:rsidRDefault="000C1984" w:rsidP="003B4F6B">
            <w:pPr>
              <w:spacing w:line="240" w:lineRule="exact"/>
              <w:ind w:righ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0C1984" w:rsidRPr="005A3CD8" w:rsidRDefault="000C1984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C1984" w:rsidRPr="005A3CD8" w:rsidRDefault="000C1984" w:rsidP="003B4F6B">
            <w:pPr>
              <w:spacing w:line="240" w:lineRule="exact"/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 w:hint="cs"/>
                <w:sz w:val="20"/>
                <w:szCs w:val="20"/>
                <w:cs/>
              </w:rPr>
              <w:t>และ</w:t>
            </w: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righ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62DF2" w:rsidRPr="005A3CD8" w:rsidTr="00820EA5">
        <w:tc>
          <w:tcPr>
            <w:tcW w:w="2790" w:type="dxa"/>
          </w:tcPr>
          <w:p w:rsidR="00162DF2" w:rsidRPr="005A3CD8" w:rsidRDefault="00162DF2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ลูกหนี้อื่น (ดูหมายเหตุข้อ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="00835023"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620" w:type="dxa"/>
          </w:tcPr>
          <w:p w:rsidR="00162DF2" w:rsidRPr="005A3CD8" w:rsidRDefault="00162DF2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2DF2" w:rsidRPr="005A3CD8" w:rsidRDefault="00162DF2" w:rsidP="003B4F6B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162DF2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162DF2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350</w:t>
            </w:r>
            <w:r w:rsidR="00162DF2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162DF2" w:rsidRPr="005A3CD8" w:rsidTr="005A3CD8">
        <w:trPr>
          <w:trHeight w:hRule="exact" w:val="144"/>
        </w:trPr>
        <w:tc>
          <w:tcPr>
            <w:tcW w:w="2790" w:type="dxa"/>
          </w:tcPr>
          <w:p w:rsidR="00162DF2" w:rsidRPr="005A3CD8" w:rsidRDefault="00162DF2" w:rsidP="003B4F6B">
            <w:pPr>
              <w:spacing w:line="240" w:lineRule="exact"/>
              <w:ind w:right="-87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162DF2" w:rsidRPr="005A3CD8" w:rsidRDefault="00162DF2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righ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62DF2" w:rsidRPr="005A3CD8" w:rsidTr="00820EA5">
        <w:tc>
          <w:tcPr>
            <w:tcW w:w="2790" w:type="dxa"/>
          </w:tcPr>
          <w:p w:rsidR="00162DF2" w:rsidRPr="005A3CD8" w:rsidRDefault="00162DF2" w:rsidP="003B4F6B">
            <w:pPr>
              <w:spacing w:line="240" w:lineRule="exact"/>
              <w:ind w:right="-8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บริษัท ซีจีดี ดาต้า จำกัด</w:t>
            </w:r>
          </w:p>
        </w:tc>
        <w:tc>
          <w:tcPr>
            <w:tcW w:w="1620" w:type="dxa"/>
          </w:tcPr>
          <w:p w:rsidR="00162DF2" w:rsidRPr="005A3CD8" w:rsidRDefault="00162DF2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righ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ind w:right="-87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righ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62DF2" w:rsidRPr="005A3CD8" w:rsidTr="00820EA5">
        <w:tc>
          <w:tcPr>
            <w:tcW w:w="2790" w:type="dxa"/>
          </w:tcPr>
          <w:p w:rsidR="00162DF2" w:rsidRPr="005A3CD8" w:rsidRDefault="00162DF2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เจ้าหนี้จากการซื้อเงินลงทุนในบริษัทย่อย</w:t>
            </w:r>
          </w:p>
        </w:tc>
        <w:tc>
          <w:tcPr>
            <w:tcW w:w="1620" w:type="dxa"/>
          </w:tcPr>
          <w:p w:rsidR="00162DF2" w:rsidRPr="005A3CD8" w:rsidRDefault="00162DF2" w:rsidP="003B4F6B">
            <w:pPr>
              <w:spacing w:line="240" w:lineRule="exact"/>
              <w:ind w:right="-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2DF2" w:rsidRPr="005A3CD8" w:rsidRDefault="00162DF2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162DF2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471</w:t>
            </w:r>
            <w:r w:rsidR="00162DF2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314</w:t>
            </w:r>
            <w:r w:rsidR="00162DF2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836</w:t>
            </w: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477</w:t>
            </w:r>
            <w:r w:rsidR="00162DF2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204</w:t>
            </w:r>
            <w:r w:rsidR="00162DF2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057</w:t>
            </w:r>
          </w:p>
        </w:tc>
      </w:tr>
      <w:tr w:rsidR="00162DF2" w:rsidRPr="005A3CD8" w:rsidTr="003B4F6B">
        <w:trPr>
          <w:trHeight w:hRule="exact" w:val="144"/>
        </w:trPr>
        <w:tc>
          <w:tcPr>
            <w:tcW w:w="2790" w:type="dxa"/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162DF2" w:rsidRPr="005A3CD8" w:rsidTr="00820EA5">
        <w:tc>
          <w:tcPr>
            <w:tcW w:w="2790" w:type="dxa"/>
          </w:tcPr>
          <w:p w:rsidR="00162DF2" w:rsidRPr="005A3CD8" w:rsidRDefault="00162DF2" w:rsidP="003B4F6B">
            <w:pPr>
              <w:spacing w:line="240" w:lineRule="exact"/>
              <w:ind w:right="-8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 ซีจียู</w:t>
            </w:r>
            <w:proofErr w:type="spellStart"/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เค</w:t>
            </w:r>
            <w:proofErr w:type="spellEnd"/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835023"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620" w:type="dxa"/>
          </w:tcPr>
          <w:p w:rsidR="00162DF2" w:rsidRPr="005A3CD8" w:rsidRDefault="00162DF2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left="-59" w:right="-101" w:firstLine="5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left="-59" w:right="-101" w:firstLine="5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righ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ind w:right="-87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59" w:right="-101" w:firstLine="5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59" w:right="-101" w:firstLine="5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righ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162DF2" w:rsidRPr="005A3CD8" w:rsidTr="00820EA5">
        <w:tc>
          <w:tcPr>
            <w:tcW w:w="2790" w:type="dxa"/>
          </w:tcPr>
          <w:p w:rsidR="00162DF2" w:rsidRPr="005A3CD8" w:rsidRDefault="00162DF2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ดอกเบี้ยค้างรับ (ดูหมายเหตุข้อ </w:t>
            </w:r>
            <w:r w:rsidR="00835023"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620" w:type="dxa"/>
          </w:tcPr>
          <w:p w:rsidR="00162DF2" w:rsidRPr="005A3CD8" w:rsidRDefault="00162DF2" w:rsidP="003B4F6B">
            <w:pPr>
              <w:spacing w:line="240" w:lineRule="exact"/>
              <w:ind w:right="-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162DF2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162DF2" w:rsidRPr="005A3CD8" w:rsidRDefault="00162DF2" w:rsidP="003B4F6B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162DF2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 w:rsidR="00162DF2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161</w:t>
            </w:r>
            <w:r w:rsidR="00162DF2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410</w:t>
            </w:r>
          </w:p>
        </w:tc>
        <w:tc>
          <w:tcPr>
            <w:tcW w:w="90" w:type="dxa"/>
            <w:tcBorders>
              <w:left w:val="nil"/>
            </w:tcBorders>
          </w:tcPr>
          <w:p w:rsidR="00162DF2" w:rsidRPr="005A3CD8" w:rsidRDefault="00162DF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62DF2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  <w:r w:rsidR="00162DF2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358</w:t>
            </w:r>
            <w:r w:rsidR="00162DF2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259</w:t>
            </w:r>
          </w:p>
        </w:tc>
      </w:tr>
      <w:tr w:rsidR="00835A20" w:rsidRPr="005A3CD8" w:rsidTr="003B4F6B">
        <w:trPr>
          <w:trHeight w:hRule="exact" w:val="144"/>
        </w:trPr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835A20" w:rsidRPr="005A3CD8" w:rsidTr="003877AB"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ind w:right="-87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บริษัท ลี</w:t>
            </w:r>
            <w:proofErr w:type="spellStart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ดดิ้ง</w:t>
            </w:r>
            <w:proofErr w:type="spellEnd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 xml:space="preserve"> สคูล พาร์ทเนอร์</w:t>
            </w:r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ชิ</w:t>
            </w: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พ จำกัด</w:t>
            </w: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righ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A3CD8" w:rsidRPr="005A3CD8" w:rsidTr="003877AB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ind w:right="-87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6" w:right="-3" w:firstLine="1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right="54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35A20" w:rsidRPr="005A3CD8" w:rsidTr="003877AB"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ดอกเบี้ยค้างรับ (ดูหมายเหตุข้อ </w:t>
            </w:r>
            <w:r w:rsidR="00835023"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right="-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835A20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309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805</w:t>
            </w: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449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600</w:t>
            </w:r>
          </w:p>
        </w:tc>
      </w:tr>
      <w:tr w:rsidR="00835A20" w:rsidRPr="005A3CD8" w:rsidTr="003B4F6B">
        <w:trPr>
          <w:trHeight w:hRule="exact" w:val="144"/>
        </w:trPr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35A20" w:rsidRPr="005A3CD8" w:rsidTr="00820EA5"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ind w:right="-87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 เอชวายยู</w:t>
            </w:r>
            <w:proofErr w:type="spellStart"/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เค</w:t>
            </w:r>
            <w:proofErr w:type="spellEnd"/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ind w:right="-87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และมีกรรมการร่วมกัน</w:t>
            </w: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35A20" w:rsidRPr="005A3CD8" w:rsidTr="00820EA5"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เจ้าหนี้จากการซื้อเงินลงทุนในบริษัทย่อย</w:t>
            </w: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835A20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42</w:t>
            </w: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42</w:t>
            </w:r>
          </w:p>
        </w:tc>
      </w:tr>
      <w:tr w:rsidR="00835A20" w:rsidRPr="005A3CD8" w:rsidTr="00820EA5"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 xml:space="preserve">ดอกเบี้ยค้างรับ (ดูหมายเหตุข้อ </w:t>
            </w:r>
            <w:r w:rsidR="00835023"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right="-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835A20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401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704</w:t>
            </w: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294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807</w:t>
            </w:r>
          </w:p>
        </w:tc>
      </w:tr>
      <w:tr w:rsidR="00835A20" w:rsidRPr="005A3CD8" w:rsidTr="003B4F6B">
        <w:trPr>
          <w:trHeight w:hRule="exact" w:val="144"/>
        </w:trPr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35A20" w:rsidRPr="005A3CD8" w:rsidTr="00820EA5"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right="-1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35A20" w:rsidRPr="005A3CD8" w:rsidTr="00820EA5"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pacing w:val="-6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บริษัท หลักทรัพย์ คันทรี่ กรุ๊ป จำกัด (มหาชน)</w:t>
            </w: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59" w:right="-101" w:firstLine="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right="-1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35A20" w:rsidRPr="005A3CD8" w:rsidTr="00820EA5"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เงินฝากสถาบันการเงิน</w:t>
            </w: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478</w:t>
            </w: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478</w:t>
            </w:r>
          </w:p>
        </w:tc>
      </w:tr>
      <w:tr w:rsidR="00835A20" w:rsidRPr="005A3CD8" w:rsidTr="00820EA5"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ค่าธรรมเนียมในการออกหุ้นกู</w:t>
            </w:r>
            <w:r w:rsidRPr="005A3CD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้จ่ายล่วงหน้า</w:t>
            </w: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55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254</w:t>
            </w: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55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254</w:t>
            </w: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835A20" w:rsidRPr="005A3CD8" w:rsidTr="003B4F6B">
        <w:trPr>
          <w:trHeight w:hRule="exact" w:val="144"/>
        </w:trPr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35A20" w:rsidRPr="005A3CD8" w:rsidTr="00820EA5"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บริษัท คันทรี่ กรุ๊ป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โฮล</w:t>
            </w:r>
            <w:proofErr w:type="spellStart"/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ดิ้งส์</w:t>
            </w:r>
            <w:proofErr w:type="spellEnd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เป็น</w:t>
            </w: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ผู้ถือหุ้นและ</w:t>
            </w: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มีผู้ถือหุ้นรายใหญ่ร่วมกัน</w:t>
            </w: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835A20" w:rsidRPr="005A3CD8" w:rsidTr="00820EA5"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เงินลงทุนในหุ้นสามัญ</w:t>
            </w: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176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021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070</w:t>
            </w: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206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633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430</w:t>
            </w: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176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021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070</w:t>
            </w: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206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633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430</w:t>
            </w:r>
          </w:p>
        </w:tc>
      </w:tr>
      <w:tr w:rsidR="00835A20" w:rsidRPr="005A3CD8" w:rsidTr="00820EA5"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ใบสำคัญแสดงสิทธิ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CGH-W</w:t>
            </w:r>
            <w:r w:rsidR="00835023"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179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282</w:t>
            </w: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179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282</w:t>
            </w:r>
          </w:p>
        </w:tc>
      </w:tr>
      <w:tr w:rsidR="00835A20" w:rsidRPr="005A3CD8" w:rsidTr="00820EA5"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ind w:firstLine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ใบสำคัญแสดงสิทธิ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CGH-W</w:t>
            </w:r>
            <w:r w:rsidR="00835023"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275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515</w:t>
            </w: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275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515</w:t>
            </w:r>
          </w:p>
        </w:tc>
      </w:tr>
      <w:tr w:rsidR="00835A20" w:rsidRPr="005A3CD8" w:rsidTr="00820EA5">
        <w:tc>
          <w:tcPr>
            <w:tcW w:w="2790" w:type="dxa"/>
          </w:tcPr>
          <w:p w:rsidR="00835A20" w:rsidRPr="005A3CD8" w:rsidRDefault="00835A20" w:rsidP="003B4F6B">
            <w:pPr>
              <w:spacing w:line="240" w:lineRule="exact"/>
              <w:ind w:firstLine="18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ใบสำคัญแสดงสิทธิ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CGH-W</w:t>
            </w:r>
            <w:r w:rsidR="00835023"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620" w:type="dxa"/>
          </w:tcPr>
          <w:p w:rsidR="00835A20" w:rsidRPr="005A3CD8" w:rsidRDefault="00835A20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061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236</w:t>
            </w: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061</w:t>
            </w:r>
            <w:r w:rsidR="00835A20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236</w:t>
            </w:r>
          </w:p>
        </w:tc>
        <w:tc>
          <w:tcPr>
            <w:tcW w:w="90" w:type="dxa"/>
            <w:tcBorders>
              <w:left w:val="nil"/>
            </w:tcBorders>
          </w:tcPr>
          <w:p w:rsidR="00835A20" w:rsidRPr="005A3CD8" w:rsidRDefault="00835A20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835A20" w:rsidRPr="005A3CD8" w:rsidRDefault="00835A20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</w:tbl>
    <w:p w:rsidR="005A3CD8" w:rsidRDefault="005A3CD8">
      <w:pPr>
        <w:rPr>
          <w:rFonts w:cs="Symbol"/>
          <w:cs/>
        </w:rPr>
      </w:pPr>
      <w:r>
        <w:rPr>
          <w:rFonts w:cs="Angsana New"/>
          <w:cs/>
        </w:rPr>
        <w:br w:type="page"/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620"/>
        <w:gridCol w:w="900"/>
        <w:gridCol w:w="90"/>
        <w:gridCol w:w="900"/>
        <w:gridCol w:w="90"/>
        <w:gridCol w:w="900"/>
        <w:gridCol w:w="90"/>
        <w:gridCol w:w="900"/>
      </w:tblGrid>
      <w:tr w:rsidR="005A3CD8" w:rsidRPr="005A3CD8" w:rsidTr="003B4F6B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</w:tcPr>
          <w:p w:rsidR="005A3CD8" w:rsidRPr="005A3CD8" w:rsidRDefault="005A3CD8" w:rsidP="003B4F6B">
            <w:pPr>
              <w:spacing w:line="2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5A3CD8" w:rsidRPr="005A3CD8" w:rsidTr="003B4F6B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ลักษณะความสัมพันธ์</w:t>
            </w:r>
          </w:p>
        </w:tc>
        <w:tc>
          <w:tcPr>
            <w:tcW w:w="1890" w:type="dxa"/>
            <w:gridSpan w:val="3"/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“ยังไม่ได้</w:t>
            </w: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“ยังไม่ได้</w:t>
            </w: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ตรวจสอบ”</w:t>
            </w: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ตรวจสอบ”</w:t>
            </w: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835023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5A3CD8" w:rsidRPr="005A3CD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A3CD8"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835023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5A3CD8"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835023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5A3CD8" w:rsidRPr="005A3CD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5A3CD8"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835023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5A3CD8"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835023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835023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835023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835023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ยอดคงเหลือ</w:t>
            </w: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Pr="005A3CD8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ต่อ</w:t>
            </w: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0049B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  <w:r w:rsidR="005A3CD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5A3CD8" w:rsidRPr="005A3CD8">
              <w:rPr>
                <w:rFonts w:ascii="Angsana New" w:hAnsi="Angsana New" w:cs="Angsana New" w:hint="cs"/>
                <w:sz w:val="20"/>
                <w:szCs w:val="20"/>
                <w:cs/>
              </w:rPr>
              <w:t>(ต่อ)</w:t>
            </w: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เอ็มเอฟ โฮล</w:t>
            </w:r>
            <w:proofErr w:type="spellStart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ดิ้ง</w:t>
            </w:r>
            <w:r w:rsidRPr="005A3CD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ส์</w:t>
            </w:r>
            <w:proofErr w:type="spellEnd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835023" w:rsidP="003B4F6B">
            <w:pPr>
              <w:spacing w:line="240" w:lineRule="exact"/>
              <w:ind w:left="-250" w:right="40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200</w:t>
            </w:r>
            <w:r w:rsidR="005A3CD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5A3CD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200</w:t>
            </w:r>
            <w:r w:rsidR="005A3CD8" w:rsidRPr="005A3CD8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5A3CD8" w:rsidRPr="005A3CD8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200</w:t>
            </w:r>
            <w:r w:rsidR="005A3CD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5A3CD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200</w:t>
            </w:r>
            <w:r w:rsidR="005A3CD8" w:rsidRPr="005A3CD8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5A3CD8" w:rsidRPr="005A3CD8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5A3CD8" w:rsidRPr="005A3CD8" w:rsidTr="00820EA5"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ดอกเบี้ยจ่ายล่วงหน้า</w:t>
            </w: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835023" w:rsidP="003B4F6B">
            <w:pPr>
              <w:spacing w:line="240" w:lineRule="exact"/>
              <w:ind w:left="-250" w:right="40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5A3CD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973</w:t>
            </w:r>
            <w:r w:rsidR="005A3CD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305</w:t>
            </w: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5A3CD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155</w:t>
            </w:r>
            <w:r w:rsidR="005A3CD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586</w:t>
            </w: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5A3CD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973</w:t>
            </w:r>
            <w:r w:rsidR="005A3CD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305</w:t>
            </w: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:rsidR="005A3CD8" w:rsidRPr="005A3CD8" w:rsidRDefault="00835023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5A3CD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155</w:t>
            </w:r>
            <w:r w:rsidR="005A3CD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586</w:t>
            </w:r>
          </w:p>
        </w:tc>
      </w:tr>
      <w:tr w:rsidR="005A3CD8" w:rsidRPr="005A3CD8" w:rsidTr="003B4F6B">
        <w:trPr>
          <w:trHeight w:hRule="exact" w:val="144"/>
        </w:trPr>
        <w:tc>
          <w:tcPr>
            <w:tcW w:w="2790" w:type="dxa"/>
          </w:tcPr>
          <w:p w:rsidR="005A3CD8" w:rsidRPr="005A3CD8" w:rsidRDefault="005A3CD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5A3CD8" w:rsidRPr="005A3CD8" w:rsidTr="00D010E5">
        <w:tc>
          <w:tcPr>
            <w:tcW w:w="2790" w:type="dxa"/>
          </w:tcPr>
          <w:p w:rsidR="005A3CD8" w:rsidRPr="000049B8" w:rsidRDefault="000049B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</w:tcPr>
          <w:p w:rsidR="005A3CD8" w:rsidRPr="005A3CD8" w:rsidRDefault="005A3CD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5A3CD8" w:rsidRPr="005A3CD8" w:rsidRDefault="005A3CD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A3CD8" w:rsidRPr="005A3CD8" w:rsidRDefault="005A3CD8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0049B8" w:rsidRPr="005A3CD8" w:rsidTr="00D010E5">
        <w:tc>
          <w:tcPr>
            <w:tcW w:w="2790" w:type="dxa"/>
          </w:tcPr>
          <w:p w:rsidR="000049B8" w:rsidRPr="005A3CD8" w:rsidRDefault="000049B8" w:rsidP="000049B8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นายสดาว</w:t>
            </w:r>
            <w:proofErr w:type="spellStart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ุธ</w:t>
            </w:r>
            <w:proofErr w:type="spellEnd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 xml:space="preserve">  </w:t>
            </w:r>
            <w:proofErr w:type="spellStart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เต</w:t>
            </w:r>
            <w:proofErr w:type="spellEnd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ชะอุบล</w:t>
            </w:r>
          </w:p>
        </w:tc>
        <w:tc>
          <w:tcPr>
            <w:tcW w:w="1620" w:type="dxa"/>
          </w:tcPr>
          <w:p w:rsidR="000049B8" w:rsidRPr="005A3CD8" w:rsidRDefault="000049B8" w:rsidP="000049B8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</w:t>
            </w:r>
          </w:p>
        </w:tc>
        <w:tc>
          <w:tcPr>
            <w:tcW w:w="900" w:type="dxa"/>
          </w:tcPr>
          <w:p w:rsidR="000049B8" w:rsidRPr="005A3CD8" w:rsidRDefault="000049B8" w:rsidP="000049B8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0049B8" w:rsidRPr="005A3CD8" w:rsidRDefault="000049B8" w:rsidP="000049B8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0049B8" w:rsidP="000049B8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0049B8" w:rsidRPr="005A3CD8" w:rsidRDefault="000049B8" w:rsidP="000049B8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0049B8" w:rsidP="000049B8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0049B8" w:rsidRPr="005A3CD8" w:rsidRDefault="000049B8" w:rsidP="000049B8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0049B8" w:rsidP="000049B8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0049B8" w:rsidRPr="005A3CD8" w:rsidTr="00D010E5">
        <w:tc>
          <w:tcPr>
            <w:tcW w:w="2790" w:type="dxa"/>
            <w:shd w:val="clear" w:color="auto" w:fill="auto"/>
          </w:tcPr>
          <w:p w:rsidR="000049B8" w:rsidRPr="005A3CD8" w:rsidRDefault="000049B8" w:rsidP="000049B8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เงินรับล่วงหน้า</w:t>
            </w:r>
          </w:p>
        </w:tc>
        <w:tc>
          <w:tcPr>
            <w:tcW w:w="1620" w:type="dxa"/>
            <w:shd w:val="clear" w:color="auto" w:fill="auto"/>
          </w:tcPr>
          <w:p w:rsidR="000049B8" w:rsidRPr="005A3CD8" w:rsidRDefault="000049B8" w:rsidP="000049B8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0049B8" w:rsidRPr="005A3CD8" w:rsidRDefault="00835023" w:rsidP="000049B8">
            <w:pPr>
              <w:spacing w:line="240" w:lineRule="exact"/>
              <w:ind w:left="-80" w:right="40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0049B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181</w:t>
            </w:r>
            <w:r w:rsidR="000049B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244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0049B8" w:rsidRPr="005A3CD8" w:rsidRDefault="000049B8" w:rsidP="000049B8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0049B8" w:rsidRPr="005A3CD8" w:rsidRDefault="00835023" w:rsidP="000049B8">
            <w:pPr>
              <w:spacing w:line="240" w:lineRule="exact"/>
              <w:ind w:left="-80" w:right="43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0049B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181</w:t>
            </w:r>
            <w:r w:rsidR="000049B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244</w:t>
            </w:r>
          </w:p>
        </w:tc>
        <w:tc>
          <w:tcPr>
            <w:tcW w:w="90" w:type="dxa"/>
            <w:shd w:val="clear" w:color="auto" w:fill="auto"/>
          </w:tcPr>
          <w:p w:rsidR="000049B8" w:rsidRPr="005A3CD8" w:rsidRDefault="000049B8" w:rsidP="000049B8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0049B8" w:rsidRPr="005A3CD8" w:rsidRDefault="00835023" w:rsidP="000049B8">
            <w:pPr>
              <w:spacing w:line="240" w:lineRule="exact"/>
              <w:ind w:left="-250" w:right="54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0049B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181</w:t>
            </w:r>
            <w:r w:rsidR="000049B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244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:rsidR="000049B8" w:rsidRPr="005A3CD8" w:rsidRDefault="000049B8" w:rsidP="000049B8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0049B8" w:rsidRPr="005A3CD8" w:rsidRDefault="00835023" w:rsidP="000049B8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0049B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181</w:t>
            </w:r>
            <w:r w:rsidR="000049B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244</w:t>
            </w:r>
          </w:p>
        </w:tc>
      </w:tr>
      <w:tr w:rsidR="000049B8" w:rsidRPr="005A3CD8" w:rsidTr="003B4F6B">
        <w:trPr>
          <w:trHeight w:hRule="exact" w:val="144"/>
        </w:trPr>
        <w:tc>
          <w:tcPr>
            <w:tcW w:w="2790" w:type="dxa"/>
          </w:tcPr>
          <w:p w:rsidR="000049B8" w:rsidRPr="005A3CD8" w:rsidRDefault="000049B8" w:rsidP="000049B8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0049B8" w:rsidRPr="005A3CD8" w:rsidRDefault="000049B8" w:rsidP="000049B8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0049B8" w:rsidP="000049B8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0049B8" w:rsidRPr="005A3CD8" w:rsidRDefault="000049B8" w:rsidP="000049B8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0049B8" w:rsidP="000049B8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0049B8" w:rsidRPr="005A3CD8" w:rsidRDefault="000049B8" w:rsidP="000049B8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0049B8" w:rsidP="000049B8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0049B8" w:rsidRPr="005A3CD8" w:rsidRDefault="000049B8" w:rsidP="000049B8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0049B8" w:rsidP="000049B8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0049B8" w:rsidRPr="005A3CD8" w:rsidTr="00D010E5">
        <w:tc>
          <w:tcPr>
            <w:tcW w:w="2790" w:type="dxa"/>
          </w:tcPr>
          <w:p w:rsidR="000049B8" w:rsidRPr="005A3CD8" w:rsidRDefault="000049B8" w:rsidP="000049B8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 xml:space="preserve">นายเบน  </w:t>
            </w:r>
            <w:proofErr w:type="spellStart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เต</w:t>
            </w:r>
            <w:proofErr w:type="spellEnd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ชะอุบล</w:t>
            </w:r>
          </w:p>
        </w:tc>
        <w:tc>
          <w:tcPr>
            <w:tcW w:w="1620" w:type="dxa"/>
          </w:tcPr>
          <w:p w:rsidR="000049B8" w:rsidRPr="005A3CD8" w:rsidRDefault="000049B8" w:rsidP="000049B8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ผู้ถือหุ้นและกรรมการ</w:t>
            </w:r>
          </w:p>
        </w:tc>
        <w:tc>
          <w:tcPr>
            <w:tcW w:w="900" w:type="dxa"/>
          </w:tcPr>
          <w:p w:rsidR="000049B8" w:rsidRPr="005A3CD8" w:rsidRDefault="000049B8" w:rsidP="000049B8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0049B8" w:rsidRPr="005A3CD8" w:rsidRDefault="000049B8" w:rsidP="000049B8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0049B8" w:rsidP="000049B8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0049B8" w:rsidRPr="005A3CD8" w:rsidRDefault="000049B8" w:rsidP="000049B8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0049B8" w:rsidP="000049B8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0049B8" w:rsidRPr="005A3CD8" w:rsidRDefault="000049B8" w:rsidP="000049B8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0049B8" w:rsidP="000049B8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0049B8" w:rsidRPr="005A3CD8" w:rsidTr="00D010E5">
        <w:tc>
          <w:tcPr>
            <w:tcW w:w="2790" w:type="dxa"/>
          </w:tcPr>
          <w:p w:rsidR="000049B8" w:rsidRPr="005A3CD8" w:rsidRDefault="000049B8" w:rsidP="000049B8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เงินรับล่วงหน้า</w:t>
            </w:r>
          </w:p>
        </w:tc>
        <w:tc>
          <w:tcPr>
            <w:tcW w:w="1620" w:type="dxa"/>
          </w:tcPr>
          <w:p w:rsidR="000049B8" w:rsidRPr="005A3CD8" w:rsidRDefault="000049B8" w:rsidP="000049B8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835023" w:rsidP="000049B8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0049B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722</w:t>
            </w:r>
            <w:r w:rsidR="000049B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268</w:t>
            </w:r>
          </w:p>
        </w:tc>
        <w:tc>
          <w:tcPr>
            <w:tcW w:w="90" w:type="dxa"/>
            <w:tcBorders>
              <w:left w:val="nil"/>
            </w:tcBorders>
          </w:tcPr>
          <w:p w:rsidR="000049B8" w:rsidRPr="005A3CD8" w:rsidRDefault="000049B8" w:rsidP="000049B8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835023" w:rsidP="000049B8">
            <w:pPr>
              <w:spacing w:line="240" w:lineRule="exact"/>
              <w:ind w:left="-80" w:right="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0049B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0049B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90" w:type="dxa"/>
          </w:tcPr>
          <w:p w:rsidR="000049B8" w:rsidRPr="005A3CD8" w:rsidRDefault="000049B8" w:rsidP="000049B8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0049B8" w:rsidP="000049B8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0049B8" w:rsidRPr="005A3CD8" w:rsidRDefault="000049B8" w:rsidP="000049B8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0049B8" w:rsidP="000049B8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0049B8" w:rsidRPr="005A3CD8" w:rsidTr="003B4F6B">
        <w:trPr>
          <w:trHeight w:hRule="exact" w:val="144"/>
        </w:trPr>
        <w:tc>
          <w:tcPr>
            <w:tcW w:w="2790" w:type="dxa"/>
          </w:tcPr>
          <w:p w:rsidR="000049B8" w:rsidRPr="005A3CD8" w:rsidRDefault="000049B8" w:rsidP="000049B8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:rsidR="000049B8" w:rsidRPr="005A3CD8" w:rsidRDefault="000049B8" w:rsidP="000049B8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0049B8" w:rsidP="000049B8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0049B8" w:rsidRPr="005A3CD8" w:rsidRDefault="000049B8" w:rsidP="000049B8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0049B8" w:rsidP="000049B8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0049B8" w:rsidRPr="005A3CD8" w:rsidRDefault="000049B8" w:rsidP="000049B8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0049B8" w:rsidP="000049B8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0049B8" w:rsidRPr="005A3CD8" w:rsidRDefault="000049B8" w:rsidP="000049B8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0049B8" w:rsidP="000049B8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0049B8" w:rsidRPr="005A3CD8" w:rsidTr="00D010E5">
        <w:tc>
          <w:tcPr>
            <w:tcW w:w="2790" w:type="dxa"/>
          </w:tcPr>
          <w:p w:rsidR="000049B8" w:rsidRPr="005A3CD8" w:rsidRDefault="000049B8" w:rsidP="000049B8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 xml:space="preserve">นางอรวรรณ  </w:t>
            </w:r>
            <w:proofErr w:type="spellStart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เต</w:t>
            </w:r>
            <w:proofErr w:type="spellEnd"/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ชะอุบล</w:t>
            </w:r>
          </w:p>
        </w:tc>
        <w:tc>
          <w:tcPr>
            <w:tcW w:w="1620" w:type="dxa"/>
          </w:tcPr>
          <w:p w:rsidR="000049B8" w:rsidRPr="005A3CD8" w:rsidRDefault="000049B8" w:rsidP="000049B8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</w:tcPr>
          <w:p w:rsidR="000049B8" w:rsidRPr="005A3CD8" w:rsidRDefault="000049B8" w:rsidP="000049B8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0049B8" w:rsidRPr="005A3CD8" w:rsidRDefault="000049B8" w:rsidP="000049B8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0049B8" w:rsidP="000049B8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0049B8" w:rsidRPr="005A3CD8" w:rsidRDefault="000049B8" w:rsidP="000049B8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0049B8" w:rsidP="000049B8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:rsidR="000049B8" w:rsidRPr="005A3CD8" w:rsidRDefault="000049B8" w:rsidP="000049B8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0049B8" w:rsidP="000049B8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0049B8" w:rsidRPr="005A3CD8" w:rsidTr="00D010E5">
        <w:trPr>
          <w:trHeight w:val="198"/>
        </w:trPr>
        <w:tc>
          <w:tcPr>
            <w:tcW w:w="2790" w:type="dxa"/>
          </w:tcPr>
          <w:p w:rsidR="000049B8" w:rsidRPr="005A3CD8" w:rsidRDefault="000049B8" w:rsidP="000049B8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cs/>
              </w:rPr>
              <w:t>เงินรับล่วงหน้า</w:t>
            </w:r>
          </w:p>
        </w:tc>
        <w:tc>
          <w:tcPr>
            <w:tcW w:w="1620" w:type="dxa"/>
          </w:tcPr>
          <w:p w:rsidR="000049B8" w:rsidRPr="005A3CD8" w:rsidRDefault="000049B8" w:rsidP="000049B8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835023" w:rsidP="000049B8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="000049B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178</w:t>
            </w:r>
            <w:r w:rsidR="000049B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879</w:t>
            </w:r>
          </w:p>
        </w:tc>
        <w:tc>
          <w:tcPr>
            <w:tcW w:w="90" w:type="dxa"/>
            <w:tcBorders>
              <w:left w:val="nil"/>
            </w:tcBorders>
          </w:tcPr>
          <w:p w:rsidR="000049B8" w:rsidRPr="005A3CD8" w:rsidRDefault="000049B8" w:rsidP="000049B8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835023" w:rsidP="000049B8">
            <w:pPr>
              <w:spacing w:line="240" w:lineRule="exact"/>
              <w:ind w:left="-80" w:right="4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  <w:r w:rsidR="000049B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178</w:t>
            </w:r>
            <w:r w:rsidR="000049B8"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879</w:t>
            </w:r>
          </w:p>
        </w:tc>
        <w:tc>
          <w:tcPr>
            <w:tcW w:w="90" w:type="dxa"/>
          </w:tcPr>
          <w:p w:rsidR="000049B8" w:rsidRPr="005A3CD8" w:rsidRDefault="000049B8" w:rsidP="000049B8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0049B8" w:rsidP="000049B8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:rsidR="000049B8" w:rsidRPr="005A3CD8" w:rsidRDefault="000049B8" w:rsidP="000049B8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049B8" w:rsidRPr="005A3CD8" w:rsidRDefault="000049B8" w:rsidP="000049B8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5A3CD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</w:tbl>
    <w:p w:rsidR="00D52C4B" w:rsidRPr="009F3F3D" w:rsidRDefault="00D52C4B">
      <w:pPr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28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607"/>
        <w:gridCol w:w="911"/>
        <w:gridCol w:w="26"/>
        <w:gridCol w:w="55"/>
        <w:gridCol w:w="26"/>
        <w:gridCol w:w="917"/>
        <w:gridCol w:w="9"/>
        <w:gridCol w:w="81"/>
        <w:gridCol w:w="891"/>
        <w:gridCol w:w="110"/>
        <w:gridCol w:w="866"/>
      </w:tblGrid>
      <w:tr w:rsidR="008C177A" w:rsidRPr="003B4F6B" w:rsidTr="000049B8">
        <w:trPr>
          <w:trHeight w:val="144"/>
        </w:trPr>
        <w:tc>
          <w:tcPr>
            <w:tcW w:w="2790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623F88" w:rsidRPr="003B4F6B" w:rsidRDefault="00623F88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44" w:type="dxa"/>
            <w:gridSpan w:val="6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7" w:type="dxa"/>
            <w:gridSpan w:val="3"/>
          </w:tcPr>
          <w:p w:rsidR="00623F88" w:rsidRPr="003B4F6B" w:rsidRDefault="00623F88" w:rsidP="003B4F6B">
            <w:pPr>
              <w:spacing w:line="240" w:lineRule="exact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3B4F6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3B4F6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3B4F6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8C177A" w:rsidRPr="003B4F6B" w:rsidTr="000049B8">
        <w:trPr>
          <w:trHeight w:val="144"/>
        </w:trPr>
        <w:tc>
          <w:tcPr>
            <w:tcW w:w="2790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623F88" w:rsidRPr="003B4F6B" w:rsidRDefault="00623F88" w:rsidP="003B4F6B">
            <w:pPr>
              <w:spacing w:line="24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ลักษณะความสัมพันธ์</w:t>
            </w:r>
          </w:p>
        </w:tc>
        <w:tc>
          <w:tcPr>
            <w:tcW w:w="1944" w:type="dxa"/>
            <w:gridSpan w:val="6"/>
          </w:tcPr>
          <w:p w:rsidR="00623F88" w:rsidRPr="003B4F6B" w:rsidRDefault="00623F8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1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67" w:type="dxa"/>
            <w:gridSpan w:val="3"/>
          </w:tcPr>
          <w:p w:rsidR="00623F88" w:rsidRPr="003B4F6B" w:rsidRDefault="00623F88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C177A" w:rsidRPr="003B4F6B" w:rsidTr="000049B8">
        <w:trPr>
          <w:trHeight w:val="144"/>
        </w:trPr>
        <w:tc>
          <w:tcPr>
            <w:tcW w:w="2790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623F88" w:rsidRPr="003B4F6B" w:rsidRDefault="00623F88" w:rsidP="003B4F6B">
            <w:pPr>
              <w:spacing w:line="24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92" w:type="dxa"/>
            <w:gridSpan w:val="10"/>
          </w:tcPr>
          <w:p w:rsidR="00623F88" w:rsidRPr="003B4F6B" w:rsidRDefault="00D370C5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835023"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="003774B6" w:rsidRPr="003B4F6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774B6" w:rsidRPr="003B4F6B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8C177A" w:rsidRPr="003B4F6B" w:rsidTr="000049B8">
        <w:trPr>
          <w:trHeight w:val="144"/>
        </w:trPr>
        <w:tc>
          <w:tcPr>
            <w:tcW w:w="2790" w:type="dxa"/>
          </w:tcPr>
          <w:p w:rsidR="00D370C5" w:rsidRPr="003B4F6B" w:rsidRDefault="00D370C5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D370C5" w:rsidRPr="003B4F6B" w:rsidRDefault="00D370C5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gridSpan w:val="2"/>
          </w:tcPr>
          <w:p w:rsidR="00D370C5" w:rsidRPr="003B4F6B" w:rsidRDefault="00835023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81" w:type="dxa"/>
            <w:gridSpan w:val="2"/>
          </w:tcPr>
          <w:p w:rsidR="00D370C5" w:rsidRPr="003B4F6B" w:rsidRDefault="00D370C5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D370C5" w:rsidRPr="003B4F6B" w:rsidRDefault="00835023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90" w:type="dxa"/>
            <w:gridSpan w:val="2"/>
          </w:tcPr>
          <w:p w:rsidR="00D370C5" w:rsidRPr="003B4F6B" w:rsidRDefault="00D370C5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D370C5" w:rsidRPr="003B4F6B" w:rsidRDefault="00835023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110" w:type="dxa"/>
          </w:tcPr>
          <w:p w:rsidR="00D370C5" w:rsidRPr="003B4F6B" w:rsidRDefault="00D370C5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D370C5" w:rsidRPr="003B4F6B" w:rsidRDefault="00835023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</w:tr>
      <w:tr w:rsidR="008C177A" w:rsidRPr="003B4F6B" w:rsidTr="000049B8">
        <w:trPr>
          <w:trHeight w:val="144"/>
        </w:trPr>
        <w:tc>
          <w:tcPr>
            <w:tcW w:w="2790" w:type="dxa"/>
          </w:tcPr>
          <w:p w:rsidR="00623F88" w:rsidRPr="003B4F6B" w:rsidRDefault="00623F88" w:rsidP="003B4F6B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รายได้และค่าใช้จ่าย</w:t>
            </w:r>
          </w:p>
        </w:tc>
        <w:tc>
          <w:tcPr>
            <w:tcW w:w="1607" w:type="dxa"/>
          </w:tcPr>
          <w:p w:rsidR="00623F88" w:rsidRPr="003B4F6B" w:rsidRDefault="00623F88" w:rsidP="003B4F6B">
            <w:pPr>
              <w:spacing w:line="240" w:lineRule="exact"/>
              <w:ind w:left="-98"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gridSpan w:val="2"/>
          </w:tcPr>
          <w:p w:rsidR="00623F88" w:rsidRPr="003B4F6B" w:rsidRDefault="00623F88" w:rsidP="003B4F6B">
            <w:pPr>
              <w:spacing w:line="240" w:lineRule="exact"/>
              <w:ind w:right="14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  <w:gridSpan w:val="2"/>
          </w:tcPr>
          <w:p w:rsidR="00623F88" w:rsidRPr="003B4F6B" w:rsidRDefault="00623F8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623F88" w:rsidRPr="003B4F6B" w:rsidRDefault="00623F88" w:rsidP="003B4F6B">
            <w:pPr>
              <w:spacing w:line="240" w:lineRule="exact"/>
              <w:ind w:right="14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gridSpan w:val="2"/>
          </w:tcPr>
          <w:p w:rsidR="00623F88" w:rsidRPr="003B4F6B" w:rsidRDefault="00623F8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623F88" w:rsidRPr="003B4F6B" w:rsidRDefault="00623F88" w:rsidP="003B4F6B">
            <w:pPr>
              <w:tabs>
                <w:tab w:val="left" w:pos="871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:rsidR="00623F88" w:rsidRPr="003B4F6B" w:rsidRDefault="00623F8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623F88" w:rsidRPr="003B4F6B" w:rsidRDefault="00623F88" w:rsidP="003B4F6B">
            <w:pPr>
              <w:tabs>
                <w:tab w:val="left" w:pos="871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C177A" w:rsidRPr="003B4F6B" w:rsidTr="000049B8">
        <w:trPr>
          <w:trHeight w:val="144"/>
        </w:trPr>
        <w:tc>
          <w:tcPr>
            <w:tcW w:w="2790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607" w:type="dxa"/>
          </w:tcPr>
          <w:p w:rsidR="00623F88" w:rsidRPr="003B4F6B" w:rsidRDefault="00623F88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7" w:type="dxa"/>
            <w:gridSpan w:val="2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  <w:gridSpan w:val="2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gridSpan w:val="2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8C177A" w:rsidRPr="003B4F6B" w:rsidTr="000049B8">
        <w:trPr>
          <w:trHeight w:val="144"/>
        </w:trPr>
        <w:tc>
          <w:tcPr>
            <w:tcW w:w="2790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บริษัท แลนด์มาร์ค โฮล</w:t>
            </w:r>
            <w:proofErr w:type="spellStart"/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ดิ้งส์</w:t>
            </w:r>
            <w:proofErr w:type="spellEnd"/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607" w:type="dxa"/>
          </w:tcPr>
          <w:p w:rsidR="00FD11EF" w:rsidRPr="003B4F6B" w:rsidRDefault="00623F8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  <w:p w:rsidR="00623F88" w:rsidRPr="003B4F6B" w:rsidRDefault="00623F8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และมีกรรมการร่วมกัน</w:t>
            </w:r>
          </w:p>
        </w:tc>
        <w:tc>
          <w:tcPr>
            <w:tcW w:w="937" w:type="dxa"/>
            <w:gridSpan w:val="2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  <w:gridSpan w:val="2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gridSpan w:val="2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623F88" w:rsidRPr="003B4F6B" w:rsidRDefault="00623F8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8C177A" w:rsidRPr="003B4F6B" w:rsidTr="000049B8">
        <w:trPr>
          <w:trHeight w:val="144"/>
        </w:trPr>
        <w:tc>
          <w:tcPr>
            <w:tcW w:w="2790" w:type="dxa"/>
          </w:tcPr>
          <w:p w:rsidR="006A30E4" w:rsidRPr="003B4F6B" w:rsidRDefault="006A30E4" w:rsidP="003B4F6B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6A30E4" w:rsidRPr="003B4F6B" w:rsidRDefault="006A30E4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7" w:type="dxa"/>
            <w:gridSpan w:val="2"/>
          </w:tcPr>
          <w:p w:rsidR="006A30E4" w:rsidRPr="003B4F6B" w:rsidRDefault="00264F70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</w:tcPr>
          <w:p w:rsidR="006A30E4" w:rsidRPr="003B4F6B" w:rsidRDefault="006A30E4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6A30E4" w:rsidRPr="003B4F6B" w:rsidRDefault="006A30E4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6A30E4" w:rsidRPr="003B4F6B" w:rsidRDefault="006A30E4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6A30E4" w:rsidRPr="003B4F6B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="00E868BF"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836</w:t>
            </w:r>
            <w:r w:rsidR="00E868BF"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986</w:t>
            </w:r>
          </w:p>
        </w:tc>
        <w:tc>
          <w:tcPr>
            <w:tcW w:w="110" w:type="dxa"/>
          </w:tcPr>
          <w:p w:rsidR="006A30E4" w:rsidRPr="003B4F6B" w:rsidRDefault="006A30E4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6A30E4" w:rsidRPr="003B4F6B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  <w:r w:rsidR="006A30E4"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061</w:t>
            </w:r>
            <w:r w:rsidR="006A30E4"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644</w:t>
            </w:r>
          </w:p>
        </w:tc>
      </w:tr>
      <w:tr w:rsidR="008C177A" w:rsidRPr="003B4F6B" w:rsidTr="000049B8">
        <w:trPr>
          <w:trHeight w:val="144"/>
        </w:trPr>
        <w:tc>
          <w:tcPr>
            <w:tcW w:w="2790" w:type="dxa"/>
          </w:tcPr>
          <w:p w:rsidR="006A30E4" w:rsidRPr="003B4F6B" w:rsidRDefault="006A30E4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รายได้ค่าบริการ</w:t>
            </w:r>
            <w:r w:rsidRPr="003B4F6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อื่น</w:t>
            </w:r>
          </w:p>
        </w:tc>
        <w:tc>
          <w:tcPr>
            <w:tcW w:w="1607" w:type="dxa"/>
          </w:tcPr>
          <w:p w:rsidR="006A30E4" w:rsidRPr="003B4F6B" w:rsidRDefault="006A30E4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gridSpan w:val="2"/>
          </w:tcPr>
          <w:p w:rsidR="006A30E4" w:rsidRPr="003B4F6B" w:rsidRDefault="00264F70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6A30E4" w:rsidRPr="003B4F6B" w:rsidRDefault="006A30E4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6A30E4" w:rsidRPr="003B4F6B" w:rsidRDefault="006A30E4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6A30E4" w:rsidRPr="003B4F6B" w:rsidRDefault="006A30E4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6A30E4" w:rsidRPr="003B4F6B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="00264F70"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  <w:r w:rsidR="00264F70"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" w:type="dxa"/>
            <w:tcBorders>
              <w:left w:val="nil"/>
            </w:tcBorders>
          </w:tcPr>
          <w:p w:rsidR="006A30E4" w:rsidRPr="003B4F6B" w:rsidRDefault="006A30E4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6A30E4" w:rsidRPr="003B4F6B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6A30E4" w:rsidRPr="003B4F6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6A30E4" w:rsidRPr="003B4F6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8C177A" w:rsidRPr="003B4F6B" w:rsidTr="000049B8">
        <w:trPr>
          <w:trHeight w:val="144"/>
        </w:trPr>
        <w:tc>
          <w:tcPr>
            <w:tcW w:w="2790" w:type="dxa"/>
          </w:tcPr>
          <w:p w:rsidR="006A30E4" w:rsidRPr="003B4F6B" w:rsidRDefault="006A30E4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รายได้ค่าเช่าช่วงที่ดิน</w:t>
            </w:r>
          </w:p>
        </w:tc>
        <w:tc>
          <w:tcPr>
            <w:tcW w:w="1607" w:type="dxa"/>
          </w:tcPr>
          <w:p w:rsidR="006A30E4" w:rsidRPr="003B4F6B" w:rsidRDefault="006A30E4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gridSpan w:val="2"/>
          </w:tcPr>
          <w:p w:rsidR="006A30E4" w:rsidRPr="003B4F6B" w:rsidRDefault="00264F70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6A30E4" w:rsidRPr="003B4F6B" w:rsidRDefault="006A30E4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6A30E4" w:rsidRPr="003B4F6B" w:rsidRDefault="006A30E4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6A30E4" w:rsidRPr="003B4F6B" w:rsidRDefault="006A30E4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6A30E4" w:rsidRPr="003B4F6B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750</w:t>
            </w:r>
            <w:r w:rsidR="00264F70"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" w:type="dxa"/>
            <w:tcBorders>
              <w:left w:val="nil"/>
            </w:tcBorders>
          </w:tcPr>
          <w:p w:rsidR="006A30E4" w:rsidRPr="003B4F6B" w:rsidRDefault="006A30E4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6A30E4" w:rsidRPr="003B4F6B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750</w:t>
            </w:r>
            <w:r w:rsidR="006A30E4"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9F3F3D" w:rsidRPr="003B4F6B" w:rsidTr="000049B8">
        <w:trPr>
          <w:trHeight w:hRule="exact" w:val="144"/>
        </w:trPr>
        <w:tc>
          <w:tcPr>
            <w:tcW w:w="2790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52C4B" w:rsidRPr="003B4F6B" w:rsidTr="000049B8">
        <w:trPr>
          <w:trHeight w:val="144"/>
        </w:trPr>
        <w:tc>
          <w:tcPr>
            <w:tcW w:w="2790" w:type="dxa"/>
          </w:tcPr>
          <w:p w:rsidR="00D52C4B" w:rsidRPr="003B4F6B" w:rsidRDefault="00D52C4B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บริษัท บีซีอีจี คันทรี่</w:t>
            </w:r>
            <w:r w:rsidRPr="003B4F6B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กรุ๊ป เอ็นจิ</w:t>
            </w:r>
            <w:proofErr w:type="spellStart"/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เนียริ่ง</w:t>
            </w:r>
            <w:proofErr w:type="spellEnd"/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607" w:type="dxa"/>
          </w:tcPr>
          <w:p w:rsidR="00D52C4B" w:rsidRPr="003B4F6B" w:rsidRDefault="00D52C4B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  <w:p w:rsidR="00D52C4B" w:rsidRPr="003B4F6B" w:rsidRDefault="00044DAB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 w:hint="cs"/>
                <w:sz w:val="20"/>
                <w:szCs w:val="20"/>
                <w:cs/>
              </w:rPr>
              <w:t>และ</w:t>
            </w:r>
            <w:r w:rsidR="00D52C4B" w:rsidRPr="003B4F6B">
              <w:rPr>
                <w:rFonts w:ascii="Angsana New" w:hAnsi="Angsana New" w:cs="Angsana New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937" w:type="dxa"/>
            <w:gridSpan w:val="2"/>
          </w:tcPr>
          <w:p w:rsidR="00D52C4B" w:rsidRPr="003B4F6B" w:rsidRDefault="00D52C4B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D52C4B" w:rsidRPr="003B4F6B" w:rsidRDefault="00D52C4B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D52C4B" w:rsidRPr="003B4F6B" w:rsidRDefault="00D52C4B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gridSpan w:val="2"/>
          </w:tcPr>
          <w:p w:rsidR="00D52C4B" w:rsidRPr="003B4F6B" w:rsidRDefault="00D52C4B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D52C4B" w:rsidRPr="003B4F6B" w:rsidRDefault="00D52C4B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D52C4B" w:rsidRPr="003B4F6B" w:rsidRDefault="00D52C4B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D52C4B" w:rsidRPr="003B4F6B" w:rsidRDefault="00D52C4B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D52C4B" w:rsidRPr="003B4F6B" w:rsidTr="000049B8">
        <w:trPr>
          <w:trHeight w:val="144"/>
        </w:trPr>
        <w:tc>
          <w:tcPr>
            <w:tcW w:w="2790" w:type="dxa"/>
          </w:tcPr>
          <w:p w:rsidR="00D52C4B" w:rsidRPr="003B4F6B" w:rsidRDefault="00D52C4B" w:rsidP="003B4F6B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รายได้ค่าบริการ</w:t>
            </w:r>
            <w:r w:rsidRPr="003B4F6B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อื่น</w:t>
            </w:r>
          </w:p>
        </w:tc>
        <w:tc>
          <w:tcPr>
            <w:tcW w:w="1607" w:type="dxa"/>
          </w:tcPr>
          <w:p w:rsidR="00D52C4B" w:rsidRPr="003B4F6B" w:rsidRDefault="00D52C4B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7" w:type="dxa"/>
            <w:gridSpan w:val="2"/>
          </w:tcPr>
          <w:p w:rsidR="00D52C4B" w:rsidRPr="003B4F6B" w:rsidRDefault="00D52C4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D52C4B" w:rsidRPr="003B4F6B" w:rsidRDefault="00D52C4B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D52C4B" w:rsidRPr="003B4F6B" w:rsidRDefault="00D52C4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D52C4B" w:rsidRPr="003B4F6B" w:rsidRDefault="00D52C4B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D52C4B" w:rsidRPr="003B4F6B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D52C4B"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D52C4B"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" w:type="dxa"/>
            <w:tcBorders>
              <w:left w:val="nil"/>
            </w:tcBorders>
          </w:tcPr>
          <w:p w:rsidR="00D52C4B" w:rsidRPr="003B4F6B" w:rsidRDefault="00D52C4B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D52C4B" w:rsidRPr="003B4F6B" w:rsidRDefault="00D52C4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9F3F3D" w:rsidRPr="003B4F6B" w:rsidTr="000049B8">
        <w:trPr>
          <w:trHeight w:hRule="exact" w:val="144"/>
        </w:trPr>
        <w:tc>
          <w:tcPr>
            <w:tcW w:w="2790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52C4B" w:rsidRPr="003B4F6B" w:rsidTr="000049B8">
        <w:trPr>
          <w:trHeight w:val="144"/>
        </w:trPr>
        <w:tc>
          <w:tcPr>
            <w:tcW w:w="2790" w:type="dxa"/>
          </w:tcPr>
          <w:p w:rsidR="00D52C4B" w:rsidRPr="003B4F6B" w:rsidRDefault="00D52C4B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บริษัท ลี</w:t>
            </w:r>
            <w:proofErr w:type="spellStart"/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ดดิ้ง</w:t>
            </w:r>
            <w:proofErr w:type="spellEnd"/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 xml:space="preserve"> สคูล พาร์ทเนอร์ชิพ จำกัด</w:t>
            </w:r>
          </w:p>
        </w:tc>
        <w:tc>
          <w:tcPr>
            <w:tcW w:w="1607" w:type="dxa"/>
          </w:tcPr>
          <w:p w:rsidR="00D52C4B" w:rsidRPr="003B4F6B" w:rsidRDefault="00D52C4B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  <w:p w:rsidR="00D52C4B" w:rsidRPr="003B4F6B" w:rsidRDefault="00D52C4B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และมีกรรมการร่วมกัน</w:t>
            </w:r>
          </w:p>
        </w:tc>
        <w:tc>
          <w:tcPr>
            <w:tcW w:w="937" w:type="dxa"/>
            <w:gridSpan w:val="2"/>
          </w:tcPr>
          <w:p w:rsidR="00D52C4B" w:rsidRPr="003B4F6B" w:rsidRDefault="00D52C4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D52C4B" w:rsidRPr="003B4F6B" w:rsidRDefault="00D52C4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D52C4B" w:rsidRPr="003B4F6B" w:rsidRDefault="00D52C4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gridSpan w:val="2"/>
          </w:tcPr>
          <w:p w:rsidR="00D52C4B" w:rsidRPr="003B4F6B" w:rsidRDefault="00D52C4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D52C4B" w:rsidRPr="003B4F6B" w:rsidRDefault="00D52C4B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D52C4B" w:rsidRPr="003B4F6B" w:rsidRDefault="00D52C4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D52C4B" w:rsidRPr="003B4F6B" w:rsidRDefault="00D52C4B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52C4B" w:rsidRPr="003B4F6B" w:rsidTr="000049B8">
        <w:trPr>
          <w:trHeight w:val="144"/>
        </w:trPr>
        <w:tc>
          <w:tcPr>
            <w:tcW w:w="2790" w:type="dxa"/>
          </w:tcPr>
          <w:p w:rsidR="00D52C4B" w:rsidRPr="003B4F6B" w:rsidRDefault="00D52C4B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D52C4B" w:rsidRPr="003B4F6B" w:rsidRDefault="00D52C4B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7" w:type="dxa"/>
            <w:gridSpan w:val="2"/>
          </w:tcPr>
          <w:p w:rsidR="00D52C4B" w:rsidRPr="003B4F6B" w:rsidRDefault="00D52C4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D52C4B" w:rsidRPr="003B4F6B" w:rsidRDefault="00D52C4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7" w:type="dxa"/>
          </w:tcPr>
          <w:p w:rsidR="00D52C4B" w:rsidRPr="003B4F6B" w:rsidRDefault="00D52C4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:rsidR="00D52C4B" w:rsidRPr="003B4F6B" w:rsidRDefault="00D52C4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D52C4B" w:rsidRPr="003B4F6B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D52C4B"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079</w:t>
            </w:r>
            <w:r w:rsidR="00D52C4B"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937</w:t>
            </w:r>
          </w:p>
        </w:tc>
        <w:tc>
          <w:tcPr>
            <w:tcW w:w="110" w:type="dxa"/>
            <w:tcBorders>
              <w:left w:val="nil"/>
            </w:tcBorders>
          </w:tcPr>
          <w:p w:rsidR="00D52C4B" w:rsidRPr="003B4F6B" w:rsidRDefault="00D52C4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D52C4B" w:rsidRPr="003B4F6B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D52C4B"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154</w:t>
            </w:r>
            <w:r w:rsidR="00D52C4B"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615</w:t>
            </w:r>
          </w:p>
        </w:tc>
      </w:tr>
      <w:tr w:rsidR="009F3F3D" w:rsidRPr="003B4F6B" w:rsidTr="000049B8">
        <w:trPr>
          <w:trHeight w:hRule="exact" w:val="144"/>
        </w:trPr>
        <w:tc>
          <w:tcPr>
            <w:tcW w:w="2790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9F3F3D" w:rsidRPr="003B4F6B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C177A" w:rsidRPr="003B4F6B" w:rsidTr="000049B8">
        <w:trPr>
          <w:trHeight w:val="144"/>
        </w:trPr>
        <w:tc>
          <w:tcPr>
            <w:tcW w:w="2790" w:type="dxa"/>
          </w:tcPr>
          <w:p w:rsidR="008E7982" w:rsidRPr="003B4F6B" w:rsidRDefault="008E7982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เอชวายยู</w:t>
            </w:r>
            <w:proofErr w:type="spellStart"/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เค</w:t>
            </w:r>
            <w:proofErr w:type="spellEnd"/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  <w:p w:rsidR="008E7982" w:rsidRPr="003B4F6B" w:rsidRDefault="008E7982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8E7982" w:rsidRPr="003B4F6B" w:rsidRDefault="008E7982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  <w:p w:rsidR="008E7982" w:rsidRPr="003B4F6B" w:rsidRDefault="008E7982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และมีกรรมการร่วมกัน</w:t>
            </w:r>
          </w:p>
        </w:tc>
        <w:tc>
          <w:tcPr>
            <w:tcW w:w="911" w:type="dxa"/>
          </w:tcPr>
          <w:p w:rsidR="008E7982" w:rsidRPr="003B4F6B" w:rsidRDefault="008E7982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8E7982" w:rsidRPr="003B4F6B" w:rsidRDefault="008E7982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8E7982" w:rsidRPr="003B4F6B" w:rsidRDefault="008E7982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8E7982" w:rsidRPr="003B4F6B" w:rsidRDefault="008E7982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8E7982" w:rsidRPr="003B4F6B" w:rsidRDefault="008E7982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8E7982" w:rsidRPr="003B4F6B" w:rsidRDefault="008E7982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8E7982" w:rsidRPr="003B4F6B" w:rsidRDefault="008E7982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C177A" w:rsidRPr="003B4F6B" w:rsidTr="000049B8">
        <w:trPr>
          <w:trHeight w:val="144"/>
        </w:trPr>
        <w:tc>
          <w:tcPr>
            <w:tcW w:w="2790" w:type="dxa"/>
          </w:tcPr>
          <w:p w:rsidR="008E7982" w:rsidRPr="003B4F6B" w:rsidRDefault="008E7982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8E7982" w:rsidRPr="003B4F6B" w:rsidRDefault="008E7982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8E7982" w:rsidRPr="003B4F6B" w:rsidRDefault="00264F70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8E7982" w:rsidRPr="003B4F6B" w:rsidRDefault="008E7982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8E7982" w:rsidRPr="003B4F6B" w:rsidRDefault="00EC08C5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8E7982" w:rsidRPr="003B4F6B" w:rsidRDefault="008E7982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8E7982" w:rsidRPr="003B4F6B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55</w:t>
            </w:r>
            <w:r w:rsidR="00264F70"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505</w:t>
            </w:r>
          </w:p>
        </w:tc>
        <w:tc>
          <w:tcPr>
            <w:tcW w:w="110" w:type="dxa"/>
            <w:tcBorders>
              <w:left w:val="nil"/>
            </w:tcBorders>
          </w:tcPr>
          <w:p w:rsidR="008E7982" w:rsidRPr="003B4F6B" w:rsidRDefault="008E7982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8E7982" w:rsidRPr="003B4F6B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56</w:t>
            </w:r>
            <w:r w:rsidR="006A30E4" w:rsidRPr="003B4F6B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521</w:t>
            </w:r>
          </w:p>
        </w:tc>
      </w:tr>
      <w:tr w:rsidR="000049B8" w:rsidRPr="003B4F6B" w:rsidTr="000049B8">
        <w:trPr>
          <w:trHeight w:hRule="exact" w:val="144"/>
        </w:trPr>
        <w:tc>
          <w:tcPr>
            <w:tcW w:w="2790" w:type="dxa"/>
          </w:tcPr>
          <w:p w:rsidR="000049B8" w:rsidRPr="003B4F6B" w:rsidRDefault="000049B8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0049B8" w:rsidRPr="003B4F6B" w:rsidRDefault="000049B8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0049B8" w:rsidRPr="003B4F6B" w:rsidRDefault="000049B8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0049B8" w:rsidRPr="003B4F6B" w:rsidRDefault="000049B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0049B8" w:rsidRPr="003B4F6B" w:rsidRDefault="000049B8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:rsidR="000049B8" w:rsidRPr="003B4F6B" w:rsidRDefault="000049B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0049B8" w:rsidRPr="003B4F6B" w:rsidRDefault="000049B8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0049B8" w:rsidRPr="003B4F6B" w:rsidRDefault="000049B8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0049B8" w:rsidRPr="003B4F6B" w:rsidRDefault="000049B8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5A3CD8" w:rsidRPr="000049B8" w:rsidTr="000049B8">
        <w:tc>
          <w:tcPr>
            <w:tcW w:w="2790" w:type="dxa"/>
          </w:tcPr>
          <w:p w:rsidR="005A3CD8" w:rsidRPr="000049B8" w:rsidRDefault="005A3CD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607" w:type="dxa"/>
          </w:tcPr>
          <w:p w:rsidR="005A3CD8" w:rsidRPr="000049B8" w:rsidRDefault="005A3CD8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5A3CD8" w:rsidRPr="000049B8" w:rsidRDefault="005A3CD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  <w:gridSpan w:val="2"/>
          </w:tcPr>
          <w:p w:rsidR="005A3CD8" w:rsidRPr="000049B8" w:rsidRDefault="005A3CD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5A3CD8" w:rsidRPr="000049B8" w:rsidRDefault="005A3CD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5A3CD8" w:rsidRPr="000049B8" w:rsidRDefault="005A3CD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5A3CD8" w:rsidRPr="000049B8" w:rsidRDefault="005A3CD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:rsidR="005A3CD8" w:rsidRPr="000049B8" w:rsidRDefault="005A3CD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5A3CD8" w:rsidRPr="000049B8" w:rsidRDefault="005A3CD8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8C177A" w:rsidRPr="000049B8" w:rsidTr="000049B8">
        <w:tc>
          <w:tcPr>
            <w:tcW w:w="2790" w:type="dxa"/>
          </w:tcPr>
          <w:p w:rsidR="00AE1A8B" w:rsidRPr="000049B8" w:rsidRDefault="00AE1A8B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หลักทรัพย์ คันทรี่ กรุ๊ป จำกัด (มหาชน) </w:t>
            </w:r>
          </w:p>
        </w:tc>
        <w:tc>
          <w:tcPr>
            <w:tcW w:w="1607" w:type="dxa"/>
          </w:tcPr>
          <w:p w:rsidR="00AE1A8B" w:rsidRPr="000049B8" w:rsidRDefault="00AE1A8B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911" w:type="dxa"/>
          </w:tcPr>
          <w:p w:rsidR="00AE1A8B" w:rsidRPr="000049B8" w:rsidRDefault="00AE1A8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AE1A8B" w:rsidRPr="000049B8" w:rsidRDefault="00AE1A8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AE1A8B" w:rsidRPr="000049B8" w:rsidRDefault="00AE1A8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E1A8B" w:rsidRPr="000049B8" w:rsidRDefault="00AE1A8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E1A8B" w:rsidRPr="000049B8" w:rsidRDefault="00AE1A8B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AE1A8B" w:rsidRPr="000049B8" w:rsidRDefault="00AE1A8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AE1A8B" w:rsidRPr="000049B8" w:rsidRDefault="00AE1A8B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8C177A" w:rsidRPr="000049B8" w:rsidTr="000049B8">
        <w:tc>
          <w:tcPr>
            <w:tcW w:w="2790" w:type="dxa"/>
          </w:tcPr>
          <w:p w:rsidR="00AE1A8B" w:rsidRPr="000049B8" w:rsidRDefault="00AE1A8B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AE1A8B" w:rsidRPr="000049B8" w:rsidRDefault="00AE1A8B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E1A8B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AE1A8B" w:rsidRPr="000049B8" w:rsidRDefault="00AE1A8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AE1A8B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100</w:t>
            </w:r>
            <w:r w:rsidR="00AE1A8B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239</w:t>
            </w:r>
          </w:p>
        </w:tc>
        <w:tc>
          <w:tcPr>
            <w:tcW w:w="81" w:type="dxa"/>
          </w:tcPr>
          <w:p w:rsidR="00AE1A8B" w:rsidRPr="000049B8" w:rsidRDefault="00AE1A8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E1A8B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110" w:type="dxa"/>
            <w:tcBorders>
              <w:left w:val="nil"/>
            </w:tcBorders>
          </w:tcPr>
          <w:p w:rsidR="00AE1A8B" w:rsidRPr="000049B8" w:rsidRDefault="00AE1A8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AE1A8B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100</w:t>
            </w:r>
            <w:r w:rsidR="00AE1A8B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239</w:t>
            </w:r>
          </w:p>
        </w:tc>
      </w:tr>
      <w:tr w:rsidR="00E868BF" w:rsidRPr="000049B8" w:rsidTr="000049B8">
        <w:tc>
          <w:tcPr>
            <w:tcW w:w="2790" w:type="dxa"/>
          </w:tcPr>
          <w:p w:rsidR="00E868BF" w:rsidRPr="000049B8" w:rsidRDefault="00E868BF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ค่าธรรมเนียมในการออกหุ้นกู้</w:t>
            </w:r>
          </w:p>
        </w:tc>
        <w:tc>
          <w:tcPr>
            <w:tcW w:w="1607" w:type="dxa"/>
          </w:tcPr>
          <w:p w:rsidR="00E868BF" w:rsidRPr="000049B8" w:rsidRDefault="00E868BF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E868BF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55</w:t>
            </w:r>
            <w:r w:rsidR="00E868BF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254</w:t>
            </w: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E868BF" w:rsidRPr="000049B8" w:rsidRDefault="00E868BF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E868BF" w:rsidRPr="000049B8" w:rsidRDefault="00E868BF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E868BF" w:rsidRPr="000049B8" w:rsidRDefault="00E868BF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E868BF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55</w:t>
            </w:r>
            <w:r w:rsidR="00E868BF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254</w:t>
            </w:r>
          </w:p>
        </w:tc>
        <w:tc>
          <w:tcPr>
            <w:tcW w:w="110" w:type="dxa"/>
            <w:tcBorders>
              <w:left w:val="nil"/>
            </w:tcBorders>
          </w:tcPr>
          <w:p w:rsidR="00E868BF" w:rsidRPr="000049B8" w:rsidRDefault="00E868BF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E868BF" w:rsidRPr="000049B8" w:rsidRDefault="00E868BF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E868BF" w:rsidRPr="000049B8" w:rsidTr="000049B8">
        <w:trPr>
          <w:trHeight w:hRule="exact" w:val="144"/>
        </w:trPr>
        <w:tc>
          <w:tcPr>
            <w:tcW w:w="2790" w:type="dxa"/>
          </w:tcPr>
          <w:p w:rsidR="00E82AED" w:rsidRPr="000049B8" w:rsidRDefault="00E82AE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E82AED" w:rsidRPr="000049B8" w:rsidRDefault="00E82AE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E82AED" w:rsidRPr="000049B8" w:rsidRDefault="00E82AE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  <w:gridSpan w:val="2"/>
            <w:tcBorders>
              <w:left w:val="nil"/>
            </w:tcBorders>
          </w:tcPr>
          <w:p w:rsidR="00E82AED" w:rsidRPr="000049B8" w:rsidRDefault="00E82AE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E82AED" w:rsidRPr="000049B8" w:rsidRDefault="00E82AE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E82AED" w:rsidRPr="000049B8" w:rsidRDefault="00E82AE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E82AED" w:rsidRPr="000049B8" w:rsidRDefault="00E82AE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E82AED" w:rsidRPr="000049B8" w:rsidRDefault="00E82AE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E82AED" w:rsidRPr="000049B8" w:rsidRDefault="00E82AE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C177A" w:rsidRPr="000049B8" w:rsidTr="000049B8">
        <w:tc>
          <w:tcPr>
            <w:tcW w:w="2790" w:type="dxa"/>
          </w:tcPr>
          <w:p w:rsidR="00E82AED" w:rsidRPr="000049B8" w:rsidRDefault="00E82AED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0049B8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เอ็มเอฟ </w:t>
            </w:r>
            <w:proofErr w:type="spellStart"/>
            <w:r w:rsidRPr="000049B8">
              <w:rPr>
                <w:rFonts w:ascii="Angsana New" w:hAnsi="Angsana New" w:cs="Angsana New" w:hint="cs"/>
                <w:sz w:val="20"/>
                <w:szCs w:val="20"/>
                <w:cs/>
              </w:rPr>
              <w:t>โฮสดิ้งส์</w:t>
            </w:r>
            <w:proofErr w:type="spellEnd"/>
            <w:r w:rsidRPr="000049B8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607" w:type="dxa"/>
          </w:tcPr>
          <w:p w:rsidR="00E82AED" w:rsidRPr="000049B8" w:rsidRDefault="00E82AED" w:rsidP="003B4F6B">
            <w:pPr>
              <w:spacing w:line="240" w:lineRule="exact"/>
              <w:jc w:val="center"/>
              <w:rPr>
                <w:rFonts w:cs="Symbol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911" w:type="dxa"/>
          </w:tcPr>
          <w:p w:rsidR="00E82AED" w:rsidRPr="000049B8" w:rsidRDefault="00E82AED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  <w:gridSpan w:val="2"/>
          </w:tcPr>
          <w:p w:rsidR="00E82AED" w:rsidRPr="000049B8" w:rsidRDefault="00E82AED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E82AED" w:rsidRPr="000049B8" w:rsidRDefault="00E82AED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E82AED" w:rsidRPr="000049B8" w:rsidRDefault="00E82AED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E82AED" w:rsidRPr="000049B8" w:rsidRDefault="00E82AED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:rsidR="00E82AED" w:rsidRPr="000049B8" w:rsidRDefault="00E82AED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E82AED" w:rsidRPr="000049B8" w:rsidRDefault="00E82AED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8C177A" w:rsidRPr="000049B8" w:rsidTr="000049B8">
        <w:tc>
          <w:tcPr>
            <w:tcW w:w="2790" w:type="dxa"/>
          </w:tcPr>
          <w:p w:rsidR="003B0D76" w:rsidRPr="000049B8" w:rsidRDefault="003B0D76" w:rsidP="003B4F6B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ดอกเบี้ย</w:t>
            </w:r>
            <w:r w:rsidRPr="000049B8">
              <w:rPr>
                <w:rFonts w:ascii="Angsana New" w:hAnsi="Angsana New" w:cs="Angsana New" w:hint="cs"/>
                <w:sz w:val="20"/>
                <w:szCs w:val="20"/>
                <w:cs/>
              </w:rPr>
              <w:t>จ่าย</w:t>
            </w:r>
          </w:p>
        </w:tc>
        <w:tc>
          <w:tcPr>
            <w:tcW w:w="1607" w:type="dxa"/>
          </w:tcPr>
          <w:p w:rsidR="003B0D76" w:rsidRPr="000049B8" w:rsidRDefault="003B0D76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3B0D76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264F70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833</w:t>
            </w:r>
            <w:r w:rsidR="00264F70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303</w:t>
            </w:r>
          </w:p>
        </w:tc>
        <w:tc>
          <w:tcPr>
            <w:tcW w:w="81" w:type="dxa"/>
            <w:gridSpan w:val="2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  <w:gridSpan w:val="3"/>
          </w:tcPr>
          <w:p w:rsidR="003B0D76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3B0D76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864</w:t>
            </w:r>
            <w:r w:rsidR="003B0D76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864</w:t>
            </w: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3B0D76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264F70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833</w:t>
            </w:r>
            <w:r w:rsidR="00264F70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303</w:t>
            </w:r>
          </w:p>
        </w:tc>
        <w:tc>
          <w:tcPr>
            <w:tcW w:w="110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6" w:type="dxa"/>
          </w:tcPr>
          <w:p w:rsidR="003B0D76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3B0D76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864</w:t>
            </w:r>
            <w:r w:rsidR="003B0D76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864</w:t>
            </w:r>
          </w:p>
        </w:tc>
      </w:tr>
    </w:tbl>
    <w:p w:rsidR="003B4F6B" w:rsidRDefault="003B4F6B">
      <w:pPr>
        <w:rPr>
          <w:rFonts w:cs="Symbol"/>
          <w:cs/>
        </w:rPr>
      </w:pPr>
      <w:r>
        <w:rPr>
          <w:rFonts w:cs="Angsana New"/>
          <w:cs/>
        </w:rPr>
        <w:br w:type="page"/>
      </w:r>
    </w:p>
    <w:tbl>
      <w:tblPr>
        <w:tblW w:w="828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4"/>
        <w:gridCol w:w="1607"/>
        <w:gridCol w:w="911"/>
        <w:gridCol w:w="81"/>
        <w:gridCol w:w="952"/>
        <w:gridCol w:w="81"/>
        <w:gridCol w:w="891"/>
        <w:gridCol w:w="110"/>
        <w:gridCol w:w="893"/>
      </w:tblGrid>
      <w:tr w:rsidR="009F3F3D" w:rsidRPr="000049B8" w:rsidTr="00E868BF">
        <w:tc>
          <w:tcPr>
            <w:tcW w:w="2754" w:type="dxa"/>
          </w:tcPr>
          <w:p w:rsidR="009F3F3D" w:rsidRPr="000049B8" w:rsidRDefault="009F3F3D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9F3F3D" w:rsidRPr="000049B8" w:rsidRDefault="009F3F3D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9F3F3D" w:rsidRPr="000049B8" w:rsidRDefault="009F3F3D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9F3F3D" w:rsidRPr="000049B8" w:rsidRDefault="009F3F3D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9F3F3D" w:rsidRPr="000049B8" w:rsidRDefault="009F3F3D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:rsidR="009F3F3D" w:rsidRPr="000049B8" w:rsidRDefault="009F3F3D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9F3F3D" w:rsidRPr="000049B8" w:rsidRDefault="009F3F3D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0" w:type="dxa"/>
          </w:tcPr>
          <w:p w:rsidR="009F3F3D" w:rsidRPr="000049B8" w:rsidRDefault="009F3F3D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9F3F3D" w:rsidRPr="000049B8" w:rsidRDefault="00FB7D42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: </w:t>
            </w: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บาท)</w:t>
            </w:r>
          </w:p>
        </w:tc>
      </w:tr>
      <w:tr w:rsidR="008C177A" w:rsidRPr="000049B8" w:rsidTr="00E868BF">
        <w:tc>
          <w:tcPr>
            <w:tcW w:w="2754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3B0D76" w:rsidRPr="000049B8" w:rsidRDefault="003B0D76" w:rsidP="003B4F6B">
            <w:pPr>
              <w:spacing w:line="24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ลักษณะความสัมพันธ์</w:t>
            </w:r>
          </w:p>
        </w:tc>
        <w:tc>
          <w:tcPr>
            <w:tcW w:w="1944" w:type="dxa"/>
            <w:gridSpan w:val="3"/>
          </w:tcPr>
          <w:p w:rsidR="003B0D76" w:rsidRPr="000049B8" w:rsidRDefault="003B0D76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4" w:type="dxa"/>
            <w:gridSpan w:val="3"/>
          </w:tcPr>
          <w:p w:rsidR="003B0D76" w:rsidRPr="000049B8" w:rsidRDefault="003B0D76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C177A" w:rsidRPr="000049B8" w:rsidTr="00E868BF">
        <w:tc>
          <w:tcPr>
            <w:tcW w:w="2754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3B0D76" w:rsidRPr="000049B8" w:rsidRDefault="003B0D76" w:rsidP="003B4F6B">
            <w:pPr>
              <w:spacing w:line="240" w:lineRule="exact"/>
              <w:ind w:left="-98" w:right="-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919" w:type="dxa"/>
            <w:gridSpan w:val="7"/>
          </w:tcPr>
          <w:p w:rsidR="003B0D76" w:rsidRPr="000049B8" w:rsidRDefault="003B0D76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="00835023"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30</w:t>
            </w: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0049B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8C177A" w:rsidRPr="000049B8" w:rsidTr="00E868BF">
        <w:tc>
          <w:tcPr>
            <w:tcW w:w="2754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3B0D76" w:rsidRPr="000049B8" w:rsidRDefault="003B0D76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3B0D76" w:rsidRPr="000049B8" w:rsidRDefault="00835023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61</w:t>
            </w: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3B0D76" w:rsidRPr="000049B8" w:rsidRDefault="00835023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3B0D76" w:rsidRPr="000049B8" w:rsidRDefault="00835023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61</w:t>
            </w:r>
          </w:p>
        </w:tc>
        <w:tc>
          <w:tcPr>
            <w:tcW w:w="110" w:type="dxa"/>
          </w:tcPr>
          <w:p w:rsidR="003B0D76" w:rsidRPr="000049B8" w:rsidRDefault="003B0D76" w:rsidP="003B4F6B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3B0D76" w:rsidRPr="000049B8" w:rsidRDefault="00835023" w:rsidP="003B4F6B">
            <w:pPr>
              <w:spacing w:line="240" w:lineRule="exact"/>
              <w:ind w:left="-6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2560</w:t>
            </w:r>
          </w:p>
        </w:tc>
      </w:tr>
      <w:tr w:rsidR="008C177A" w:rsidRPr="000049B8" w:rsidTr="00E868BF">
        <w:tc>
          <w:tcPr>
            <w:tcW w:w="2754" w:type="dxa"/>
          </w:tcPr>
          <w:p w:rsidR="003B0D76" w:rsidRPr="000049B8" w:rsidRDefault="003B0D76" w:rsidP="003B4F6B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รายได้และค่าใช้จ่าย</w:t>
            </w:r>
            <w:r w:rsidR="005A3CD8" w:rsidRPr="000049B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607" w:type="dxa"/>
          </w:tcPr>
          <w:p w:rsidR="003B0D76" w:rsidRPr="000049B8" w:rsidRDefault="003B0D76" w:rsidP="003B4F6B">
            <w:pPr>
              <w:spacing w:line="240" w:lineRule="exact"/>
              <w:ind w:left="-98"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3B0D76" w:rsidRPr="000049B8" w:rsidRDefault="003B0D76" w:rsidP="003B4F6B">
            <w:pPr>
              <w:spacing w:line="240" w:lineRule="exact"/>
              <w:ind w:right="14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3B0D76" w:rsidRPr="000049B8" w:rsidRDefault="003B0D76" w:rsidP="003B4F6B">
            <w:pPr>
              <w:spacing w:line="240" w:lineRule="exact"/>
              <w:ind w:right="14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3B0D76" w:rsidRPr="000049B8" w:rsidRDefault="003B0D76" w:rsidP="003B4F6B">
            <w:pPr>
              <w:tabs>
                <w:tab w:val="left" w:pos="871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:rsidR="003B0D76" w:rsidRPr="000049B8" w:rsidRDefault="003B0D76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3B0D76" w:rsidRPr="000049B8" w:rsidRDefault="003B0D76" w:rsidP="003B4F6B">
            <w:pPr>
              <w:tabs>
                <w:tab w:val="left" w:pos="871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C177A" w:rsidRPr="000049B8" w:rsidTr="00E868BF">
        <w:tc>
          <w:tcPr>
            <w:tcW w:w="2754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607" w:type="dxa"/>
          </w:tcPr>
          <w:p w:rsidR="003B0D76" w:rsidRPr="000049B8" w:rsidRDefault="003B0D76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8C177A" w:rsidRPr="000049B8" w:rsidTr="00E868BF">
        <w:tc>
          <w:tcPr>
            <w:tcW w:w="2754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บริษัท แลนด์มาร์ค โฮล</w:t>
            </w:r>
            <w:proofErr w:type="spellStart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ดิ้งส์</w:t>
            </w:r>
            <w:proofErr w:type="spellEnd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607" w:type="dxa"/>
          </w:tcPr>
          <w:p w:rsidR="003B0D76" w:rsidRPr="000049B8" w:rsidRDefault="00044DAB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</w:tc>
        <w:tc>
          <w:tcPr>
            <w:tcW w:w="91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8C177A" w:rsidRPr="000049B8" w:rsidTr="00E868BF">
        <w:tc>
          <w:tcPr>
            <w:tcW w:w="2754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3B0D76" w:rsidRPr="000049B8" w:rsidRDefault="00044DAB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 w:hint="cs"/>
                <w:sz w:val="20"/>
                <w:szCs w:val="20"/>
                <w:cs/>
              </w:rPr>
              <w:t>และ</w:t>
            </w:r>
            <w:r w:rsidR="003B0D76" w:rsidRPr="000049B8">
              <w:rPr>
                <w:rFonts w:ascii="Angsana New" w:hAnsi="Angsana New" w:cs="Angsana New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91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8C177A" w:rsidRPr="000049B8" w:rsidTr="00E868BF">
        <w:tc>
          <w:tcPr>
            <w:tcW w:w="2754" w:type="dxa"/>
          </w:tcPr>
          <w:p w:rsidR="003B0D76" w:rsidRPr="000049B8" w:rsidRDefault="003B0D76" w:rsidP="003B4F6B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3B0D76" w:rsidRPr="000049B8" w:rsidRDefault="003B0D76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3B0D76" w:rsidRPr="000049B8" w:rsidRDefault="00264F70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3B0D76" w:rsidRPr="000049B8" w:rsidRDefault="003B0D76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3B0D76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27</w:t>
            </w:r>
            <w:r w:rsidR="00264F70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521</w:t>
            </w:r>
            <w:r w:rsidR="00264F70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918</w:t>
            </w:r>
          </w:p>
        </w:tc>
        <w:tc>
          <w:tcPr>
            <w:tcW w:w="110" w:type="dxa"/>
          </w:tcPr>
          <w:p w:rsidR="003B0D76" w:rsidRPr="000049B8" w:rsidRDefault="003B0D76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3B0D76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  <w:r w:rsidR="003B0D76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869</w:t>
            </w:r>
            <w:r w:rsidR="003B0D76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863</w:t>
            </w:r>
          </w:p>
        </w:tc>
      </w:tr>
      <w:tr w:rsidR="008C177A" w:rsidRPr="000049B8" w:rsidTr="00E868BF">
        <w:tc>
          <w:tcPr>
            <w:tcW w:w="2754" w:type="dxa"/>
          </w:tcPr>
          <w:p w:rsidR="003B0D76" w:rsidRPr="000049B8" w:rsidRDefault="003B0D76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รายได้ค่าบริการ</w:t>
            </w:r>
            <w:r w:rsidRPr="000049B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อื่น</w:t>
            </w:r>
          </w:p>
        </w:tc>
        <w:tc>
          <w:tcPr>
            <w:tcW w:w="1607" w:type="dxa"/>
          </w:tcPr>
          <w:p w:rsidR="003B0D76" w:rsidRPr="000049B8" w:rsidRDefault="003B0D76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3B0D76" w:rsidRPr="000049B8" w:rsidRDefault="00264F70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:rsidR="003B0D76" w:rsidRPr="000049B8" w:rsidRDefault="003B0D76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3B0D76" w:rsidRPr="000049B8" w:rsidRDefault="003B0D76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3B0D76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  <w:r w:rsidR="00264F70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264F70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" w:type="dxa"/>
            <w:tcBorders>
              <w:left w:val="nil"/>
            </w:tcBorders>
          </w:tcPr>
          <w:p w:rsidR="003B0D76" w:rsidRPr="000049B8" w:rsidRDefault="003B0D76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3B0D76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3B0D76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3B0D76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8C177A" w:rsidRPr="000049B8" w:rsidTr="00E868BF">
        <w:tc>
          <w:tcPr>
            <w:tcW w:w="2754" w:type="dxa"/>
          </w:tcPr>
          <w:p w:rsidR="003B0D76" w:rsidRPr="000049B8" w:rsidRDefault="003B0D76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รายได้ค่าเช่าช่วงที่ดิน</w:t>
            </w:r>
          </w:p>
        </w:tc>
        <w:tc>
          <w:tcPr>
            <w:tcW w:w="1607" w:type="dxa"/>
          </w:tcPr>
          <w:p w:rsidR="003B0D76" w:rsidRPr="000049B8" w:rsidRDefault="003B0D76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3B0D76" w:rsidRPr="000049B8" w:rsidRDefault="00264F70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:rsidR="003B0D76" w:rsidRPr="000049B8" w:rsidRDefault="003B0D76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3B0D76" w:rsidRPr="000049B8" w:rsidRDefault="003B0D76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3B0D76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64F70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500</w:t>
            </w:r>
            <w:r w:rsidR="00264F70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" w:type="dxa"/>
            <w:tcBorders>
              <w:left w:val="nil"/>
            </w:tcBorders>
          </w:tcPr>
          <w:p w:rsidR="003B0D76" w:rsidRPr="000049B8" w:rsidRDefault="003B0D76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3B0D76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3B0D76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658</w:t>
            </w:r>
            <w:r w:rsidR="003B0D76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383</w:t>
            </w:r>
          </w:p>
        </w:tc>
      </w:tr>
      <w:tr w:rsidR="008C177A" w:rsidRPr="000049B8" w:rsidTr="003B4F6B">
        <w:trPr>
          <w:trHeight w:hRule="exact" w:val="144"/>
        </w:trPr>
        <w:tc>
          <w:tcPr>
            <w:tcW w:w="2754" w:type="dxa"/>
          </w:tcPr>
          <w:p w:rsidR="003B0D76" w:rsidRPr="000049B8" w:rsidRDefault="003B0D76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3B0D76" w:rsidRPr="000049B8" w:rsidRDefault="003B0D76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3B0D76" w:rsidRPr="000049B8" w:rsidRDefault="003B0D76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:rsidR="003B0D76" w:rsidRPr="000049B8" w:rsidRDefault="003B0D76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3B0D76" w:rsidRPr="000049B8" w:rsidRDefault="003B0D76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3B0D76" w:rsidRPr="000049B8" w:rsidRDefault="003B0D76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3B0D76" w:rsidRPr="000049B8" w:rsidRDefault="003B0D76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3B0D76" w:rsidRPr="000049B8" w:rsidRDefault="003B0D76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3B0D76" w:rsidRPr="000049B8" w:rsidRDefault="003B0D76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บริษัท บีซีอีจี คันทรี่</w:t>
            </w:r>
            <w:r w:rsidRPr="000049B8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กรุ๊ป เอ็นจิ</w:t>
            </w:r>
            <w:proofErr w:type="spellStart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เนียริ่ง</w:t>
            </w:r>
            <w:proofErr w:type="spellEnd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607" w:type="dxa"/>
          </w:tcPr>
          <w:p w:rsidR="00A72A5A" w:rsidRPr="000049B8" w:rsidRDefault="00044DAB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  <w:p w:rsidR="00A72A5A" w:rsidRPr="000049B8" w:rsidRDefault="00044DAB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 w:hint="cs"/>
                <w:sz w:val="20"/>
                <w:szCs w:val="20"/>
                <w:cs/>
              </w:rPr>
              <w:t>และ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ind w:left="162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รายได้ค่าบริการ</w:t>
            </w:r>
            <w:r w:rsidRPr="000049B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อื่น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9F3F3D" w:rsidRPr="000049B8" w:rsidTr="003B4F6B">
        <w:trPr>
          <w:trHeight w:hRule="exact" w:val="144"/>
        </w:trPr>
        <w:tc>
          <w:tcPr>
            <w:tcW w:w="2754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บริษัท ลี</w:t>
            </w:r>
            <w:proofErr w:type="spellStart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ดดิ้ง</w:t>
            </w:r>
            <w:proofErr w:type="spellEnd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 xml:space="preserve"> สคูล พาร์ทเนอร์ชิพ จำกัด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และมีกรรมการร่วมกัน</w:t>
            </w: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161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548</w:t>
            </w: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321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038</w:t>
            </w:r>
          </w:p>
        </w:tc>
      </w:tr>
      <w:tr w:rsidR="00E868BF" w:rsidRPr="000049B8" w:rsidTr="003B4F6B">
        <w:trPr>
          <w:trHeight w:hRule="exact" w:val="144"/>
        </w:trPr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เอชวายยู</w:t>
            </w:r>
            <w:proofErr w:type="spellStart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เค</w:t>
            </w:r>
            <w:proofErr w:type="spellEnd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เป็นผู้ถือหุ้น</w:t>
            </w: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และมีกรรมการร่วมกัน</w:t>
            </w: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111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033</w:t>
            </w: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124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122</w:t>
            </w:r>
          </w:p>
        </w:tc>
      </w:tr>
      <w:tr w:rsidR="009F3F3D" w:rsidRPr="000049B8" w:rsidTr="003B4F6B">
        <w:trPr>
          <w:trHeight w:hRule="exact" w:val="144"/>
        </w:trPr>
        <w:tc>
          <w:tcPr>
            <w:tcW w:w="2754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9F3F3D" w:rsidRPr="000049B8" w:rsidRDefault="009F3F3D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บริษัทที่เกี่ยวข้องกัน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left="-98" w:right="-10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หลักทรัพย์ คันทรี่ กรุ๊ป จำกัด (มหาชน) 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199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182</w:t>
            </w: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199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182</w:t>
            </w: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ค่าธรรมเนียมในการออกหุ้นกู้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55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254</w:t>
            </w: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55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254</w:t>
            </w: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3B4F6B" w:rsidRPr="000049B8" w:rsidTr="003B4F6B">
        <w:trPr>
          <w:trHeight w:hRule="exact" w:val="144"/>
        </w:trPr>
        <w:tc>
          <w:tcPr>
            <w:tcW w:w="2754" w:type="dxa"/>
          </w:tcPr>
          <w:p w:rsidR="003B4F6B" w:rsidRPr="000049B8" w:rsidRDefault="003B4F6B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3B4F6B" w:rsidRPr="000049B8" w:rsidRDefault="003B4F6B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3B4F6B" w:rsidRPr="000049B8" w:rsidRDefault="003B4F6B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:rsidR="003B4F6B" w:rsidRPr="000049B8" w:rsidRDefault="003B4F6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3B4F6B" w:rsidRPr="000049B8" w:rsidRDefault="003B4F6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:rsidR="003B4F6B" w:rsidRPr="000049B8" w:rsidRDefault="003B4F6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3B4F6B" w:rsidRPr="000049B8" w:rsidRDefault="003B4F6B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3B4F6B" w:rsidRPr="000049B8" w:rsidRDefault="003B4F6B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3B4F6B" w:rsidRPr="000049B8" w:rsidRDefault="003B4F6B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บริษัท คันทรี่ กรุ๊ป</w:t>
            </w:r>
            <w:r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</w:t>
            </w:r>
            <w:r w:rsidRPr="000049B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โฮล</w:t>
            </w:r>
            <w:proofErr w:type="spellStart"/>
            <w:r w:rsidRPr="000049B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ดิ้งส์</w:t>
            </w:r>
            <w:proofErr w:type="spellEnd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(มหาชน)</w:t>
            </w:r>
          </w:p>
        </w:tc>
        <w:tc>
          <w:tcPr>
            <w:tcW w:w="1607" w:type="dxa"/>
          </w:tcPr>
          <w:p w:rsidR="00A72A5A" w:rsidRPr="000049B8" w:rsidRDefault="00A72A5A" w:rsidP="00140144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เป็น</w:t>
            </w: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</w:t>
            </w:r>
            <w:r w:rsidR="007F3B7D" w:rsidRPr="000049B8">
              <w:rPr>
                <w:rFonts w:ascii="Angsana New" w:hAnsi="Angsana New" w:cs="Angsana New"/>
                <w:sz w:val="20"/>
                <w:szCs w:val="20"/>
                <w:cs/>
              </w:rPr>
              <w:t>และมี</w:t>
            </w: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0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A72A5A" w:rsidRPr="000049B8" w:rsidRDefault="00140144" w:rsidP="007F3B7D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ผู้ถือหุ้น</w:t>
            </w:r>
            <w:r w:rsidR="007F3B7D">
              <w:rPr>
                <w:rFonts w:ascii="Angsana New" w:hAnsi="Angsana New" w:cs="Angsana New" w:hint="cs"/>
                <w:sz w:val="20"/>
                <w:szCs w:val="20"/>
                <w:cs/>
              </w:rPr>
              <w:t>รายใหญ่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cs/>
              </w:rPr>
              <w:t>ร่วมกัน</w:t>
            </w: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0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044DAB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รายได้เงินปันผล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357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163</w:t>
            </w: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245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934</w:t>
            </w: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357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163</w:t>
            </w:r>
          </w:p>
        </w:tc>
        <w:tc>
          <w:tcPr>
            <w:tcW w:w="110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245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934</w:t>
            </w:r>
          </w:p>
        </w:tc>
      </w:tr>
      <w:tr w:rsidR="00A72A5A" w:rsidRPr="000049B8" w:rsidTr="005A3CD8">
        <w:trPr>
          <w:trHeight w:hRule="exact" w:val="144"/>
        </w:trPr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26" w:right="-3" w:firstLine="1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-250" w:right="87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เอ็มเอฟ โฮล</w:t>
            </w:r>
            <w:proofErr w:type="spellStart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ดิ้งส์</w:t>
            </w:r>
            <w:proofErr w:type="spellEnd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0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A72A5A" w:rsidRPr="000049B8" w:rsidTr="00E868BF">
        <w:trPr>
          <w:trHeight w:val="153"/>
        </w:trPr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666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684</w:t>
            </w: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698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245</w:t>
            </w: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666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684</w:t>
            </w:r>
          </w:p>
        </w:tc>
        <w:tc>
          <w:tcPr>
            <w:tcW w:w="110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698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245</w:t>
            </w:r>
          </w:p>
        </w:tc>
      </w:tr>
      <w:tr w:rsidR="00E868BF" w:rsidRPr="000049B8" w:rsidTr="003B4F6B">
        <w:trPr>
          <w:trHeight w:hRule="exact" w:val="144"/>
        </w:trPr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15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บุคคลที่เกี่ยวข้องกัน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0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นายสดาว</w:t>
            </w:r>
            <w:proofErr w:type="spellStart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ุธ</w:t>
            </w:r>
            <w:proofErr w:type="spellEnd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 xml:space="preserve">  </w:t>
            </w:r>
            <w:proofErr w:type="spellStart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เต</w:t>
            </w:r>
            <w:proofErr w:type="spellEnd"/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ชะอุบล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</w:t>
            </w: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0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A72A5A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A72A5A" w:rsidRPr="000049B8" w:rsidTr="00E868BF">
        <w:tc>
          <w:tcPr>
            <w:tcW w:w="2754" w:type="dxa"/>
          </w:tcPr>
          <w:p w:rsidR="00A72A5A" w:rsidRPr="000049B8" w:rsidRDefault="00A72A5A" w:rsidP="003B4F6B">
            <w:pPr>
              <w:spacing w:line="240" w:lineRule="exact"/>
              <w:ind w:left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049B8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รายได้จากการขายอาคารชุด</w:t>
            </w:r>
          </w:p>
        </w:tc>
        <w:tc>
          <w:tcPr>
            <w:tcW w:w="1607" w:type="dxa"/>
          </w:tcPr>
          <w:p w:rsidR="00A72A5A" w:rsidRPr="000049B8" w:rsidRDefault="00A72A5A" w:rsidP="003B4F6B">
            <w:pPr>
              <w:spacing w:line="240" w:lineRule="exact"/>
              <w:ind w:right="-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1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2" w:type="dxa"/>
          </w:tcPr>
          <w:p w:rsidR="00A72A5A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869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965</w:t>
            </w:r>
          </w:p>
        </w:tc>
        <w:tc>
          <w:tcPr>
            <w:tcW w:w="81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1" w:type="dxa"/>
          </w:tcPr>
          <w:p w:rsidR="00A72A5A" w:rsidRPr="000049B8" w:rsidRDefault="00A72A5A" w:rsidP="003B4F6B">
            <w:pPr>
              <w:spacing w:line="240" w:lineRule="exact"/>
              <w:ind w:left="-108" w:right="-8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0" w:type="dxa"/>
          </w:tcPr>
          <w:p w:rsidR="00A72A5A" w:rsidRPr="000049B8" w:rsidRDefault="00A72A5A" w:rsidP="003B4F6B">
            <w:pPr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93" w:type="dxa"/>
          </w:tcPr>
          <w:p w:rsidR="00A72A5A" w:rsidRPr="000049B8" w:rsidRDefault="00835023" w:rsidP="003B4F6B">
            <w:pPr>
              <w:spacing w:line="240" w:lineRule="exact"/>
              <w:ind w:left="-80" w:right="87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869</w:t>
            </w:r>
            <w:r w:rsidR="00A72A5A" w:rsidRPr="000049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0"/>
                <w:szCs w:val="20"/>
                <w:lang w:val="en-US"/>
              </w:rPr>
              <w:t>965</w:t>
            </w:r>
          </w:p>
        </w:tc>
      </w:tr>
    </w:tbl>
    <w:p w:rsidR="004E4CA3" w:rsidRPr="007D0029" w:rsidRDefault="00835023" w:rsidP="00C23361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lang w:val="en-US"/>
        </w:rPr>
      </w:pPr>
      <w:r w:rsidRPr="00835023">
        <w:rPr>
          <w:rFonts w:ascii="Angsana New" w:hAnsi="Angsana New" w:cs="Angsana New"/>
          <w:b/>
          <w:bCs/>
          <w:lang w:val="en-US"/>
        </w:rPr>
        <w:t>20</w:t>
      </w:r>
      <w:r w:rsidR="00BF79BA" w:rsidRPr="007D0029">
        <w:rPr>
          <w:rFonts w:ascii="Angsana New" w:hAnsi="Angsana New" w:cs="Angsana New"/>
          <w:b/>
          <w:bCs/>
          <w:lang w:val="en-US"/>
        </w:rPr>
        <w:t>.</w:t>
      </w:r>
      <w:r w:rsidR="00B41DD1" w:rsidRPr="007D0029">
        <w:rPr>
          <w:rFonts w:ascii="Angsana New" w:hAnsi="Angsana New" w:cs="Angsana New"/>
          <w:b/>
          <w:bCs/>
          <w:cs/>
          <w:lang w:val="en-US"/>
        </w:rPr>
        <w:tab/>
      </w:r>
      <w:r w:rsidR="004E4CA3" w:rsidRPr="007D0029">
        <w:rPr>
          <w:rFonts w:ascii="Angsana New" w:hAnsi="Angsana New" w:cs="Angsana New"/>
          <w:b/>
          <w:bCs/>
          <w:cs/>
          <w:lang w:val="en-US"/>
        </w:rPr>
        <w:t>การเสนอข้อมูลทางการเงินจำแนกตามส่วนงาน</w:t>
      </w:r>
    </w:p>
    <w:p w:rsidR="00FB7D42" w:rsidRDefault="00134B32" w:rsidP="0070459D">
      <w:pPr>
        <w:ind w:left="567"/>
        <w:jc w:val="thaiDistribute"/>
        <w:rPr>
          <w:rFonts w:ascii="Angsana New" w:hAnsi="Angsana New" w:cs="Angsana New"/>
          <w:snapToGrid w:val="0"/>
          <w:cs/>
          <w:lang w:val="en-US"/>
        </w:rPr>
      </w:pPr>
      <w:r w:rsidRPr="007D0029">
        <w:rPr>
          <w:rFonts w:ascii="Angsana New" w:hAnsi="Angsana New" w:cs="Angsana New"/>
          <w:snapToGrid w:val="0"/>
          <w:spacing w:val="-4"/>
          <w:cs/>
          <w:lang w:val="en-US"/>
        </w:rPr>
        <w:t>กลุ่มบริษัท</w:t>
      </w:r>
      <w:r w:rsidR="00BF79BA" w:rsidRPr="007D0029">
        <w:rPr>
          <w:rFonts w:ascii="Angsana New" w:hAnsi="Angsana New" w:cs="Angsana New"/>
          <w:snapToGrid w:val="0"/>
          <w:spacing w:val="-4"/>
          <w:cs/>
          <w:lang w:val="en-US"/>
        </w:rPr>
        <w:t>ดำเนินกิจการหลักในหลายส่วนงาน คือธุรกิจลงทุน</w:t>
      </w:r>
      <w:r w:rsidR="009C33D1" w:rsidRPr="007D0029">
        <w:rPr>
          <w:rFonts w:ascii="Angsana New" w:hAnsi="Angsana New" w:cs="Angsana New" w:hint="cs"/>
          <w:snapToGrid w:val="0"/>
          <w:spacing w:val="-4"/>
          <w:cs/>
          <w:lang w:val="en-US"/>
        </w:rPr>
        <w:t>ถือหุ้น</w:t>
      </w:r>
      <w:r w:rsidR="00BF79BA" w:rsidRPr="007D0029">
        <w:rPr>
          <w:rFonts w:ascii="Angsana New" w:hAnsi="Angsana New" w:cs="Angsana New"/>
          <w:snapToGrid w:val="0"/>
          <w:spacing w:val="-4"/>
          <w:cs/>
          <w:lang w:val="en-US"/>
        </w:rPr>
        <w:t xml:space="preserve">ในบริษัทอื่น </w:t>
      </w:r>
      <w:r w:rsidR="00BF79BA" w:rsidRPr="007D0029">
        <w:rPr>
          <w:rFonts w:ascii="Angsana New" w:hAnsi="Angsana New" w:cs="Angsana New"/>
          <w:snapToGrid w:val="0"/>
          <w:spacing w:val="-4"/>
          <w:lang w:val="en-US"/>
        </w:rPr>
        <w:t>(Holding company)</w:t>
      </w:r>
      <w:r w:rsidR="00BF79BA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BF79BA" w:rsidRPr="004C07EF">
        <w:rPr>
          <w:rFonts w:ascii="Angsana New" w:hAnsi="Angsana New" w:cs="Angsana New"/>
          <w:snapToGrid w:val="0"/>
          <w:cs/>
          <w:lang w:val="en-US"/>
        </w:rPr>
        <w:t>และธุรกิจอสังหาริมทรัพย์ ข้อมูลทางการเงินจำแนกตามส่วนงานสำหรับ</w:t>
      </w:r>
      <w:r w:rsidR="002F4E9C" w:rsidRPr="004C07EF">
        <w:rPr>
          <w:rFonts w:ascii="Angsana New" w:hAnsi="Angsana New" w:cs="Angsana New" w:hint="cs"/>
          <w:snapToGrid w:val="0"/>
          <w:cs/>
          <w:lang w:val="en-US"/>
        </w:rPr>
        <w:t>งวดสามเดือน</w:t>
      </w:r>
      <w:r w:rsidR="000D3A0C" w:rsidRPr="004C07EF">
        <w:rPr>
          <w:rFonts w:ascii="Angsana New" w:hAnsi="Angsana New" w:cs="Angsana New" w:hint="cs"/>
          <w:snapToGrid w:val="0"/>
          <w:cs/>
          <w:lang w:val="en-US"/>
        </w:rPr>
        <w:t>และ</w:t>
      </w:r>
      <w:r w:rsidR="004C07EF" w:rsidRPr="004C07EF">
        <w:rPr>
          <w:rFonts w:ascii="Angsana New" w:hAnsi="Angsana New" w:cs="Angsana New" w:hint="cs"/>
          <w:snapToGrid w:val="0"/>
          <w:cs/>
          <w:lang w:val="en-US"/>
        </w:rPr>
        <w:t>งวด</w:t>
      </w:r>
      <w:r w:rsidR="000D3A0C" w:rsidRPr="004C07EF">
        <w:rPr>
          <w:rFonts w:ascii="Angsana New" w:hAnsi="Angsana New" w:cs="Angsana New" w:hint="cs"/>
          <w:snapToGrid w:val="0"/>
          <w:cs/>
          <w:lang w:val="en-US"/>
        </w:rPr>
        <w:t>หกเดือน</w:t>
      </w:r>
      <w:r w:rsidR="00BF79BA" w:rsidRPr="007D0029">
        <w:rPr>
          <w:rFonts w:ascii="Angsana New" w:hAnsi="Angsana New" w:cs="Angsana New"/>
          <w:snapToGrid w:val="0"/>
          <w:spacing w:val="4"/>
          <w:cs/>
          <w:lang w:val="en-US"/>
        </w:rPr>
        <w:t>สิ้นสุดวันที่</w:t>
      </w:r>
      <w:r w:rsidR="00BF79BA" w:rsidRPr="007D0029">
        <w:rPr>
          <w:rFonts w:ascii="Angsana New" w:hAnsi="Angsana New" w:cs="Angsana New"/>
          <w:snapToGrid w:val="0"/>
          <w:spacing w:val="-2"/>
          <w:cs/>
          <w:lang w:val="en-US"/>
        </w:rPr>
        <w:t xml:space="preserve"> </w:t>
      </w:r>
      <w:r w:rsidR="00835023" w:rsidRPr="00835023">
        <w:rPr>
          <w:rFonts w:ascii="Angsana New" w:hAnsi="Angsana New" w:cs="Angsana New"/>
          <w:snapToGrid w:val="0"/>
          <w:lang w:val="en-US"/>
        </w:rPr>
        <w:t>30</w:t>
      </w:r>
      <w:r w:rsidR="003774B6" w:rsidRPr="007D0029">
        <w:rPr>
          <w:rFonts w:ascii="Angsana New" w:hAnsi="Angsana New" w:cs="Angsana New"/>
          <w:snapToGrid w:val="0"/>
          <w:lang w:val="en-US"/>
        </w:rPr>
        <w:t xml:space="preserve"> </w:t>
      </w:r>
      <w:r w:rsidR="003774B6" w:rsidRPr="007D0029">
        <w:rPr>
          <w:rFonts w:ascii="Angsana New" w:hAnsi="Angsana New" w:cs="Angsana New"/>
          <w:snapToGrid w:val="0"/>
          <w:cs/>
          <w:lang w:val="en-US"/>
        </w:rPr>
        <w:t xml:space="preserve">มิถุนายน </w:t>
      </w:r>
      <w:r w:rsidR="00835023" w:rsidRPr="00835023">
        <w:rPr>
          <w:rFonts w:ascii="Angsana New" w:hAnsi="Angsana New" w:cs="Angsana New"/>
          <w:snapToGrid w:val="0"/>
          <w:lang w:val="en-US"/>
        </w:rPr>
        <w:t>2561</w:t>
      </w:r>
      <w:r w:rsidR="00254726" w:rsidRPr="007D0029">
        <w:rPr>
          <w:rFonts w:ascii="Angsana New" w:hAnsi="Angsana New" w:cs="Angsana New" w:hint="cs"/>
          <w:snapToGrid w:val="0"/>
          <w:cs/>
          <w:lang w:val="en-US"/>
        </w:rPr>
        <w:t xml:space="preserve"> </w:t>
      </w:r>
      <w:r w:rsidR="00BF79BA" w:rsidRPr="007D0029">
        <w:rPr>
          <w:rFonts w:ascii="Angsana New" w:hAnsi="Angsana New" w:cs="Angsana New"/>
          <w:snapToGrid w:val="0"/>
          <w:cs/>
          <w:lang w:val="en-US"/>
        </w:rPr>
        <w:t xml:space="preserve">และ </w:t>
      </w:r>
      <w:r w:rsidR="00835023" w:rsidRPr="00835023">
        <w:rPr>
          <w:rFonts w:ascii="Angsana New" w:hAnsi="Angsana New" w:cs="Angsana New"/>
          <w:snapToGrid w:val="0"/>
          <w:lang w:val="en-US"/>
        </w:rPr>
        <w:t>2560</w:t>
      </w:r>
      <w:r w:rsidR="00BF79BA" w:rsidRPr="007D0029">
        <w:rPr>
          <w:rFonts w:ascii="Angsana New" w:hAnsi="Angsana New" w:cs="Angsana New"/>
          <w:snapToGrid w:val="0"/>
          <w:cs/>
          <w:lang w:val="en-US"/>
        </w:rPr>
        <w:t xml:space="preserve"> มีดังนี้</w:t>
      </w:r>
    </w:p>
    <w:p w:rsidR="00FB7D42" w:rsidRDefault="00FB7D42">
      <w:pPr>
        <w:overflowPunct/>
        <w:autoSpaceDE/>
        <w:autoSpaceDN/>
        <w:adjustRightInd/>
        <w:textAlignment w:val="auto"/>
        <w:rPr>
          <w:rFonts w:ascii="Angsana New" w:hAnsi="Angsana New" w:cs="Angsana New"/>
          <w:snapToGrid w:val="0"/>
          <w:cs/>
          <w:lang w:val="en-US"/>
        </w:rPr>
      </w:pPr>
      <w:r>
        <w:rPr>
          <w:rFonts w:ascii="Angsana New" w:hAnsi="Angsana New" w:cs="Angsana New"/>
          <w:snapToGrid w:val="0"/>
          <w:cs/>
          <w:lang w:val="en-US"/>
        </w:rPr>
        <w:br w:type="page"/>
      </w:r>
    </w:p>
    <w:p w:rsidR="00BF79BA" w:rsidRPr="00FB7D42" w:rsidRDefault="00BF79BA" w:rsidP="0070459D">
      <w:pPr>
        <w:ind w:left="567"/>
        <w:jc w:val="thaiDistribute"/>
        <w:rPr>
          <w:rFonts w:ascii="Angsana New" w:hAnsi="Angsana New" w:cs="Angsana New"/>
          <w:snapToGrid w:val="0"/>
          <w:sz w:val="2"/>
          <w:szCs w:val="2"/>
          <w:lang w:val="en-US"/>
        </w:rPr>
      </w:pP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780"/>
        <w:gridCol w:w="1240"/>
        <w:gridCol w:w="104"/>
        <w:gridCol w:w="1138"/>
        <w:gridCol w:w="104"/>
        <w:gridCol w:w="1170"/>
        <w:gridCol w:w="91"/>
        <w:gridCol w:w="1193"/>
      </w:tblGrid>
      <w:tr w:rsidR="00D03A29" w:rsidRPr="007D0029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D03A29" w:rsidRPr="007D0029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03A29" w:rsidRPr="007D0029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="00C367B8" w:rsidRPr="007D00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835023"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3774B6" w:rsidRPr="007D002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774B6"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835023"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D03A29" w:rsidRPr="007D0029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03A29" w:rsidRPr="007D0029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1766D" w:rsidRPr="007D0029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7D0029" w:rsidRDefault="00D1766D" w:rsidP="009F3F3D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7D0029" w:rsidRDefault="00D1766D" w:rsidP="009F3F3D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7D0029" w:rsidRDefault="00D1766D" w:rsidP="009F3F3D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7D0029" w:rsidRDefault="00D1766D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7D0029" w:rsidRDefault="00D1766D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1766D" w:rsidRPr="007D0029" w:rsidRDefault="00D1766D" w:rsidP="009F3F3D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D1766D" w:rsidRPr="007D0029" w:rsidRDefault="00D1766D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1766D" w:rsidRPr="007D0029" w:rsidRDefault="00D1766D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03A29" w:rsidRPr="007D0029" w:rsidTr="00142EE4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03A29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03A29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7D0029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97</w:t>
            </w:r>
            <w:r w:rsidR="00873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695</w:t>
            </w:r>
            <w:r w:rsidR="00873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268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7D0029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873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884</w:t>
            </w:r>
            <w:r w:rsidR="00873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621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7D0029" w:rsidRDefault="00632444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7D0029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110</w:t>
            </w:r>
            <w:r w:rsidR="00873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579</w:t>
            </w:r>
            <w:r w:rsidR="00873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889</w:t>
            </w:r>
          </w:p>
        </w:tc>
      </w:tr>
      <w:tr w:rsidR="00D03A29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7D0029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873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135</w:t>
            </w:r>
            <w:r w:rsidR="00873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443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7D0029" w:rsidRDefault="00632444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3A29" w:rsidRPr="007D0029" w:rsidRDefault="00632444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873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135</w:t>
            </w:r>
            <w:r w:rsidR="00873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443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03A29" w:rsidRPr="007D0029" w:rsidRDefault="00632444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D03A29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03A29" w:rsidRPr="007D0029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101</w:t>
            </w:r>
            <w:r w:rsidR="00873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830</w:t>
            </w:r>
            <w:r w:rsidR="00873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711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03A29" w:rsidRPr="007D0029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873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884</w:t>
            </w:r>
            <w:r w:rsidR="00873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621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A29" w:rsidRPr="007D0029" w:rsidRDefault="00873A9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135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443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3A29" w:rsidRPr="007D0029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110</w:t>
            </w:r>
            <w:r w:rsidR="00873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579</w:t>
            </w:r>
            <w:r w:rsidR="00873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889</w:t>
            </w:r>
          </w:p>
        </w:tc>
      </w:tr>
      <w:tr w:rsidR="00D03A29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D03A29" w:rsidRPr="007D0029" w:rsidRDefault="00D03A29" w:rsidP="009F3F3D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32A3F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A3F" w:rsidRPr="007D0029" w:rsidRDefault="00632A3F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632A3F" w:rsidRPr="007D0029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  <w:r w:rsidR="00873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628</w:t>
            </w:r>
            <w:r w:rsidR="00873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199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632A3F" w:rsidRPr="007D0029" w:rsidRDefault="00632A3F" w:rsidP="009F3F3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632A3F" w:rsidRPr="007D0029" w:rsidRDefault="00632A3F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632A3F" w:rsidRPr="007D0029" w:rsidRDefault="00632A3F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32A3F" w:rsidRPr="007D0029" w:rsidRDefault="00632A3F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632A3F" w:rsidRPr="007D0029" w:rsidRDefault="00632A3F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32A3F" w:rsidRPr="007D0029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  <w:r w:rsidR="00873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628</w:t>
            </w:r>
            <w:r w:rsidR="00873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199</w:t>
            </w:r>
          </w:p>
        </w:tc>
      </w:tr>
      <w:tr w:rsidR="00C43EAF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3EAF" w:rsidRPr="007D0029" w:rsidRDefault="00C43EAF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C43EAF" w:rsidRPr="007D0029" w:rsidRDefault="00C43EAF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43EAF" w:rsidRPr="007D0029" w:rsidRDefault="00C43EAF" w:rsidP="009F3F3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C43EAF" w:rsidRPr="007D0029" w:rsidRDefault="00C43EAF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43EAF" w:rsidRPr="007D0029" w:rsidRDefault="00C43EAF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43EAF" w:rsidRPr="007D0029" w:rsidRDefault="00C43EAF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C43EAF" w:rsidRPr="007D0029" w:rsidRDefault="00C43EAF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C43EAF" w:rsidRPr="007D0029" w:rsidRDefault="00C43EAF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32444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444" w:rsidRPr="007D0029" w:rsidRDefault="00632444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 อสังหาริมทรัพย์เพื่อการลงทุน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632444" w:rsidRPr="007D0029" w:rsidRDefault="00632A3F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32444" w:rsidRPr="007D0029" w:rsidRDefault="00632444" w:rsidP="009F3F3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632444" w:rsidRPr="007D0029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761</w:t>
            </w:r>
            <w:r w:rsidR="00873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375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32444" w:rsidRPr="007D0029" w:rsidRDefault="00632444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32444" w:rsidRPr="007D0029" w:rsidRDefault="00632444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632444" w:rsidRPr="007D0029" w:rsidRDefault="00632444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32444" w:rsidRPr="007D0029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761</w:t>
            </w:r>
            <w:r w:rsidR="00873A9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375</w:t>
            </w:r>
          </w:p>
        </w:tc>
      </w:tr>
      <w:tr w:rsidR="009A553B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553B" w:rsidRPr="007D0029" w:rsidRDefault="009A553B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9A553B" w:rsidRPr="00025D7E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  <w:r w:rsidR="00873A93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653</w:t>
            </w:r>
            <w:r w:rsidR="00873A93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473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A553B" w:rsidRPr="00025D7E" w:rsidRDefault="009A553B" w:rsidP="009F3F3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9A553B" w:rsidRPr="00025D7E" w:rsidRDefault="00632A3F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A553B" w:rsidRPr="00025D7E" w:rsidRDefault="009A553B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A553B" w:rsidRPr="00025D7E" w:rsidRDefault="00632A3F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9A553B" w:rsidRPr="00025D7E" w:rsidRDefault="009A553B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9A553B" w:rsidRPr="00025D7E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  <w:r w:rsidR="00873A93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653</w:t>
            </w:r>
            <w:r w:rsidR="00873A93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473</w:t>
            </w:r>
          </w:p>
        </w:tc>
      </w:tr>
      <w:tr w:rsidR="00632A3F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A3F" w:rsidRPr="007D0029" w:rsidRDefault="00632A3F" w:rsidP="009F3F3D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632A3F" w:rsidRPr="00025D7E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  <w:r w:rsidR="00E03E24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180</w:t>
            </w:r>
            <w:r w:rsidR="00E03E24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755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32A3F" w:rsidRPr="00025D7E" w:rsidRDefault="00632A3F" w:rsidP="009F3F3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632A3F" w:rsidRPr="00025D7E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14A4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703</w:t>
            </w:r>
            <w:r w:rsidR="00614A4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850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32A3F" w:rsidRPr="00025D7E" w:rsidRDefault="00632A3F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32A3F" w:rsidRPr="00025D7E" w:rsidRDefault="00632A3F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632A3F" w:rsidRPr="00025D7E" w:rsidRDefault="00632A3F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32A3F" w:rsidRPr="00025D7E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 w:rsidR="000C71A9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884</w:t>
            </w:r>
            <w:r w:rsidR="000C71A9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605</w:t>
            </w:r>
          </w:p>
        </w:tc>
      </w:tr>
      <w:tr w:rsidR="00632A3F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2A3F" w:rsidRPr="007D0029" w:rsidRDefault="00632A3F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632A3F" w:rsidRPr="00025D7E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873A93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735</w:t>
            </w:r>
            <w:r w:rsidR="00873A93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621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32A3F" w:rsidRPr="00025D7E" w:rsidRDefault="00632A3F" w:rsidP="009F3F3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632A3F" w:rsidRPr="00025D7E" w:rsidRDefault="00632A3F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32A3F" w:rsidRPr="00025D7E" w:rsidRDefault="00632A3F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32A3F" w:rsidRPr="00025D7E" w:rsidRDefault="00632A3F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632A3F" w:rsidRPr="00025D7E" w:rsidRDefault="00632A3F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632A3F" w:rsidRPr="00025D7E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873A93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735</w:t>
            </w:r>
            <w:r w:rsidR="00873A93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621</w:t>
            </w:r>
          </w:p>
        </w:tc>
      </w:tr>
      <w:tr w:rsidR="00044DAB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4DAB" w:rsidRPr="00632A3F" w:rsidRDefault="00044DAB" w:rsidP="009F3F3D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32A3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44DAB" w:rsidRPr="00025D7E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216</w:t>
            </w:r>
            <w:r w:rsidR="00044DAB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823</w:t>
            </w:r>
            <w:r w:rsidR="00044DAB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44DAB" w:rsidRPr="00025D7E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216</w:t>
            </w:r>
            <w:r w:rsidR="00044DAB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823</w:t>
            </w:r>
            <w:r w:rsidR="00044DAB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</w:p>
        </w:tc>
      </w:tr>
      <w:tr w:rsidR="00044DAB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4DAB" w:rsidRPr="007D0029" w:rsidRDefault="00044DAB" w:rsidP="009F3F3D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44DAB" w:rsidRPr="00025D7E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76</w:t>
            </w:r>
            <w:r w:rsidR="00044DAB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  <w:r w:rsidR="00044DAB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316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044DAB" w:rsidRPr="00025D7E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044DAB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002</w:t>
            </w:r>
            <w:r w:rsidR="00044DAB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933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214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170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44DAB" w:rsidRPr="00025D7E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79</w:t>
            </w:r>
            <w:r w:rsidR="00044DAB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997</w:t>
            </w:r>
            <w:r w:rsidR="00044DAB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079</w:t>
            </w:r>
          </w:p>
        </w:tc>
      </w:tr>
      <w:tr w:rsidR="00044DAB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4DAB" w:rsidRPr="007D0029" w:rsidRDefault="00044DAB" w:rsidP="009F3F3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4DAB" w:rsidRPr="00025D7E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431</w:t>
            </w:r>
            <w:r w:rsidR="008B5F93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229</w:t>
            </w:r>
            <w:r w:rsidR="008B5F93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458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4DAB" w:rsidRPr="00025D7E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044DAB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468</w:t>
            </w:r>
            <w:r w:rsidR="00044DAB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158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214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170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44DAB" w:rsidRPr="00025D7E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437</w:t>
            </w:r>
            <w:r w:rsidR="008B5F93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483</w:t>
            </w:r>
            <w:r w:rsidR="008B5F93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446</w:t>
            </w:r>
          </w:p>
        </w:tc>
      </w:tr>
      <w:tr w:rsidR="00044DAB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4DAB" w:rsidRPr="007D0029" w:rsidRDefault="00044DAB" w:rsidP="009F3F3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(ขาดทุน) </w:t>
            </w: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329</w:t>
            </w:r>
            <w:r w:rsidR="008B5F93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398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747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44DAB" w:rsidRPr="00025D7E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D7747C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416</w:t>
            </w:r>
            <w:r w:rsidR="00D7747C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463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44DAB" w:rsidRPr="00025D7E" w:rsidRDefault="00835023" w:rsidP="009F3F3D">
            <w:pPr>
              <w:spacing w:line="280" w:lineRule="exact"/>
              <w:ind w:right="13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78</w:t>
            </w:r>
            <w:r w:rsidR="00044DAB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727</w:t>
            </w:r>
          </w:p>
        </w:tc>
        <w:tc>
          <w:tcPr>
            <w:tcW w:w="91" w:type="dxa"/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044DAB" w:rsidRPr="00025D7E" w:rsidRDefault="008B5F93" w:rsidP="009F3F3D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326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903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557</w:t>
            </w:r>
            <w:r w:rsidR="00044DAB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044DAB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4DAB" w:rsidRPr="007D0029" w:rsidRDefault="00044DAB" w:rsidP="009F3F3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B5F93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</w:t>
            </w:r>
            <w:r w:rsidRPr="008B5F93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4DAB" w:rsidRPr="00025D7E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="00044DAB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958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044DAB" w:rsidRPr="00025D7E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="00044DAB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958</w:t>
            </w:r>
          </w:p>
        </w:tc>
      </w:tr>
      <w:tr w:rsidR="00044DAB" w:rsidRPr="007D0029" w:rsidTr="00142EE4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4DAB" w:rsidRPr="007D0029" w:rsidRDefault="00044DAB" w:rsidP="009F3F3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(ขาดทุน) </w:t>
            </w: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สุทธิสำหรับ</w:t>
            </w: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44DAB" w:rsidRPr="00025D7E" w:rsidRDefault="008B5F93" w:rsidP="009F3F3D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329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305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789</w:t>
            </w:r>
            <w:r w:rsidR="00044DAB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44DAB" w:rsidRPr="00025D7E" w:rsidRDefault="00835023" w:rsidP="009F3F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D7747C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416</w:t>
            </w:r>
            <w:r w:rsidR="00D7747C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463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4DAB" w:rsidRPr="00025D7E" w:rsidRDefault="00835023" w:rsidP="009F3F3D">
            <w:pPr>
              <w:spacing w:line="280" w:lineRule="exact"/>
              <w:ind w:right="13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78</w:t>
            </w:r>
            <w:r w:rsidR="00044DAB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727</w:t>
            </w:r>
          </w:p>
        </w:tc>
        <w:tc>
          <w:tcPr>
            <w:tcW w:w="91" w:type="dxa"/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4DAB" w:rsidRPr="00025D7E" w:rsidRDefault="00044DAB" w:rsidP="009F3F3D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326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810</w:t>
            </w:r>
            <w:r w:rsidR="00D7747C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599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BF79BA" w:rsidRPr="00FB7D42" w:rsidRDefault="00BF79BA" w:rsidP="00BF79BA">
      <w:pPr>
        <w:ind w:left="567"/>
        <w:jc w:val="thaiDistribute"/>
        <w:rPr>
          <w:rFonts w:ascii="Angsana New" w:hAnsi="Angsana New" w:cs="Angsana New"/>
          <w:snapToGrid w:val="0"/>
          <w:sz w:val="24"/>
          <w:szCs w:val="24"/>
          <w:lang w:val="en-US"/>
        </w:rPr>
      </w:pP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780"/>
        <w:gridCol w:w="1240"/>
        <w:gridCol w:w="104"/>
        <w:gridCol w:w="1138"/>
        <w:gridCol w:w="104"/>
        <w:gridCol w:w="1170"/>
        <w:gridCol w:w="91"/>
        <w:gridCol w:w="1193"/>
      </w:tblGrid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Pr="007D00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  <w:r w:rsidR="00835023"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7D00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35023"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835023" w:rsidRPr="008350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60</w:t>
            </w: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86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028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157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876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219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904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376</w:t>
            </w: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211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136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211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136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239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293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876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219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211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136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904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376</w:t>
            </w: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833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551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833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551</w:t>
            </w: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 อสังหาริมทรัพย์เพื่อการลงทุน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769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407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769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407</w:t>
            </w: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8335EF" w:rsidP="008335EF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61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304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302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61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304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302</w:t>
            </w: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36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438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152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595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941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033</w:t>
            </w: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566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122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566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122</w:t>
            </w:r>
          </w:p>
        </w:tc>
      </w:tr>
      <w:tr w:rsidR="000C3C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C3CFE" w:rsidRPr="007D0029" w:rsidRDefault="00835023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C3CFE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219</w:t>
            </w:r>
            <w:r w:rsidR="000C3CFE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0C3CFE" w:rsidRPr="007D0029" w:rsidRDefault="00835023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C3CFE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197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C3CFE" w:rsidRPr="007D0029" w:rsidRDefault="00835023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C3CFE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221</w:t>
            </w:r>
            <w:r w:rsidR="000C3CFE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197</w:t>
            </w:r>
          </w:p>
        </w:tc>
      </w:tr>
      <w:tr w:rsidR="000C3CFE" w:rsidRPr="007D0029" w:rsidTr="00141E0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ต</w:t>
            </w: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>้นทุนทางการเงิน</w:t>
            </w:r>
          </w:p>
        </w:tc>
        <w:tc>
          <w:tcPr>
            <w:tcW w:w="1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3CFE" w:rsidRPr="007D0029" w:rsidRDefault="00835023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 w:rsidR="000C3CFE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324</w:t>
            </w:r>
            <w:r w:rsidR="000C3CFE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386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3CFE" w:rsidRPr="007D0029" w:rsidRDefault="00835023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0C3CFE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679</w:t>
            </w:r>
            <w:r w:rsidR="000C3CFE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067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right="10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297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325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0C3CFE" w:rsidRPr="007D0029" w:rsidRDefault="00835023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  <w:r w:rsidR="000C3CFE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706</w:t>
            </w:r>
            <w:r w:rsidR="000C3CFE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128</w:t>
            </w:r>
          </w:p>
        </w:tc>
      </w:tr>
      <w:tr w:rsidR="000C3C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3CFE" w:rsidRPr="007D0029" w:rsidRDefault="00835023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210</w:t>
            </w:r>
            <w:r w:rsidR="000C3CFE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035</w:t>
            </w:r>
            <w:r w:rsidR="000C3CFE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799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3CFE" w:rsidRPr="007D0029" w:rsidRDefault="00835023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0C3CFE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603</w:t>
            </w:r>
            <w:r w:rsidR="000C3CFE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266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right="10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297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325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3CFE" w:rsidRPr="007D0029" w:rsidRDefault="00835023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215</w:t>
            </w:r>
            <w:r w:rsidR="000C3CFE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341</w:t>
            </w:r>
            <w:r w:rsidR="000C3CFE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740</w:t>
            </w:r>
          </w:p>
        </w:tc>
      </w:tr>
      <w:tr w:rsidR="000C3C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119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796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C3CFE" w:rsidRPr="007D0029" w:rsidRDefault="00835023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0C3CFE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272</w:t>
            </w:r>
            <w:r w:rsidR="000C3CFE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953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C3CFE" w:rsidRPr="007D0029" w:rsidRDefault="00835023" w:rsidP="000C3CFE">
            <w:pPr>
              <w:spacing w:line="280" w:lineRule="exact"/>
              <w:ind w:right="12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86</w:t>
            </w:r>
            <w:r w:rsidR="000C3CFE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189</w:t>
            </w:r>
          </w:p>
        </w:tc>
        <w:tc>
          <w:tcPr>
            <w:tcW w:w="91" w:type="dxa"/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116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437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364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0C3C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(ค่าใช้จ่าย) </w:t>
            </w: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3CFE" w:rsidRPr="007D0029" w:rsidRDefault="00835023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 w:rsidR="000C3CFE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665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714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063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565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398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0C3C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สุทธิสำหรับ</w:t>
            </w: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119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647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841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C3CFE" w:rsidRPr="007D0029" w:rsidRDefault="00835023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C3CFE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558</w:t>
            </w:r>
            <w:r w:rsidR="000C3CFE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890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3CFE" w:rsidRPr="007D0029" w:rsidRDefault="00835023" w:rsidP="000C3CFE">
            <w:pPr>
              <w:spacing w:line="280" w:lineRule="exact"/>
              <w:ind w:right="12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86</w:t>
            </w:r>
            <w:r w:rsidR="000C3CFE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189</w:t>
            </w:r>
          </w:p>
        </w:tc>
        <w:tc>
          <w:tcPr>
            <w:tcW w:w="91" w:type="dxa"/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118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002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762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0D3A0C" w:rsidRPr="00520AAC" w:rsidRDefault="000D3A0C">
      <w:pPr>
        <w:rPr>
          <w:rFonts w:ascii="Angsana New" w:hAnsi="Angsana New" w:cs="Angsana New"/>
          <w:sz w:val="2"/>
          <w:szCs w:val="2"/>
          <w:cs/>
        </w:rPr>
      </w:pP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780"/>
        <w:gridCol w:w="1240"/>
        <w:gridCol w:w="104"/>
        <w:gridCol w:w="1138"/>
        <w:gridCol w:w="104"/>
        <w:gridCol w:w="1170"/>
        <w:gridCol w:w="91"/>
        <w:gridCol w:w="1193"/>
      </w:tblGrid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left w:val="nil"/>
              <w:bottom w:val="nil"/>
            </w:tcBorders>
            <w:shd w:val="clear" w:color="auto" w:fill="auto"/>
          </w:tcPr>
          <w:p w:rsidR="000D3A0C" w:rsidRPr="007D0029" w:rsidRDefault="000D3A0C" w:rsidP="000C3CFE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Pr="007D00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หกเดือนสิ้นสุดวันที่ </w:t>
            </w:r>
            <w:r w:rsidR="00835023"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7D00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35023"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835023" w:rsidRPr="008350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61</w:t>
            </w: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E5995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5995" w:rsidRPr="007D0029" w:rsidRDefault="00835023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223</w:t>
            </w:r>
            <w:r w:rsidR="00DE59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355</w:t>
            </w:r>
            <w:r w:rsidR="00DE59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172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5995" w:rsidRPr="007D0029" w:rsidRDefault="00835023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490B5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888</w:t>
            </w:r>
            <w:r w:rsidR="00490B5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081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E5995" w:rsidRPr="007D0029" w:rsidRDefault="00DE5995" w:rsidP="00093100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E5995" w:rsidRPr="007D0029" w:rsidRDefault="00835023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  <w:r w:rsidR="00DE59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243</w:t>
            </w:r>
            <w:r w:rsidR="00DE59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</w:p>
        </w:tc>
      </w:tr>
      <w:tr w:rsidR="00DE5995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5995" w:rsidRPr="007D0029" w:rsidRDefault="00835023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490B5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272</w:t>
            </w:r>
            <w:r w:rsidR="00490B5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581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272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581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DE5995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E5995" w:rsidRPr="007D0029" w:rsidRDefault="00835023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231</w:t>
            </w:r>
            <w:r w:rsidR="00490B5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627</w:t>
            </w:r>
            <w:r w:rsidR="00490B5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753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E5995" w:rsidRPr="007D0029" w:rsidRDefault="00835023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490B5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888</w:t>
            </w:r>
            <w:r w:rsidR="00490B5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081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272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581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DE5995" w:rsidRPr="007D0029" w:rsidRDefault="00DE5995" w:rsidP="00093100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E5995" w:rsidRPr="007D0029" w:rsidRDefault="00835023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  <w:r w:rsidR="00DE59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243</w:t>
            </w:r>
            <w:r w:rsidR="00DE59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E5995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DE5995" w:rsidRPr="007D0029" w:rsidRDefault="00835023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121</w:t>
            </w:r>
            <w:r w:rsidR="0009310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489</w:t>
            </w:r>
            <w:r w:rsidR="0009310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636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E5995" w:rsidRPr="007D0029" w:rsidRDefault="00835023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121</w:t>
            </w:r>
            <w:r w:rsidR="00DE59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489</w:t>
            </w:r>
            <w:r w:rsidR="00DE59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636</w:t>
            </w:r>
          </w:p>
        </w:tc>
      </w:tr>
      <w:tr w:rsidR="00DE5995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DE5995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 อสังหาริมทรัพย์เพื่อการลงทุน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E5995" w:rsidRPr="007D0029" w:rsidRDefault="00835023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490B5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502</w:t>
            </w:r>
            <w:r w:rsidR="00490B5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353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E5995" w:rsidRPr="007D0029" w:rsidRDefault="00835023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DE59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502</w:t>
            </w:r>
            <w:r w:rsidR="00DE59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353</w:t>
            </w:r>
          </w:p>
        </w:tc>
      </w:tr>
      <w:tr w:rsidR="00DE5995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281438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DE5995" w:rsidRPr="00025D7E" w:rsidRDefault="00835023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  <w:r w:rsidR="00093100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673</w:t>
            </w:r>
            <w:r w:rsidR="00093100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109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5995" w:rsidRPr="00025D7E" w:rsidRDefault="00DE5995" w:rsidP="00093100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E5995" w:rsidRPr="00025D7E" w:rsidRDefault="00DE5995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E5995" w:rsidRPr="007D0029" w:rsidRDefault="00835023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  <w:r w:rsidR="00DE59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673</w:t>
            </w:r>
            <w:r w:rsidR="00DE59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109</w:t>
            </w:r>
          </w:p>
        </w:tc>
      </w:tr>
      <w:tr w:rsidR="00DE5995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D3A0C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DE5995" w:rsidRPr="00025D7E" w:rsidRDefault="00835023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D7747C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926</w:t>
            </w:r>
            <w:r w:rsidR="00D7747C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875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5995" w:rsidRPr="00025D7E" w:rsidRDefault="00DE5995" w:rsidP="00093100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E5995" w:rsidRPr="00025D7E" w:rsidRDefault="00835023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D7747C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014</w:t>
            </w:r>
            <w:r w:rsidR="00D7747C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E5995" w:rsidRPr="007D0029" w:rsidRDefault="00835023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77</w:t>
            </w:r>
            <w:r w:rsidR="00730DF3"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941</w:t>
            </w:r>
            <w:r w:rsidR="00730DF3"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</w:p>
        </w:tc>
      </w:tr>
      <w:tr w:rsidR="00DE5995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5995" w:rsidRPr="00DE5995" w:rsidRDefault="00DE5995" w:rsidP="00DE5995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DE5995" w:rsidRPr="00025D7E" w:rsidRDefault="00835023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490B50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915</w:t>
            </w:r>
            <w:r w:rsidR="00490B50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687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5995" w:rsidRPr="00025D7E" w:rsidRDefault="00DE5995" w:rsidP="00093100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DE5995" w:rsidRPr="00025D7E" w:rsidRDefault="00DE5995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DE5995" w:rsidRPr="007D0029" w:rsidRDefault="00DE5995" w:rsidP="00093100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DE5995" w:rsidRPr="007D0029" w:rsidRDefault="00835023" w:rsidP="00093100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DE59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915</w:t>
            </w:r>
            <w:r w:rsidR="00DE599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687</w:t>
            </w:r>
          </w:p>
        </w:tc>
      </w:tr>
      <w:tr w:rsidR="000C3C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2A3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C3CFE" w:rsidRPr="00025D7E" w:rsidRDefault="00835023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0C3CFE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466</w:t>
            </w:r>
            <w:r w:rsidR="000C3CFE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536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CFE" w:rsidRPr="00025D7E" w:rsidRDefault="000C3CFE" w:rsidP="000C3CFE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0C3CFE" w:rsidRPr="00025D7E" w:rsidRDefault="000C3CFE" w:rsidP="000C3CF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C3CFE" w:rsidRPr="007D0029" w:rsidRDefault="00835023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0C3C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466</w:t>
            </w:r>
            <w:r w:rsidR="000C3C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536</w:t>
            </w:r>
          </w:p>
        </w:tc>
      </w:tr>
      <w:tr w:rsidR="000C3C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ต้</w:t>
            </w: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>นทุนทางการเงิน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C3CFE" w:rsidRPr="00025D7E" w:rsidRDefault="00835023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153</w:t>
            </w:r>
            <w:r w:rsidR="000C3CFE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396</w:t>
            </w:r>
            <w:r w:rsidR="000C3CFE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447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CFE" w:rsidRPr="00025D7E" w:rsidRDefault="000C3CFE" w:rsidP="000C3CFE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0C3CFE" w:rsidRPr="00025D7E" w:rsidRDefault="00835023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0C3CFE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015</w:t>
            </w:r>
            <w:r w:rsidR="000C3CFE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552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446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671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C3CFE" w:rsidRPr="007D0029" w:rsidRDefault="00835023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157</w:t>
            </w:r>
            <w:r w:rsidR="000C3C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965</w:t>
            </w:r>
            <w:r w:rsidR="000C3C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328</w:t>
            </w:r>
          </w:p>
        </w:tc>
      </w:tr>
      <w:tr w:rsidR="000C3C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3CFE" w:rsidRPr="00025D7E" w:rsidRDefault="00835023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511</w:t>
            </w:r>
            <w:r w:rsidR="00D7747C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868</w:t>
            </w:r>
            <w:r w:rsidR="00D7747C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290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FE" w:rsidRPr="00025D7E" w:rsidRDefault="000C3CFE" w:rsidP="000C3CFE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3CFE" w:rsidRPr="00025D7E" w:rsidRDefault="00835023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D7747C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532</w:t>
            </w:r>
            <w:r w:rsidR="00D7747C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325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446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671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3CFE" w:rsidRPr="007D0029" w:rsidRDefault="00835023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520</w:t>
            </w:r>
            <w:r w:rsidR="000C3CFE"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953</w:t>
            </w:r>
            <w:r w:rsidR="000C3CFE"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944</w:t>
            </w:r>
          </w:p>
        </w:tc>
      </w:tr>
      <w:tr w:rsidR="000C3C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C3CFE" w:rsidRPr="00025D7E" w:rsidRDefault="00D7747C" w:rsidP="000C3CF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280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537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FE" w:rsidRPr="00025D7E" w:rsidRDefault="000C3CFE" w:rsidP="000C3CFE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C3CFE" w:rsidRPr="00025D7E" w:rsidRDefault="00835023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D7747C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355</w:t>
            </w:r>
            <w:r w:rsidR="00D7747C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756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C3CFE" w:rsidRPr="007D0029" w:rsidRDefault="00835023" w:rsidP="000C3CFE">
            <w:pPr>
              <w:spacing w:line="280" w:lineRule="exact"/>
              <w:ind w:right="12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  <w:r w:rsidR="000C3C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090</w:t>
            </w:r>
          </w:p>
        </w:tc>
        <w:tc>
          <w:tcPr>
            <w:tcW w:w="91" w:type="dxa"/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0C3CFE" w:rsidRPr="00D7747C" w:rsidRDefault="000C3CFE" w:rsidP="000C3CF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271</w:t>
            </w:r>
            <w:r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710</w:t>
            </w:r>
            <w:r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691</w:t>
            </w:r>
            <w:r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0C3C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</w:t>
            </w: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3CFE" w:rsidRPr="00025D7E" w:rsidRDefault="00835023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185</w:t>
            </w:r>
            <w:r w:rsidR="000C3CFE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916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FE" w:rsidRPr="00025D7E" w:rsidRDefault="000C3CFE" w:rsidP="000C3CFE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3CFE" w:rsidRPr="00025D7E" w:rsidRDefault="000C3CFE" w:rsidP="000C3CF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0C3CFE" w:rsidRPr="007D0029" w:rsidRDefault="00835023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185</w:t>
            </w:r>
            <w:r w:rsidR="000C3C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916</w:t>
            </w:r>
          </w:p>
        </w:tc>
      </w:tr>
      <w:tr w:rsidR="000C3CFE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สุทธิสำหรับ</w:t>
            </w: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C3CFE" w:rsidRPr="00025D7E" w:rsidRDefault="00D7747C" w:rsidP="000C3CF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280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054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621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0C3CFE" w:rsidRPr="00025D7E" w:rsidRDefault="000C3CFE" w:rsidP="000C3CFE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C3CFE" w:rsidRPr="00025D7E" w:rsidRDefault="00835023" w:rsidP="000C3CFE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D7747C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355</w:t>
            </w:r>
            <w:r w:rsidR="00D7747C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756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3CFE" w:rsidRPr="007D0029" w:rsidRDefault="00835023" w:rsidP="000C3CFE">
            <w:pPr>
              <w:spacing w:line="280" w:lineRule="exact"/>
              <w:ind w:right="12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  <w:r w:rsidR="000C3CF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090</w:t>
            </w:r>
          </w:p>
        </w:tc>
        <w:tc>
          <w:tcPr>
            <w:tcW w:w="91" w:type="dxa"/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3CFE" w:rsidRPr="007D0029" w:rsidRDefault="000C3CFE" w:rsidP="000C3CFE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271</w:t>
            </w:r>
            <w:r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524</w:t>
            </w:r>
            <w:r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775</w:t>
            </w:r>
            <w:r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8C177A" w:rsidRPr="00FB7D42" w:rsidRDefault="008C177A">
      <w:pPr>
        <w:overflowPunct/>
        <w:autoSpaceDE/>
        <w:autoSpaceDN/>
        <w:adjustRightInd/>
        <w:textAlignment w:val="auto"/>
        <w:rPr>
          <w:rFonts w:cs="Symbol"/>
          <w:sz w:val="24"/>
          <w:szCs w:val="24"/>
          <w:cs/>
        </w:rPr>
      </w:pP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780"/>
        <w:gridCol w:w="1240"/>
        <w:gridCol w:w="104"/>
        <w:gridCol w:w="1138"/>
        <w:gridCol w:w="104"/>
        <w:gridCol w:w="1170"/>
        <w:gridCol w:w="91"/>
        <w:gridCol w:w="1193"/>
      </w:tblGrid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left w:val="nil"/>
              <w:bottom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(หน่วย : บาท)</w:t>
            </w: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12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Pr="007D00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หกเดือนสิ้นสุดวันที่ </w:t>
            </w:r>
            <w:r w:rsidR="00835023"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7D00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35023"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="00835023" w:rsidRPr="008350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60</w:t>
            </w: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32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96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226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996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220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066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549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062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769</w:t>
            </w: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445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160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445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160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441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380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066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549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445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160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062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769</w:t>
            </w: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10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ต้นทุนขายอาคารชุด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105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012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424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105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012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424</w:t>
            </w: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    อสังหาริมทรัพย์เพื่อการลงทุน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575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096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575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096</w:t>
            </w: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DD3B33" w:rsidP="00DD3B33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134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184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171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134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184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171</w:t>
            </w:r>
          </w:p>
        </w:tc>
      </w:tr>
      <w:tr w:rsidR="000D3A0C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994" w:right="72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404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643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525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964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0D3A0C" w:rsidRPr="007D0029" w:rsidRDefault="000D3A0C" w:rsidP="000D3A0C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0D3A0C" w:rsidRPr="007D0029" w:rsidRDefault="00835023" w:rsidP="000D3A0C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930</w:t>
            </w:r>
            <w:r w:rsidR="000D3A0C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607</w:t>
            </w:r>
          </w:p>
        </w:tc>
      </w:tr>
      <w:tr w:rsidR="00CF77CF" w:rsidRPr="007D0029" w:rsidTr="00141E0F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77CF" w:rsidRPr="007D0029" w:rsidRDefault="00CF77CF" w:rsidP="00CF77CF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CF77CF" w:rsidRPr="007D0029" w:rsidRDefault="00835023" w:rsidP="00CF77CF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CF77CF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480</w:t>
            </w:r>
            <w:r w:rsidR="00CF77CF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557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F77CF" w:rsidRPr="007D0029" w:rsidRDefault="00CF77CF" w:rsidP="00CF77CF">
            <w:pPr>
              <w:tabs>
                <w:tab w:val="right" w:pos="6095"/>
              </w:tabs>
              <w:spacing w:line="280" w:lineRule="exact"/>
              <w:ind w:left="360" w:right="65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CF77CF" w:rsidRPr="007D0029" w:rsidRDefault="00CF77CF" w:rsidP="00CF77C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F77CF" w:rsidRPr="007D0029" w:rsidRDefault="00CF77CF" w:rsidP="00CF77CF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F77CF" w:rsidRPr="007D0029" w:rsidRDefault="00CF77CF" w:rsidP="00CF77C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CF77CF" w:rsidRPr="007D0029" w:rsidRDefault="00CF77CF" w:rsidP="00CF77CF">
            <w:pPr>
              <w:spacing w:line="280" w:lineRule="exact"/>
              <w:ind w:left="-540" w:right="210" w:firstLine="5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CF77CF" w:rsidRPr="007D0029" w:rsidRDefault="00835023" w:rsidP="00CF77CF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CF77CF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480</w:t>
            </w:r>
            <w:r w:rsidR="00CF77CF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557</w:t>
            </w:r>
          </w:p>
        </w:tc>
      </w:tr>
      <w:tr w:rsidR="00974B96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61CA" w:rsidRPr="007D0029" w:rsidRDefault="00B861CA" w:rsidP="00B861CA">
            <w:pPr>
              <w:tabs>
                <w:tab w:val="right" w:pos="6095"/>
              </w:tabs>
              <w:spacing w:line="280" w:lineRule="exact"/>
              <w:ind w:left="990" w:right="65" w:hanging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40" w:type="dxa"/>
            <w:tcBorders>
              <w:left w:val="nil"/>
              <w:right w:val="nil"/>
            </w:tcBorders>
            <w:shd w:val="clear" w:color="auto" w:fill="auto"/>
          </w:tcPr>
          <w:p w:rsidR="00B861CA" w:rsidRPr="007D0029" w:rsidRDefault="00835023" w:rsidP="00B861CA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98</w:t>
            </w:r>
            <w:r w:rsidR="00B861CA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087</w:t>
            </w:r>
            <w:r w:rsidR="00B861CA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327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861CA" w:rsidRPr="007D0029" w:rsidRDefault="00B861CA" w:rsidP="00B861CA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</w:tcPr>
          <w:p w:rsidR="00B861CA" w:rsidRPr="007D0029" w:rsidRDefault="00835023" w:rsidP="00BE7ABA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B861CA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297</w:t>
            </w:r>
            <w:r w:rsidR="00B861CA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797</w:t>
            </w: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861CA" w:rsidRPr="007D0029" w:rsidRDefault="00B861CA" w:rsidP="00B861CA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B861CA" w:rsidRPr="007D0029" w:rsidRDefault="00FE5BBB" w:rsidP="00D11FF1">
            <w:pPr>
              <w:spacing w:line="280" w:lineRule="exact"/>
              <w:ind w:right="66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B861CA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620</w:t>
            </w:r>
            <w:r w:rsidR="00B861CA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019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B861CA" w:rsidRPr="007D0029" w:rsidRDefault="00B861CA" w:rsidP="00B861CA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:rsidR="00B861CA" w:rsidRPr="007D0029" w:rsidRDefault="00835023" w:rsidP="00BE7ABA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="00B861CA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765</w:t>
            </w:r>
            <w:r w:rsidR="00B861CA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105</w:t>
            </w:r>
          </w:p>
        </w:tc>
      </w:tr>
      <w:tr w:rsidR="00AE2C56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6908" w:rsidRPr="007D0029" w:rsidRDefault="00586908" w:rsidP="00586908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908" w:rsidRPr="007D0029" w:rsidRDefault="00835023" w:rsidP="00586908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430</w:t>
            </w:r>
            <w:r w:rsidR="00586908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169</w:t>
            </w:r>
            <w:r w:rsidR="00586908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122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86908" w:rsidRPr="007D0029" w:rsidRDefault="00586908" w:rsidP="00586908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908" w:rsidRPr="007D0029" w:rsidRDefault="00835023" w:rsidP="00586908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="00586908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398</w:t>
            </w:r>
            <w:r w:rsidR="00586908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857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86908" w:rsidRPr="007D0029" w:rsidRDefault="00586908" w:rsidP="00586908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6908" w:rsidRPr="007D0029" w:rsidRDefault="00FE5BBB" w:rsidP="00D11FF1">
            <w:pPr>
              <w:spacing w:line="280" w:lineRule="exact"/>
              <w:ind w:right="66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586908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620</w:t>
            </w:r>
            <w:r w:rsidR="00586908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019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:rsidR="00586908" w:rsidRPr="007D0029" w:rsidRDefault="00586908" w:rsidP="00586908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6908" w:rsidRPr="007D0029" w:rsidRDefault="00835023" w:rsidP="00586908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439</w:t>
            </w:r>
            <w:r w:rsidR="00586908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947</w:t>
            </w:r>
            <w:r w:rsidR="00586908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960</w:t>
            </w:r>
          </w:p>
        </w:tc>
      </w:tr>
      <w:tr w:rsidR="00586908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6908" w:rsidRPr="007D0029" w:rsidRDefault="00586908" w:rsidP="00586908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86908" w:rsidRPr="007D0029" w:rsidRDefault="00586908" w:rsidP="00586908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194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727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742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86908" w:rsidRPr="007D0029" w:rsidRDefault="00586908" w:rsidP="00586908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86908" w:rsidRPr="007D0029" w:rsidRDefault="00835023" w:rsidP="00586908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586908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667</w:t>
            </w:r>
            <w:r w:rsidR="00586908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692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86908" w:rsidRPr="007D0029" w:rsidRDefault="00586908" w:rsidP="00586908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586908" w:rsidRPr="007D0029" w:rsidRDefault="00835023" w:rsidP="00586908">
            <w:pPr>
              <w:spacing w:line="280" w:lineRule="exact"/>
              <w:ind w:right="12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  <w:r w:rsidR="00586908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859</w:t>
            </w:r>
          </w:p>
        </w:tc>
        <w:tc>
          <w:tcPr>
            <w:tcW w:w="91" w:type="dxa"/>
            <w:shd w:val="clear" w:color="auto" w:fill="auto"/>
          </w:tcPr>
          <w:p w:rsidR="00586908" w:rsidRPr="007D0029" w:rsidRDefault="00586908" w:rsidP="00586908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:rsidR="00586908" w:rsidRPr="007D0029" w:rsidRDefault="00586908" w:rsidP="00586908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186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885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191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586908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6908" w:rsidRPr="007D0029" w:rsidRDefault="00586908" w:rsidP="00586908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(ค่าใช้จ่าย) </w:t>
            </w: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908" w:rsidRPr="007D0029" w:rsidRDefault="00835023" w:rsidP="00586908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297</w:t>
            </w:r>
            <w:r w:rsidR="00586908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330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86908" w:rsidRPr="007D0029" w:rsidRDefault="00586908" w:rsidP="00586908">
            <w:pPr>
              <w:tabs>
                <w:tab w:val="right" w:pos="6095"/>
              </w:tabs>
              <w:spacing w:line="280" w:lineRule="exact"/>
              <w:ind w:right="12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908" w:rsidRPr="007D0029" w:rsidRDefault="00586908" w:rsidP="00586908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539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711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86908" w:rsidRPr="007D0029" w:rsidRDefault="00586908" w:rsidP="00586908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86908" w:rsidRPr="007D0029" w:rsidRDefault="00586908" w:rsidP="00586908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586908" w:rsidRPr="007D0029" w:rsidRDefault="00586908" w:rsidP="00586908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</w:tcPr>
          <w:p w:rsidR="00586908" w:rsidRPr="007D0029" w:rsidRDefault="00586908" w:rsidP="00586908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242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381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586908" w:rsidRPr="007D0029" w:rsidTr="000D3A0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6908" w:rsidRPr="007D0029" w:rsidRDefault="00586908" w:rsidP="00586908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สุทธิสำหรับ</w:t>
            </w:r>
            <w:r w:rsidRPr="007D0029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86908" w:rsidRPr="007D0029" w:rsidRDefault="00586908" w:rsidP="00586908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194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430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412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586908" w:rsidRPr="007D0029" w:rsidRDefault="00586908" w:rsidP="00586908">
            <w:pPr>
              <w:tabs>
                <w:tab w:val="right" w:pos="6095"/>
              </w:tabs>
              <w:spacing w:line="280" w:lineRule="exact"/>
              <w:ind w:left="36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86908" w:rsidRPr="007D0029" w:rsidRDefault="00835023" w:rsidP="00586908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586908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="00586908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981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</w:tcPr>
          <w:p w:rsidR="00586908" w:rsidRPr="007D0029" w:rsidRDefault="00586908" w:rsidP="00586908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6908" w:rsidRPr="007D0029" w:rsidRDefault="00835023" w:rsidP="00586908">
            <w:pPr>
              <w:spacing w:line="280" w:lineRule="exact"/>
              <w:ind w:right="129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  <w:r w:rsidR="00586908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859</w:t>
            </w:r>
          </w:p>
        </w:tc>
        <w:tc>
          <w:tcPr>
            <w:tcW w:w="91" w:type="dxa"/>
            <w:shd w:val="clear" w:color="auto" w:fill="auto"/>
          </w:tcPr>
          <w:p w:rsidR="00586908" w:rsidRPr="007D0029" w:rsidRDefault="00586908" w:rsidP="00586908">
            <w:pPr>
              <w:spacing w:line="280" w:lineRule="exact"/>
              <w:ind w:left="-540" w:right="210" w:firstLine="54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6908" w:rsidRPr="007D0029" w:rsidRDefault="00586908" w:rsidP="00586908">
            <w:pPr>
              <w:spacing w:line="2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190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572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1B7090" w:rsidRPr="00FB7D42" w:rsidRDefault="001B7090" w:rsidP="00BF79BA">
      <w:pPr>
        <w:tabs>
          <w:tab w:val="left" w:pos="1016"/>
        </w:tabs>
        <w:ind w:left="720" w:hanging="720"/>
        <w:rPr>
          <w:rFonts w:ascii="Angsana New" w:hAnsi="Angsana New" w:cs="Angsana New"/>
          <w:sz w:val="2"/>
          <w:szCs w:val="2"/>
          <w:lang w:val="en-US"/>
        </w:rPr>
      </w:pP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170"/>
        <w:gridCol w:w="90"/>
        <w:gridCol w:w="1170"/>
        <w:gridCol w:w="90"/>
        <w:gridCol w:w="1170"/>
      </w:tblGrid>
      <w:tr w:rsidR="00BF79BA" w:rsidRPr="007D0029" w:rsidTr="000F602D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F79BA" w:rsidRPr="007D0029" w:rsidRDefault="00BF79BA" w:rsidP="002C78E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9BA" w:rsidRPr="007D0029" w:rsidRDefault="00BF79BA" w:rsidP="002C78E7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</w:tcBorders>
          </w:tcPr>
          <w:p w:rsidR="00BF79BA" w:rsidRPr="007D0029" w:rsidRDefault="00BF79BA" w:rsidP="002C78E7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:rsidR="00BF79BA" w:rsidRPr="007D0029" w:rsidRDefault="00BF79BA" w:rsidP="002C78E7">
            <w:pPr>
              <w:spacing w:line="280" w:lineRule="exact"/>
              <w:ind w:right="6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  <w:t xml:space="preserve">(หน่วย </w:t>
            </w:r>
            <w:r w:rsidRPr="007D0029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 xml:space="preserve">: </w:t>
            </w:r>
            <w:r w:rsidRPr="007D0029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val="en-US"/>
              </w:rPr>
              <w:t>บาท</w:t>
            </w:r>
            <w:r w:rsidRPr="007D0029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val="en-US"/>
              </w:rPr>
              <w:t>)</w:t>
            </w:r>
          </w:p>
        </w:tc>
      </w:tr>
      <w:tr w:rsidR="008A64F1" w:rsidRPr="007D0029" w:rsidTr="007C764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A64F1" w:rsidRPr="007D0029" w:rsidRDefault="008A64F1" w:rsidP="002C78E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7"/>
            <w:tcBorders>
              <w:top w:val="nil"/>
              <w:left w:val="nil"/>
              <w:bottom w:val="nil"/>
            </w:tcBorders>
          </w:tcPr>
          <w:p w:rsidR="008A64F1" w:rsidRPr="007D0029" w:rsidRDefault="008A64F1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F602D" w:rsidRPr="007D0029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602D" w:rsidRPr="007D0029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รายการตัด</w:t>
            </w:r>
          </w:p>
        </w:tc>
        <w:tc>
          <w:tcPr>
            <w:tcW w:w="90" w:type="dxa"/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F602D" w:rsidRPr="007D0029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7D0029" w:rsidRDefault="000F602D" w:rsidP="00D1766D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พัฒนา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7D0029" w:rsidRDefault="000F602D" w:rsidP="00D1766D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ลงทุนใน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602D" w:rsidRPr="007D0029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1766D" w:rsidRPr="007D0029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7D0029" w:rsidRDefault="00D1766D" w:rsidP="002C78E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7D0029" w:rsidRDefault="00D1766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7D0029" w:rsidRDefault="00D1766D" w:rsidP="002C78E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766D" w:rsidRPr="007D0029" w:rsidRDefault="00D1766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1766D" w:rsidRPr="007D0029" w:rsidRDefault="00D1766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1766D" w:rsidRPr="007D0029" w:rsidRDefault="00D1766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D1766D" w:rsidRPr="007D0029" w:rsidRDefault="00D1766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1766D" w:rsidRPr="007D0029" w:rsidRDefault="00D1766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F602D" w:rsidRPr="007D0029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602D" w:rsidRPr="007D0029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F602D" w:rsidRPr="007D0029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0F602D" w:rsidRPr="007D0029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0F602D" w:rsidRPr="007D0029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7D0029" w:rsidRDefault="000F602D" w:rsidP="003A3843">
            <w:pPr>
              <w:tabs>
                <w:tab w:val="left" w:pos="2798"/>
              </w:tabs>
              <w:spacing w:line="280" w:lineRule="exact"/>
              <w:ind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ind w:left="900" w:right="6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ind w:right="6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0F602D" w:rsidRPr="007D0029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F602D" w:rsidRPr="007D0029" w:rsidRDefault="000F602D" w:rsidP="002C78E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D03A29" w:rsidRPr="007D0029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7D0029" w:rsidRDefault="00D03A29" w:rsidP="00D03A29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="003774B6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3774B6" w:rsidRPr="007D002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  <w:r w:rsidR="00C367B8"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(“ยังไม่ได้ตรวจสอบ”)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03A29" w:rsidRPr="00025D7E" w:rsidRDefault="00835023" w:rsidP="001F6FDA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D7747C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865</w:t>
            </w:r>
            <w:r w:rsidR="00D7747C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325</w:t>
            </w:r>
            <w:r w:rsidR="00E52A7E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03A29" w:rsidRPr="00025D7E" w:rsidRDefault="00D03A29" w:rsidP="00D03A29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03A29" w:rsidRPr="00025D7E" w:rsidRDefault="00835023" w:rsidP="00D03A29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6339F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824</w:t>
            </w:r>
            <w:r w:rsidR="00C6339F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706</w:t>
            </w:r>
            <w:r w:rsidR="00C6339F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D03A29" w:rsidRPr="00025D7E" w:rsidRDefault="00D03A29" w:rsidP="00D03A29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D03A29" w:rsidRPr="00025D7E" w:rsidRDefault="00C6339F" w:rsidP="00D7747C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547</w:t>
            </w:r>
            <w:r w:rsidR="00D7747C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347</w:t>
            </w:r>
            <w:r w:rsidR="00D7747C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247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D03A29" w:rsidRPr="007D0029" w:rsidRDefault="00D03A29" w:rsidP="00D03A29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D03A29" w:rsidRPr="007D0029" w:rsidRDefault="00835023" w:rsidP="00636964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E52A7E"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142</w:t>
            </w:r>
            <w:r w:rsidR="00E52A7E"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  <w:r w:rsidR="00E52A7E"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569</w:t>
            </w:r>
          </w:p>
        </w:tc>
      </w:tr>
      <w:tr w:rsidR="00E04B3B" w:rsidRPr="007D0029" w:rsidTr="00B97426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4B3B" w:rsidRPr="007D0029" w:rsidRDefault="00E04B3B" w:rsidP="00E04B3B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7D002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04B3B" w:rsidRPr="00025D7E" w:rsidRDefault="00835023" w:rsidP="00E04B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E04B3B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490</w:t>
            </w:r>
            <w:r w:rsidR="00E04B3B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  <w:r w:rsidR="00E04B3B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4B3B" w:rsidRPr="00025D7E" w:rsidRDefault="00E04B3B" w:rsidP="00E04B3B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04B3B" w:rsidRPr="00025D7E" w:rsidRDefault="00835023" w:rsidP="00E04B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E04B3B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845</w:t>
            </w:r>
            <w:r w:rsidR="00E04B3B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407</w:t>
            </w:r>
            <w:r w:rsidR="00E04B3B"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E04B3B" w:rsidRPr="00025D7E" w:rsidRDefault="00E04B3B" w:rsidP="00E04B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B3B" w:rsidRPr="00025D7E" w:rsidRDefault="00E04B3B" w:rsidP="00E04B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553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621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881</w:t>
            </w:r>
            <w:r w:rsidRPr="00025D7E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04B3B" w:rsidRPr="007D0029" w:rsidRDefault="00E04B3B" w:rsidP="00E04B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B3B" w:rsidRPr="007D0029" w:rsidRDefault="00835023" w:rsidP="00E04B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E04B3B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782</w:t>
            </w:r>
            <w:r w:rsidR="00E04B3B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292</w:t>
            </w:r>
            <w:r w:rsidR="00E04B3B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046</w:t>
            </w:r>
          </w:p>
        </w:tc>
      </w:tr>
      <w:tr w:rsidR="00B9655D" w:rsidRPr="007D0029" w:rsidTr="00623F8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655D" w:rsidRPr="007D0029" w:rsidRDefault="00B9655D" w:rsidP="00B9655D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B9655D" w:rsidRPr="007D0029" w:rsidRDefault="00B9655D" w:rsidP="00B9655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9655D" w:rsidRPr="007D0029" w:rsidRDefault="00B9655D" w:rsidP="00B9655D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B9655D" w:rsidRPr="007D0029" w:rsidRDefault="00B9655D" w:rsidP="00B9655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9655D" w:rsidRPr="007D0029" w:rsidRDefault="00B9655D" w:rsidP="00B9655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B9655D" w:rsidRPr="007D0029" w:rsidRDefault="00B9655D" w:rsidP="00B965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9655D" w:rsidRPr="007D0029" w:rsidRDefault="00B9655D" w:rsidP="00B9655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B9655D" w:rsidRPr="007D0029" w:rsidRDefault="00B9655D" w:rsidP="00B9655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9655D" w:rsidRPr="007D0029" w:rsidTr="00623F8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655D" w:rsidRPr="007D0029" w:rsidRDefault="00B9655D" w:rsidP="00B9655D">
            <w:pPr>
              <w:tabs>
                <w:tab w:val="left" w:pos="2798"/>
              </w:tabs>
              <w:spacing w:line="280" w:lineRule="exact"/>
              <w:ind w:right="6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B9655D" w:rsidRPr="007D0029" w:rsidRDefault="00B9655D" w:rsidP="00B9655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B9655D" w:rsidRPr="007D0029" w:rsidRDefault="00B9655D" w:rsidP="00B9655D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:rsidR="00B9655D" w:rsidRPr="007D0029" w:rsidRDefault="00B9655D" w:rsidP="00B9655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B9655D" w:rsidRPr="007D0029" w:rsidRDefault="00B9655D" w:rsidP="00B9655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B9655D" w:rsidRPr="007D0029" w:rsidRDefault="00B9655D" w:rsidP="00B9655D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B9655D" w:rsidRPr="007D0029" w:rsidRDefault="00B9655D" w:rsidP="00B9655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B9655D" w:rsidRPr="007D0029" w:rsidRDefault="00B9655D" w:rsidP="00B9655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B9655D" w:rsidRPr="007D0029" w:rsidTr="00623F8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655D" w:rsidRPr="007D0029" w:rsidRDefault="00B9655D" w:rsidP="00B9655D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="003774B6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3774B6" w:rsidRPr="007D002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  <w:r w:rsidRPr="007D002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(“ยังไม่ได้ตรวจสอบ”)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9655D" w:rsidRPr="00D7747C" w:rsidRDefault="00835023" w:rsidP="00513BF9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E52A7E"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082</w:t>
            </w:r>
            <w:r w:rsidR="00E52A7E"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126</w:t>
            </w:r>
            <w:r w:rsidR="00E52A7E"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810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9655D" w:rsidRPr="00D7747C" w:rsidRDefault="00B9655D" w:rsidP="00B9655D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B9655D" w:rsidRPr="00D7747C" w:rsidRDefault="00835023" w:rsidP="000D180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697</w:t>
            </w:r>
            <w:r w:rsidR="00DF3A3D"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128</w:t>
            </w:r>
            <w:r w:rsidR="00DF3A3D"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9655D" w:rsidRPr="00D7747C" w:rsidRDefault="00B9655D" w:rsidP="00B9655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B9655D" w:rsidRPr="00D7747C" w:rsidRDefault="00DF3A3D" w:rsidP="00DF3A3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224</w:t>
            </w:r>
            <w:r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298</w:t>
            </w:r>
            <w:r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206</w:t>
            </w:r>
            <w:r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B9655D" w:rsidRPr="00D7747C" w:rsidRDefault="00B9655D" w:rsidP="00B9655D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B9655D" w:rsidRPr="00D7747C" w:rsidRDefault="00835023" w:rsidP="00636964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="00E52A7E"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554</w:t>
            </w:r>
            <w:r w:rsidR="00E52A7E"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956</w:t>
            </w:r>
            <w:r w:rsidR="00E52A7E" w:rsidRPr="00D7747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844</w:t>
            </w:r>
          </w:p>
        </w:tc>
      </w:tr>
      <w:tr w:rsidR="00E04B3B" w:rsidRPr="007D0029" w:rsidTr="00623F88">
        <w:trPr>
          <w:trHeight w:val="20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4B3B" w:rsidRPr="007D0029" w:rsidRDefault="00E04B3B" w:rsidP="00E04B3B">
            <w:pPr>
              <w:overflowPunct/>
              <w:autoSpaceDE/>
              <w:autoSpaceDN/>
              <w:adjustRightInd/>
              <w:spacing w:line="280" w:lineRule="exact"/>
              <w:ind w:left="180" w:right="-94"/>
              <w:jc w:val="both"/>
              <w:textAlignment w:val="auto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ณ วันที่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7D002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2560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04B3B" w:rsidRPr="007D0029" w:rsidRDefault="00835023" w:rsidP="00E04B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E04B3B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386</w:t>
            </w:r>
            <w:r w:rsidR="00E04B3B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047</w:t>
            </w:r>
            <w:r w:rsidR="00E04B3B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4B3B" w:rsidRPr="007D0029" w:rsidRDefault="00E04B3B" w:rsidP="00E04B3B">
            <w:pPr>
              <w:spacing w:line="280" w:lineRule="exact"/>
              <w:ind w:left="900"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E04B3B" w:rsidRPr="007D0029" w:rsidRDefault="00835023" w:rsidP="00E04B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713</w:t>
            </w:r>
            <w:r w:rsidR="00E04B3B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283</w:t>
            </w:r>
            <w:r w:rsidR="00E04B3B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4B3B" w:rsidRPr="007D0029" w:rsidRDefault="00E04B3B" w:rsidP="00E04B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B3B" w:rsidRPr="007D0029" w:rsidRDefault="00E04B3B" w:rsidP="00E04B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231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088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570</w:t>
            </w:r>
            <w:r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04B3B" w:rsidRPr="007D0029" w:rsidRDefault="00E04B3B" w:rsidP="00E04B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E04B3B" w:rsidRPr="007D0029" w:rsidRDefault="00835023" w:rsidP="00E04B3B">
            <w:pPr>
              <w:spacing w:line="280" w:lineRule="exact"/>
              <w:ind w:right="7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E04B3B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868</w:t>
            </w:r>
            <w:r w:rsidR="00E04B3B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242</w:t>
            </w:r>
            <w:r w:rsidR="00E04B3B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494</w:t>
            </w:r>
          </w:p>
        </w:tc>
      </w:tr>
    </w:tbl>
    <w:p w:rsidR="004E4CA3" w:rsidRPr="007D0029" w:rsidRDefault="00835023" w:rsidP="003F7813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835023">
        <w:rPr>
          <w:rFonts w:ascii="Angsana New" w:hAnsi="Angsana New" w:cs="Angsana New"/>
          <w:b/>
          <w:bCs/>
          <w:lang w:val="en-US"/>
        </w:rPr>
        <w:t>21</w:t>
      </w:r>
      <w:r w:rsidR="004E4CA3" w:rsidRPr="007D0029">
        <w:rPr>
          <w:rFonts w:ascii="Angsana New" w:hAnsi="Angsana New" w:cs="Angsana New"/>
          <w:b/>
          <w:bCs/>
          <w:cs/>
          <w:lang w:val="en-US"/>
        </w:rPr>
        <w:t>.</w:t>
      </w:r>
      <w:r w:rsidR="0081643C" w:rsidRPr="007D0029">
        <w:rPr>
          <w:rFonts w:ascii="Angsana New" w:hAnsi="Angsana New" w:cs="Angsana New"/>
          <w:b/>
          <w:bCs/>
          <w:lang w:val="en-US"/>
        </w:rPr>
        <w:tab/>
      </w:r>
      <w:r w:rsidR="004E4CA3" w:rsidRPr="007D0029">
        <w:rPr>
          <w:rFonts w:ascii="Angsana New" w:hAnsi="Angsana New" w:cs="Angsana New"/>
          <w:b/>
          <w:bCs/>
          <w:cs/>
          <w:lang w:val="en-US"/>
        </w:rPr>
        <w:t>ภาระผูกพันและหนี้สินที่อาจเกิดขึ้น</w:t>
      </w:r>
    </w:p>
    <w:p w:rsidR="003E5FF3" w:rsidRPr="007D0029" w:rsidRDefault="00835023" w:rsidP="009B521F">
      <w:pPr>
        <w:spacing w:after="120"/>
        <w:ind w:left="1267" w:hanging="727"/>
        <w:jc w:val="thaiDistribute"/>
        <w:rPr>
          <w:rFonts w:ascii="Angsana New" w:hAnsi="Angsana New" w:cs="Angsana New"/>
          <w:lang w:val="en-US"/>
        </w:rPr>
      </w:pPr>
      <w:r w:rsidRPr="00835023">
        <w:rPr>
          <w:rFonts w:ascii="Angsana New" w:hAnsi="Angsana New" w:cs="Angsana New"/>
          <w:lang w:val="en-US"/>
        </w:rPr>
        <w:t>21</w:t>
      </w:r>
      <w:r w:rsidR="004E4CA3" w:rsidRPr="007D0029">
        <w:rPr>
          <w:rFonts w:ascii="Angsana New" w:hAnsi="Angsana New" w:cs="Angsana New"/>
          <w:cs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1</w:t>
      </w:r>
      <w:r w:rsidR="004E4CA3" w:rsidRPr="007D0029">
        <w:rPr>
          <w:rFonts w:ascii="Angsana New" w:hAnsi="Angsana New" w:cs="Angsana New"/>
          <w:cs/>
          <w:lang w:val="en-US"/>
        </w:rPr>
        <w:tab/>
      </w:r>
      <w:r w:rsidR="00C367B8" w:rsidRPr="007D0029">
        <w:rPr>
          <w:rFonts w:ascii="Angsana New" w:hAnsi="Angsana New" w:cs="Angsana New"/>
          <w:cs/>
          <w:lang w:val="en-US"/>
        </w:rPr>
        <w:t xml:space="preserve">ณ วันที่ </w:t>
      </w:r>
      <w:r w:rsidRPr="00835023">
        <w:rPr>
          <w:rFonts w:ascii="Angsana New" w:hAnsi="Angsana New" w:cs="Angsana New"/>
          <w:lang w:val="en-US"/>
        </w:rPr>
        <w:t>30</w:t>
      </w:r>
      <w:r w:rsidR="003774B6" w:rsidRPr="007D0029">
        <w:rPr>
          <w:rFonts w:ascii="Angsana New" w:hAnsi="Angsana New" w:cs="Angsana New"/>
          <w:lang w:val="en-US"/>
        </w:rPr>
        <w:t xml:space="preserve"> </w:t>
      </w:r>
      <w:r w:rsidR="003774B6" w:rsidRPr="007D0029">
        <w:rPr>
          <w:rFonts w:ascii="Angsana New" w:hAnsi="Angsana New" w:cs="Angsana New"/>
          <w:cs/>
          <w:lang w:val="en-US"/>
        </w:rPr>
        <w:t xml:space="preserve">มิถุนายน </w:t>
      </w:r>
      <w:r w:rsidRPr="00835023">
        <w:rPr>
          <w:rFonts w:ascii="Angsana New" w:hAnsi="Angsana New" w:cs="Angsana New"/>
          <w:lang w:val="en-US"/>
        </w:rPr>
        <w:t>2561</w:t>
      </w:r>
      <w:r w:rsidR="00C367B8" w:rsidRPr="007D0029">
        <w:rPr>
          <w:rFonts w:ascii="Angsana New" w:hAnsi="Angsana New" w:cs="Angsana New"/>
          <w:cs/>
          <w:lang w:val="en-US"/>
        </w:rPr>
        <w:t xml:space="preserve"> และ</w:t>
      </w:r>
      <w:r w:rsidR="00623F88" w:rsidRPr="007D0029">
        <w:rPr>
          <w:rFonts w:ascii="Angsana New" w:hAnsi="Angsana New" w:cs="Angsana New"/>
          <w:cs/>
          <w:lang w:val="en-US"/>
        </w:rPr>
        <w:t xml:space="preserve">วันที่ </w:t>
      </w:r>
      <w:r w:rsidRPr="00835023">
        <w:rPr>
          <w:rFonts w:ascii="Angsana New" w:hAnsi="Angsana New" w:cs="Angsana New"/>
          <w:lang w:val="en-US"/>
        </w:rPr>
        <w:t>31</w:t>
      </w:r>
      <w:r w:rsidR="00623F88" w:rsidRPr="007D0029">
        <w:rPr>
          <w:rFonts w:ascii="Angsana New" w:hAnsi="Angsana New" w:cs="Angsana New"/>
          <w:cs/>
          <w:lang w:val="en-US"/>
        </w:rPr>
        <w:t xml:space="preserve"> ธันวาคม </w:t>
      </w:r>
      <w:r w:rsidRPr="00835023">
        <w:rPr>
          <w:rFonts w:ascii="Angsana New" w:hAnsi="Angsana New" w:cs="Angsana New"/>
          <w:lang w:val="en-US"/>
        </w:rPr>
        <w:t>2560</w:t>
      </w:r>
      <w:r w:rsidR="00623F88" w:rsidRPr="007D0029">
        <w:rPr>
          <w:rFonts w:ascii="Angsana New" w:hAnsi="Angsana New" w:cs="Angsana New"/>
          <w:lang w:val="en-US"/>
        </w:rPr>
        <w:t xml:space="preserve"> </w:t>
      </w:r>
      <w:r w:rsidR="00623F88" w:rsidRPr="007D0029">
        <w:rPr>
          <w:rFonts w:ascii="Angsana New" w:hAnsi="Angsana New" w:cs="Angsana New"/>
          <w:cs/>
          <w:lang w:val="en-US"/>
        </w:rPr>
        <w:t>บริษัทมีหนังสือค้ำประกันการ</w:t>
      </w:r>
      <w:r w:rsidR="00C367B8" w:rsidRPr="007D0029">
        <w:rPr>
          <w:rFonts w:ascii="Angsana New" w:hAnsi="Angsana New" w:cs="Angsana New"/>
          <w:cs/>
          <w:lang w:val="en-US"/>
        </w:rPr>
        <w:t>ชำระหนี้ของบริษัทย่อยแห่งหนึ่ง</w:t>
      </w:r>
    </w:p>
    <w:p w:rsidR="003F7813" w:rsidRPr="007D0029" w:rsidRDefault="00835023" w:rsidP="009B521F">
      <w:pPr>
        <w:spacing w:after="120"/>
        <w:ind w:left="1267" w:hanging="727"/>
        <w:jc w:val="thaiDistribute"/>
        <w:rPr>
          <w:rFonts w:ascii="Angsana New" w:hAnsi="Angsana New" w:cs="Angsana New"/>
          <w:lang w:val="en-US"/>
        </w:rPr>
      </w:pPr>
      <w:r w:rsidRPr="00835023">
        <w:rPr>
          <w:rFonts w:ascii="Angsana New" w:hAnsi="Angsana New" w:cs="Angsana New"/>
          <w:lang w:val="en-US"/>
        </w:rPr>
        <w:t>21</w:t>
      </w:r>
      <w:r w:rsidR="007636E3" w:rsidRPr="007D0029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2</w:t>
      </w:r>
      <w:r w:rsidR="003F7813" w:rsidRPr="007D0029">
        <w:rPr>
          <w:rFonts w:ascii="Angsana New" w:hAnsi="Angsana New" w:cs="Angsana New"/>
          <w:lang w:val="en-US"/>
        </w:rPr>
        <w:tab/>
      </w:r>
      <w:r w:rsidR="003F7813" w:rsidRPr="007D0029">
        <w:rPr>
          <w:rFonts w:ascii="Angsana New" w:hAnsi="Angsana New" w:cs="Angsana New"/>
          <w:spacing w:val="4"/>
          <w:cs/>
          <w:lang w:val="en-US"/>
        </w:rPr>
        <w:t xml:space="preserve">ในระหว่างปี </w:t>
      </w:r>
      <w:r w:rsidRPr="00835023">
        <w:rPr>
          <w:rFonts w:ascii="Angsana New" w:hAnsi="Angsana New" w:cs="Angsana New"/>
          <w:spacing w:val="4"/>
          <w:lang w:val="en-US"/>
        </w:rPr>
        <w:t>2560</w:t>
      </w:r>
      <w:r w:rsidR="003F7813" w:rsidRPr="007D0029">
        <w:rPr>
          <w:rFonts w:ascii="Angsana New" w:hAnsi="Angsana New" w:cs="Angsana New"/>
          <w:spacing w:val="4"/>
          <w:lang w:val="en-US"/>
        </w:rPr>
        <w:t xml:space="preserve"> </w:t>
      </w:r>
      <w:r w:rsidR="003F7813" w:rsidRPr="007D0029">
        <w:rPr>
          <w:rFonts w:ascii="Angsana New" w:hAnsi="Angsana New" w:cs="Angsana New"/>
          <w:spacing w:val="4"/>
          <w:cs/>
          <w:lang w:val="en-US"/>
        </w:rPr>
        <w:t xml:space="preserve">บริษัทได้ทำสัญญาซื้อที่ดินมูลค่า </w:t>
      </w:r>
      <w:r w:rsidRPr="00835023">
        <w:rPr>
          <w:rFonts w:ascii="Angsana New" w:hAnsi="Angsana New" w:cs="Angsana New"/>
          <w:spacing w:val="4"/>
          <w:lang w:val="en-US"/>
        </w:rPr>
        <w:t>338</w:t>
      </w:r>
      <w:r w:rsidR="003F7813" w:rsidRPr="007D0029">
        <w:rPr>
          <w:rFonts w:ascii="Angsana New" w:hAnsi="Angsana New" w:cs="Angsana New"/>
          <w:spacing w:val="4"/>
          <w:lang w:val="en-US"/>
        </w:rPr>
        <w:t>.</w:t>
      </w:r>
      <w:r w:rsidRPr="00835023">
        <w:rPr>
          <w:rFonts w:ascii="Angsana New" w:hAnsi="Angsana New" w:cs="Angsana New"/>
          <w:spacing w:val="4"/>
          <w:lang w:val="en-US"/>
        </w:rPr>
        <w:t>45</w:t>
      </w:r>
      <w:r w:rsidR="003F7813" w:rsidRPr="007D0029">
        <w:rPr>
          <w:rFonts w:ascii="Angsana New" w:hAnsi="Angsana New" w:cs="Angsana New"/>
          <w:spacing w:val="4"/>
          <w:lang w:val="en-US"/>
        </w:rPr>
        <w:t xml:space="preserve"> </w:t>
      </w:r>
      <w:r w:rsidR="003F7813" w:rsidRPr="007D0029">
        <w:rPr>
          <w:rFonts w:ascii="Angsana New" w:hAnsi="Angsana New" w:cs="Angsana New"/>
          <w:spacing w:val="4"/>
          <w:cs/>
          <w:lang w:val="en-US"/>
        </w:rPr>
        <w:t>ล้านบาท และได้ชำระเงินมัดจำ</w:t>
      </w:r>
      <w:r w:rsidR="003F7813" w:rsidRPr="007D0029">
        <w:rPr>
          <w:rFonts w:ascii="Angsana New" w:hAnsi="Angsana New" w:cs="Angsana New"/>
          <w:spacing w:val="-4"/>
          <w:cs/>
          <w:lang w:val="en-US"/>
        </w:rPr>
        <w:t>ในวันทำสัญญา</w:t>
      </w:r>
      <w:r w:rsidR="008B22D8" w:rsidRPr="007D0029">
        <w:rPr>
          <w:rFonts w:ascii="Angsana New" w:hAnsi="Angsana New" w:cs="Angsana New" w:hint="cs"/>
          <w:spacing w:val="-4"/>
          <w:cs/>
          <w:lang w:val="en-US"/>
        </w:rPr>
        <w:t>แล้ว</w:t>
      </w:r>
      <w:r w:rsidR="003F7813" w:rsidRPr="007D0029">
        <w:rPr>
          <w:rFonts w:ascii="Angsana New" w:hAnsi="Angsana New" w:cs="Angsana New"/>
          <w:spacing w:val="-4"/>
          <w:cs/>
          <w:lang w:val="en-US"/>
        </w:rPr>
        <w:t xml:space="preserve">จำนวน </w:t>
      </w:r>
      <w:r w:rsidRPr="00835023">
        <w:rPr>
          <w:rFonts w:ascii="Angsana New" w:hAnsi="Angsana New" w:cs="Angsana New"/>
          <w:spacing w:val="-4"/>
          <w:lang w:val="en-US"/>
        </w:rPr>
        <w:t>20</w:t>
      </w:r>
      <w:r w:rsidR="003F7813" w:rsidRPr="007D0029">
        <w:rPr>
          <w:rFonts w:ascii="Angsana New" w:hAnsi="Angsana New" w:cs="Angsana New"/>
          <w:spacing w:val="-4"/>
          <w:lang w:val="en-US"/>
        </w:rPr>
        <w:t xml:space="preserve"> </w:t>
      </w:r>
      <w:r w:rsidR="003F7813" w:rsidRPr="007D0029">
        <w:rPr>
          <w:rFonts w:ascii="Angsana New" w:hAnsi="Angsana New" w:cs="Angsana New"/>
          <w:spacing w:val="-4"/>
          <w:cs/>
          <w:lang w:val="en-US"/>
        </w:rPr>
        <w:t xml:space="preserve">ล้านบาท </w:t>
      </w:r>
      <w:r w:rsidR="008E6143" w:rsidRPr="007D0029">
        <w:rPr>
          <w:rFonts w:ascii="Angsana New" w:hAnsi="Angsana New" w:cs="Angsana New" w:hint="cs"/>
          <w:spacing w:val="-4"/>
          <w:cs/>
          <w:lang w:val="en-US"/>
        </w:rPr>
        <w:t>ต่อมา</w:t>
      </w:r>
      <w:r w:rsidR="008B22D8" w:rsidRPr="007D0029">
        <w:rPr>
          <w:rFonts w:ascii="Angsana New" w:hAnsi="Angsana New" w:cs="Angsana New" w:hint="cs"/>
          <w:spacing w:val="-4"/>
          <w:cs/>
          <w:lang w:val="en-US"/>
        </w:rPr>
        <w:t>เมื่อ</w:t>
      </w:r>
      <w:r w:rsidR="008E6143" w:rsidRPr="007D0029">
        <w:rPr>
          <w:rFonts w:ascii="Angsana New" w:hAnsi="Angsana New" w:cs="Angsana New" w:hint="cs"/>
          <w:spacing w:val="-4"/>
          <w:cs/>
          <w:lang w:val="en-US"/>
        </w:rPr>
        <w:t xml:space="preserve">วันที่ </w:t>
      </w:r>
      <w:r w:rsidRPr="00835023">
        <w:rPr>
          <w:rFonts w:ascii="Angsana New" w:hAnsi="Angsana New" w:cs="Angsana New"/>
          <w:spacing w:val="-4"/>
          <w:lang w:val="en-US"/>
        </w:rPr>
        <w:t>21</w:t>
      </w:r>
      <w:r w:rsidR="008E6143" w:rsidRPr="007D0029">
        <w:rPr>
          <w:rFonts w:ascii="Angsana New" w:hAnsi="Angsana New" w:cs="Angsana New"/>
          <w:spacing w:val="-4"/>
          <w:lang w:val="en-US"/>
        </w:rPr>
        <w:t xml:space="preserve"> </w:t>
      </w:r>
      <w:r w:rsidR="008E6143" w:rsidRPr="007D0029">
        <w:rPr>
          <w:rFonts w:ascii="Angsana New" w:hAnsi="Angsana New" w:cs="Angsana New" w:hint="cs"/>
          <w:spacing w:val="-4"/>
          <w:cs/>
          <w:lang w:val="en-US"/>
        </w:rPr>
        <w:t xml:space="preserve">มีนาคม </w:t>
      </w:r>
      <w:r w:rsidRPr="00835023">
        <w:rPr>
          <w:rFonts w:ascii="Angsana New" w:hAnsi="Angsana New" w:cs="Angsana New"/>
          <w:spacing w:val="-4"/>
          <w:lang w:val="en-US"/>
        </w:rPr>
        <w:t>2561</w:t>
      </w:r>
      <w:r w:rsidR="008E6143" w:rsidRPr="007D0029">
        <w:rPr>
          <w:rFonts w:ascii="Angsana New" w:hAnsi="Angsana New" w:cs="Angsana New"/>
          <w:spacing w:val="-4"/>
          <w:lang w:val="en-US"/>
        </w:rPr>
        <w:t xml:space="preserve"> </w:t>
      </w:r>
      <w:r w:rsidR="008B22D8" w:rsidRPr="007D0029">
        <w:rPr>
          <w:rFonts w:ascii="Angsana New" w:hAnsi="Angsana New" w:cs="Angsana New" w:hint="cs"/>
          <w:spacing w:val="-4"/>
          <w:cs/>
          <w:lang w:val="en-US"/>
        </w:rPr>
        <w:t>บริษัท</w:t>
      </w:r>
      <w:r w:rsidR="008E6143" w:rsidRPr="007D0029">
        <w:rPr>
          <w:rFonts w:ascii="Angsana New" w:hAnsi="Angsana New" w:cs="Angsana New" w:hint="cs"/>
          <w:spacing w:val="-4"/>
          <w:cs/>
          <w:lang w:val="en-US"/>
        </w:rPr>
        <w:t>ได้ชำระค่าที่ดิน</w:t>
      </w:r>
      <w:r w:rsidR="008E6143" w:rsidRPr="007D0029">
        <w:rPr>
          <w:rFonts w:ascii="Angsana New" w:hAnsi="Angsana New" w:cs="Angsana New" w:hint="cs"/>
          <w:spacing w:val="-2"/>
          <w:cs/>
          <w:lang w:val="en-US"/>
        </w:rPr>
        <w:t>ดังกล่าว</w:t>
      </w:r>
      <w:r w:rsidR="008B22D8" w:rsidRPr="007D0029">
        <w:rPr>
          <w:rFonts w:ascii="Angsana New" w:hAnsi="Angsana New" w:cs="Angsana New" w:hint="cs"/>
          <w:spacing w:val="-2"/>
          <w:cs/>
          <w:lang w:val="en-US"/>
        </w:rPr>
        <w:t>อีก</w:t>
      </w:r>
      <w:r w:rsidR="008E6143" w:rsidRPr="007D0029">
        <w:rPr>
          <w:rFonts w:ascii="Angsana New" w:hAnsi="Angsana New" w:cs="Angsana New" w:hint="cs"/>
          <w:spacing w:val="-2"/>
          <w:cs/>
          <w:lang w:val="en-US"/>
        </w:rPr>
        <w:t xml:space="preserve">จำนวน </w:t>
      </w:r>
      <w:r w:rsidRPr="00835023">
        <w:rPr>
          <w:rFonts w:ascii="Angsana New" w:hAnsi="Angsana New" w:cs="Angsana New"/>
          <w:spacing w:val="-2"/>
          <w:lang w:val="en-US"/>
        </w:rPr>
        <w:t>318</w:t>
      </w:r>
      <w:r w:rsidR="008E6143" w:rsidRPr="007D0029">
        <w:rPr>
          <w:rFonts w:ascii="Angsana New" w:hAnsi="Angsana New" w:cs="Angsana New"/>
          <w:spacing w:val="-2"/>
          <w:lang w:val="en-US"/>
        </w:rPr>
        <w:t>.</w:t>
      </w:r>
      <w:r w:rsidRPr="00835023">
        <w:rPr>
          <w:rFonts w:ascii="Angsana New" w:hAnsi="Angsana New" w:cs="Angsana New"/>
          <w:spacing w:val="-2"/>
          <w:lang w:val="en-US"/>
        </w:rPr>
        <w:t>45</w:t>
      </w:r>
      <w:r w:rsidR="008E6143" w:rsidRPr="007D0029">
        <w:rPr>
          <w:rFonts w:ascii="Angsana New" w:hAnsi="Angsana New" w:cs="Angsana New"/>
          <w:spacing w:val="-2"/>
          <w:lang w:val="en-US"/>
        </w:rPr>
        <w:t xml:space="preserve"> </w:t>
      </w:r>
      <w:r w:rsidR="008E6143" w:rsidRPr="007D0029">
        <w:rPr>
          <w:rFonts w:ascii="Angsana New" w:hAnsi="Angsana New" w:cs="Angsana New" w:hint="cs"/>
          <w:spacing w:val="-2"/>
          <w:cs/>
          <w:lang w:val="en-US"/>
        </w:rPr>
        <w:t xml:space="preserve">ล้านบาท </w:t>
      </w:r>
      <w:r w:rsidR="003F7813" w:rsidRPr="007D0029">
        <w:rPr>
          <w:rFonts w:ascii="Angsana New" w:hAnsi="Angsana New" w:cs="Angsana New"/>
          <w:spacing w:val="-2"/>
          <w:cs/>
          <w:lang w:val="en-US"/>
        </w:rPr>
        <w:t xml:space="preserve">ดังนั้น ณ วันที่ </w:t>
      </w:r>
      <w:r w:rsidRPr="00835023">
        <w:rPr>
          <w:rFonts w:ascii="Angsana New" w:hAnsi="Angsana New" w:cs="Angsana New"/>
          <w:spacing w:val="-2"/>
          <w:lang w:val="en-US"/>
        </w:rPr>
        <w:t>30</w:t>
      </w:r>
      <w:r w:rsidR="003774B6" w:rsidRPr="007D0029">
        <w:rPr>
          <w:rFonts w:ascii="Angsana New" w:hAnsi="Angsana New" w:cs="Angsana New"/>
          <w:spacing w:val="-2"/>
          <w:lang w:val="en-US"/>
        </w:rPr>
        <w:t xml:space="preserve"> </w:t>
      </w:r>
      <w:r w:rsidR="003774B6" w:rsidRPr="007D0029">
        <w:rPr>
          <w:rFonts w:ascii="Angsana New" w:hAnsi="Angsana New" w:cs="Angsana New"/>
          <w:spacing w:val="-2"/>
          <w:cs/>
          <w:lang w:val="en-US"/>
        </w:rPr>
        <w:t xml:space="preserve">มิถุนายน </w:t>
      </w:r>
      <w:r w:rsidRPr="00835023">
        <w:rPr>
          <w:rFonts w:ascii="Angsana New" w:hAnsi="Angsana New" w:cs="Angsana New"/>
          <w:spacing w:val="-2"/>
          <w:lang w:val="en-US"/>
        </w:rPr>
        <w:t>2561</w:t>
      </w:r>
      <w:r w:rsidR="003F7813" w:rsidRPr="007D0029">
        <w:rPr>
          <w:rFonts w:ascii="Angsana New" w:hAnsi="Angsana New" w:cs="Angsana New"/>
          <w:spacing w:val="-2"/>
          <w:cs/>
          <w:lang w:val="en-US"/>
        </w:rPr>
        <w:t xml:space="preserve"> บริษัท</w:t>
      </w:r>
      <w:r w:rsidR="008B22D8" w:rsidRPr="007D0029">
        <w:rPr>
          <w:rFonts w:ascii="Angsana New" w:hAnsi="Angsana New" w:cs="Angsana New" w:hint="cs"/>
          <w:spacing w:val="-2"/>
          <w:cs/>
          <w:lang w:val="en-US"/>
        </w:rPr>
        <w:t>จึง</w:t>
      </w:r>
      <w:r w:rsidR="00127E5E" w:rsidRPr="007D0029">
        <w:rPr>
          <w:rFonts w:ascii="Angsana New" w:hAnsi="Angsana New" w:cs="Angsana New" w:hint="cs"/>
          <w:spacing w:val="-2"/>
          <w:cs/>
          <w:lang w:val="en-US"/>
        </w:rPr>
        <w:t>ไม่</w:t>
      </w:r>
      <w:r w:rsidR="003F7813" w:rsidRPr="007D0029">
        <w:rPr>
          <w:rFonts w:ascii="Angsana New" w:hAnsi="Angsana New" w:cs="Angsana New"/>
          <w:spacing w:val="-2"/>
          <w:cs/>
          <w:lang w:val="en-US"/>
        </w:rPr>
        <w:t>มีภาระผูกพันจากสัญญาดังกล่าว</w:t>
      </w:r>
    </w:p>
    <w:p w:rsidR="002C78E7" w:rsidRPr="007D0029" w:rsidRDefault="00835023" w:rsidP="000C3CFE">
      <w:pPr>
        <w:spacing w:after="120"/>
        <w:ind w:left="1267" w:hanging="727"/>
        <w:jc w:val="thaiDistribute"/>
        <w:rPr>
          <w:rFonts w:ascii="Angsana New" w:hAnsi="Angsana New" w:cs="Angsana New"/>
          <w:lang w:val="en-US"/>
        </w:rPr>
      </w:pPr>
      <w:r w:rsidRPr="00835023">
        <w:rPr>
          <w:rFonts w:ascii="Angsana New" w:hAnsi="Angsana New" w:cs="Angsana New"/>
          <w:lang w:val="en-US"/>
        </w:rPr>
        <w:t>21</w:t>
      </w:r>
      <w:r w:rsidR="005E4BB5" w:rsidRPr="007D0029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3</w:t>
      </w:r>
      <w:r w:rsidR="005E4BB5" w:rsidRPr="007D0029">
        <w:rPr>
          <w:rFonts w:ascii="Angsana New" w:hAnsi="Angsana New" w:cs="Angsana New"/>
          <w:lang w:val="en-US"/>
        </w:rPr>
        <w:tab/>
      </w:r>
      <w:r w:rsidR="00623F88" w:rsidRPr="007D0029">
        <w:rPr>
          <w:rFonts w:ascii="Angsana New" w:hAnsi="Angsana New" w:cs="Angsana New"/>
          <w:spacing w:val="-12"/>
          <w:cs/>
          <w:lang w:val="en-US"/>
        </w:rPr>
        <w:t>บริษัท แลนด์มาร์ค โฮล</w:t>
      </w:r>
      <w:proofErr w:type="spellStart"/>
      <w:r w:rsidR="00623F88" w:rsidRPr="007D0029">
        <w:rPr>
          <w:rFonts w:ascii="Angsana New" w:hAnsi="Angsana New" w:cs="Angsana New"/>
          <w:spacing w:val="-12"/>
          <w:cs/>
          <w:lang w:val="en-US"/>
        </w:rPr>
        <w:t>ดิ้งส์</w:t>
      </w:r>
      <w:proofErr w:type="spellEnd"/>
      <w:r w:rsidR="00623F88" w:rsidRPr="007D0029">
        <w:rPr>
          <w:rFonts w:ascii="Angsana New" w:hAnsi="Angsana New" w:cs="Angsana New"/>
          <w:spacing w:val="-12"/>
          <w:cs/>
          <w:lang w:val="en-US"/>
        </w:rPr>
        <w:t xml:space="preserve"> จำกัด ซึ่งเป็นบริษัทย่อยของบริษัท ได้ทำสัญญาว่าจ้างบริษัท บีซีอีจี ไทย</w:t>
      </w:r>
      <w:r w:rsidR="00623F88" w:rsidRPr="007D0029">
        <w:rPr>
          <w:rFonts w:ascii="Angsana New" w:hAnsi="Angsana New" w:cs="Angsana New"/>
          <w:cs/>
          <w:lang w:val="en-US"/>
        </w:rPr>
        <w:t xml:space="preserve"> </w:t>
      </w:r>
      <w:r w:rsidR="00623F88" w:rsidRPr="000C3CFE">
        <w:rPr>
          <w:rFonts w:ascii="Angsana New" w:hAnsi="Angsana New" w:cs="Angsana New"/>
          <w:spacing w:val="-8"/>
          <w:cs/>
          <w:lang w:val="en-US"/>
        </w:rPr>
        <w:t>อินเตอร์เนชั่น</w:t>
      </w:r>
      <w:proofErr w:type="spellStart"/>
      <w:r w:rsidR="00623F88" w:rsidRPr="000C3CFE">
        <w:rPr>
          <w:rFonts w:ascii="Angsana New" w:hAnsi="Angsana New" w:cs="Angsana New"/>
          <w:spacing w:val="-8"/>
          <w:cs/>
          <w:lang w:val="en-US"/>
        </w:rPr>
        <w:t>แน</w:t>
      </w:r>
      <w:proofErr w:type="spellEnd"/>
      <w:r w:rsidR="00623F88" w:rsidRPr="000C3CFE">
        <w:rPr>
          <w:rFonts w:ascii="Angsana New" w:hAnsi="Angsana New" w:cs="Angsana New"/>
          <w:spacing w:val="-8"/>
          <w:cs/>
          <w:lang w:val="en-US"/>
        </w:rPr>
        <w:t>ล จำกัด เป็นผู้รับเหมา</w:t>
      </w:r>
      <w:r w:rsidR="00392EA9" w:rsidRPr="000C3CFE">
        <w:rPr>
          <w:rFonts w:ascii="Angsana New" w:hAnsi="Angsana New" w:cs="Angsana New"/>
          <w:spacing w:val="-8"/>
          <w:cs/>
          <w:lang w:val="en-US"/>
        </w:rPr>
        <w:t>ก่อสร้างโครงการ</w:t>
      </w:r>
      <w:r w:rsidR="00623F88" w:rsidRPr="000C3CFE">
        <w:rPr>
          <w:rFonts w:ascii="Angsana New" w:hAnsi="Angsana New" w:cs="Angsana New"/>
          <w:spacing w:val="-8"/>
          <w:cs/>
          <w:lang w:val="en-US"/>
        </w:rPr>
        <w:t>เจ้าพระยา เอสเตท (ดูหมายเหตุข้อ</w:t>
      </w:r>
      <w:r w:rsidR="000C3CFE" w:rsidRPr="000C3CFE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Pr="00835023">
        <w:rPr>
          <w:rFonts w:ascii="Angsana New" w:hAnsi="Angsana New" w:cs="Angsana New"/>
          <w:spacing w:val="-8"/>
          <w:lang w:val="en-US"/>
        </w:rPr>
        <w:t>14</w:t>
      </w:r>
      <w:r w:rsidR="000C3CFE" w:rsidRPr="000C3CFE">
        <w:rPr>
          <w:rFonts w:ascii="Angsana New" w:hAnsi="Angsana New" w:cs="Angsana New"/>
          <w:spacing w:val="-8"/>
          <w:lang w:val="en-US"/>
        </w:rPr>
        <w:t>.</w:t>
      </w:r>
      <w:r w:rsidRPr="00835023">
        <w:rPr>
          <w:rFonts w:ascii="Angsana New" w:hAnsi="Angsana New" w:cs="Angsana New"/>
          <w:spacing w:val="-8"/>
          <w:lang w:val="en-US"/>
        </w:rPr>
        <w:t>1</w:t>
      </w:r>
      <w:r w:rsidR="000C3CFE" w:rsidRPr="000C3CFE">
        <w:rPr>
          <w:rFonts w:ascii="Angsana New" w:hAnsi="Angsana New" w:cs="Angsana New"/>
          <w:spacing w:val="-8"/>
          <w:lang w:val="en-US"/>
        </w:rPr>
        <w:t>)</w:t>
      </w:r>
      <w:r w:rsidR="00623F88" w:rsidRPr="007D0029">
        <w:rPr>
          <w:rFonts w:ascii="Angsana New" w:hAnsi="Angsana New" w:cs="Angsana New"/>
          <w:cs/>
          <w:lang w:val="en-US"/>
        </w:rPr>
        <w:t xml:space="preserve"> โดย</w:t>
      </w:r>
      <w:r w:rsidR="003F7813" w:rsidRPr="007D0029">
        <w:rPr>
          <w:rFonts w:ascii="Angsana New" w:hAnsi="Angsana New" w:cs="Angsana New" w:hint="cs"/>
          <w:cs/>
          <w:lang w:val="en-US"/>
        </w:rPr>
        <w:t xml:space="preserve"> </w:t>
      </w:r>
      <w:r w:rsidR="003F7813" w:rsidRPr="007D0029">
        <w:rPr>
          <w:rFonts w:ascii="Angsana New" w:hAnsi="Angsana New" w:cs="Angsana New"/>
          <w:cs/>
          <w:lang w:val="en-US"/>
        </w:rPr>
        <w:t xml:space="preserve">ณ วันที่ </w:t>
      </w:r>
      <w:r w:rsidRPr="00835023">
        <w:rPr>
          <w:rFonts w:ascii="Angsana New" w:hAnsi="Angsana New" w:cs="Angsana New"/>
          <w:lang w:val="en-US"/>
        </w:rPr>
        <w:t>30</w:t>
      </w:r>
      <w:r w:rsidR="003774B6" w:rsidRPr="007D0029">
        <w:rPr>
          <w:rFonts w:ascii="Angsana New" w:hAnsi="Angsana New" w:cs="Angsana New"/>
          <w:lang w:val="en-US"/>
        </w:rPr>
        <w:t xml:space="preserve"> </w:t>
      </w:r>
      <w:r w:rsidR="003774B6" w:rsidRPr="007D0029">
        <w:rPr>
          <w:rFonts w:ascii="Angsana New" w:hAnsi="Angsana New" w:cs="Angsana New"/>
          <w:cs/>
          <w:lang w:val="en-US"/>
        </w:rPr>
        <w:t xml:space="preserve">มิถุนายน </w:t>
      </w:r>
      <w:r w:rsidRPr="00835023">
        <w:rPr>
          <w:rFonts w:ascii="Angsana New" w:hAnsi="Angsana New" w:cs="Angsana New"/>
          <w:lang w:val="en-US"/>
        </w:rPr>
        <w:t>2561</w:t>
      </w:r>
      <w:r w:rsidR="003F7813" w:rsidRPr="007D0029">
        <w:rPr>
          <w:rFonts w:ascii="Angsana New" w:hAnsi="Angsana New" w:cs="Angsana New"/>
          <w:cs/>
          <w:lang w:val="en-US"/>
        </w:rPr>
        <w:t xml:space="preserve"> และวันที่ </w:t>
      </w:r>
      <w:r w:rsidRPr="00835023">
        <w:rPr>
          <w:rFonts w:ascii="Angsana New" w:hAnsi="Angsana New" w:cs="Angsana New"/>
          <w:lang w:val="en-US"/>
        </w:rPr>
        <w:t>31</w:t>
      </w:r>
      <w:r w:rsidR="003F7813" w:rsidRPr="007D0029">
        <w:rPr>
          <w:rFonts w:ascii="Angsana New" w:hAnsi="Angsana New" w:cs="Angsana New"/>
          <w:cs/>
          <w:lang w:val="en-US"/>
        </w:rPr>
        <w:t xml:space="preserve"> ธันวาคม </w:t>
      </w:r>
      <w:r w:rsidRPr="00835023">
        <w:rPr>
          <w:rFonts w:ascii="Angsana New" w:hAnsi="Angsana New" w:cs="Angsana New"/>
          <w:lang w:val="en-US"/>
        </w:rPr>
        <w:t>2560</w:t>
      </w:r>
      <w:r w:rsidR="003F7813" w:rsidRPr="007D0029">
        <w:rPr>
          <w:rFonts w:ascii="Angsana New" w:hAnsi="Angsana New" w:cs="Angsana New"/>
          <w:cs/>
          <w:lang w:val="en-US"/>
        </w:rPr>
        <w:t xml:space="preserve"> </w:t>
      </w:r>
      <w:r w:rsidR="00623F88" w:rsidRPr="007D0029">
        <w:rPr>
          <w:rFonts w:ascii="Angsana New" w:hAnsi="Angsana New" w:cs="Angsana New"/>
          <w:cs/>
          <w:lang w:val="en-US"/>
        </w:rPr>
        <w:t>มีมูลค่าสัญญาคงเหลือ</w:t>
      </w:r>
      <w:r w:rsidR="001B5D70" w:rsidRPr="007D0029">
        <w:rPr>
          <w:rFonts w:ascii="Angsana New" w:hAnsi="Angsana New" w:cs="Angsana New"/>
          <w:cs/>
          <w:lang w:val="en-US"/>
        </w:rPr>
        <w:t>จำนวน</w:t>
      </w:r>
      <w:r w:rsidR="00C367B8" w:rsidRPr="007D0029">
        <w:rPr>
          <w:rFonts w:ascii="Angsana New" w:hAnsi="Angsana New" w:cs="Angsana New"/>
          <w:lang w:val="en-US"/>
        </w:rPr>
        <w:t xml:space="preserve"> </w:t>
      </w:r>
      <w:r w:rsidRPr="00835023">
        <w:rPr>
          <w:rFonts w:ascii="Angsana New" w:hAnsi="Angsana New" w:cs="Angsana New"/>
          <w:snapToGrid w:val="0"/>
          <w:lang w:val="en-US"/>
        </w:rPr>
        <w:t>5</w:t>
      </w:r>
      <w:r w:rsidR="0052227E">
        <w:rPr>
          <w:rFonts w:ascii="Angsana New" w:hAnsi="Angsana New" w:cs="Angsana New"/>
          <w:snapToGrid w:val="0"/>
          <w:lang w:val="en-US"/>
        </w:rPr>
        <w:t>,</w:t>
      </w:r>
      <w:r w:rsidRPr="00835023">
        <w:rPr>
          <w:rFonts w:ascii="Angsana New" w:hAnsi="Angsana New" w:cs="Angsana New"/>
          <w:snapToGrid w:val="0"/>
          <w:lang w:val="en-US"/>
        </w:rPr>
        <w:t>897</w:t>
      </w:r>
      <w:r w:rsidR="0052227E">
        <w:rPr>
          <w:rFonts w:ascii="Angsana New" w:hAnsi="Angsana New" w:cs="Angsana New"/>
          <w:snapToGrid w:val="0"/>
          <w:lang w:val="en-US"/>
        </w:rPr>
        <w:t>.</w:t>
      </w:r>
      <w:r w:rsidRPr="00835023">
        <w:rPr>
          <w:rFonts w:ascii="Angsana New" w:hAnsi="Angsana New" w:cs="Angsana New"/>
          <w:snapToGrid w:val="0"/>
          <w:lang w:val="en-US"/>
        </w:rPr>
        <w:t>68</w:t>
      </w:r>
      <w:r w:rsidR="00146D01" w:rsidRPr="007D0029">
        <w:rPr>
          <w:rFonts w:ascii="Angsana New" w:hAnsi="Angsana New" w:cs="Angsana New"/>
          <w:lang w:val="en-US"/>
        </w:rPr>
        <w:t xml:space="preserve"> </w:t>
      </w:r>
      <w:r w:rsidR="00623F88" w:rsidRPr="007D0029">
        <w:rPr>
          <w:rFonts w:ascii="Angsana New" w:hAnsi="Angsana New" w:cs="Angsana New"/>
          <w:cs/>
          <w:lang w:val="en-US"/>
        </w:rPr>
        <w:t xml:space="preserve">ล้านบาท และ </w:t>
      </w:r>
      <w:r w:rsidRPr="00835023">
        <w:rPr>
          <w:rFonts w:ascii="Angsana New" w:hAnsi="Angsana New" w:cs="Angsana New"/>
          <w:lang w:val="en-US"/>
        </w:rPr>
        <w:t>7</w:t>
      </w:r>
      <w:r w:rsidR="00F2125F" w:rsidRPr="007D0029">
        <w:rPr>
          <w:rFonts w:ascii="Angsana New" w:hAnsi="Angsana New" w:cs="Angsana New"/>
          <w:lang w:val="en-US"/>
        </w:rPr>
        <w:t>,</w:t>
      </w:r>
      <w:r w:rsidRPr="00835023">
        <w:rPr>
          <w:rFonts w:ascii="Angsana New" w:hAnsi="Angsana New" w:cs="Angsana New"/>
          <w:lang w:val="en-US"/>
        </w:rPr>
        <w:t>741</w:t>
      </w:r>
      <w:r w:rsidR="00F2125F" w:rsidRPr="007D0029">
        <w:rPr>
          <w:rFonts w:ascii="Angsana New" w:hAnsi="Angsana New" w:cs="Angsana New"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63</w:t>
      </w:r>
      <w:r w:rsidR="00F2125F" w:rsidRPr="007D0029">
        <w:rPr>
          <w:rFonts w:ascii="Angsana New" w:hAnsi="Angsana New" w:cs="Angsana New"/>
          <w:lang w:val="en-US"/>
        </w:rPr>
        <w:t xml:space="preserve"> </w:t>
      </w:r>
      <w:r w:rsidR="00623F88" w:rsidRPr="007D0029">
        <w:rPr>
          <w:rFonts w:ascii="Angsana New" w:hAnsi="Angsana New" w:cs="Angsana New"/>
          <w:cs/>
          <w:lang w:val="en-US"/>
        </w:rPr>
        <w:t>ล้านบาท ตามลำดับ</w:t>
      </w:r>
    </w:p>
    <w:p w:rsidR="00FB7D42" w:rsidRDefault="00835023" w:rsidP="00B4742E">
      <w:pPr>
        <w:spacing w:after="120"/>
        <w:ind w:left="1267" w:hanging="720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835023">
        <w:rPr>
          <w:rFonts w:ascii="Angsana New" w:hAnsi="Angsana New" w:cs="Angsana New"/>
          <w:lang w:val="en-US"/>
        </w:rPr>
        <w:t>21</w:t>
      </w:r>
      <w:r w:rsidR="004E4CA3" w:rsidRPr="007D0029">
        <w:rPr>
          <w:rFonts w:ascii="Angsana New" w:hAnsi="Angsana New" w:cs="Angsana New"/>
          <w:cs/>
          <w:lang w:val="en-US"/>
        </w:rPr>
        <w:t>.</w:t>
      </w:r>
      <w:r w:rsidRPr="00835023">
        <w:rPr>
          <w:rFonts w:ascii="Angsana New" w:hAnsi="Angsana New" w:cs="Angsana New"/>
          <w:lang w:val="en-US"/>
        </w:rPr>
        <w:t>4</w:t>
      </w:r>
      <w:r w:rsidR="004E4CA3" w:rsidRPr="007D0029">
        <w:rPr>
          <w:rFonts w:ascii="Angsana New" w:hAnsi="Angsana New" w:cs="Angsana New"/>
          <w:cs/>
          <w:lang w:val="en-US"/>
        </w:rPr>
        <w:tab/>
      </w:r>
      <w:r w:rsidR="002C78E7" w:rsidRPr="007D0029">
        <w:rPr>
          <w:rFonts w:ascii="Angsana New" w:hAnsi="Angsana New" w:cs="Angsana New"/>
          <w:spacing w:val="-10"/>
          <w:cs/>
          <w:lang w:val="en-US"/>
        </w:rPr>
        <w:t>บริษัทมีภาระผูกพันตามสัญญาเช่าที่ดินซึ่งเป็นที่ตั้งสำนักงานและที่จอดรถสำหรับโครงการอิลีเม้นท์</w:t>
      </w:r>
      <w:r w:rsidR="002C78E7" w:rsidRPr="007D0029">
        <w:rPr>
          <w:rFonts w:ascii="Angsana New" w:hAnsi="Angsana New" w:cs="Angsana New"/>
          <w:spacing w:val="-12"/>
          <w:cs/>
          <w:lang w:val="en-US"/>
        </w:rPr>
        <w:t xml:space="preserve"> </w:t>
      </w:r>
      <w:r w:rsidR="002C78E7" w:rsidRPr="007D0029">
        <w:rPr>
          <w:rFonts w:ascii="Angsana New" w:hAnsi="Angsana New" w:cs="Angsana New"/>
          <w:spacing w:val="-6"/>
          <w:cs/>
          <w:lang w:val="en-US"/>
        </w:rPr>
        <w:t>และทำสัญญ</w:t>
      </w:r>
      <w:r w:rsidR="00A52CE0" w:rsidRPr="007D0029">
        <w:rPr>
          <w:rFonts w:ascii="Angsana New" w:hAnsi="Angsana New" w:cs="Angsana New"/>
          <w:spacing w:val="-6"/>
          <w:cs/>
          <w:lang w:val="en-US"/>
        </w:rPr>
        <w:t>าเช่าที่ดินเพื่อใช้พัฒนาโครงการ</w:t>
      </w:r>
      <w:r w:rsidR="002C78E7" w:rsidRPr="007D0029">
        <w:rPr>
          <w:rFonts w:ascii="Angsana New" w:hAnsi="Angsana New" w:cs="Angsana New"/>
          <w:spacing w:val="-6"/>
          <w:cs/>
          <w:lang w:val="en-US"/>
        </w:rPr>
        <w:t>เจ้าพระยา เอสเตท</w:t>
      </w:r>
      <w:r w:rsidR="00A52CE0" w:rsidRPr="007D0029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2C78E7" w:rsidRPr="007D0029">
        <w:rPr>
          <w:rFonts w:ascii="Angsana New" w:hAnsi="Angsana New" w:cs="Angsana New"/>
          <w:spacing w:val="-6"/>
          <w:cs/>
          <w:lang w:val="en-US"/>
        </w:rPr>
        <w:t>สัญญาเช่าสำนักงานและรับบริการ</w:t>
      </w:r>
      <w:r w:rsidR="002C78E7" w:rsidRPr="007D0029">
        <w:rPr>
          <w:rFonts w:ascii="Angsana New" w:hAnsi="Angsana New" w:cs="Angsana New"/>
          <w:spacing w:val="-4"/>
          <w:cs/>
          <w:lang w:val="en-US"/>
        </w:rPr>
        <w:t>สิ่งอำนวยความสะดวก และสัญญาเช่ารถยนต์ โดยบริษัทมีภาระผูกพันที่ต้องจ่ายชำระค่าเช่า ดังนี้</w:t>
      </w:r>
    </w:p>
    <w:p w:rsidR="00FB7D42" w:rsidRDefault="00FB7D42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-4"/>
          <w:cs/>
          <w:lang w:val="en-US"/>
        </w:rPr>
      </w:pPr>
      <w:r>
        <w:rPr>
          <w:rFonts w:ascii="Angsana New" w:hAnsi="Angsana New" w:cs="Angsana New"/>
          <w:spacing w:val="-4"/>
          <w:cs/>
          <w:lang w:val="en-US"/>
        </w:rPr>
        <w:br w:type="page"/>
      </w:r>
    </w:p>
    <w:p w:rsidR="00B41DD1" w:rsidRPr="007D0029" w:rsidRDefault="00B41DD1" w:rsidP="00B4742E">
      <w:pPr>
        <w:ind w:left="1267" w:hanging="720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7D0029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lastRenderedPageBreak/>
        <w:t xml:space="preserve">(หน่วย </w:t>
      </w:r>
      <w:r w:rsidRPr="007D0029">
        <w:rPr>
          <w:rFonts w:ascii="Angsana New" w:hAnsi="Angsana New" w:cs="Angsana New"/>
          <w:b/>
          <w:bCs/>
          <w:sz w:val="28"/>
          <w:szCs w:val="28"/>
          <w:lang w:val="en-US"/>
        </w:rPr>
        <w:t>:</w:t>
      </w:r>
      <w:r w:rsidRPr="007D0029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 บาท)</w:t>
      </w:r>
    </w:p>
    <w:tbl>
      <w:tblPr>
        <w:tblW w:w="8256" w:type="dxa"/>
        <w:tblInd w:w="1088" w:type="dxa"/>
        <w:tblLook w:val="0000" w:firstRow="0" w:lastRow="0" w:firstColumn="0" w:lastColumn="0" w:noHBand="0" w:noVBand="0"/>
      </w:tblPr>
      <w:tblGrid>
        <w:gridCol w:w="5509"/>
        <w:gridCol w:w="1218"/>
        <w:gridCol w:w="238"/>
        <w:gridCol w:w="1291"/>
      </w:tblGrid>
      <w:tr w:rsidR="007D0029" w:rsidRPr="007D0029" w:rsidTr="005B4BD3">
        <w:trPr>
          <w:cantSplit/>
          <w:trHeight w:val="363"/>
        </w:trPr>
        <w:tc>
          <w:tcPr>
            <w:tcW w:w="5509" w:type="dxa"/>
          </w:tcPr>
          <w:p w:rsidR="005B4BD3" w:rsidRPr="007D0029" w:rsidRDefault="005B4BD3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5B4BD3" w:rsidRPr="007D0029" w:rsidRDefault="005B4BD3" w:rsidP="005B4BD3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D0029" w:rsidRPr="007D0029" w:rsidTr="005B4BD3">
        <w:trPr>
          <w:cantSplit/>
          <w:trHeight w:val="363"/>
        </w:trPr>
        <w:tc>
          <w:tcPr>
            <w:tcW w:w="5509" w:type="dxa"/>
          </w:tcPr>
          <w:p w:rsidR="005B4BD3" w:rsidRPr="007D0029" w:rsidRDefault="005B4BD3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47" w:type="dxa"/>
            <w:gridSpan w:val="3"/>
          </w:tcPr>
          <w:p w:rsidR="005B4BD3" w:rsidRPr="007D0029" w:rsidRDefault="005B4BD3" w:rsidP="00B4742E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7D0029" w:rsidRPr="007D0029" w:rsidTr="005B4BD3">
        <w:trPr>
          <w:cantSplit/>
        </w:trPr>
        <w:tc>
          <w:tcPr>
            <w:tcW w:w="5509" w:type="dxa"/>
          </w:tcPr>
          <w:p w:rsidR="005B4BD3" w:rsidRPr="007D0029" w:rsidRDefault="005B4BD3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7D0029" w:rsidRDefault="005B4BD3" w:rsidP="005B4BD3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“ยังไม่ได้</w:t>
            </w:r>
          </w:p>
        </w:tc>
        <w:tc>
          <w:tcPr>
            <w:tcW w:w="238" w:type="dxa"/>
          </w:tcPr>
          <w:p w:rsidR="005B4BD3" w:rsidRPr="007D0029" w:rsidRDefault="005B4BD3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7D0029" w:rsidRDefault="005B4BD3" w:rsidP="00E42D64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D0029" w:rsidRPr="007D0029" w:rsidTr="005B4BD3">
        <w:trPr>
          <w:cantSplit/>
        </w:trPr>
        <w:tc>
          <w:tcPr>
            <w:tcW w:w="5509" w:type="dxa"/>
          </w:tcPr>
          <w:p w:rsidR="005B4BD3" w:rsidRPr="007D0029" w:rsidRDefault="005B4BD3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7D0029" w:rsidRDefault="005B4BD3" w:rsidP="00E42D64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ตรวจสอบ”</w:t>
            </w:r>
          </w:p>
        </w:tc>
        <w:tc>
          <w:tcPr>
            <w:tcW w:w="238" w:type="dxa"/>
          </w:tcPr>
          <w:p w:rsidR="005B4BD3" w:rsidRPr="007D0029" w:rsidRDefault="005B4BD3" w:rsidP="00E42D64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7D0029" w:rsidRDefault="005B4BD3" w:rsidP="00E42D64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D0029" w:rsidRPr="007D0029" w:rsidTr="005B4BD3">
        <w:trPr>
          <w:cantSplit/>
        </w:trPr>
        <w:tc>
          <w:tcPr>
            <w:tcW w:w="5509" w:type="dxa"/>
          </w:tcPr>
          <w:p w:rsidR="005B4BD3" w:rsidRPr="007D0029" w:rsidRDefault="005B4BD3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7D0029" w:rsidRDefault="005B4BD3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38" w:type="dxa"/>
          </w:tcPr>
          <w:p w:rsidR="005B4BD3" w:rsidRPr="007D0029" w:rsidRDefault="005B4BD3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7D0029" w:rsidRDefault="005B4BD3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7D0029" w:rsidRPr="007D0029" w:rsidTr="005B4BD3">
        <w:trPr>
          <w:cantSplit/>
        </w:trPr>
        <w:tc>
          <w:tcPr>
            <w:tcW w:w="5509" w:type="dxa"/>
          </w:tcPr>
          <w:p w:rsidR="005B4BD3" w:rsidRPr="007D0029" w:rsidRDefault="005B4BD3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7D0029" w:rsidRDefault="00835023" w:rsidP="00BE0BE8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</w:t>
            </w:r>
            <w:r w:rsidR="003774B6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774B6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8" w:type="dxa"/>
          </w:tcPr>
          <w:p w:rsidR="005B4BD3" w:rsidRPr="007D0029" w:rsidRDefault="005B4BD3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7D0029" w:rsidRDefault="00835023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B4BD3" w:rsidRPr="007D002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B4BD3" w:rsidRPr="007D002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7D0029" w:rsidRPr="007D0029" w:rsidTr="005B4BD3">
        <w:trPr>
          <w:cantSplit/>
        </w:trPr>
        <w:tc>
          <w:tcPr>
            <w:tcW w:w="5509" w:type="dxa"/>
          </w:tcPr>
          <w:p w:rsidR="005B4BD3" w:rsidRPr="007D0029" w:rsidRDefault="005B4BD3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</w:tcPr>
          <w:p w:rsidR="005B4BD3" w:rsidRPr="007D0029" w:rsidRDefault="00835023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  <w:tc>
          <w:tcPr>
            <w:tcW w:w="238" w:type="dxa"/>
          </w:tcPr>
          <w:p w:rsidR="005B4BD3" w:rsidRPr="007D0029" w:rsidRDefault="005B4BD3" w:rsidP="00B4742E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7D0029" w:rsidRDefault="00835023" w:rsidP="00B4742E">
            <w:pPr>
              <w:ind w:left="-108" w:right="-7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7D0029" w:rsidRPr="007D0029" w:rsidTr="005B4BD3">
        <w:trPr>
          <w:cantSplit/>
        </w:trPr>
        <w:tc>
          <w:tcPr>
            <w:tcW w:w="5509" w:type="dxa"/>
          </w:tcPr>
          <w:p w:rsidR="005B4BD3" w:rsidRPr="007D0029" w:rsidRDefault="005B4BD3" w:rsidP="00F2125F">
            <w:pPr>
              <w:pStyle w:val="Header"/>
              <w:tabs>
                <w:tab w:val="clear" w:pos="4153"/>
                <w:tab w:val="clear" w:pos="8306"/>
              </w:tabs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ภายใน </w:t>
            </w:r>
            <w:r w:rsidR="00835023"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18" w:type="dxa"/>
          </w:tcPr>
          <w:p w:rsidR="005B4BD3" w:rsidRPr="007D0029" w:rsidRDefault="00835023" w:rsidP="00F2125F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83374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541</w:t>
            </w:r>
            <w:r w:rsidR="0083374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516</w:t>
            </w:r>
          </w:p>
        </w:tc>
        <w:tc>
          <w:tcPr>
            <w:tcW w:w="238" w:type="dxa"/>
          </w:tcPr>
          <w:p w:rsidR="005B4BD3" w:rsidRPr="007D0029" w:rsidRDefault="005B4BD3" w:rsidP="00F2125F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7D0029" w:rsidRDefault="00835023" w:rsidP="00F2125F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5B4BD3" w:rsidRPr="007D002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662</w:t>
            </w:r>
            <w:r w:rsidR="005B4BD3" w:rsidRPr="007D002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146</w:t>
            </w:r>
          </w:p>
        </w:tc>
      </w:tr>
      <w:tr w:rsidR="007D0029" w:rsidRPr="007D0029" w:rsidTr="005B4BD3">
        <w:trPr>
          <w:cantSplit/>
        </w:trPr>
        <w:tc>
          <w:tcPr>
            <w:tcW w:w="5509" w:type="dxa"/>
          </w:tcPr>
          <w:p w:rsidR="005B4BD3" w:rsidRPr="007D0029" w:rsidRDefault="005B4BD3" w:rsidP="00F2125F">
            <w:pPr>
              <w:pStyle w:val="Header"/>
              <w:tabs>
                <w:tab w:val="clear" w:pos="4153"/>
                <w:tab w:val="clear" w:pos="8306"/>
              </w:tabs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835023"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="00835023"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218" w:type="dxa"/>
          </w:tcPr>
          <w:p w:rsidR="005B4BD3" w:rsidRPr="007D0029" w:rsidRDefault="00835023" w:rsidP="00F2125F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  <w:r w:rsidR="0083374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024</w:t>
            </w:r>
            <w:r w:rsidR="0083374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017</w:t>
            </w:r>
          </w:p>
        </w:tc>
        <w:tc>
          <w:tcPr>
            <w:tcW w:w="238" w:type="dxa"/>
          </w:tcPr>
          <w:p w:rsidR="005B4BD3" w:rsidRPr="007D0029" w:rsidRDefault="005B4BD3" w:rsidP="00F2125F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7D0029" w:rsidRDefault="00835023" w:rsidP="00F2125F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53</w:t>
            </w:r>
            <w:r w:rsidR="005B4BD3" w:rsidRPr="007D002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071</w:t>
            </w:r>
            <w:r w:rsidR="005B4BD3" w:rsidRPr="007D002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106</w:t>
            </w:r>
          </w:p>
        </w:tc>
      </w:tr>
      <w:tr w:rsidR="007D0029" w:rsidRPr="007D0029" w:rsidTr="005B4BD3">
        <w:trPr>
          <w:cantSplit/>
        </w:trPr>
        <w:tc>
          <w:tcPr>
            <w:tcW w:w="5509" w:type="dxa"/>
          </w:tcPr>
          <w:p w:rsidR="005B4BD3" w:rsidRPr="007D0029" w:rsidRDefault="005B4BD3" w:rsidP="00F2125F">
            <w:pPr>
              <w:pStyle w:val="Header"/>
              <w:tabs>
                <w:tab w:val="clear" w:pos="4153"/>
                <w:tab w:val="clear" w:pos="8306"/>
              </w:tabs>
              <w:ind w:left="35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เกินกว่า </w:t>
            </w:r>
            <w:r w:rsidR="00835023"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7D002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7D002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18" w:type="dxa"/>
          </w:tcPr>
          <w:p w:rsidR="005B4BD3" w:rsidRPr="007D0029" w:rsidRDefault="00835023" w:rsidP="00F2125F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300</w:t>
            </w:r>
            <w:r w:rsidR="0083374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775</w:t>
            </w:r>
            <w:r w:rsidR="0083374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921</w:t>
            </w:r>
          </w:p>
        </w:tc>
        <w:tc>
          <w:tcPr>
            <w:tcW w:w="238" w:type="dxa"/>
          </w:tcPr>
          <w:p w:rsidR="005B4BD3" w:rsidRPr="007D0029" w:rsidRDefault="005B4BD3" w:rsidP="00F2125F">
            <w:pPr>
              <w:pStyle w:val="Header"/>
              <w:tabs>
                <w:tab w:val="clear" w:pos="4153"/>
                <w:tab w:val="clear" w:pos="8306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</w:tcPr>
          <w:p w:rsidR="005B4BD3" w:rsidRPr="007D0029" w:rsidRDefault="00835023" w:rsidP="00F2125F">
            <w:pPr>
              <w:pStyle w:val="Header"/>
              <w:tabs>
                <w:tab w:val="clear" w:pos="4153"/>
                <w:tab w:val="clear" w:pos="8306"/>
              </w:tabs>
              <w:ind w:left="13" w:hanging="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306</w:t>
            </w:r>
            <w:r w:rsidR="005B4BD3" w:rsidRPr="007D002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529</w:t>
            </w:r>
            <w:r w:rsidR="005B4BD3" w:rsidRPr="007D002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8"/>
                <w:szCs w:val="28"/>
                <w:lang w:val="en-US"/>
              </w:rPr>
              <w:t>777</w:t>
            </w:r>
          </w:p>
        </w:tc>
      </w:tr>
    </w:tbl>
    <w:p w:rsidR="004E4CA3" w:rsidRPr="007D0029" w:rsidRDefault="00835023" w:rsidP="00FB7D42">
      <w:pPr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835023">
        <w:rPr>
          <w:rFonts w:ascii="Angsana New" w:hAnsi="Angsana New" w:cs="Angsana New"/>
          <w:b/>
          <w:bCs/>
          <w:lang w:val="en-US"/>
        </w:rPr>
        <w:t>22</w:t>
      </w:r>
      <w:r w:rsidR="0081643C" w:rsidRPr="007D0029">
        <w:rPr>
          <w:rFonts w:ascii="Angsana New" w:hAnsi="Angsana New" w:cs="Angsana New"/>
          <w:b/>
          <w:bCs/>
          <w:lang w:val="en-US"/>
        </w:rPr>
        <w:t>.</w:t>
      </w:r>
      <w:r w:rsidR="0081643C" w:rsidRPr="007D0029">
        <w:rPr>
          <w:rFonts w:ascii="Angsana New" w:hAnsi="Angsana New" w:cs="Angsana New"/>
          <w:b/>
          <w:bCs/>
          <w:lang w:val="en-US"/>
        </w:rPr>
        <w:tab/>
      </w:r>
      <w:r w:rsidR="004E4CA3" w:rsidRPr="007D0029">
        <w:rPr>
          <w:rFonts w:ascii="Angsana New" w:hAnsi="Angsana New" w:cs="Angsana New"/>
          <w:b/>
          <w:bCs/>
          <w:cs/>
        </w:rPr>
        <w:t>การเปิดเผยข้อมูล</w:t>
      </w:r>
      <w:r w:rsidR="001B6DE6" w:rsidRPr="007D0029">
        <w:rPr>
          <w:rFonts w:ascii="Angsana New" w:hAnsi="Angsana New" w:cs="Angsana New"/>
          <w:b/>
          <w:bCs/>
          <w:cs/>
        </w:rPr>
        <w:t>เกี่ยวกับ</w:t>
      </w:r>
      <w:r w:rsidR="004E4CA3" w:rsidRPr="007D0029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:rsidR="001B6DE6" w:rsidRPr="007D0029" w:rsidRDefault="001B6DE6" w:rsidP="000E68C8">
      <w:pPr>
        <w:ind w:left="1267" w:right="72" w:hanging="720"/>
        <w:jc w:val="both"/>
        <w:rPr>
          <w:rFonts w:ascii="Angsana New" w:hAnsi="Angsana New" w:cs="Angsana New"/>
          <w:cs/>
        </w:rPr>
      </w:pPr>
      <w:r w:rsidRPr="007D0029">
        <w:rPr>
          <w:rFonts w:ascii="Angsana New" w:hAnsi="Angsana New" w:cs="Angsana New"/>
          <w:cs/>
        </w:rPr>
        <w:t>มูลค่ายุติธรรมของสินทรัพย์ทางการเงินและหนี้สินทางการเงิน</w:t>
      </w:r>
    </w:p>
    <w:p w:rsidR="003F7813" w:rsidRPr="007D0029" w:rsidRDefault="003F7813" w:rsidP="00931655">
      <w:pPr>
        <w:pStyle w:val="Header"/>
        <w:tabs>
          <w:tab w:val="clear" w:pos="4153"/>
          <w:tab w:val="clear" w:pos="8306"/>
        </w:tabs>
        <w:spacing w:after="240"/>
        <w:ind w:left="540"/>
        <w:jc w:val="thaiDistribute"/>
        <w:rPr>
          <w:rFonts w:ascii="Angsana New" w:hAnsi="Angsana New" w:cs="Angsana New"/>
          <w:spacing w:val="-6"/>
          <w:szCs w:val="32"/>
          <w:cs/>
        </w:rPr>
      </w:pPr>
      <w:r w:rsidRPr="007D0029">
        <w:rPr>
          <w:rFonts w:ascii="Angsana New" w:hAnsi="Angsana New" w:cs="Angsana New"/>
          <w:spacing w:val="-4"/>
          <w:szCs w:val="32"/>
          <w:cs/>
        </w:rPr>
        <w:t>เนื่องจากสินทรัพย์ทางการเงินและหนี้สินทางการเงินส่วนใหญ่ของกลุ่มบริษัทและบริษัทจัดอยู่ในประเภทระยะสั้นและมีอัตราดอกเบี้ยคงที่ ดังนั้นฝ่ายบริหารของกลุ่มบริษัทและบริษัทจึงเชื่อว่า</w:t>
      </w:r>
      <w:r w:rsidRPr="007D0029">
        <w:rPr>
          <w:rFonts w:ascii="Angsana New" w:hAnsi="Angsana New" w:cs="Angsana New"/>
          <w:spacing w:val="-2"/>
          <w:szCs w:val="32"/>
          <w:cs/>
        </w:rPr>
        <w:t>มูลค่าตามบัญชีของสินทรัพย์และหนี้สินทางการเงิน ได้แก่</w:t>
      </w:r>
      <w:r w:rsidRPr="007D0029">
        <w:rPr>
          <w:rFonts w:ascii="Angsana New" w:hAnsi="Angsana New" w:cs="Angsana New" w:hint="cs"/>
          <w:spacing w:val="-2"/>
          <w:szCs w:val="32"/>
          <w:cs/>
        </w:rPr>
        <w:t xml:space="preserve"> </w:t>
      </w:r>
      <w:r w:rsidRPr="007D0029">
        <w:rPr>
          <w:rFonts w:ascii="Angsana New" w:hAnsi="Angsana New" w:cs="Angsana New"/>
          <w:spacing w:val="-2"/>
          <w:szCs w:val="32"/>
          <w:cs/>
        </w:rPr>
        <w:t>เงินสดและรายการเทียบเท่าเงินสด</w:t>
      </w:r>
      <w:r w:rsidRPr="007D0029">
        <w:rPr>
          <w:rFonts w:ascii="Angsana New" w:hAnsi="Angsana New" w:cs="Angsana New"/>
          <w:spacing w:val="4"/>
          <w:szCs w:val="32"/>
          <w:cs/>
        </w:rPr>
        <w:t xml:space="preserve"> </w:t>
      </w:r>
      <w:r w:rsidRPr="007D0029">
        <w:rPr>
          <w:rFonts w:ascii="Angsana New" w:hAnsi="Angsana New" w:cs="Angsana New"/>
          <w:spacing w:val="-10"/>
          <w:szCs w:val="32"/>
          <w:cs/>
        </w:rPr>
        <w:t>ลูกหนี้การค้าและลูกหนี้</w:t>
      </w:r>
      <w:r w:rsidRPr="007D0029">
        <w:rPr>
          <w:rFonts w:ascii="Angsana New" w:hAnsi="Angsana New" w:cs="Angsana New" w:hint="cs"/>
          <w:spacing w:val="-10"/>
          <w:szCs w:val="32"/>
          <w:cs/>
        </w:rPr>
        <w:t>หมุนเวียน</w:t>
      </w:r>
      <w:r w:rsidRPr="007D0029">
        <w:rPr>
          <w:rFonts w:ascii="Angsana New" w:hAnsi="Angsana New" w:cs="Angsana New"/>
          <w:spacing w:val="-10"/>
          <w:szCs w:val="32"/>
          <w:cs/>
        </w:rPr>
        <w:t>อื่น เงินให้กู้ยืมระยะสั้นแก่</w:t>
      </w:r>
      <w:r w:rsidRPr="007D0029">
        <w:rPr>
          <w:rFonts w:ascii="Angsana New" w:hAnsi="Angsana New" w:cs="Angsana New" w:hint="cs"/>
          <w:spacing w:val="-10"/>
          <w:szCs w:val="32"/>
          <w:cs/>
        </w:rPr>
        <w:t>บริษัท</w:t>
      </w:r>
      <w:r w:rsidRPr="007D0029">
        <w:rPr>
          <w:rFonts w:ascii="Angsana New" w:hAnsi="Angsana New" w:cs="Angsana New"/>
          <w:spacing w:val="-10"/>
          <w:szCs w:val="32"/>
          <w:cs/>
        </w:rPr>
        <w:t>ที่เกี่ยวข้องกัน</w:t>
      </w:r>
      <w:r w:rsidRPr="007D0029">
        <w:rPr>
          <w:rFonts w:ascii="Angsana New" w:hAnsi="Angsana New" w:cs="Angsana New"/>
          <w:szCs w:val="32"/>
          <w:cs/>
        </w:rPr>
        <w:t xml:space="preserve"> </w:t>
      </w:r>
      <w:r w:rsidRPr="007D0029">
        <w:rPr>
          <w:rFonts w:ascii="Angsana New" w:hAnsi="Angsana New" w:cs="Angsana New"/>
          <w:spacing w:val="-4"/>
          <w:szCs w:val="32"/>
          <w:cs/>
        </w:rPr>
        <w:t>สินทรัพย์หมุนเวียนอื่น เงินฝากธนาคารที่ใช้เป็นหลักประกัน เงินลงทุนเผื่อขาย เจ้าหนี้การค้าและ</w:t>
      </w:r>
      <w:r w:rsidRPr="007D0029">
        <w:rPr>
          <w:rFonts w:ascii="Angsana New" w:hAnsi="Angsana New" w:cs="Angsana New"/>
          <w:szCs w:val="32"/>
          <w:cs/>
        </w:rPr>
        <w:t>เจ้าหนี้</w:t>
      </w:r>
      <w:r w:rsidRPr="007D0029">
        <w:rPr>
          <w:rFonts w:ascii="Angsana New" w:hAnsi="Angsana New" w:cs="Angsana New" w:hint="cs"/>
          <w:szCs w:val="32"/>
          <w:cs/>
        </w:rPr>
        <w:t>หมุนเวียน</w:t>
      </w:r>
      <w:r w:rsidRPr="007D0029">
        <w:rPr>
          <w:rFonts w:ascii="Angsana New" w:hAnsi="Angsana New" w:cs="Angsana New"/>
          <w:szCs w:val="32"/>
          <w:cs/>
        </w:rPr>
        <w:t>อื่น เจ้าหนี้จากการซื้อเงินลงทุนในบริษัทย่อยจากบริษัทที่เกี่ยวข้องกัน เงินกู้ยืม</w:t>
      </w:r>
      <w:r w:rsidRPr="007D0029">
        <w:rPr>
          <w:rFonts w:ascii="Angsana New" w:hAnsi="Angsana New" w:cs="Angsana New"/>
          <w:spacing w:val="-6"/>
          <w:szCs w:val="32"/>
          <w:cs/>
        </w:rPr>
        <w:t xml:space="preserve">ระยะสั้น ตั๋วแลกเงิน </w:t>
      </w:r>
      <w:r w:rsidRPr="007D0029">
        <w:rPr>
          <w:rFonts w:ascii="Angsana New" w:hAnsi="Angsana New" w:cs="Angsana New" w:hint="cs"/>
          <w:spacing w:val="-6"/>
          <w:szCs w:val="32"/>
          <w:cs/>
        </w:rPr>
        <w:t>ส่วนของ</w:t>
      </w:r>
      <w:r w:rsidRPr="007D0029">
        <w:rPr>
          <w:rFonts w:ascii="Angsana New" w:hAnsi="Angsana New" w:cs="Angsana New"/>
          <w:spacing w:val="-6"/>
          <w:szCs w:val="32"/>
          <w:cs/>
        </w:rPr>
        <w:t>หุ้นกู้ระยะยาวที่</w:t>
      </w:r>
      <w:r w:rsidRPr="007D0029">
        <w:rPr>
          <w:rFonts w:ascii="Angsana New" w:hAnsi="Angsana New" w:cs="Angsana New" w:hint="cs"/>
          <w:spacing w:val="-6"/>
          <w:szCs w:val="32"/>
          <w:cs/>
        </w:rPr>
        <w:t>ถึง</w:t>
      </w:r>
      <w:r w:rsidRPr="007D0029">
        <w:rPr>
          <w:rFonts w:ascii="Angsana New" w:hAnsi="Angsana New" w:cs="Angsana New"/>
          <w:spacing w:val="-6"/>
          <w:szCs w:val="32"/>
          <w:cs/>
        </w:rPr>
        <w:t>กำหนด</w:t>
      </w:r>
      <w:r w:rsidRPr="007D0029">
        <w:rPr>
          <w:rFonts w:ascii="Angsana New" w:hAnsi="Angsana New" w:cs="Angsana New" w:hint="cs"/>
          <w:spacing w:val="-6"/>
          <w:szCs w:val="32"/>
          <w:cs/>
        </w:rPr>
        <w:t>ชำระ</w:t>
      </w:r>
      <w:r w:rsidRPr="007D0029">
        <w:rPr>
          <w:rFonts w:ascii="Angsana New" w:hAnsi="Angsana New" w:cs="Angsana New"/>
          <w:spacing w:val="-6"/>
          <w:szCs w:val="32"/>
          <w:cs/>
        </w:rPr>
        <w:t>ภายใน</w:t>
      </w:r>
      <w:r w:rsidRPr="007D0029">
        <w:rPr>
          <w:rFonts w:ascii="Angsana New" w:hAnsi="Angsana New" w:cs="Angsana New" w:hint="cs"/>
          <w:spacing w:val="-6"/>
          <w:szCs w:val="32"/>
          <w:cs/>
        </w:rPr>
        <w:t>หนึ่ง</w:t>
      </w:r>
      <w:r w:rsidRPr="007D0029">
        <w:rPr>
          <w:rFonts w:ascii="Angsana New" w:hAnsi="Angsana New" w:cs="Angsana New"/>
          <w:spacing w:val="-6"/>
          <w:szCs w:val="32"/>
          <w:cs/>
          <w:lang w:val="en-US"/>
        </w:rPr>
        <w:t xml:space="preserve">ปี </w:t>
      </w:r>
      <w:r w:rsidRPr="007D0029">
        <w:rPr>
          <w:rFonts w:ascii="Angsana New" w:hAnsi="Angsana New" w:cs="Angsana New"/>
          <w:spacing w:val="-6"/>
          <w:szCs w:val="32"/>
          <w:cs/>
        </w:rPr>
        <w:t>แสดงมูลค่าไม่แตกต่างจากมูลค่ายุติธรรมอย่างมีสาระสำคัญ ส่วนหนี้สินทางการเงินระยะยาว</w:t>
      </w:r>
      <w:r w:rsidRPr="007D0029">
        <w:rPr>
          <w:rFonts w:ascii="Angsana New" w:hAnsi="Angsana New" w:cs="Angsana New" w:hint="cs"/>
          <w:szCs w:val="32"/>
          <w:cs/>
        </w:rPr>
        <w:t xml:space="preserve"> </w:t>
      </w:r>
      <w:r w:rsidRPr="007D0029">
        <w:rPr>
          <w:rFonts w:ascii="Angsana New" w:hAnsi="Angsana New" w:cs="Angsana New"/>
          <w:szCs w:val="32"/>
          <w:cs/>
        </w:rPr>
        <w:t>ได้แก่ เจ้าหนี้</w:t>
      </w:r>
      <w:r w:rsidRPr="007D0029">
        <w:rPr>
          <w:rFonts w:ascii="Angsana New" w:hAnsi="Angsana New" w:cs="Angsana New"/>
          <w:spacing w:val="-4"/>
          <w:szCs w:val="32"/>
          <w:cs/>
        </w:rPr>
        <w:t xml:space="preserve">ค่าก่อสร้าง </w:t>
      </w:r>
      <w:r w:rsidRPr="007D0029">
        <w:rPr>
          <w:rFonts w:ascii="Angsana New" w:hAnsi="Angsana New" w:cs="Angsana New"/>
          <w:spacing w:val="-6"/>
          <w:szCs w:val="32"/>
          <w:cs/>
        </w:rPr>
        <w:t>เงินกู้ยืมระยะยาว และหุ้นกู้ระยะยาว</w:t>
      </w:r>
      <w:r w:rsidRPr="007D0029">
        <w:rPr>
          <w:rFonts w:ascii="Angsana New" w:hAnsi="Angsana New" w:cs="Angsana New" w:hint="cs"/>
          <w:spacing w:val="-6"/>
          <w:szCs w:val="32"/>
          <w:cs/>
        </w:rPr>
        <w:t xml:space="preserve"> </w:t>
      </w:r>
      <w:r w:rsidRPr="007D0029">
        <w:rPr>
          <w:rFonts w:ascii="Angsana New" w:hAnsi="Angsana New" w:cs="Angsana New"/>
          <w:spacing w:val="-6"/>
          <w:szCs w:val="32"/>
          <w:cs/>
        </w:rPr>
        <w:t>แสดงด้วยราคาตามบัญชี ซึ่งเท่ากับมูลค่ายุติธรรมโดยประมาณ</w:t>
      </w:r>
    </w:p>
    <w:p w:rsidR="00FB7D42" w:rsidRDefault="003F7813" w:rsidP="00931655">
      <w:pPr>
        <w:pStyle w:val="Header"/>
        <w:tabs>
          <w:tab w:val="clear" w:pos="4153"/>
          <w:tab w:val="clear" w:pos="8306"/>
        </w:tabs>
        <w:spacing w:after="120"/>
        <w:ind w:left="547"/>
        <w:jc w:val="thaiDistribute"/>
        <w:rPr>
          <w:rFonts w:ascii="Angsana New" w:hAnsi="Angsana New" w:cs="Angsana New"/>
          <w:szCs w:val="32"/>
          <w:cs/>
        </w:rPr>
      </w:pPr>
      <w:r w:rsidRPr="007D0029">
        <w:rPr>
          <w:rFonts w:ascii="Angsana New" w:hAnsi="Angsana New" w:cs="Angsana New" w:hint="cs"/>
          <w:szCs w:val="32"/>
          <w:cs/>
        </w:rPr>
        <w:t>อ</w:t>
      </w:r>
      <w:r w:rsidRPr="007D0029">
        <w:rPr>
          <w:rFonts w:ascii="Angsana New" w:hAnsi="Angsana New" w:cs="Angsana New"/>
          <w:szCs w:val="32"/>
          <w:cs/>
        </w:rPr>
        <w:t xml:space="preserve">ย่างไรก็ตาม </w:t>
      </w:r>
      <w:r w:rsidRPr="007D0029">
        <w:rPr>
          <w:rFonts w:ascii="Angsana New" w:hAnsi="Angsana New" w:cs="Angsana New"/>
          <w:spacing w:val="-6"/>
          <w:szCs w:val="32"/>
          <w:cs/>
        </w:rPr>
        <w:t>รายการ</w:t>
      </w:r>
      <w:r w:rsidRPr="007D0029">
        <w:rPr>
          <w:rFonts w:ascii="Angsana New" w:hAnsi="Angsana New" w:cs="Angsana New"/>
          <w:szCs w:val="32"/>
          <w:cs/>
        </w:rPr>
        <w:t>สินทรัพย์บางรายการของกลุ่มบริษัทและบริษัทมีการวัดมูลค่า</w:t>
      </w:r>
      <w:r w:rsidRPr="007D0029">
        <w:rPr>
          <w:rFonts w:ascii="Angsana New" w:hAnsi="Angsana New" w:cs="Angsana New" w:hint="cs"/>
          <w:szCs w:val="32"/>
          <w:cs/>
        </w:rPr>
        <w:t>ในงบแสดงฐานะการเงิน</w:t>
      </w:r>
      <w:r w:rsidRPr="007D0029">
        <w:rPr>
          <w:rFonts w:ascii="Angsana New" w:hAnsi="Angsana New" w:cs="Angsana New"/>
          <w:szCs w:val="32"/>
          <w:cs/>
        </w:rPr>
        <w:t>ด้วยมูลค่ายุติธรรม ณ วันสิ้นรอบระยะเวลารายงานโดยตารางต่อไปนี้แสดงถึงข้อมูลเกี่ยวกับการประเมินมูลค่ายุติธรรมของสินทรัพย์ดังกล่าว</w:t>
      </w:r>
    </w:p>
    <w:p w:rsidR="00FB7D42" w:rsidRDefault="00FB7D42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  <w:lang w:eastAsia="x-none"/>
        </w:rPr>
      </w:pPr>
      <w:r>
        <w:rPr>
          <w:rFonts w:ascii="Angsana New" w:hAnsi="Angsana New" w:cs="Angsana New"/>
          <w:cs/>
        </w:rPr>
        <w:br w:type="page"/>
      </w:r>
    </w:p>
    <w:p w:rsidR="003F7813" w:rsidRPr="00FB7D42" w:rsidRDefault="003F7813" w:rsidP="00931655">
      <w:pPr>
        <w:pStyle w:val="Header"/>
        <w:tabs>
          <w:tab w:val="clear" w:pos="4153"/>
          <w:tab w:val="clear" w:pos="8306"/>
        </w:tabs>
        <w:spacing w:after="120"/>
        <w:ind w:left="547"/>
        <w:jc w:val="thaiDistribute"/>
        <w:rPr>
          <w:rFonts w:ascii="Angsana New" w:hAnsi="Angsana New" w:cs="Angsana New"/>
          <w:sz w:val="2"/>
          <w:szCs w:val="2"/>
          <w:lang w:val="en-US"/>
        </w:rPr>
      </w:pPr>
    </w:p>
    <w:p w:rsidR="001B6DE6" w:rsidRPr="007D0029" w:rsidRDefault="001B6DE6" w:rsidP="007636E3">
      <w:pPr>
        <w:pStyle w:val="Header"/>
        <w:tabs>
          <w:tab w:val="clear" w:pos="4153"/>
          <w:tab w:val="clear" w:pos="8306"/>
        </w:tabs>
        <w:ind w:left="1267"/>
        <w:jc w:val="thaiDistribute"/>
        <w:rPr>
          <w:rFonts w:ascii="Angsana New" w:hAnsi="Angsana New" w:cs="Angsana New"/>
          <w:sz w:val="2"/>
          <w:szCs w:val="2"/>
          <w:cs/>
        </w:rPr>
      </w:pPr>
    </w:p>
    <w:p w:rsidR="00623F88" w:rsidRPr="007D0029" w:rsidRDefault="00623F88" w:rsidP="001B6DE6">
      <w:pPr>
        <w:pStyle w:val="Header"/>
        <w:tabs>
          <w:tab w:val="clear" w:pos="4153"/>
          <w:tab w:val="clear" w:pos="8306"/>
        </w:tabs>
        <w:ind w:left="1260"/>
        <w:jc w:val="thaiDistribute"/>
        <w:rPr>
          <w:rFonts w:ascii="Angsana New" w:hAnsi="Angsana New" w:cs="Angsana New"/>
          <w:sz w:val="2"/>
          <w:szCs w:val="2"/>
          <w:cs/>
        </w:rPr>
      </w:pPr>
    </w:p>
    <w:tbl>
      <w:tblPr>
        <w:tblW w:w="4614" w:type="pct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1"/>
        <w:gridCol w:w="1142"/>
        <w:gridCol w:w="1142"/>
        <w:gridCol w:w="791"/>
        <w:gridCol w:w="2286"/>
        <w:gridCol w:w="1140"/>
      </w:tblGrid>
      <w:tr w:rsidR="00511CA2" w:rsidRPr="007D0029" w:rsidTr="00931655">
        <w:tc>
          <w:tcPr>
            <w:tcW w:w="5000" w:type="pct"/>
            <w:gridSpan w:val="6"/>
          </w:tcPr>
          <w:p w:rsidR="00511CA2" w:rsidRPr="007D0029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53BE3" w:rsidRPr="007D0029" w:rsidTr="00931655">
        <w:tc>
          <w:tcPr>
            <w:tcW w:w="1186" w:type="pct"/>
            <w:shd w:val="clear" w:color="auto" w:fill="auto"/>
          </w:tcPr>
          <w:p w:rsidR="00511CA2" w:rsidRPr="007D0029" w:rsidRDefault="00511CA2" w:rsidP="008B31AB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670" w:type="pct"/>
            <w:shd w:val="clear" w:color="auto" w:fill="auto"/>
          </w:tcPr>
          <w:p w:rsidR="00511CA2" w:rsidRPr="007D0029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B9655D" w:rsidRPr="007D0029" w:rsidRDefault="00B9655D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  <w:p w:rsidR="00511CA2" w:rsidRPr="007D0029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511CA2" w:rsidRPr="007D0029" w:rsidRDefault="0083502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3774B6" w:rsidRPr="007D002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774B6"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  <w:p w:rsidR="00511CA2" w:rsidRPr="007D0029" w:rsidRDefault="0083502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</w:t>
            </w: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670" w:type="pct"/>
          </w:tcPr>
          <w:p w:rsidR="00511CA2" w:rsidRPr="007D0029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583148" w:rsidRPr="007D0029" w:rsidRDefault="00583148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583148" w:rsidRPr="007D0029" w:rsidRDefault="00583148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511CA2" w:rsidRPr="007D0029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511CA2" w:rsidRPr="007D0029" w:rsidRDefault="0083502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511CA2"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464" w:type="pct"/>
            <w:shd w:val="clear" w:color="auto" w:fill="auto"/>
          </w:tcPr>
          <w:p w:rsidR="00511CA2" w:rsidRPr="007D0029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  <w:p w:rsidR="00511CA2" w:rsidRPr="007D0029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41" w:type="pct"/>
            <w:shd w:val="clear" w:color="auto" w:fill="auto"/>
          </w:tcPr>
          <w:p w:rsidR="00511CA2" w:rsidRPr="007D0029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  <w:tc>
          <w:tcPr>
            <w:tcW w:w="669" w:type="pct"/>
          </w:tcPr>
          <w:p w:rsidR="00511CA2" w:rsidRPr="007D0029" w:rsidRDefault="00511CA2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ข้อมูลที่ไม่</w:t>
            </w:r>
            <w:r w:rsidRPr="007D0029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>สามารถสังเกตได้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ที่มีนัยสำคัญ</w:t>
            </w:r>
          </w:p>
        </w:tc>
      </w:tr>
      <w:tr w:rsidR="003F7813" w:rsidRPr="007D0029" w:rsidTr="00931655">
        <w:tc>
          <w:tcPr>
            <w:tcW w:w="1186" w:type="pct"/>
            <w:shd w:val="clear" w:color="auto" w:fill="auto"/>
          </w:tcPr>
          <w:p w:rsidR="003F7813" w:rsidRPr="007D0029" w:rsidRDefault="003F7813" w:rsidP="003F7813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เงินลงทุนในหน่วยลงทุนที่จดทะเบียนใน</w:t>
            </w:r>
            <w:r w:rsidRPr="007D002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670" w:type="pct"/>
            <w:shd w:val="clear" w:color="auto" w:fill="auto"/>
          </w:tcPr>
          <w:p w:rsidR="003F7813" w:rsidRPr="007D0029" w:rsidRDefault="00835023" w:rsidP="003F781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  <w:r w:rsidR="008337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500</w:t>
            </w:r>
            <w:r w:rsidR="008337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670" w:type="pct"/>
          </w:tcPr>
          <w:p w:rsidR="003F7813" w:rsidRPr="007D0029" w:rsidRDefault="00835023" w:rsidP="003F781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  <w:r w:rsidR="003F7813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3F7813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464" w:type="pct"/>
            <w:shd w:val="clear" w:color="auto" w:fill="auto"/>
          </w:tcPr>
          <w:p w:rsidR="003F7813" w:rsidRPr="007D0029" w:rsidRDefault="003F7813" w:rsidP="003F781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341" w:type="pct"/>
            <w:shd w:val="clear" w:color="auto" w:fill="auto"/>
          </w:tcPr>
          <w:p w:rsidR="003F7813" w:rsidRPr="007D0029" w:rsidRDefault="003F7813" w:rsidP="003F7813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</w:t>
            </w:r>
            <w:r w:rsidRPr="007D002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ตลาดหลักทรัพย์แห่งประเทศไทย</w:t>
            </w: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 xml:space="preserve"> ณ สิ้น</w:t>
            </w:r>
            <w:r w:rsidRPr="007D002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วันทำการสุดท้ายของรอบระยะเวลา</w:t>
            </w: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669" w:type="pct"/>
          </w:tcPr>
          <w:p w:rsidR="003F7813" w:rsidRPr="007D0029" w:rsidRDefault="003F7813" w:rsidP="003F7813">
            <w:pPr>
              <w:spacing w:line="30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3F7813" w:rsidRPr="007D0029" w:rsidTr="00931655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813" w:rsidRPr="007D0029" w:rsidRDefault="003F7813" w:rsidP="00A30601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0601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  <w:r w:rsidRPr="00A30601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7D0029">
              <w:rPr>
                <w:rFonts w:ascii="Angsana New" w:hAnsi="Angsana New" w:cs="Angsana New" w:hint="cs"/>
                <w:spacing w:val="2"/>
                <w:sz w:val="24"/>
                <w:szCs w:val="24"/>
                <w:cs/>
              </w:rPr>
              <w:t>ใบสำคัญแสดงสิทธิซื้อหุ้นสามัญ</w:t>
            </w: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ที่จดทะเบียนใน</w:t>
            </w:r>
            <w:r w:rsidRPr="007D002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813" w:rsidRPr="007D0029" w:rsidRDefault="00835023" w:rsidP="000E68C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179</w:t>
            </w:r>
            <w:r w:rsidR="008337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082</w:t>
            </w:r>
            <w:r w:rsidR="0083374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306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13" w:rsidRPr="007D0029" w:rsidRDefault="00835023" w:rsidP="003F7813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  <w:r w:rsidR="003F7813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088</w:t>
            </w:r>
            <w:r w:rsidR="003F7813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813" w:rsidRPr="007D0029" w:rsidRDefault="003F7813" w:rsidP="003F781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813" w:rsidRPr="007D0029" w:rsidRDefault="003F7813" w:rsidP="003F7813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ราคาเสนอซื้อครั้งสุดท้ายของตลาดหลักทรัพย์แห่งประเทศไทย ณ สิ้นวันทำการสุดท้ายของรอบระยะเวลา</w:t>
            </w: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13" w:rsidRPr="007D0029" w:rsidRDefault="003F7813" w:rsidP="003F7813">
            <w:pPr>
              <w:spacing w:line="30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3F7813" w:rsidRPr="007D0029" w:rsidTr="00931655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813" w:rsidRPr="007D0029" w:rsidRDefault="003F7813" w:rsidP="003F7813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อสังหาริมทรัพย์</w:t>
            </w:r>
          </w:p>
          <w:p w:rsidR="003F7813" w:rsidRPr="007D0029" w:rsidRDefault="003F7813" w:rsidP="003F7813">
            <w:pPr>
              <w:overflowPunct/>
              <w:autoSpaceDE/>
              <w:autoSpaceDN/>
              <w:adjustRightInd/>
              <w:spacing w:line="300" w:lineRule="exact"/>
              <w:ind w:left="162" w:right="-6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เพื่อการลงทุน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813" w:rsidRPr="007D0029" w:rsidRDefault="00835023" w:rsidP="003F7813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835</w:t>
            </w:r>
            <w:r w:rsidR="0083374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489</w:t>
            </w:r>
            <w:r w:rsidR="00833744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896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13" w:rsidRPr="007D0029" w:rsidRDefault="00835023" w:rsidP="003F7813">
            <w:pPr>
              <w:spacing w:line="300" w:lineRule="exact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</w:pP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845</w:t>
            </w:r>
            <w:r w:rsidR="003F7813" w:rsidRPr="007D0029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666</w:t>
            </w:r>
            <w:r w:rsidR="003F7813" w:rsidRPr="007D0029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napToGrid w:val="0"/>
                <w:sz w:val="24"/>
                <w:szCs w:val="24"/>
                <w:lang w:val="en-US"/>
              </w:rPr>
              <w:t>309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813" w:rsidRPr="007D0029" w:rsidRDefault="003F7813" w:rsidP="003F7813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813" w:rsidRPr="007D0029" w:rsidRDefault="003F7813" w:rsidP="003F7813">
            <w:pPr>
              <w:spacing w:line="300" w:lineRule="exact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 xml:space="preserve">ประมาณการกระแสเงินสดคิดลด โดยใช้วิธีรายได้ </w:t>
            </w: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ซึ่งประเมินโดย</w:t>
            </w:r>
            <w:r w:rsidR="00A3060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A30601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ผู้ประเมินราคาอิสระ</w:t>
            </w:r>
            <w:r w:rsidRPr="00A30601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 xml:space="preserve"> </w:t>
            </w:r>
            <w:r w:rsidRPr="00A30601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ข้อมูลที่ใช้ใน</w:t>
            </w:r>
            <w:r w:rsidRPr="007D0029"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  <w:t>การวัดมูลค่ายุติธรรม คือ ประมาณการ</w:t>
            </w: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รายได้ และอัตราคิดลด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13" w:rsidRPr="007D0029" w:rsidRDefault="003F7813" w:rsidP="003F7813">
            <w:pPr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ประมาณการกระแสเงินสด </w:t>
            </w:r>
            <w:r w:rsidRPr="00A30601">
              <w:rPr>
                <w:rFonts w:ascii="Angsana New" w:hAnsi="Angsana New" w:cs="Angsana New"/>
                <w:spacing w:val="-8"/>
                <w:sz w:val="24"/>
                <w:szCs w:val="24"/>
                <w:cs/>
                <w:lang w:val="en-US"/>
              </w:rPr>
              <w:t>และอัตราคิดลด</w:t>
            </w:r>
          </w:p>
        </w:tc>
      </w:tr>
    </w:tbl>
    <w:p w:rsidR="001B6DE6" w:rsidRPr="00FB7D42" w:rsidRDefault="001B6DE6" w:rsidP="00E53BE3">
      <w:pPr>
        <w:pStyle w:val="Header"/>
        <w:tabs>
          <w:tab w:val="clear" w:pos="4153"/>
          <w:tab w:val="clear" w:pos="8306"/>
        </w:tabs>
        <w:jc w:val="thaiDistribute"/>
        <w:rPr>
          <w:rFonts w:ascii="Angsana New" w:hAnsi="Angsana New" w:cs="Angsana New"/>
          <w:sz w:val="24"/>
          <w:szCs w:val="24"/>
          <w:cs/>
        </w:rPr>
      </w:pPr>
    </w:p>
    <w:tbl>
      <w:tblPr>
        <w:tblW w:w="4614" w:type="pct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1"/>
        <w:gridCol w:w="1142"/>
        <w:gridCol w:w="1142"/>
        <w:gridCol w:w="791"/>
        <w:gridCol w:w="2262"/>
        <w:gridCol w:w="1164"/>
      </w:tblGrid>
      <w:tr w:rsidR="00E53BE3" w:rsidRPr="007D0029" w:rsidTr="00931655">
        <w:tc>
          <w:tcPr>
            <w:tcW w:w="5000" w:type="pct"/>
            <w:gridSpan w:val="6"/>
          </w:tcPr>
          <w:p w:rsidR="00E53BE3" w:rsidRPr="007D0029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3BE3" w:rsidRPr="007D0029" w:rsidTr="00A30601">
        <w:trPr>
          <w:trHeight w:val="1439"/>
        </w:trPr>
        <w:tc>
          <w:tcPr>
            <w:tcW w:w="1186" w:type="pct"/>
            <w:shd w:val="clear" w:color="auto" w:fill="auto"/>
          </w:tcPr>
          <w:p w:rsidR="00E53BE3" w:rsidRPr="007D0029" w:rsidRDefault="00E53BE3" w:rsidP="008B31AB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670" w:type="pct"/>
            <w:shd w:val="clear" w:color="auto" w:fill="auto"/>
          </w:tcPr>
          <w:p w:rsidR="00E53BE3" w:rsidRPr="007D0029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B9655D" w:rsidRPr="007D0029" w:rsidRDefault="00B9655D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  <w:p w:rsidR="00E53BE3" w:rsidRPr="007D0029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D03A29" w:rsidRPr="007D0029" w:rsidRDefault="0083502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3774B6" w:rsidRPr="007D002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774B6"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  <w:p w:rsidR="00E53BE3" w:rsidRPr="007D0029" w:rsidRDefault="0083502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</w:t>
            </w:r>
            <w:r w:rsidRPr="00835023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61</w:t>
            </w:r>
          </w:p>
        </w:tc>
        <w:tc>
          <w:tcPr>
            <w:tcW w:w="670" w:type="pct"/>
          </w:tcPr>
          <w:p w:rsidR="00E53BE3" w:rsidRPr="007D0029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มูลค่ายุติธรรม (บาท) </w:t>
            </w:r>
          </w:p>
          <w:p w:rsidR="00583148" w:rsidRPr="007D0029" w:rsidRDefault="00583148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583148" w:rsidRPr="007D0029" w:rsidRDefault="00583148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  <w:p w:rsidR="00E53BE3" w:rsidRPr="007D0029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:rsidR="00E53BE3" w:rsidRPr="007D0029" w:rsidRDefault="0083502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E53BE3"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83502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2560</w:t>
            </w:r>
          </w:p>
        </w:tc>
        <w:tc>
          <w:tcPr>
            <w:tcW w:w="464" w:type="pct"/>
            <w:shd w:val="clear" w:color="auto" w:fill="auto"/>
          </w:tcPr>
          <w:p w:rsidR="00E53BE3" w:rsidRPr="007D0029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ลำดับชั้น</w:t>
            </w:r>
          </w:p>
          <w:p w:rsidR="00E53BE3" w:rsidRPr="007D0029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327" w:type="pct"/>
            <w:shd w:val="clear" w:color="auto" w:fill="auto"/>
          </w:tcPr>
          <w:p w:rsidR="00E53BE3" w:rsidRPr="007D0029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  <w:tc>
          <w:tcPr>
            <w:tcW w:w="684" w:type="pct"/>
          </w:tcPr>
          <w:p w:rsidR="00E53BE3" w:rsidRPr="007D0029" w:rsidRDefault="00E53BE3" w:rsidP="00B9655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ข้อมูลที่ไม่</w:t>
            </w:r>
            <w:r w:rsidRPr="007D0029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สามารถสังเกตได้</w:t>
            </w:r>
            <w:r w:rsidRPr="007D00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ที่มีนัยสำคัญ</w:t>
            </w:r>
          </w:p>
        </w:tc>
      </w:tr>
      <w:tr w:rsidR="00630496" w:rsidRPr="007D0029" w:rsidTr="00A30601">
        <w:tc>
          <w:tcPr>
            <w:tcW w:w="1186" w:type="pct"/>
            <w:shd w:val="clear" w:color="auto" w:fill="auto"/>
          </w:tcPr>
          <w:p w:rsidR="00630496" w:rsidRPr="007D0029" w:rsidRDefault="00630496" w:rsidP="00630496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เงินลงทุนในหน่วยลงทุนที่จดทะเบียนใน</w:t>
            </w:r>
            <w:r w:rsidRPr="007D002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670" w:type="pct"/>
            <w:shd w:val="clear" w:color="auto" w:fill="auto"/>
          </w:tcPr>
          <w:p w:rsidR="00630496" w:rsidRPr="007D0029" w:rsidRDefault="00835023" w:rsidP="00931655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  <w:r w:rsidR="00816A8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500</w:t>
            </w:r>
            <w:r w:rsidR="00816A8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670" w:type="pct"/>
          </w:tcPr>
          <w:p w:rsidR="00630496" w:rsidRPr="007D0029" w:rsidRDefault="00835023" w:rsidP="0063049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  <w:r w:rsidR="00630496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630496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464" w:type="pct"/>
            <w:shd w:val="clear" w:color="auto" w:fill="auto"/>
          </w:tcPr>
          <w:p w:rsidR="00630496" w:rsidRPr="007D0029" w:rsidRDefault="00630496" w:rsidP="0063049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pct"/>
            <w:shd w:val="clear" w:color="auto" w:fill="auto"/>
          </w:tcPr>
          <w:p w:rsidR="00630496" w:rsidRPr="007D0029" w:rsidRDefault="00630496" w:rsidP="00630496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</w:t>
            </w:r>
            <w:r w:rsidRPr="007D002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ตลาดหลักทรัพย์แห่งประเทศไทย</w:t>
            </w: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 xml:space="preserve"> ณ สิ้น</w:t>
            </w:r>
            <w:r w:rsidRPr="007D002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วันทำการสุดท้ายของรอบระยะเวลา</w:t>
            </w: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684" w:type="pct"/>
          </w:tcPr>
          <w:p w:rsidR="00630496" w:rsidRPr="007D0029" w:rsidRDefault="00630496" w:rsidP="00630496">
            <w:pPr>
              <w:spacing w:line="30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  <w:tr w:rsidR="00630496" w:rsidRPr="007D0029" w:rsidTr="00A30601"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496" w:rsidRPr="007D0029" w:rsidRDefault="00630496" w:rsidP="00630496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300" w:lineRule="exact"/>
              <w:ind w:left="162" w:right="-60" w:hanging="180"/>
              <w:contextualSpacing/>
              <w:textAlignment w:val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  <w:r w:rsidRPr="007D0029">
              <w:rPr>
                <w:rFonts w:ascii="Angsana New" w:hAnsi="Angsana New" w:cs="Angsana New" w:hint="cs"/>
                <w:spacing w:val="2"/>
                <w:sz w:val="24"/>
                <w:szCs w:val="24"/>
                <w:cs/>
              </w:rPr>
              <w:t>และใบสำคัญแสดงสิทธิซื้อ</w:t>
            </w:r>
            <w:r w:rsidR="00931655" w:rsidRPr="007D0029">
              <w:rPr>
                <w:rFonts w:ascii="Angsana New" w:hAnsi="Angsana New" w:cs="Angsana New"/>
                <w:spacing w:val="2"/>
                <w:sz w:val="24"/>
                <w:szCs w:val="24"/>
                <w:lang w:val="en-US"/>
              </w:rPr>
              <w:t xml:space="preserve">  </w:t>
            </w:r>
            <w:r w:rsidRPr="007D0029">
              <w:rPr>
                <w:rFonts w:ascii="Angsana New" w:hAnsi="Angsana New" w:cs="Angsana New" w:hint="cs"/>
                <w:spacing w:val="2"/>
                <w:sz w:val="24"/>
                <w:szCs w:val="24"/>
                <w:cs/>
              </w:rPr>
              <w:t>หุ้นสามัญ</w:t>
            </w: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ที่จด</w:t>
            </w:r>
            <w:r w:rsidRPr="007D002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ทะเบียนในตลาด</w:t>
            </w: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496" w:rsidRPr="007D0029" w:rsidRDefault="00835023" w:rsidP="000E68C8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179</w:t>
            </w:r>
            <w:r w:rsidR="00816A8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082</w:t>
            </w:r>
            <w:r w:rsidR="00816A8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306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96" w:rsidRPr="007D0029" w:rsidRDefault="00835023" w:rsidP="00630496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  <w:r w:rsidR="00630496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088</w:t>
            </w:r>
            <w:r w:rsidR="00630496" w:rsidRPr="007D002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496" w:rsidRPr="007D0029" w:rsidRDefault="00630496" w:rsidP="00630496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 </w:t>
            </w:r>
            <w:r w:rsidR="00835023" w:rsidRPr="00835023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496" w:rsidRPr="007D0029" w:rsidRDefault="00630496" w:rsidP="00630496">
            <w:pPr>
              <w:spacing w:line="300" w:lineRule="exact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ราคาเสนอซื้อครั้งสุดท้ายของตลาดหลักทรัพย์แห่งประเทศไทย ณ สิ้นวันทำการสุดท้ายของรอบระยะเวลา</w:t>
            </w:r>
            <w:r w:rsidRPr="007D0029">
              <w:rPr>
                <w:rFonts w:ascii="Angsana New" w:hAnsi="Angsana New" w:cs="Angsana New"/>
                <w:sz w:val="24"/>
                <w:szCs w:val="24"/>
                <w:cs/>
              </w:rPr>
              <w:t>รายงาน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496" w:rsidRPr="007D0029" w:rsidRDefault="00630496" w:rsidP="00630496">
            <w:pPr>
              <w:spacing w:line="30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7D002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ไม่เกี่ยวข้อง</w:t>
            </w:r>
          </w:p>
        </w:tc>
      </w:tr>
    </w:tbl>
    <w:p w:rsidR="008B6423" w:rsidRDefault="008B6423" w:rsidP="00AF054F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</w:p>
    <w:p w:rsidR="008B6423" w:rsidRDefault="008B642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lang w:val="en-US"/>
        </w:rPr>
        <w:br w:type="page"/>
      </w:r>
    </w:p>
    <w:p w:rsidR="008B6423" w:rsidRPr="008B6423" w:rsidRDefault="00835023" w:rsidP="008B6423">
      <w:pPr>
        <w:ind w:left="547" w:hanging="547"/>
        <w:rPr>
          <w:rFonts w:ascii="Angsana New" w:hAnsi="Angsana New" w:cs="Angsana New"/>
          <w:b/>
          <w:bCs/>
          <w:lang w:val="en-US"/>
        </w:rPr>
      </w:pPr>
      <w:r w:rsidRPr="00835023">
        <w:rPr>
          <w:rFonts w:ascii="Angsana New" w:hAnsi="Angsana New" w:cs="Angsana New"/>
          <w:b/>
          <w:bCs/>
          <w:lang w:val="en-US"/>
        </w:rPr>
        <w:lastRenderedPageBreak/>
        <w:t>23</w:t>
      </w:r>
      <w:r w:rsidR="008B6423" w:rsidRPr="007D0029">
        <w:rPr>
          <w:rFonts w:ascii="Angsana New" w:hAnsi="Angsana New" w:cs="Angsana New"/>
          <w:b/>
          <w:bCs/>
          <w:cs/>
          <w:lang w:val="en-US"/>
        </w:rPr>
        <w:t>.</w:t>
      </w:r>
      <w:r w:rsidR="008B6423" w:rsidRPr="007D0029">
        <w:rPr>
          <w:rFonts w:ascii="Angsana New" w:hAnsi="Angsana New" w:cs="Angsana New"/>
          <w:b/>
          <w:bCs/>
          <w:lang w:val="en-US"/>
        </w:rPr>
        <w:tab/>
      </w:r>
      <w:r w:rsidR="008B6423" w:rsidRPr="008B6423">
        <w:rPr>
          <w:rFonts w:ascii="Angsana New" w:hAnsi="Angsana New" w:cs="Angsana New"/>
          <w:b/>
          <w:bCs/>
          <w:cs/>
          <w:lang w:val="en-US"/>
        </w:rPr>
        <w:t>เหตุการณ์ภายหลังรอบระยะเวลารายงาน</w:t>
      </w:r>
    </w:p>
    <w:p w:rsidR="008B6423" w:rsidRPr="007F3B7D" w:rsidRDefault="008B6423" w:rsidP="008B6423">
      <w:pPr>
        <w:pStyle w:val="BodyTextIndent"/>
        <w:tabs>
          <w:tab w:val="left" w:pos="709"/>
        </w:tabs>
        <w:ind w:left="540" w:firstLine="0"/>
        <w:jc w:val="thaiDistribute"/>
        <w:rPr>
          <w:rFonts w:ascii="Angsana New" w:hAnsi="Angsana New" w:cs="Angsana New"/>
          <w:cs/>
          <w:lang w:val="en-US"/>
        </w:rPr>
      </w:pPr>
      <w:r w:rsidRPr="007F3B7D">
        <w:rPr>
          <w:rFonts w:ascii="Angsana New" w:hAnsi="Angsana New" w:cs="Angsana New"/>
          <w:cs/>
          <w:lang w:val="en-US"/>
        </w:rPr>
        <w:t xml:space="preserve">เมื่อวันที่ </w:t>
      </w:r>
      <w:r w:rsidR="00835023" w:rsidRPr="007F3B7D">
        <w:rPr>
          <w:rFonts w:ascii="Angsana New" w:hAnsi="Angsana New" w:cs="Angsana New"/>
          <w:lang w:val="en-US"/>
        </w:rPr>
        <w:t>9</w:t>
      </w:r>
      <w:r w:rsidRPr="007F3B7D">
        <w:rPr>
          <w:rFonts w:ascii="Angsana New" w:hAnsi="Angsana New" w:cs="Angsana New"/>
          <w:lang w:val="en-US"/>
        </w:rPr>
        <w:t xml:space="preserve"> </w:t>
      </w:r>
      <w:r w:rsidRPr="007F3B7D">
        <w:rPr>
          <w:rFonts w:ascii="Angsana New" w:hAnsi="Angsana New" w:cs="Angsana New"/>
          <w:cs/>
          <w:lang w:val="en-US"/>
        </w:rPr>
        <w:t xml:space="preserve">สิงหาคม </w:t>
      </w:r>
      <w:r w:rsidR="00835023" w:rsidRPr="007F3B7D">
        <w:rPr>
          <w:rFonts w:ascii="Angsana New" w:hAnsi="Angsana New" w:cs="Angsana New"/>
          <w:lang w:val="en-US"/>
        </w:rPr>
        <w:t>2561</w:t>
      </w:r>
      <w:r w:rsidRPr="007F3B7D">
        <w:rPr>
          <w:rFonts w:ascii="Angsana New" w:hAnsi="Angsana New" w:cs="Angsana New"/>
          <w:lang w:val="en-US"/>
        </w:rPr>
        <w:t xml:space="preserve"> </w:t>
      </w:r>
      <w:r w:rsidRPr="007F3B7D">
        <w:rPr>
          <w:rFonts w:ascii="Angsana New" w:hAnsi="Angsana New" w:cs="Angsana New"/>
          <w:cs/>
          <w:lang w:val="en-US"/>
        </w:rPr>
        <w:t>ที่ประชุมคณะกรรมการบริษัท</w:t>
      </w:r>
      <w:bookmarkStart w:id="0" w:name="_GoBack"/>
      <w:bookmarkEnd w:id="0"/>
      <w:r w:rsidRPr="007F3B7D">
        <w:rPr>
          <w:rFonts w:ascii="Angsana New" w:hAnsi="Angsana New" w:cs="Angsana New"/>
          <w:cs/>
          <w:lang w:val="en-US"/>
        </w:rPr>
        <w:t>ได้มีมติ</w:t>
      </w:r>
      <w:r w:rsidR="002440A3" w:rsidRPr="007F3B7D">
        <w:rPr>
          <w:rFonts w:ascii="Angsana New" w:hAnsi="Angsana New" w:cs="Angsana New" w:hint="cs"/>
          <w:cs/>
          <w:lang w:val="en-US"/>
        </w:rPr>
        <w:t>อนุมัติ</w:t>
      </w:r>
      <w:r w:rsidRPr="007F3B7D">
        <w:rPr>
          <w:rFonts w:ascii="Angsana New" w:hAnsi="Angsana New" w:cs="Angsana New"/>
          <w:cs/>
          <w:lang w:val="en-US"/>
        </w:rPr>
        <w:t xml:space="preserve">ให้เลิกบริษัทย่อย </w:t>
      </w:r>
      <w:r w:rsidR="00835023" w:rsidRPr="007F3B7D">
        <w:rPr>
          <w:rFonts w:ascii="Angsana New" w:hAnsi="Angsana New" w:cs="Angsana New"/>
          <w:lang w:val="en-US"/>
        </w:rPr>
        <w:t>2</w:t>
      </w:r>
      <w:r w:rsidRPr="007F3B7D">
        <w:rPr>
          <w:rFonts w:ascii="Angsana New" w:hAnsi="Angsana New" w:cs="Angsana New"/>
          <w:lang w:val="en-US"/>
        </w:rPr>
        <w:t xml:space="preserve"> </w:t>
      </w:r>
      <w:r w:rsidRPr="007F3B7D">
        <w:rPr>
          <w:rFonts w:ascii="Angsana New" w:hAnsi="Angsana New" w:cs="Angsana New"/>
          <w:cs/>
          <w:lang w:val="en-US"/>
        </w:rPr>
        <w:t xml:space="preserve">บริษัท ได้แก่ </w:t>
      </w:r>
      <w:r w:rsidRPr="007F3B7D">
        <w:rPr>
          <w:rFonts w:ascii="Angsana New" w:hAnsi="Angsana New" w:cs="Angsana New"/>
          <w:spacing w:val="2"/>
          <w:cs/>
          <w:lang w:val="en-US"/>
        </w:rPr>
        <w:t>บริษัท ซีจีดี ดาต้า จำกัด และบริษัท เอชวายยู</w:t>
      </w:r>
      <w:proofErr w:type="spellStart"/>
      <w:r w:rsidRPr="007F3B7D">
        <w:rPr>
          <w:rFonts w:ascii="Angsana New" w:hAnsi="Angsana New" w:cs="Angsana New"/>
          <w:spacing w:val="2"/>
          <w:cs/>
          <w:lang w:val="en-US"/>
        </w:rPr>
        <w:t>เค</w:t>
      </w:r>
      <w:proofErr w:type="spellEnd"/>
      <w:r w:rsidRPr="007F3B7D">
        <w:rPr>
          <w:rFonts w:ascii="Angsana New" w:hAnsi="Angsana New" w:cs="Angsana New"/>
          <w:spacing w:val="2"/>
          <w:cs/>
          <w:lang w:val="en-US"/>
        </w:rPr>
        <w:t xml:space="preserve"> จำกัด ซึ่งเป็นบริษัทย่อยในต่างประเทศที่บริษัทถือหุ้นในสัดส่วนร้อยละ </w:t>
      </w:r>
      <w:r w:rsidR="00835023" w:rsidRPr="007F3B7D">
        <w:rPr>
          <w:rFonts w:ascii="Angsana New" w:hAnsi="Angsana New" w:cs="Angsana New"/>
          <w:spacing w:val="2"/>
          <w:lang w:val="en-US"/>
        </w:rPr>
        <w:t>100</w:t>
      </w:r>
      <w:r w:rsidRPr="007F3B7D">
        <w:rPr>
          <w:rFonts w:ascii="Angsana New" w:hAnsi="Angsana New" w:cs="Angsana New"/>
          <w:spacing w:val="2"/>
          <w:lang w:val="en-US"/>
        </w:rPr>
        <w:t xml:space="preserve"> </w:t>
      </w:r>
      <w:r w:rsidRPr="007F3B7D">
        <w:rPr>
          <w:rFonts w:ascii="Angsana New" w:hAnsi="Angsana New" w:cs="Angsana New"/>
          <w:spacing w:val="2"/>
          <w:cs/>
          <w:lang w:val="en-US"/>
        </w:rPr>
        <w:t xml:space="preserve">ของทุนที่ออกและเรียกชำระแล้วทั้งหมด </w:t>
      </w:r>
      <w:r w:rsidR="00C76D3F" w:rsidRPr="007F3B7D">
        <w:rPr>
          <w:rFonts w:ascii="Angsana New" w:hAnsi="Angsana New" w:cs="Angsana New" w:hint="cs"/>
          <w:spacing w:val="2"/>
          <w:cs/>
          <w:lang w:val="en-US"/>
        </w:rPr>
        <w:t xml:space="preserve">ทั้งนี้เนื่องจากบริษัทย่อยทั้ง </w:t>
      </w:r>
      <w:r w:rsidR="00C76D3F" w:rsidRPr="007F3B7D">
        <w:rPr>
          <w:rFonts w:ascii="Angsana New" w:hAnsi="Angsana New" w:cs="Angsana New"/>
          <w:spacing w:val="2"/>
          <w:lang w:val="en-US"/>
        </w:rPr>
        <w:t xml:space="preserve">2 </w:t>
      </w:r>
      <w:r w:rsidR="00C76D3F" w:rsidRPr="007F3B7D">
        <w:rPr>
          <w:rFonts w:ascii="Angsana New" w:hAnsi="Angsana New" w:cs="Angsana New" w:hint="cs"/>
          <w:spacing w:val="2"/>
          <w:cs/>
          <w:lang w:val="en-US"/>
        </w:rPr>
        <w:t>บริษัทได้</w:t>
      </w:r>
      <w:r w:rsidR="00C76D3F" w:rsidRPr="007F3B7D">
        <w:rPr>
          <w:rFonts w:ascii="Angsana New" w:hAnsi="Angsana New" w:cs="Angsana New" w:hint="cs"/>
          <w:cs/>
          <w:lang w:val="en-US"/>
        </w:rPr>
        <w:t>ยกเลิกการประกอบกิจการแล้ว</w:t>
      </w:r>
    </w:p>
    <w:p w:rsidR="00AF054F" w:rsidRPr="007D0029" w:rsidRDefault="00835023" w:rsidP="00AF054F">
      <w:pPr>
        <w:spacing w:before="360"/>
        <w:ind w:left="547" w:hanging="547"/>
        <w:rPr>
          <w:rFonts w:ascii="Angsana New" w:hAnsi="Angsana New" w:cs="Angsana New"/>
          <w:b/>
          <w:bCs/>
          <w:lang w:val="en-US"/>
        </w:rPr>
      </w:pPr>
      <w:r w:rsidRPr="00835023">
        <w:rPr>
          <w:rFonts w:ascii="Angsana New" w:hAnsi="Angsana New" w:cs="Angsana New"/>
          <w:b/>
          <w:bCs/>
          <w:lang w:val="en-US"/>
        </w:rPr>
        <w:t>24</w:t>
      </w:r>
      <w:r w:rsidR="00AF054F" w:rsidRPr="007D0029">
        <w:rPr>
          <w:rFonts w:ascii="Angsana New" w:hAnsi="Angsana New" w:cs="Angsana New"/>
          <w:b/>
          <w:bCs/>
          <w:cs/>
          <w:lang w:val="en-US"/>
        </w:rPr>
        <w:t>.</w:t>
      </w:r>
      <w:r w:rsidR="00AF054F" w:rsidRPr="007D0029">
        <w:rPr>
          <w:rFonts w:ascii="Angsana New" w:hAnsi="Angsana New" w:cs="Angsana New"/>
          <w:b/>
          <w:bCs/>
          <w:lang w:val="en-US"/>
        </w:rPr>
        <w:tab/>
      </w:r>
      <w:r w:rsidR="00AF054F" w:rsidRPr="007D0029">
        <w:rPr>
          <w:rFonts w:ascii="Angsana New" w:hAnsi="Angsana New" w:cs="Angsana New"/>
          <w:b/>
          <w:bCs/>
          <w:cs/>
          <w:lang w:val="en-US"/>
        </w:rPr>
        <w:t>การอนุมัติงบการเงิน</w:t>
      </w:r>
      <w:r w:rsidR="00AF054F" w:rsidRPr="007D0029">
        <w:rPr>
          <w:rFonts w:ascii="Angsana New" w:hAnsi="Angsana New" w:cs="Angsana New" w:hint="cs"/>
          <w:b/>
          <w:bCs/>
          <w:cs/>
          <w:lang w:val="en-US"/>
        </w:rPr>
        <w:t>ระหว่างกาล</w:t>
      </w:r>
      <w:r w:rsidR="00AF054F" w:rsidRPr="007D0029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:rsidR="004E4CA3" w:rsidRPr="007D0029" w:rsidRDefault="00AF054F" w:rsidP="00FB7D42">
      <w:pPr>
        <w:pStyle w:val="BodyTextIndent"/>
        <w:tabs>
          <w:tab w:val="left" w:pos="709"/>
        </w:tabs>
        <w:ind w:left="540" w:firstLine="0"/>
        <w:jc w:val="thaiDistribute"/>
        <w:rPr>
          <w:rFonts w:ascii="Angsana New" w:hAnsi="Angsana New" w:cs="Angsana New"/>
          <w:cs/>
          <w:lang w:val="en-US"/>
        </w:rPr>
      </w:pPr>
      <w:r w:rsidRPr="007D0029">
        <w:rPr>
          <w:rFonts w:ascii="Angsana New" w:hAnsi="Angsana New" w:cs="Angsana New"/>
          <w:spacing w:val="6"/>
          <w:cs/>
        </w:rPr>
        <w:t>งบการเงิน</w:t>
      </w:r>
      <w:r w:rsidRPr="007D0029">
        <w:rPr>
          <w:rFonts w:ascii="Angsana New" w:hAnsi="Angsana New" w:cs="Angsana New" w:hint="cs"/>
          <w:spacing w:val="6"/>
          <w:cs/>
        </w:rPr>
        <w:t>ระหว่างกาล</w:t>
      </w:r>
      <w:r w:rsidRPr="007D0029">
        <w:rPr>
          <w:rFonts w:ascii="Angsana New" w:hAnsi="Angsana New" w:cs="Angsana New"/>
          <w:spacing w:val="6"/>
          <w:cs/>
        </w:rPr>
        <w:t>นี้ได้รับอนุมัติให้ออกงบการเงินจากกรรมการผู้มีอำนาจลงนามของบริษัท</w:t>
      </w:r>
      <w:r w:rsidRPr="007D0029">
        <w:rPr>
          <w:rFonts w:ascii="Angsana New" w:hAnsi="Angsana New" w:cs="Angsana New"/>
          <w:cs/>
        </w:rPr>
        <w:t xml:space="preserve"> เมื่อวันที่ </w:t>
      </w:r>
      <w:r w:rsidR="00835023" w:rsidRPr="00835023">
        <w:rPr>
          <w:rFonts w:ascii="Angsana New" w:hAnsi="Angsana New" w:cs="Angsana New"/>
          <w:lang w:val="en-US"/>
        </w:rPr>
        <w:t>9</w:t>
      </w:r>
      <w:r w:rsidR="006B6DCE" w:rsidRPr="007D0029">
        <w:rPr>
          <w:rFonts w:ascii="Angsana New" w:hAnsi="Angsana New" w:cs="Angsana New"/>
          <w:lang w:val="en-US"/>
        </w:rPr>
        <w:t xml:space="preserve"> </w:t>
      </w:r>
      <w:r w:rsidR="006B6DCE" w:rsidRPr="007D0029">
        <w:rPr>
          <w:rFonts w:ascii="Angsana New" w:hAnsi="Angsana New" w:cs="Angsana New" w:hint="cs"/>
          <w:cs/>
          <w:lang w:val="en-US"/>
        </w:rPr>
        <w:t>สิงหาคม</w:t>
      </w:r>
      <w:r w:rsidR="006B6DCE" w:rsidRPr="007D0029">
        <w:rPr>
          <w:rFonts w:ascii="Angsana New" w:hAnsi="Angsana New" w:cs="Angsana New"/>
          <w:lang w:val="en-US"/>
        </w:rPr>
        <w:t xml:space="preserve"> </w:t>
      </w:r>
      <w:r w:rsidR="00835023" w:rsidRPr="00835023">
        <w:rPr>
          <w:rFonts w:ascii="Angsana New" w:hAnsi="Angsana New" w:cs="Angsana New"/>
          <w:lang w:val="en-US"/>
        </w:rPr>
        <w:t>2561</w:t>
      </w:r>
    </w:p>
    <w:sectPr w:rsidR="004E4CA3" w:rsidRPr="007D0029" w:rsidSect="00D1766D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1440" w:right="1224" w:bottom="288" w:left="1440" w:header="864" w:footer="432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1E6" w:rsidRDefault="005A31E6">
      <w:pPr>
        <w:rPr>
          <w:rFonts w:cs="Symbol"/>
          <w:cs/>
        </w:rPr>
      </w:pPr>
      <w:r>
        <w:separator/>
      </w:r>
    </w:p>
  </w:endnote>
  <w:endnote w:type="continuationSeparator" w:id="0">
    <w:p w:rsidR="005A31E6" w:rsidRDefault="005A31E6">
      <w:pPr>
        <w:rPr>
          <w:rFonts w:cs="Symbo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New">
    <w:altName w:val="Malgun Gothic Semilight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1E6" w:rsidRDefault="005A31E6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:rsidR="005A31E6" w:rsidRDefault="005A31E6">
    <w:pPr>
      <w:pStyle w:val="Footer"/>
      <w:ind w:right="360"/>
      <w:rPr>
        <w:rFonts w:cs="Symbol"/>
        <w:szCs w:val="32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1E6" w:rsidRPr="00221254" w:rsidRDefault="005A31E6" w:rsidP="00221254">
    <w:pPr>
      <w:pStyle w:val="Footer"/>
      <w:jc w:val="right"/>
      <w:rPr>
        <w:rFonts w:ascii="BrowalliaUPC" w:hAnsi="BrowalliaUPC"/>
        <w:sz w:val="28"/>
        <w:szCs w:val="28"/>
        <w:cs/>
      </w:rPr>
    </w:pPr>
    <w:r w:rsidRPr="00221254">
      <w:rPr>
        <w:rFonts w:ascii="BrowalliaUPC" w:hAnsi="BrowalliaUPC"/>
        <w:sz w:val="28"/>
        <w:szCs w:val="28"/>
        <w:cs/>
      </w:rPr>
      <w:fldChar w:fldCharType="begin"/>
    </w:r>
    <w:r w:rsidRPr="00221254">
      <w:rPr>
        <w:rFonts w:ascii="BrowalliaUPC" w:hAnsi="BrowalliaUPC"/>
        <w:sz w:val="28"/>
        <w:szCs w:val="28"/>
        <w:cs/>
      </w:rPr>
      <w:instrText xml:space="preserve"> FILENAME   \* MERGEFORMAT </w:instrText>
    </w:r>
    <w:r w:rsidRPr="00221254">
      <w:rPr>
        <w:rFonts w:ascii="BrowalliaUPC" w:hAnsi="BrowalliaUPC"/>
        <w:sz w:val="28"/>
        <w:szCs w:val="28"/>
        <w:cs/>
      </w:rPr>
      <w:fldChar w:fldCharType="separate"/>
    </w:r>
    <w:r w:rsidR="00140144">
      <w:rPr>
        <w:rFonts w:ascii="BrowalliaUPC" w:hAnsi="BrowalliaUPC"/>
        <w:noProof/>
        <w:sz w:val="28"/>
        <w:szCs w:val="28"/>
      </w:rPr>
      <w:t>CGD</w:t>
    </w:r>
    <w:r w:rsidR="00140144">
      <w:rPr>
        <w:rFonts w:ascii="BrowalliaUPC" w:hAnsi="BrowalliaUPC"/>
        <w:noProof/>
        <w:sz w:val="28"/>
        <w:szCs w:val="28"/>
        <w:cs/>
      </w:rPr>
      <w:t>61</w:t>
    </w:r>
    <w:r w:rsidR="00140144">
      <w:rPr>
        <w:rFonts w:ascii="BrowalliaUPC" w:hAnsi="BrowalliaUPC"/>
        <w:noProof/>
        <w:sz w:val="28"/>
        <w:szCs w:val="28"/>
      </w:rPr>
      <w:t>Q</w:t>
    </w:r>
    <w:r w:rsidR="00140144">
      <w:rPr>
        <w:rFonts w:ascii="BrowalliaUPC" w:hAnsi="BrowalliaUPC"/>
        <w:noProof/>
        <w:sz w:val="28"/>
        <w:szCs w:val="28"/>
        <w:cs/>
      </w:rPr>
      <w:t>2.</w:t>
    </w:r>
    <w:r w:rsidR="00140144">
      <w:rPr>
        <w:rFonts w:ascii="BrowalliaUPC" w:hAnsi="BrowalliaUPC"/>
        <w:noProof/>
        <w:sz w:val="28"/>
        <w:szCs w:val="28"/>
      </w:rPr>
      <w:t>docx</w:t>
    </w:r>
    <w:r w:rsidRPr="00221254">
      <w:rPr>
        <w:rFonts w:ascii="BrowalliaUPC" w:hAnsi="BrowalliaUPC"/>
        <w:sz w:val="28"/>
        <w:szCs w:val="28"/>
        <w:cs/>
      </w:rPr>
      <w:fldChar w:fldCharType="end"/>
    </w:r>
    <w:r w:rsidRPr="00221254">
      <w:rPr>
        <w:rFonts w:ascii="BrowalliaUPC" w:hAnsi="BrowalliaUPC"/>
        <w:sz w:val="28"/>
        <w:szCs w:val="28"/>
        <w:cs/>
      </w:rPr>
      <w:t xml:space="preserve">  </w:t>
    </w:r>
    <w:r w:rsidRPr="00221254">
      <w:rPr>
        <w:rFonts w:ascii="BrowalliaUPC" w:hAnsi="BrowalliaUPC"/>
        <w:sz w:val="28"/>
        <w:szCs w:val="28"/>
        <w:cs/>
      </w:rPr>
      <w:fldChar w:fldCharType="begin"/>
    </w:r>
    <w:r w:rsidRPr="00221254">
      <w:rPr>
        <w:rFonts w:ascii="BrowalliaUPC" w:hAnsi="BrowalliaUPC"/>
        <w:sz w:val="28"/>
        <w:szCs w:val="28"/>
        <w:lang w:val="en-US"/>
      </w:rPr>
      <w:instrText xml:space="preserve"> DATE \@ "dd/MM/yyyy HH:mm" </w:instrText>
    </w:r>
    <w:r w:rsidRPr="00221254">
      <w:rPr>
        <w:rFonts w:ascii="BrowalliaUPC" w:hAnsi="BrowalliaUPC"/>
        <w:sz w:val="28"/>
        <w:szCs w:val="28"/>
        <w:cs/>
      </w:rPr>
      <w:fldChar w:fldCharType="separate"/>
    </w:r>
    <w:r w:rsidR="00140144">
      <w:rPr>
        <w:rFonts w:ascii="BrowalliaUPC" w:hAnsi="BrowalliaUPC"/>
        <w:noProof/>
        <w:sz w:val="28"/>
        <w:szCs w:val="28"/>
        <w:lang w:val="en-US"/>
      </w:rPr>
      <w:t>09/08/2018 20:27</w:t>
    </w:r>
    <w:r w:rsidRPr="00221254">
      <w:rPr>
        <w:rFonts w:ascii="BrowalliaUPC" w:hAnsi="BrowalliaUPC"/>
        <w:sz w:val="28"/>
        <w:szCs w:val="28"/>
        <w:cs/>
      </w:rPr>
      <w:fldChar w:fldCharType="end"/>
    </w:r>
  </w:p>
  <w:p w:rsidR="005A31E6" w:rsidRDefault="005A31E6">
    <w:pPr>
      <w:pStyle w:val="Footer"/>
      <w:rPr>
        <w:rFonts w:cs="Symbol"/>
        <w:szCs w:val="32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1E6" w:rsidRPr="003B4F6B" w:rsidRDefault="005A31E6" w:rsidP="003B4F6B">
    <w:pPr>
      <w:pStyle w:val="Footer"/>
      <w:jc w:val="right"/>
      <w:rPr>
        <w:rFonts w:ascii="Times New Roman" w:hAnsi="Times New Roman" w:cs="Times New Roman"/>
        <w:sz w:val="20"/>
        <w:szCs w:val="20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1E6" w:rsidRDefault="005A31E6">
    <w:pPr>
      <w:pStyle w:val="Footer"/>
      <w:framePr w:wrap="around" w:vAnchor="text" w:hAnchor="margin" w:xAlign="right" w:y="1"/>
      <w:rPr>
        <w:rStyle w:val="PageNumber"/>
        <w:rFonts w:cs="Symbol"/>
        <w:szCs w:val="32"/>
        <w:cs/>
      </w:rPr>
    </w:pPr>
    <w:r>
      <w:rPr>
        <w:rStyle w:val="PageNumber"/>
        <w:lang w:val="en-US"/>
      </w:rPr>
      <w:fldChar w:fldCharType="begin"/>
    </w:r>
    <w:r>
      <w:rPr>
        <w:rStyle w:val="PageNumber"/>
        <w:rFonts w:cs="Symbol"/>
        <w:szCs w:val="32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  <w:lang w:val="en-US"/>
      </w:rPr>
      <w:fldChar w:fldCharType="end"/>
    </w:r>
  </w:p>
  <w:p w:rsidR="005A31E6" w:rsidRDefault="005A31E6">
    <w:pPr>
      <w:pStyle w:val="Footer"/>
      <w:ind w:right="360"/>
      <w:rPr>
        <w:rFonts w:cs="Symbol"/>
        <w:szCs w:val="32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1E6" w:rsidRPr="003B4F6B" w:rsidRDefault="005A31E6" w:rsidP="003B4F6B">
    <w:pPr>
      <w:pStyle w:val="Footer"/>
      <w:jc w:val="right"/>
      <w:rPr>
        <w:rFonts w:ascii="Times New Roman" w:hAnsi="Times New Roman" w:cs="Times New Roman"/>
        <w:sz w:val="20"/>
        <w:szCs w:val="2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1E6" w:rsidRPr="00221254" w:rsidRDefault="005A31E6" w:rsidP="00221254">
    <w:pPr>
      <w:pStyle w:val="Footer"/>
      <w:jc w:val="right"/>
      <w:rPr>
        <w:rFonts w:ascii="BrowalliaUPC" w:hAnsi="BrowalliaUPC"/>
        <w:szCs w:val="32"/>
        <w:cs/>
      </w:rPr>
    </w:pP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cs/>
      </w:rPr>
      <w:instrText xml:space="preserve"> FILENAME   \* MERGEFORMAT </w:instrText>
    </w:r>
    <w:r w:rsidRPr="00221254">
      <w:rPr>
        <w:rFonts w:ascii="BrowalliaUPC" w:hAnsi="BrowalliaUPC"/>
        <w:szCs w:val="32"/>
        <w:cs/>
      </w:rPr>
      <w:fldChar w:fldCharType="separate"/>
    </w:r>
    <w:r w:rsidR="00140144">
      <w:rPr>
        <w:rFonts w:ascii="BrowalliaUPC" w:hAnsi="BrowalliaUPC"/>
        <w:noProof/>
        <w:szCs w:val="32"/>
      </w:rPr>
      <w:t>CGD</w:t>
    </w:r>
    <w:r w:rsidR="00140144">
      <w:rPr>
        <w:rFonts w:ascii="BrowalliaUPC" w:hAnsi="BrowalliaUPC"/>
        <w:noProof/>
        <w:szCs w:val="32"/>
        <w:cs/>
      </w:rPr>
      <w:t>61</w:t>
    </w:r>
    <w:r w:rsidR="00140144">
      <w:rPr>
        <w:rFonts w:ascii="BrowalliaUPC" w:hAnsi="BrowalliaUPC"/>
        <w:noProof/>
        <w:szCs w:val="32"/>
      </w:rPr>
      <w:t>Q</w:t>
    </w:r>
    <w:r w:rsidR="00140144">
      <w:rPr>
        <w:rFonts w:ascii="BrowalliaUPC" w:hAnsi="BrowalliaUPC"/>
        <w:noProof/>
        <w:szCs w:val="32"/>
        <w:cs/>
      </w:rPr>
      <w:t>2.</w:t>
    </w:r>
    <w:r w:rsidR="00140144">
      <w:rPr>
        <w:rFonts w:ascii="BrowalliaUPC" w:hAnsi="BrowalliaUPC"/>
        <w:noProof/>
        <w:szCs w:val="32"/>
      </w:rPr>
      <w:t>docx</w:t>
    </w:r>
    <w:r w:rsidRPr="00221254">
      <w:rPr>
        <w:rFonts w:ascii="BrowalliaUPC" w:hAnsi="BrowalliaUPC"/>
        <w:szCs w:val="32"/>
        <w:cs/>
      </w:rPr>
      <w:fldChar w:fldCharType="end"/>
    </w:r>
    <w:r w:rsidRPr="00221254">
      <w:rPr>
        <w:rFonts w:ascii="BrowalliaUPC" w:hAnsi="BrowalliaUPC"/>
        <w:szCs w:val="32"/>
        <w:cs/>
      </w:rPr>
      <w:t xml:space="preserve">  </w:t>
    </w:r>
    <w:r w:rsidRPr="00221254">
      <w:rPr>
        <w:rFonts w:ascii="BrowalliaUPC" w:hAnsi="BrowalliaUPC"/>
        <w:szCs w:val="32"/>
        <w:cs/>
      </w:rPr>
      <w:fldChar w:fldCharType="begin"/>
    </w:r>
    <w:r w:rsidRPr="00221254">
      <w:rPr>
        <w:rFonts w:ascii="BrowalliaUPC" w:hAnsi="BrowalliaUPC"/>
        <w:szCs w:val="32"/>
        <w:lang w:val="en-US"/>
      </w:rPr>
      <w:instrText xml:space="preserve"> DATE \@ "dd/MM/yyyy HH:mm" </w:instrText>
    </w:r>
    <w:r w:rsidRPr="00221254">
      <w:rPr>
        <w:rFonts w:ascii="BrowalliaUPC" w:hAnsi="BrowalliaUPC"/>
        <w:szCs w:val="32"/>
        <w:cs/>
      </w:rPr>
      <w:fldChar w:fldCharType="separate"/>
    </w:r>
    <w:r w:rsidR="00140144">
      <w:rPr>
        <w:rFonts w:ascii="BrowalliaUPC" w:hAnsi="BrowalliaUPC"/>
        <w:noProof/>
        <w:szCs w:val="32"/>
        <w:lang w:val="en-US"/>
      </w:rPr>
      <w:t>09/08/2018 20:27</w:t>
    </w:r>
    <w:r w:rsidRPr="00221254">
      <w:rPr>
        <w:rFonts w:ascii="BrowalliaUPC" w:hAnsi="BrowalliaUPC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1E6" w:rsidRDefault="005A31E6">
      <w:pPr>
        <w:rPr>
          <w:rFonts w:cs="Symbol"/>
          <w:cs/>
        </w:rPr>
      </w:pPr>
      <w:r>
        <w:separator/>
      </w:r>
    </w:p>
  </w:footnote>
  <w:footnote w:type="continuationSeparator" w:id="0">
    <w:p w:rsidR="005A31E6" w:rsidRDefault="005A31E6">
      <w:pPr>
        <w:rPr>
          <w:rFonts w:cs="Symbo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1E6" w:rsidRPr="00071C47" w:rsidRDefault="005A31E6" w:rsidP="00071C47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  <w:p w:rsidR="005A31E6" w:rsidRPr="00071C47" w:rsidRDefault="005A31E6" w:rsidP="00071C47">
    <w:pPr>
      <w:pStyle w:val="Header"/>
      <w:jc w:val="center"/>
      <w:rPr>
        <w:rFonts w:ascii="Wingdings" w:hAnsi="Wingdings" w:cs="Wingdings"/>
        <w:noProof/>
        <w:sz w:val="21"/>
        <w:szCs w:val="21"/>
        <w:cs/>
      </w:rPr>
    </w:pPr>
    <w:r w:rsidRPr="00071C47">
      <w:rPr>
        <w:rFonts w:ascii="Wingdings" w:hAnsi="Wingdings" w:cs="Wingdings"/>
        <w:sz w:val="21"/>
        <w:szCs w:val="21"/>
        <w:cs/>
      </w:rPr>
      <w:t xml:space="preserve">- </w:t>
    </w:r>
    <w:r w:rsidRPr="00071C47">
      <w:rPr>
        <w:rFonts w:ascii="Wingdings" w:hAnsi="Wingdings" w:cs="Wingdings"/>
        <w:sz w:val="21"/>
        <w:szCs w:val="21"/>
      </w:rPr>
      <w:fldChar w:fldCharType="begin"/>
    </w:r>
    <w:r w:rsidRPr="00071C47">
      <w:rPr>
        <w:rFonts w:ascii="Wingdings" w:hAnsi="Wingdings" w:cs="Wingdings"/>
        <w:sz w:val="21"/>
        <w:szCs w:val="21"/>
        <w:cs/>
      </w:rPr>
      <w:instrText xml:space="preserve"> PAGE   \* MERGEFORMAT </w:instrText>
    </w:r>
    <w:r w:rsidRPr="00071C47">
      <w:rPr>
        <w:rFonts w:ascii="Wingdings" w:hAnsi="Wingdings" w:cs="Wingdings"/>
        <w:sz w:val="21"/>
        <w:szCs w:val="21"/>
      </w:rPr>
      <w:fldChar w:fldCharType="separate"/>
    </w:r>
    <w:r>
      <w:rPr>
        <w:rFonts w:ascii="Wingdings" w:hAnsi="Wingdings" w:cs="Wingdings"/>
        <w:noProof/>
        <w:sz w:val="21"/>
        <w:szCs w:val="21"/>
        <w:cs/>
      </w:rPr>
      <w:t>3</w:t>
    </w:r>
    <w:r w:rsidRPr="00071C47">
      <w:rPr>
        <w:rFonts w:ascii="Wingdings" w:hAnsi="Wingdings" w:cs="Wingdings"/>
        <w:noProof/>
        <w:sz w:val="21"/>
        <w:szCs w:val="21"/>
      </w:rPr>
      <w:fldChar w:fldCharType="end"/>
    </w:r>
    <w:r>
      <w:rPr>
        <w:rFonts w:ascii="Wingdings" w:hAnsi="Wingdings" w:cs="Wingdings"/>
        <w:noProof/>
        <w:sz w:val="21"/>
        <w:szCs w:val="21"/>
        <w:lang w:val="en-US"/>
      </w:rPr>
      <w:t></w:t>
    </w:r>
    <w:r w:rsidRPr="00071C47">
      <w:rPr>
        <w:rFonts w:ascii="Wingdings" w:hAnsi="Wingdings" w:cs="Wingdings"/>
        <w:sz w:val="21"/>
        <w:szCs w:val="21"/>
        <w:cs/>
      </w:rPr>
      <w:t>-</w:t>
    </w:r>
  </w:p>
  <w:p w:rsidR="005A31E6" w:rsidRPr="0052459F" w:rsidRDefault="005A31E6" w:rsidP="00071C47">
    <w:pPr>
      <w:pStyle w:val="Header"/>
      <w:jc w:val="center"/>
      <w:rPr>
        <w:rFonts w:ascii="BrowalliaUPC" w:hAnsi="BrowalliaUPC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1E6" w:rsidRPr="003B4F6B" w:rsidRDefault="005A31E6" w:rsidP="007B1E08">
    <w:pPr>
      <w:pStyle w:val="Header"/>
      <w:jc w:val="center"/>
      <w:rPr>
        <w:rFonts w:ascii="Angsana New" w:hAnsi="Angsana New" w:cs="Angsana New"/>
        <w:b/>
        <w:bCs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1E6" w:rsidRPr="003B4F6B" w:rsidRDefault="005A31E6" w:rsidP="00256089">
    <w:pPr>
      <w:pStyle w:val="Header"/>
      <w:jc w:val="center"/>
      <w:rPr>
        <w:rFonts w:ascii="Angsana New" w:hAnsi="Angsana New" w:cs="Angsana New"/>
        <w:b/>
        <w:bCs/>
        <w:szCs w:val="32"/>
        <w:cs/>
      </w:rPr>
    </w:pPr>
  </w:p>
  <w:p w:rsidR="005A31E6" w:rsidRPr="00B86152" w:rsidRDefault="005A31E6" w:rsidP="00071C47">
    <w:pPr>
      <w:pStyle w:val="Header"/>
      <w:jc w:val="center"/>
      <w:rPr>
        <w:rFonts w:ascii="Times New Roman" w:hAnsi="Times New Roman" w:cs="Times New Roman"/>
        <w:noProof/>
        <w:sz w:val="21"/>
        <w:szCs w:val="21"/>
        <w:cs/>
      </w:rPr>
    </w:pPr>
    <w:r w:rsidRPr="00B86152">
      <w:rPr>
        <w:rFonts w:ascii="Times New Roman" w:hAnsi="Times New Roman" w:cs="Times New Roman"/>
        <w:sz w:val="21"/>
        <w:szCs w:val="21"/>
        <w:cs/>
      </w:rPr>
      <w:t xml:space="preserve">- </w:t>
    </w:r>
    <w:r w:rsidRPr="00B86152">
      <w:rPr>
        <w:rFonts w:ascii="Times New Roman" w:hAnsi="Times New Roman" w:cs="Times New Roman"/>
        <w:sz w:val="21"/>
        <w:szCs w:val="21"/>
      </w:rPr>
      <w:fldChar w:fldCharType="begin"/>
    </w:r>
    <w:r w:rsidRPr="00B86152">
      <w:rPr>
        <w:rFonts w:ascii="Times New Roman" w:hAnsi="Times New Roman" w:cs="Times New Roman"/>
        <w:sz w:val="21"/>
        <w:szCs w:val="21"/>
        <w:cs/>
      </w:rPr>
      <w:instrText xml:space="preserve"> PAGE   \* MERGEFORMAT </w:instrText>
    </w:r>
    <w:r w:rsidRPr="00B86152">
      <w:rPr>
        <w:rFonts w:ascii="Times New Roman" w:hAnsi="Times New Roman" w:cs="Times New Roman"/>
        <w:sz w:val="21"/>
        <w:szCs w:val="21"/>
      </w:rPr>
      <w:fldChar w:fldCharType="separate"/>
    </w:r>
    <w:r w:rsidR="00140144" w:rsidRPr="00140144">
      <w:rPr>
        <w:rFonts w:ascii="Times New Roman" w:hAnsi="Times New Roman" w:cs="Times New Roman"/>
        <w:noProof/>
        <w:sz w:val="21"/>
        <w:szCs w:val="21"/>
        <w:cs/>
      </w:rPr>
      <w:t>32</w:t>
    </w:r>
    <w:r w:rsidRPr="00B86152">
      <w:rPr>
        <w:rFonts w:ascii="Times New Roman" w:hAnsi="Times New Roman" w:cs="Times New Roman"/>
        <w:noProof/>
        <w:sz w:val="21"/>
        <w:szCs w:val="21"/>
      </w:rPr>
      <w:fldChar w:fldCharType="end"/>
    </w:r>
    <w:r w:rsidRPr="00B86152">
      <w:rPr>
        <w:rFonts w:ascii="Times New Roman" w:hAnsi="Times New Roman" w:cs="Times New Roman"/>
        <w:noProof/>
        <w:sz w:val="21"/>
        <w:szCs w:val="21"/>
        <w:lang w:val="en-US"/>
      </w:rPr>
      <w:t xml:space="preserve"> </w:t>
    </w:r>
    <w:r w:rsidRPr="00B86152">
      <w:rPr>
        <w:rFonts w:ascii="Times New Roman" w:hAnsi="Times New Roman" w:cs="Times New Roman"/>
        <w:sz w:val="21"/>
        <w:szCs w:val="21"/>
        <w:cs/>
      </w:rPr>
      <w:t>-</w:t>
    </w:r>
  </w:p>
  <w:p w:rsidR="005A31E6" w:rsidRPr="00B974E7" w:rsidRDefault="005A31E6" w:rsidP="00071C47">
    <w:pPr>
      <w:pStyle w:val="Header"/>
      <w:jc w:val="center"/>
      <w:rPr>
        <w:rFonts w:ascii="Angsana New" w:hAnsi="Angsana New" w:cs="Angsana New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1E6" w:rsidRPr="00071C47" w:rsidRDefault="005A31E6" w:rsidP="007B1E08">
    <w:pPr>
      <w:pStyle w:val="Header"/>
      <w:jc w:val="center"/>
      <w:rPr>
        <w:rFonts w:ascii="BrowalliaUPC" w:hAnsi="BrowalliaUPC"/>
        <w:szCs w:val="32"/>
        <w:cs/>
      </w:rPr>
    </w:pPr>
    <w:r>
      <w:rPr>
        <w:rFonts w:ascii="BrowalliaUPC" w:hAnsi="BrowalliaUPC" w:hint="cs"/>
        <w:szCs w:val="32"/>
        <w:cs/>
      </w:rPr>
      <w:t>ร่าง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F7C1F4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2C42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06DF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AC97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5E97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MS Mincho" w:hAnsi="MS Mincho" w:hint="default"/>
      </w:rPr>
    </w:lvl>
  </w:abstractNum>
  <w:abstractNum w:abstractNumId="5" w15:restartNumberingAfterBreak="0">
    <w:nsid w:val="FFFFFF81"/>
    <w:multiLevelType w:val="singleLevel"/>
    <w:tmpl w:val="4EF0E1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MS Mincho" w:hAnsi="MS Mincho" w:hint="default"/>
      </w:rPr>
    </w:lvl>
  </w:abstractNum>
  <w:abstractNum w:abstractNumId="6" w15:restartNumberingAfterBreak="0">
    <w:nsid w:val="FFFFFF82"/>
    <w:multiLevelType w:val="singleLevel"/>
    <w:tmpl w:val="921CBF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MS Mincho" w:hAnsi="MS Mincho" w:hint="default"/>
      </w:rPr>
    </w:lvl>
  </w:abstractNum>
  <w:abstractNum w:abstractNumId="7" w15:restartNumberingAfterBreak="0">
    <w:nsid w:val="FFFFFF83"/>
    <w:multiLevelType w:val="singleLevel"/>
    <w:tmpl w:val="E798384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MS Mincho" w:hAnsi="MS Mincho" w:hint="default"/>
      </w:rPr>
    </w:lvl>
  </w:abstractNum>
  <w:abstractNum w:abstractNumId="8" w15:restartNumberingAfterBreak="0">
    <w:nsid w:val="FFFFFF88"/>
    <w:multiLevelType w:val="singleLevel"/>
    <w:tmpl w:val="5AC6CB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DC82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MS Mincho" w:hAnsi="MS Mincho" w:hint="default"/>
      </w:rPr>
    </w:lvl>
  </w:abstractNum>
  <w:abstractNum w:abstractNumId="10" w15:restartNumberingAfterBreak="0">
    <w:nsid w:val="00CF4407"/>
    <w:multiLevelType w:val="hybridMultilevel"/>
    <w:tmpl w:val="0E1EE9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3" w15:restartNumberingAfterBreak="0">
    <w:nsid w:val="3B7D766F"/>
    <w:multiLevelType w:val="hybridMultilevel"/>
    <w:tmpl w:val="F8E87A9A"/>
    <w:lvl w:ilvl="0" w:tplc="C1D6A6D4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Wingdings" w:hAnsi="MS Mincho" w:hint="default"/>
        <w:cs w:val="0"/>
        <w:lang w:bidi="th-TH"/>
      </w:rPr>
    </w:lvl>
  </w:abstractNum>
  <w:abstractNum w:abstractNumId="15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89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6" w15:restartNumberingAfterBreak="0">
    <w:nsid w:val="4F1B11AD"/>
    <w:multiLevelType w:val="hybridMultilevel"/>
    <w:tmpl w:val="87B83B8C"/>
    <w:lvl w:ilvl="0" w:tplc="E68AC43A">
      <w:start w:val="1"/>
      <w:numFmt w:val="bullet"/>
      <w:lvlText w:val="-"/>
      <w:lvlJc w:val="left"/>
      <w:pPr>
        <w:ind w:left="1074" w:hanging="360"/>
      </w:pPr>
      <w:rPr>
        <w:rFonts w:ascii="Symbol" w:eastAsia="Wingdings" w:hAnsi="Symbol" w:cs="CordiaNew" w:hint="default"/>
      </w:rPr>
    </w:lvl>
    <w:lvl w:ilvl="1" w:tplc="04090003" w:tentative="1">
      <w:start w:val="1"/>
      <w:numFmt w:val="bullet"/>
      <w:lvlText w:val="o"/>
      <w:lvlJc w:val="left"/>
      <w:pPr>
        <w:ind w:left="1794" w:hanging="360"/>
      </w:pPr>
      <w:rPr>
        <w:rFonts w:ascii="BrowalliaUPC" w:hAnsi="BrowalliaUPC" w:cs="BrowalliaUPC" w:hint="default"/>
      </w:rPr>
    </w:lvl>
    <w:lvl w:ilvl="2" w:tplc="04090005" w:tentative="1">
      <w:start w:val="1"/>
      <w:numFmt w:val="bullet"/>
      <w:lvlText w:val=""/>
      <w:lvlJc w:val="left"/>
      <w:pPr>
        <w:ind w:left="2514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34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3954" w:hanging="360"/>
      </w:pPr>
      <w:rPr>
        <w:rFonts w:ascii="BrowalliaUPC" w:hAnsi="BrowalliaUPC" w:cs="BrowalliaUPC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BrowalliaUPC" w:hAnsi="BrowalliaUPC" w:cs="BrowalliaUPC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Symbol" w:hAnsi="Symbol" w:hint="default"/>
      </w:rPr>
    </w:lvl>
  </w:abstractNum>
  <w:abstractNum w:abstractNumId="17" w15:restartNumberingAfterBreak="0">
    <w:nsid w:val="50593B4A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23902"/>
    <w:multiLevelType w:val="hybridMultilevel"/>
    <w:tmpl w:val="8BAA6726"/>
    <w:lvl w:ilvl="0" w:tplc="E7DC7966">
      <w:start w:val="1"/>
      <w:numFmt w:val="bullet"/>
      <w:lvlText w:val="-"/>
      <w:lvlJc w:val="left"/>
      <w:pPr>
        <w:ind w:left="2070" w:hanging="360"/>
      </w:pPr>
      <w:rPr>
        <w:rFonts w:ascii="Angsana New" w:eastAsia="Wingding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4147DE9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11"/>
  </w:num>
  <w:num w:numId="13">
    <w:abstractNumId w:val="19"/>
  </w:num>
  <w:num w:numId="14">
    <w:abstractNumId w:val="14"/>
  </w:num>
  <w:num w:numId="15">
    <w:abstractNumId w:val="16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8"/>
  </w:num>
  <w:num w:numId="19">
    <w:abstractNumId w:val="13"/>
  </w:num>
  <w:num w:numId="20">
    <w:abstractNumId w:val="17"/>
  </w:num>
  <w:num w:numId="21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7F6"/>
    <w:rsid w:val="0000094F"/>
    <w:rsid w:val="00000A54"/>
    <w:rsid w:val="00000E2D"/>
    <w:rsid w:val="00001044"/>
    <w:rsid w:val="00001610"/>
    <w:rsid w:val="00001E5A"/>
    <w:rsid w:val="000020DC"/>
    <w:rsid w:val="000020ED"/>
    <w:rsid w:val="000023C9"/>
    <w:rsid w:val="00002404"/>
    <w:rsid w:val="0000279C"/>
    <w:rsid w:val="000027EC"/>
    <w:rsid w:val="00002AE7"/>
    <w:rsid w:val="00002E6C"/>
    <w:rsid w:val="00003056"/>
    <w:rsid w:val="000035A7"/>
    <w:rsid w:val="000038F0"/>
    <w:rsid w:val="00004251"/>
    <w:rsid w:val="00004621"/>
    <w:rsid w:val="000047F4"/>
    <w:rsid w:val="000049B8"/>
    <w:rsid w:val="00005C57"/>
    <w:rsid w:val="000075FA"/>
    <w:rsid w:val="0000769A"/>
    <w:rsid w:val="00007AD9"/>
    <w:rsid w:val="00007C71"/>
    <w:rsid w:val="00007CD3"/>
    <w:rsid w:val="000103CF"/>
    <w:rsid w:val="000106F6"/>
    <w:rsid w:val="00010CC9"/>
    <w:rsid w:val="0001100A"/>
    <w:rsid w:val="000117E2"/>
    <w:rsid w:val="00012699"/>
    <w:rsid w:val="00012FC4"/>
    <w:rsid w:val="00013469"/>
    <w:rsid w:val="00013664"/>
    <w:rsid w:val="00013712"/>
    <w:rsid w:val="0001388D"/>
    <w:rsid w:val="00013912"/>
    <w:rsid w:val="00014C09"/>
    <w:rsid w:val="000154B4"/>
    <w:rsid w:val="0001687B"/>
    <w:rsid w:val="000168DD"/>
    <w:rsid w:val="00016BB8"/>
    <w:rsid w:val="00016C28"/>
    <w:rsid w:val="00017943"/>
    <w:rsid w:val="00017C11"/>
    <w:rsid w:val="00017F09"/>
    <w:rsid w:val="00017F21"/>
    <w:rsid w:val="000200B8"/>
    <w:rsid w:val="00020912"/>
    <w:rsid w:val="00020ADA"/>
    <w:rsid w:val="00020B71"/>
    <w:rsid w:val="00020CB8"/>
    <w:rsid w:val="00021749"/>
    <w:rsid w:val="00021846"/>
    <w:rsid w:val="00022A57"/>
    <w:rsid w:val="00022B83"/>
    <w:rsid w:val="000233CD"/>
    <w:rsid w:val="00023A82"/>
    <w:rsid w:val="00023B3D"/>
    <w:rsid w:val="00023E29"/>
    <w:rsid w:val="000245F6"/>
    <w:rsid w:val="000254D0"/>
    <w:rsid w:val="000255A4"/>
    <w:rsid w:val="00025A5C"/>
    <w:rsid w:val="00025A73"/>
    <w:rsid w:val="00025D7E"/>
    <w:rsid w:val="00026AA8"/>
    <w:rsid w:val="00026AAB"/>
    <w:rsid w:val="00026DB5"/>
    <w:rsid w:val="00026F61"/>
    <w:rsid w:val="00027617"/>
    <w:rsid w:val="00027794"/>
    <w:rsid w:val="000279A9"/>
    <w:rsid w:val="00027D26"/>
    <w:rsid w:val="000308AC"/>
    <w:rsid w:val="00030DD1"/>
    <w:rsid w:val="00030FA3"/>
    <w:rsid w:val="00031B31"/>
    <w:rsid w:val="0003238E"/>
    <w:rsid w:val="00032573"/>
    <w:rsid w:val="000329BA"/>
    <w:rsid w:val="00032A07"/>
    <w:rsid w:val="00032EE7"/>
    <w:rsid w:val="00033260"/>
    <w:rsid w:val="00033825"/>
    <w:rsid w:val="00033A52"/>
    <w:rsid w:val="0003483D"/>
    <w:rsid w:val="000353B3"/>
    <w:rsid w:val="00035DB4"/>
    <w:rsid w:val="0003701D"/>
    <w:rsid w:val="00037310"/>
    <w:rsid w:val="000374A4"/>
    <w:rsid w:val="00037DF4"/>
    <w:rsid w:val="00040272"/>
    <w:rsid w:val="000409D9"/>
    <w:rsid w:val="00040D10"/>
    <w:rsid w:val="00041843"/>
    <w:rsid w:val="00041A6B"/>
    <w:rsid w:val="0004228D"/>
    <w:rsid w:val="0004297D"/>
    <w:rsid w:val="0004306E"/>
    <w:rsid w:val="000433E0"/>
    <w:rsid w:val="00043552"/>
    <w:rsid w:val="0004373C"/>
    <w:rsid w:val="00043978"/>
    <w:rsid w:val="00044672"/>
    <w:rsid w:val="00044B89"/>
    <w:rsid w:val="00044DAB"/>
    <w:rsid w:val="00045730"/>
    <w:rsid w:val="00045A8B"/>
    <w:rsid w:val="00045B81"/>
    <w:rsid w:val="000460D0"/>
    <w:rsid w:val="0004628F"/>
    <w:rsid w:val="00046A9E"/>
    <w:rsid w:val="0005146F"/>
    <w:rsid w:val="000515C1"/>
    <w:rsid w:val="00051710"/>
    <w:rsid w:val="0005203B"/>
    <w:rsid w:val="00052190"/>
    <w:rsid w:val="0005245E"/>
    <w:rsid w:val="00052847"/>
    <w:rsid w:val="0005299E"/>
    <w:rsid w:val="00052FB5"/>
    <w:rsid w:val="0005307B"/>
    <w:rsid w:val="00053F98"/>
    <w:rsid w:val="00054C4D"/>
    <w:rsid w:val="00056919"/>
    <w:rsid w:val="00056C2E"/>
    <w:rsid w:val="0005742A"/>
    <w:rsid w:val="00060B66"/>
    <w:rsid w:val="00060DA8"/>
    <w:rsid w:val="00061211"/>
    <w:rsid w:val="00061954"/>
    <w:rsid w:val="000620EB"/>
    <w:rsid w:val="000620F0"/>
    <w:rsid w:val="000622A1"/>
    <w:rsid w:val="000626F1"/>
    <w:rsid w:val="0006406E"/>
    <w:rsid w:val="000641CA"/>
    <w:rsid w:val="000652AF"/>
    <w:rsid w:val="00065894"/>
    <w:rsid w:val="00066278"/>
    <w:rsid w:val="0006630F"/>
    <w:rsid w:val="00066E55"/>
    <w:rsid w:val="00067070"/>
    <w:rsid w:val="000673BC"/>
    <w:rsid w:val="0006741C"/>
    <w:rsid w:val="00067561"/>
    <w:rsid w:val="00067B63"/>
    <w:rsid w:val="0007168C"/>
    <w:rsid w:val="0007170E"/>
    <w:rsid w:val="00071A17"/>
    <w:rsid w:val="00071C47"/>
    <w:rsid w:val="00071EC3"/>
    <w:rsid w:val="00072020"/>
    <w:rsid w:val="000723B7"/>
    <w:rsid w:val="000732F4"/>
    <w:rsid w:val="00073336"/>
    <w:rsid w:val="00073C21"/>
    <w:rsid w:val="00073CBA"/>
    <w:rsid w:val="0007479B"/>
    <w:rsid w:val="00074BBB"/>
    <w:rsid w:val="00074C8A"/>
    <w:rsid w:val="000751DD"/>
    <w:rsid w:val="0007539E"/>
    <w:rsid w:val="00075568"/>
    <w:rsid w:val="00075E9C"/>
    <w:rsid w:val="000762EF"/>
    <w:rsid w:val="0007657F"/>
    <w:rsid w:val="00076DF8"/>
    <w:rsid w:val="000772F2"/>
    <w:rsid w:val="000775B6"/>
    <w:rsid w:val="0007784C"/>
    <w:rsid w:val="00077BDA"/>
    <w:rsid w:val="00077BFC"/>
    <w:rsid w:val="00077DC4"/>
    <w:rsid w:val="00077E83"/>
    <w:rsid w:val="00081BCA"/>
    <w:rsid w:val="00082B2C"/>
    <w:rsid w:val="0008342F"/>
    <w:rsid w:val="00083506"/>
    <w:rsid w:val="0008390D"/>
    <w:rsid w:val="00083C72"/>
    <w:rsid w:val="0008417D"/>
    <w:rsid w:val="00084F10"/>
    <w:rsid w:val="00084F8F"/>
    <w:rsid w:val="0008555F"/>
    <w:rsid w:val="000858AD"/>
    <w:rsid w:val="00086024"/>
    <w:rsid w:val="00086A26"/>
    <w:rsid w:val="00086DAF"/>
    <w:rsid w:val="000870CE"/>
    <w:rsid w:val="0008753B"/>
    <w:rsid w:val="00087AB2"/>
    <w:rsid w:val="00087C05"/>
    <w:rsid w:val="0009031B"/>
    <w:rsid w:val="0009034D"/>
    <w:rsid w:val="00090D01"/>
    <w:rsid w:val="00090E09"/>
    <w:rsid w:val="000923A0"/>
    <w:rsid w:val="00092B8A"/>
    <w:rsid w:val="00092E39"/>
    <w:rsid w:val="00093100"/>
    <w:rsid w:val="00093395"/>
    <w:rsid w:val="0009350C"/>
    <w:rsid w:val="00093DD5"/>
    <w:rsid w:val="00094C52"/>
    <w:rsid w:val="00095A39"/>
    <w:rsid w:val="000962E4"/>
    <w:rsid w:val="000969EC"/>
    <w:rsid w:val="00096BAB"/>
    <w:rsid w:val="000A039B"/>
    <w:rsid w:val="000A0465"/>
    <w:rsid w:val="000A0670"/>
    <w:rsid w:val="000A0C34"/>
    <w:rsid w:val="000A0DA6"/>
    <w:rsid w:val="000A18A3"/>
    <w:rsid w:val="000A1CF3"/>
    <w:rsid w:val="000A1D61"/>
    <w:rsid w:val="000A35C1"/>
    <w:rsid w:val="000A495E"/>
    <w:rsid w:val="000A506D"/>
    <w:rsid w:val="000A562B"/>
    <w:rsid w:val="000A5A8D"/>
    <w:rsid w:val="000A714F"/>
    <w:rsid w:val="000B0341"/>
    <w:rsid w:val="000B0A68"/>
    <w:rsid w:val="000B1207"/>
    <w:rsid w:val="000B1628"/>
    <w:rsid w:val="000B1BE5"/>
    <w:rsid w:val="000B3569"/>
    <w:rsid w:val="000B3C6D"/>
    <w:rsid w:val="000B43FE"/>
    <w:rsid w:val="000B4E82"/>
    <w:rsid w:val="000B54C2"/>
    <w:rsid w:val="000B677D"/>
    <w:rsid w:val="000B6DB9"/>
    <w:rsid w:val="000B725C"/>
    <w:rsid w:val="000B7CC0"/>
    <w:rsid w:val="000B7D07"/>
    <w:rsid w:val="000B7DB3"/>
    <w:rsid w:val="000B7FA7"/>
    <w:rsid w:val="000C0AFD"/>
    <w:rsid w:val="000C0C02"/>
    <w:rsid w:val="000C12C2"/>
    <w:rsid w:val="000C13F3"/>
    <w:rsid w:val="000C1984"/>
    <w:rsid w:val="000C19A2"/>
    <w:rsid w:val="000C19DB"/>
    <w:rsid w:val="000C377F"/>
    <w:rsid w:val="000C385B"/>
    <w:rsid w:val="000C3AAA"/>
    <w:rsid w:val="000C3CFE"/>
    <w:rsid w:val="000C3F32"/>
    <w:rsid w:val="000C54CC"/>
    <w:rsid w:val="000C59B7"/>
    <w:rsid w:val="000C5A41"/>
    <w:rsid w:val="000C6108"/>
    <w:rsid w:val="000C67C0"/>
    <w:rsid w:val="000C6D62"/>
    <w:rsid w:val="000C6E0C"/>
    <w:rsid w:val="000C71A9"/>
    <w:rsid w:val="000C74EC"/>
    <w:rsid w:val="000C76D0"/>
    <w:rsid w:val="000C7E06"/>
    <w:rsid w:val="000D047A"/>
    <w:rsid w:val="000D15ED"/>
    <w:rsid w:val="000D180D"/>
    <w:rsid w:val="000D2ADA"/>
    <w:rsid w:val="000D35F5"/>
    <w:rsid w:val="000D3A0C"/>
    <w:rsid w:val="000D3B18"/>
    <w:rsid w:val="000D3E10"/>
    <w:rsid w:val="000D4800"/>
    <w:rsid w:val="000D4A85"/>
    <w:rsid w:val="000D4E42"/>
    <w:rsid w:val="000D5A19"/>
    <w:rsid w:val="000D5D38"/>
    <w:rsid w:val="000D61FC"/>
    <w:rsid w:val="000D6300"/>
    <w:rsid w:val="000D64A5"/>
    <w:rsid w:val="000D6522"/>
    <w:rsid w:val="000D7074"/>
    <w:rsid w:val="000D74EB"/>
    <w:rsid w:val="000D773D"/>
    <w:rsid w:val="000D7898"/>
    <w:rsid w:val="000D79B7"/>
    <w:rsid w:val="000E0293"/>
    <w:rsid w:val="000E0B1C"/>
    <w:rsid w:val="000E193D"/>
    <w:rsid w:val="000E21D9"/>
    <w:rsid w:val="000E31A0"/>
    <w:rsid w:val="000E41A4"/>
    <w:rsid w:val="000E45C6"/>
    <w:rsid w:val="000E5658"/>
    <w:rsid w:val="000E5DEB"/>
    <w:rsid w:val="000E64DB"/>
    <w:rsid w:val="000E68C8"/>
    <w:rsid w:val="000E6D4B"/>
    <w:rsid w:val="000E70D2"/>
    <w:rsid w:val="000E7205"/>
    <w:rsid w:val="000E76A9"/>
    <w:rsid w:val="000E7E74"/>
    <w:rsid w:val="000F00D8"/>
    <w:rsid w:val="000F0A49"/>
    <w:rsid w:val="000F0E16"/>
    <w:rsid w:val="000F25A9"/>
    <w:rsid w:val="000F2C58"/>
    <w:rsid w:val="000F2CDA"/>
    <w:rsid w:val="000F3AF6"/>
    <w:rsid w:val="000F602D"/>
    <w:rsid w:val="000F6C5C"/>
    <w:rsid w:val="000F6CAF"/>
    <w:rsid w:val="000F750C"/>
    <w:rsid w:val="000F7AE7"/>
    <w:rsid w:val="000F7C0E"/>
    <w:rsid w:val="00100726"/>
    <w:rsid w:val="00100832"/>
    <w:rsid w:val="00100B3A"/>
    <w:rsid w:val="001014B0"/>
    <w:rsid w:val="00101801"/>
    <w:rsid w:val="00101EAF"/>
    <w:rsid w:val="00102064"/>
    <w:rsid w:val="00103A75"/>
    <w:rsid w:val="00103C18"/>
    <w:rsid w:val="00103CE0"/>
    <w:rsid w:val="00105227"/>
    <w:rsid w:val="0010587E"/>
    <w:rsid w:val="00105E63"/>
    <w:rsid w:val="001069D2"/>
    <w:rsid w:val="00106A33"/>
    <w:rsid w:val="0010769C"/>
    <w:rsid w:val="00110870"/>
    <w:rsid w:val="001108AA"/>
    <w:rsid w:val="001108C8"/>
    <w:rsid w:val="0011103A"/>
    <w:rsid w:val="00111375"/>
    <w:rsid w:val="00111B69"/>
    <w:rsid w:val="00111E8D"/>
    <w:rsid w:val="00112020"/>
    <w:rsid w:val="00112949"/>
    <w:rsid w:val="00113CDC"/>
    <w:rsid w:val="00114EA2"/>
    <w:rsid w:val="00115245"/>
    <w:rsid w:val="00115467"/>
    <w:rsid w:val="00117168"/>
    <w:rsid w:val="00120499"/>
    <w:rsid w:val="00120DF0"/>
    <w:rsid w:val="001217B6"/>
    <w:rsid w:val="00121B18"/>
    <w:rsid w:val="001222B1"/>
    <w:rsid w:val="00122763"/>
    <w:rsid w:val="00122E81"/>
    <w:rsid w:val="001231EB"/>
    <w:rsid w:val="00123406"/>
    <w:rsid w:val="00123821"/>
    <w:rsid w:val="001238E8"/>
    <w:rsid w:val="00123CC0"/>
    <w:rsid w:val="00124281"/>
    <w:rsid w:val="00124539"/>
    <w:rsid w:val="00125DB8"/>
    <w:rsid w:val="00126372"/>
    <w:rsid w:val="00126A98"/>
    <w:rsid w:val="0012783C"/>
    <w:rsid w:val="00127A1E"/>
    <w:rsid w:val="00127ACA"/>
    <w:rsid w:val="00127E5E"/>
    <w:rsid w:val="00127FB1"/>
    <w:rsid w:val="00130A6F"/>
    <w:rsid w:val="001311B6"/>
    <w:rsid w:val="00131EAB"/>
    <w:rsid w:val="00132118"/>
    <w:rsid w:val="00132C2C"/>
    <w:rsid w:val="00133D62"/>
    <w:rsid w:val="001343BD"/>
    <w:rsid w:val="00134B32"/>
    <w:rsid w:val="0013599D"/>
    <w:rsid w:val="001368B1"/>
    <w:rsid w:val="00136AE7"/>
    <w:rsid w:val="001375CC"/>
    <w:rsid w:val="001379E3"/>
    <w:rsid w:val="00140144"/>
    <w:rsid w:val="001411F5"/>
    <w:rsid w:val="001413FC"/>
    <w:rsid w:val="00141E0F"/>
    <w:rsid w:val="001422B5"/>
    <w:rsid w:val="00142EE4"/>
    <w:rsid w:val="00143536"/>
    <w:rsid w:val="001444E6"/>
    <w:rsid w:val="00144BB2"/>
    <w:rsid w:val="00144D5F"/>
    <w:rsid w:val="00144E4C"/>
    <w:rsid w:val="00144F08"/>
    <w:rsid w:val="00144FDC"/>
    <w:rsid w:val="001451EE"/>
    <w:rsid w:val="001452C7"/>
    <w:rsid w:val="0014554F"/>
    <w:rsid w:val="00145A8E"/>
    <w:rsid w:val="00145EB1"/>
    <w:rsid w:val="0014676A"/>
    <w:rsid w:val="001469D7"/>
    <w:rsid w:val="00146D01"/>
    <w:rsid w:val="00146D33"/>
    <w:rsid w:val="001471ED"/>
    <w:rsid w:val="00147838"/>
    <w:rsid w:val="00147D8C"/>
    <w:rsid w:val="00147E83"/>
    <w:rsid w:val="00147F7F"/>
    <w:rsid w:val="00147F9B"/>
    <w:rsid w:val="00150AB1"/>
    <w:rsid w:val="00152106"/>
    <w:rsid w:val="001522A1"/>
    <w:rsid w:val="00152670"/>
    <w:rsid w:val="00152E59"/>
    <w:rsid w:val="00152FBD"/>
    <w:rsid w:val="00153988"/>
    <w:rsid w:val="0015466A"/>
    <w:rsid w:val="00154F88"/>
    <w:rsid w:val="00155ADB"/>
    <w:rsid w:val="0015653A"/>
    <w:rsid w:val="00157321"/>
    <w:rsid w:val="0015736C"/>
    <w:rsid w:val="00160685"/>
    <w:rsid w:val="0016093E"/>
    <w:rsid w:val="00160A9B"/>
    <w:rsid w:val="00160C3C"/>
    <w:rsid w:val="00160D14"/>
    <w:rsid w:val="001613E5"/>
    <w:rsid w:val="00161751"/>
    <w:rsid w:val="00161C51"/>
    <w:rsid w:val="00162515"/>
    <w:rsid w:val="00162DF2"/>
    <w:rsid w:val="00163225"/>
    <w:rsid w:val="00163A76"/>
    <w:rsid w:val="00163A7D"/>
    <w:rsid w:val="00163B44"/>
    <w:rsid w:val="001645A8"/>
    <w:rsid w:val="00164D51"/>
    <w:rsid w:val="00164DF1"/>
    <w:rsid w:val="00164E89"/>
    <w:rsid w:val="00165846"/>
    <w:rsid w:val="001658A3"/>
    <w:rsid w:val="00165B80"/>
    <w:rsid w:val="0016751C"/>
    <w:rsid w:val="0016769F"/>
    <w:rsid w:val="00167D2C"/>
    <w:rsid w:val="001709DB"/>
    <w:rsid w:val="00171561"/>
    <w:rsid w:val="00173C37"/>
    <w:rsid w:val="0017463B"/>
    <w:rsid w:val="0017496A"/>
    <w:rsid w:val="00174F98"/>
    <w:rsid w:val="001753E4"/>
    <w:rsid w:val="00175668"/>
    <w:rsid w:val="0017570D"/>
    <w:rsid w:val="00175AF1"/>
    <w:rsid w:val="00175BF7"/>
    <w:rsid w:val="00175C40"/>
    <w:rsid w:val="00175E17"/>
    <w:rsid w:val="001766F4"/>
    <w:rsid w:val="00176ADB"/>
    <w:rsid w:val="0017720E"/>
    <w:rsid w:val="00177B01"/>
    <w:rsid w:val="00180665"/>
    <w:rsid w:val="001808F6"/>
    <w:rsid w:val="00181101"/>
    <w:rsid w:val="00181177"/>
    <w:rsid w:val="00181557"/>
    <w:rsid w:val="00181724"/>
    <w:rsid w:val="0018221D"/>
    <w:rsid w:val="00182363"/>
    <w:rsid w:val="00182F00"/>
    <w:rsid w:val="0018320C"/>
    <w:rsid w:val="00183B9A"/>
    <w:rsid w:val="00183DAB"/>
    <w:rsid w:val="00183E2D"/>
    <w:rsid w:val="00184635"/>
    <w:rsid w:val="0018491A"/>
    <w:rsid w:val="00184A63"/>
    <w:rsid w:val="00184D2E"/>
    <w:rsid w:val="00184F2C"/>
    <w:rsid w:val="00184FEE"/>
    <w:rsid w:val="00185335"/>
    <w:rsid w:val="00187012"/>
    <w:rsid w:val="00190869"/>
    <w:rsid w:val="0019249A"/>
    <w:rsid w:val="00192E73"/>
    <w:rsid w:val="00194301"/>
    <w:rsid w:val="00194332"/>
    <w:rsid w:val="001943DE"/>
    <w:rsid w:val="001959CB"/>
    <w:rsid w:val="00195FF7"/>
    <w:rsid w:val="001966EF"/>
    <w:rsid w:val="001967B6"/>
    <w:rsid w:val="00196D3B"/>
    <w:rsid w:val="001972BF"/>
    <w:rsid w:val="00197AF2"/>
    <w:rsid w:val="00197C71"/>
    <w:rsid w:val="00197F28"/>
    <w:rsid w:val="001A05E3"/>
    <w:rsid w:val="001A067A"/>
    <w:rsid w:val="001A0EC5"/>
    <w:rsid w:val="001A114B"/>
    <w:rsid w:val="001A1415"/>
    <w:rsid w:val="001A1B91"/>
    <w:rsid w:val="001A1DDB"/>
    <w:rsid w:val="001A2949"/>
    <w:rsid w:val="001A29FD"/>
    <w:rsid w:val="001A2A58"/>
    <w:rsid w:val="001A2CC4"/>
    <w:rsid w:val="001A353F"/>
    <w:rsid w:val="001A3846"/>
    <w:rsid w:val="001A3E8F"/>
    <w:rsid w:val="001A3F61"/>
    <w:rsid w:val="001A4134"/>
    <w:rsid w:val="001A4A65"/>
    <w:rsid w:val="001A5A12"/>
    <w:rsid w:val="001A5B6C"/>
    <w:rsid w:val="001A5B94"/>
    <w:rsid w:val="001A6432"/>
    <w:rsid w:val="001A754F"/>
    <w:rsid w:val="001A773B"/>
    <w:rsid w:val="001A7C09"/>
    <w:rsid w:val="001B0049"/>
    <w:rsid w:val="001B01A9"/>
    <w:rsid w:val="001B0D11"/>
    <w:rsid w:val="001B212A"/>
    <w:rsid w:val="001B28C7"/>
    <w:rsid w:val="001B3478"/>
    <w:rsid w:val="001B3724"/>
    <w:rsid w:val="001B40B5"/>
    <w:rsid w:val="001B5067"/>
    <w:rsid w:val="001B51BF"/>
    <w:rsid w:val="001B53E2"/>
    <w:rsid w:val="001B5678"/>
    <w:rsid w:val="001B5D70"/>
    <w:rsid w:val="001B6C82"/>
    <w:rsid w:val="001B6DE6"/>
    <w:rsid w:val="001B6FCA"/>
    <w:rsid w:val="001B7090"/>
    <w:rsid w:val="001B7646"/>
    <w:rsid w:val="001B7840"/>
    <w:rsid w:val="001B7951"/>
    <w:rsid w:val="001B7985"/>
    <w:rsid w:val="001B79D6"/>
    <w:rsid w:val="001C012E"/>
    <w:rsid w:val="001C1983"/>
    <w:rsid w:val="001C1F27"/>
    <w:rsid w:val="001C2E99"/>
    <w:rsid w:val="001C3925"/>
    <w:rsid w:val="001C3C47"/>
    <w:rsid w:val="001C3F15"/>
    <w:rsid w:val="001C4202"/>
    <w:rsid w:val="001C44AB"/>
    <w:rsid w:val="001C5E9B"/>
    <w:rsid w:val="001C6696"/>
    <w:rsid w:val="001C674D"/>
    <w:rsid w:val="001C6A41"/>
    <w:rsid w:val="001C6A88"/>
    <w:rsid w:val="001C6B78"/>
    <w:rsid w:val="001C7154"/>
    <w:rsid w:val="001C753D"/>
    <w:rsid w:val="001D12A6"/>
    <w:rsid w:val="001D1722"/>
    <w:rsid w:val="001D1724"/>
    <w:rsid w:val="001D1AE1"/>
    <w:rsid w:val="001D2089"/>
    <w:rsid w:val="001D2160"/>
    <w:rsid w:val="001D3AD2"/>
    <w:rsid w:val="001D3E56"/>
    <w:rsid w:val="001D473B"/>
    <w:rsid w:val="001D4769"/>
    <w:rsid w:val="001D4DD3"/>
    <w:rsid w:val="001D4E3F"/>
    <w:rsid w:val="001D578E"/>
    <w:rsid w:val="001D656D"/>
    <w:rsid w:val="001D6CF0"/>
    <w:rsid w:val="001D739D"/>
    <w:rsid w:val="001D7BD7"/>
    <w:rsid w:val="001E1001"/>
    <w:rsid w:val="001E177D"/>
    <w:rsid w:val="001E20B1"/>
    <w:rsid w:val="001E211B"/>
    <w:rsid w:val="001E26BD"/>
    <w:rsid w:val="001E2E88"/>
    <w:rsid w:val="001E4083"/>
    <w:rsid w:val="001E44E2"/>
    <w:rsid w:val="001E4E28"/>
    <w:rsid w:val="001E504E"/>
    <w:rsid w:val="001E53E6"/>
    <w:rsid w:val="001E5455"/>
    <w:rsid w:val="001E5735"/>
    <w:rsid w:val="001E5E91"/>
    <w:rsid w:val="001E5FB8"/>
    <w:rsid w:val="001E726D"/>
    <w:rsid w:val="001E7944"/>
    <w:rsid w:val="001E7A3F"/>
    <w:rsid w:val="001F06D8"/>
    <w:rsid w:val="001F077A"/>
    <w:rsid w:val="001F171B"/>
    <w:rsid w:val="001F2016"/>
    <w:rsid w:val="001F2136"/>
    <w:rsid w:val="001F2C2E"/>
    <w:rsid w:val="001F319F"/>
    <w:rsid w:val="001F3202"/>
    <w:rsid w:val="001F35FF"/>
    <w:rsid w:val="001F3696"/>
    <w:rsid w:val="001F36E2"/>
    <w:rsid w:val="001F3B33"/>
    <w:rsid w:val="001F472A"/>
    <w:rsid w:val="001F4792"/>
    <w:rsid w:val="001F4871"/>
    <w:rsid w:val="001F4C58"/>
    <w:rsid w:val="001F4E76"/>
    <w:rsid w:val="001F5252"/>
    <w:rsid w:val="001F53C6"/>
    <w:rsid w:val="001F5535"/>
    <w:rsid w:val="001F617E"/>
    <w:rsid w:val="001F6FDA"/>
    <w:rsid w:val="001F7260"/>
    <w:rsid w:val="001F742E"/>
    <w:rsid w:val="001F7925"/>
    <w:rsid w:val="00200368"/>
    <w:rsid w:val="002003D4"/>
    <w:rsid w:val="0020091C"/>
    <w:rsid w:val="00200B54"/>
    <w:rsid w:val="0020191F"/>
    <w:rsid w:val="00202C30"/>
    <w:rsid w:val="00203307"/>
    <w:rsid w:val="002035F3"/>
    <w:rsid w:val="00203991"/>
    <w:rsid w:val="00203FF3"/>
    <w:rsid w:val="0020477A"/>
    <w:rsid w:val="00204D6C"/>
    <w:rsid w:val="0020518E"/>
    <w:rsid w:val="00207196"/>
    <w:rsid w:val="00207315"/>
    <w:rsid w:val="00207527"/>
    <w:rsid w:val="002101E0"/>
    <w:rsid w:val="00210569"/>
    <w:rsid w:val="00210CAA"/>
    <w:rsid w:val="0021141C"/>
    <w:rsid w:val="0021315E"/>
    <w:rsid w:val="0021319D"/>
    <w:rsid w:val="00213336"/>
    <w:rsid w:val="00213B45"/>
    <w:rsid w:val="0021431C"/>
    <w:rsid w:val="00214898"/>
    <w:rsid w:val="00214CBA"/>
    <w:rsid w:val="00214FFD"/>
    <w:rsid w:val="0021536F"/>
    <w:rsid w:val="002162E9"/>
    <w:rsid w:val="00216674"/>
    <w:rsid w:val="0021678D"/>
    <w:rsid w:val="00217A28"/>
    <w:rsid w:val="00217E76"/>
    <w:rsid w:val="002202AD"/>
    <w:rsid w:val="00220C87"/>
    <w:rsid w:val="00221254"/>
    <w:rsid w:val="002213EE"/>
    <w:rsid w:val="00222843"/>
    <w:rsid w:val="00222D18"/>
    <w:rsid w:val="00222E6A"/>
    <w:rsid w:val="00223265"/>
    <w:rsid w:val="002238BD"/>
    <w:rsid w:val="00223BF8"/>
    <w:rsid w:val="0022417A"/>
    <w:rsid w:val="0022513E"/>
    <w:rsid w:val="002251ED"/>
    <w:rsid w:val="00225BED"/>
    <w:rsid w:val="00227BDF"/>
    <w:rsid w:val="00227E4E"/>
    <w:rsid w:val="002300D5"/>
    <w:rsid w:val="0023045F"/>
    <w:rsid w:val="00230AEF"/>
    <w:rsid w:val="00230BC6"/>
    <w:rsid w:val="00230F45"/>
    <w:rsid w:val="002325F4"/>
    <w:rsid w:val="0023264D"/>
    <w:rsid w:val="00232B62"/>
    <w:rsid w:val="002332FC"/>
    <w:rsid w:val="0023335C"/>
    <w:rsid w:val="0023363B"/>
    <w:rsid w:val="00233C8A"/>
    <w:rsid w:val="00234421"/>
    <w:rsid w:val="00234633"/>
    <w:rsid w:val="00234CC3"/>
    <w:rsid w:val="00234EB2"/>
    <w:rsid w:val="00234F08"/>
    <w:rsid w:val="002350FC"/>
    <w:rsid w:val="0023533D"/>
    <w:rsid w:val="0023540E"/>
    <w:rsid w:val="002354B8"/>
    <w:rsid w:val="00235844"/>
    <w:rsid w:val="00236A0F"/>
    <w:rsid w:val="00237272"/>
    <w:rsid w:val="002373D0"/>
    <w:rsid w:val="00237B76"/>
    <w:rsid w:val="00240249"/>
    <w:rsid w:val="00240251"/>
    <w:rsid w:val="00240371"/>
    <w:rsid w:val="002403BA"/>
    <w:rsid w:val="00240C41"/>
    <w:rsid w:val="002414E8"/>
    <w:rsid w:val="00241530"/>
    <w:rsid w:val="00241697"/>
    <w:rsid w:val="00241761"/>
    <w:rsid w:val="00241D41"/>
    <w:rsid w:val="00242D25"/>
    <w:rsid w:val="00242E65"/>
    <w:rsid w:val="00243195"/>
    <w:rsid w:val="0024332D"/>
    <w:rsid w:val="00243679"/>
    <w:rsid w:val="002436F0"/>
    <w:rsid w:val="002437C2"/>
    <w:rsid w:val="0024380C"/>
    <w:rsid w:val="00243C23"/>
    <w:rsid w:val="002440A3"/>
    <w:rsid w:val="00244510"/>
    <w:rsid w:val="00244778"/>
    <w:rsid w:val="002454DA"/>
    <w:rsid w:val="002462CF"/>
    <w:rsid w:val="002466F8"/>
    <w:rsid w:val="0024696E"/>
    <w:rsid w:val="0024700B"/>
    <w:rsid w:val="0024713D"/>
    <w:rsid w:val="002479FF"/>
    <w:rsid w:val="00247EE2"/>
    <w:rsid w:val="00250258"/>
    <w:rsid w:val="00250DBF"/>
    <w:rsid w:val="00250E2E"/>
    <w:rsid w:val="00251548"/>
    <w:rsid w:val="00252D84"/>
    <w:rsid w:val="0025317B"/>
    <w:rsid w:val="00253AAB"/>
    <w:rsid w:val="00253F6C"/>
    <w:rsid w:val="00254726"/>
    <w:rsid w:val="00254B8A"/>
    <w:rsid w:val="002550CB"/>
    <w:rsid w:val="002556D8"/>
    <w:rsid w:val="00255C18"/>
    <w:rsid w:val="00256089"/>
    <w:rsid w:val="00256945"/>
    <w:rsid w:val="00256A87"/>
    <w:rsid w:val="00256CAE"/>
    <w:rsid w:val="0025741D"/>
    <w:rsid w:val="002579AF"/>
    <w:rsid w:val="00257A45"/>
    <w:rsid w:val="0026013A"/>
    <w:rsid w:val="002606B0"/>
    <w:rsid w:val="0026168B"/>
    <w:rsid w:val="002628C7"/>
    <w:rsid w:val="00263615"/>
    <w:rsid w:val="0026385E"/>
    <w:rsid w:val="002643FD"/>
    <w:rsid w:val="002648E9"/>
    <w:rsid w:val="00264C4D"/>
    <w:rsid w:val="00264F70"/>
    <w:rsid w:val="002652C6"/>
    <w:rsid w:val="00266467"/>
    <w:rsid w:val="002665FA"/>
    <w:rsid w:val="0026683D"/>
    <w:rsid w:val="00266EF8"/>
    <w:rsid w:val="00266F07"/>
    <w:rsid w:val="00267B5D"/>
    <w:rsid w:val="00267DA9"/>
    <w:rsid w:val="00271114"/>
    <w:rsid w:val="002713FD"/>
    <w:rsid w:val="00271559"/>
    <w:rsid w:val="002715FE"/>
    <w:rsid w:val="00271D11"/>
    <w:rsid w:val="00272319"/>
    <w:rsid w:val="00272E36"/>
    <w:rsid w:val="002733FE"/>
    <w:rsid w:val="002749EE"/>
    <w:rsid w:val="00276291"/>
    <w:rsid w:val="00276EF8"/>
    <w:rsid w:val="00277D8E"/>
    <w:rsid w:val="00280101"/>
    <w:rsid w:val="002806B0"/>
    <w:rsid w:val="00281438"/>
    <w:rsid w:val="002814BA"/>
    <w:rsid w:val="002817F4"/>
    <w:rsid w:val="00281B5D"/>
    <w:rsid w:val="0028207E"/>
    <w:rsid w:val="00282B7A"/>
    <w:rsid w:val="002840E3"/>
    <w:rsid w:val="00284101"/>
    <w:rsid w:val="00284140"/>
    <w:rsid w:val="00284AFB"/>
    <w:rsid w:val="00284B3D"/>
    <w:rsid w:val="00284E43"/>
    <w:rsid w:val="0028523D"/>
    <w:rsid w:val="002852A1"/>
    <w:rsid w:val="00286066"/>
    <w:rsid w:val="002860C5"/>
    <w:rsid w:val="0028619D"/>
    <w:rsid w:val="002861A1"/>
    <w:rsid w:val="002867DB"/>
    <w:rsid w:val="002870A4"/>
    <w:rsid w:val="00287A47"/>
    <w:rsid w:val="002903A7"/>
    <w:rsid w:val="002908F8"/>
    <w:rsid w:val="00290CDD"/>
    <w:rsid w:val="00290DE9"/>
    <w:rsid w:val="0029103A"/>
    <w:rsid w:val="00291220"/>
    <w:rsid w:val="002912AB"/>
    <w:rsid w:val="002912CF"/>
    <w:rsid w:val="00291C19"/>
    <w:rsid w:val="002923F6"/>
    <w:rsid w:val="00292498"/>
    <w:rsid w:val="0029263E"/>
    <w:rsid w:val="00292911"/>
    <w:rsid w:val="0029382E"/>
    <w:rsid w:val="00293954"/>
    <w:rsid w:val="00293E1F"/>
    <w:rsid w:val="00293E73"/>
    <w:rsid w:val="002940B0"/>
    <w:rsid w:val="00294E3D"/>
    <w:rsid w:val="00296B64"/>
    <w:rsid w:val="00296F7F"/>
    <w:rsid w:val="00297053"/>
    <w:rsid w:val="00297085"/>
    <w:rsid w:val="0029763A"/>
    <w:rsid w:val="00297F96"/>
    <w:rsid w:val="002A02C4"/>
    <w:rsid w:val="002A055C"/>
    <w:rsid w:val="002A0813"/>
    <w:rsid w:val="002A1269"/>
    <w:rsid w:val="002A19BA"/>
    <w:rsid w:val="002A1D1D"/>
    <w:rsid w:val="002A1E53"/>
    <w:rsid w:val="002A1FF1"/>
    <w:rsid w:val="002A2A71"/>
    <w:rsid w:val="002A2CAC"/>
    <w:rsid w:val="002A314A"/>
    <w:rsid w:val="002A3839"/>
    <w:rsid w:val="002A46A3"/>
    <w:rsid w:val="002A4CD1"/>
    <w:rsid w:val="002A553A"/>
    <w:rsid w:val="002A58CA"/>
    <w:rsid w:val="002A5C9C"/>
    <w:rsid w:val="002A60A0"/>
    <w:rsid w:val="002A79EF"/>
    <w:rsid w:val="002A7C22"/>
    <w:rsid w:val="002B1BF7"/>
    <w:rsid w:val="002B200D"/>
    <w:rsid w:val="002B2117"/>
    <w:rsid w:val="002B2B24"/>
    <w:rsid w:val="002B2B8B"/>
    <w:rsid w:val="002B2CC9"/>
    <w:rsid w:val="002B32EB"/>
    <w:rsid w:val="002B3B20"/>
    <w:rsid w:val="002B3D7D"/>
    <w:rsid w:val="002B4031"/>
    <w:rsid w:val="002B42A4"/>
    <w:rsid w:val="002B4588"/>
    <w:rsid w:val="002B4844"/>
    <w:rsid w:val="002B6426"/>
    <w:rsid w:val="002B6901"/>
    <w:rsid w:val="002B69DB"/>
    <w:rsid w:val="002B6A25"/>
    <w:rsid w:val="002B6E34"/>
    <w:rsid w:val="002B6E72"/>
    <w:rsid w:val="002B725E"/>
    <w:rsid w:val="002B7CAA"/>
    <w:rsid w:val="002C0312"/>
    <w:rsid w:val="002C06E2"/>
    <w:rsid w:val="002C08BA"/>
    <w:rsid w:val="002C14A1"/>
    <w:rsid w:val="002C1B2F"/>
    <w:rsid w:val="002C20AE"/>
    <w:rsid w:val="002C2A8B"/>
    <w:rsid w:val="002C2C15"/>
    <w:rsid w:val="002C3056"/>
    <w:rsid w:val="002C33CF"/>
    <w:rsid w:val="002C3B67"/>
    <w:rsid w:val="002C46EE"/>
    <w:rsid w:val="002C578B"/>
    <w:rsid w:val="002C601A"/>
    <w:rsid w:val="002C66D5"/>
    <w:rsid w:val="002C69D2"/>
    <w:rsid w:val="002C6E0C"/>
    <w:rsid w:val="002C7019"/>
    <w:rsid w:val="002C70C2"/>
    <w:rsid w:val="002C76E3"/>
    <w:rsid w:val="002C78E7"/>
    <w:rsid w:val="002C7DBF"/>
    <w:rsid w:val="002C7EE5"/>
    <w:rsid w:val="002D0039"/>
    <w:rsid w:val="002D0C05"/>
    <w:rsid w:val="002D1A75"/>
    <w:rsid w:val="002D1EDB"/>
    <w:rsid w:val="002D23C9"/>
    <w:rsid w:val="002D2A7C"/>
    <w:rsid w:val="002D4B6E"/>
    <w:rsid w:val="002D4E2E"/>
    <w:rsid w:val="002D4F45"/>
    <w:rsid w:val="002D6089"/>
    <w:rsid w:val="002D6DB6"/>
    <w:rsid w:val="002D7181"/>
    <w:rsid w:val="002D7618"/>
    <w:rsid w:val="002D7895"/>
    <w:rsid w:val="002D79C1"/>
    <w:rsid w:val="002D7EA4"/>
    <w:rsid w:val="002E0050"/>
    <w:rsid w:val="002E1164"/>
    <w:rsid w:val="002E128D"/>
    <w:rsid w:val="002E1940"/>
    <w:rsid w:val="002E19FD"/>
    <w:rsid w:val="002E1C52"/>
    <w:rsid w:val="002E1D54"/>
    <w:rsid w:val="002E20C0"/>
    <w:rsid w:val="002E212F"/>
    <w:rsid w:val="002E265D"/>
    <w:rsid w:val="002E330E"/>
    <w:rsid w:val="002E366C"/>
    <w:rsid w:val="002E3876"/>
    <w:rsid w:val="002E3AF4"/>
    <w:rsid w:val="002E4AF4"/>
    <w:rsid w:val="002E4CFD"/>
    <w:rsid w:val="002E4EF4"/>
    <w:rsid w:val="002E4F53"/>
    <w:rsid w:val="002E52C0"/>
    <w:rsid w:val="002E5394"/>
    <w:rsid w:val="002E5AFC"/>
    <w:rsid w:val="002E5E3E"/>
    <w:rsid w:val="002E61B9"/>
    <w:rsid w:val="002E651D"/>
    <w:rsid w:val="002E66C3"/>
    <w:rsid w:val="002E79F9"/>
    <w:rsid w:val="002E7D76"/>
    <w:rsid w:val="002F1401"/>
    <w:rsid w:val="002F15AF"/>
    <w:rsid w:val="002F1832"/>
    <w:rsid w:val="002F187D"/>
    <w:rsid w:val="002F2543"/>
    <w:rsid w:val="002F25BA"/>
    <w:rsid w:val="002F2827"/>
    <w:rsid w:val="002F2BF8"/>
    <w:rsid w:val="002F4B0A"/>
    <w:rsid w:val="002F4E9C"/>
    <w:rsid w:val="002F5BA9"/>
    <w:rsid w:val="002F5E47"/>
    <w:rsid w:val="002F6313"/>
    <w:rsid w:val="002F784D"/>
    <w:rsid w:val="002F7BB8"/>
    <w:rsid w:val="003002D1"/>
    <w:rsid w:val="00300757"/>
    <w:rsid w:val="00300A8E"/>
    <w:rsid w:val="003011CE"/>
    <w:rsid w:val="003014BF"/>
    <w:rsid w:val="003015DD"/>
    <w:rsid w:val="00301B84"/>
    <w:rsid w:val="00302496"/>
    <w:rsid w:val="00302764"/>
    <w:rsid w:val="0030319B"/>
    <w:rsid w:val="00303405"/>
    <w:rsid w:val="00303492"/>
    <w:rsid w:val="003038C6"/>
    <w:rsid w:val="0030431C"/>
    <w:rsid w:val="00304393"/>
    <w:rsid w:val="003044D8"/>
    <w:rsid w:val="00304B22"/>
    <w:rsid w:val="00305594"/>
    <w:rsid w:val="0030578B"/>
    <w:rsid w:val="00305F39"/>
    <w:rsid w:val="0030652D"/>
    <w:rsid w:val="00307CD1"/>
    <w:rsid w:val="0031006D"/>
    <w:rsid w:val="00310689"/>
    <w:rsid w:val="0031077A"/>
    <w:rsid w:val="00310DDC"/>
    <w:rsid w:val="0031114C"/>
    <w:rsid w:val="003112BD"/>
    <w:rsid w:val="00311391"/>
    <w:rsid w:val="0031188C"/>
    <w:rsid w:val="0031197F"/>
    <w:rsid w:val="003119E9"/>
    <w:rsid w:val="00311A86"/>
    <w:rsid w:val="00314092"/>
    <w:rsid w:val="00314E4C"/>
    <w:rsid w:val="00315367"/>
    <w:rsid w:val="00315474"/>
    <w:rsid w:val="00317038"/>
    <w:rsid w:val="0032056E"/>
    <w:rsid w:val="003206A7"/>
    <w:rsid w:val="00320DBC"/>
    <w:rsid w:val="00320E79"/>
    <w:rsid w:val="0032116B"/>
    <w:rsid w:val="003211F4"/>
    <w:rsid w:val="00321C23"/>
    <w:rsid w:val="00322838"/>
    <w:rsid w:val="003228F6"/>
    <w:rsid w:val="003228F9"/>
    <w:rsid w:val="00322C11"/>
    <w:rsid w:val="003234FF"/>
    <w:rsid w:val="0032491D"/>
    <w:rsid w:val="00324F52"/>
    <w:rsid w:val="00325637"/>
    <w:rsid w:val="00325C71"/>
    <w:rsid w:val="003266C5"/>
    <w:rsid w:val="0032673A"/>
    <w:rsid w:val="003267FE"/>
    <w:rsid w:val="00326E88"/>
    <w:rsid w:val="00327390"/>
    <w:rsid w:val="003300D5"/>
    <w:rsid w:val="00330694"/>
    <w:rsid w:val="00330B0D"/>
    <w:rsid w:val="00330E4E"/>
    <w:rsid w:val="00331EDB"/>
    <w:rsid w:val="00332462"/>
    <w:rsid w:val="0033247A"/>
    <w:rsid w:val="00333C64"/>
    <w:rsid w:val="00334553"/>
    <w:rsid w:val="00334E4C"/>
    <w:rsid w:val="00334F99"/>
    <w:rsid w:val="00335483"/>
    <w:rsid w:val="00335496"/>
    <w:rsid w:val="00336176"/>
    <w:rsid w:val="00336630"/>
    <w:rsid w:val="00336980"/>
    <w:rsid w:val="00336A78"/>
    <w:rsid w:val="00336E19"/>
    <w:rsid w:val="00337A9F"/>
    <w:rsid w:val="00340262"/>
    <w:rsid w:val="003410DB"/>
    <w:rsid w:val="003421CF"/>
    <w:rsid w:val="00342DEB"/>
    <w:rsid w:val="00342FC9"/>
    <w:rsid w:val="0034305B"/>
    <w:rsid w:val="003438F7"/>
    <w:rsid w:val="003442A3"/>
    <w:rsid w:val="00345004"/>
    <w:rsid w:val="00345484"/>
    <w:rsid w:val="0034656F"/>
    <w:rsid w:val="0034705C"/>
    <w:rsid w:val="003476E3"/>
    <w:rsid w:val="00350050"/>
    <w:rsid w:val="00350516"/>
    <w:rsid w:val="003507BB"/>
    <w:rsid w:val="003508DE"/>
    <w:rsid w:val="00350A10"/>
    <w:rsid w:val="00350D2A"/>
    <w:rsid w:val="00352581"/>
    <w:rsid w:val="00352FB5"/>
    <w:rsid w:val="00353230"/>
    <w:rsid w:val="00353647"/>
    <w:rsid w:val="003546EA"/>
    <w:rsid w:val="00355A3A"/>
    <w:rsid w:val="00355AC7"/>
    <w:rsid w:val="00355C9D"/>
    <w:rsid w:val="0035675D"/>
    <w:rsid w:val="003567CF"/>
    <w:rsid w:val="00356B7E"/>
    <w:rsid w:val="00357EC1"/>
    <w:rsid w:val="003600D4"/>
    <w:rsid w:val="00361204"/>
    <w:rsid w:val="00361396"/>
    <w:rsid w:val="00361A07"/>
    <w:rsid w:val="00361B66"/>
    <w:rsid w:val="00362456"/>
    <w:rsid w:val="0036253C"/>
    <w:rsid w:val="00362671"/>
    <w:rsid w:val="00362B71"/>
    <w:rsid w:val="00362D91"/>
    <w:rsid w:val="003636F7"/>
    <w:rsid w:val="0036398A"/>
    <w:rsid w:val="00363B66"/>
    <w:rsid w:val="0036405D"/>
    <w:rsid w:val="003644A0"/>
    <w:rsid w:val="003648A8"/>
    <w:rsid w:val="003649A3"/>
    <w:rsid w:val="00364DE0"/>
    <w:rsid w:val="00364E50"/>
    <w:rsid w:val="003652A1"/>
    <w:rsid w:val="00365564"/>
    <w:rsid w:val="00365D62"/>
    <w:rsid w:val="003669A1"/>
    <w:rsid w:val="00367253"/>
    <w:rsid w:val="00367FB7"/>
    <w:rsid w:val="00370C90"/>
    <w:rsid w:val="00370FFD"/>
    <w:rsid w:val="003717DF"/>
    <w:rsid w:val="00371BDA"/>
    <w:rsid w:val="003724A0"/>
    <w:rsid w:val="00372964"/>
    <w:rsid w:val="00372BDF"/>
    <w:rsid w:val="00373CDE"/>
    <w:rsid w:val="00374EC4"/>
    <w:rsid w:val="00375805"/>
    <w:rsid w:val="0037596B"/>
    <w:rsid w:val="00376603"/>
    <w:rsid w:val="00376E06"/>
    <w:rsid w:val="003774B6"/>
    <w:rsid w:val="003777E3"/>
    <w:rsid w:val="00377946"/>
    <w:rsid w:val="00377F43"/>
    <w:rsid w:val="0038028F"/>
    <w:rsid w:val="00380FD0"/>
    <w:rsid w:val="00381708"/>
    <w:rsid w:val="003819A3"/>
    <w:rsid w:val="00382307"/>
    <w:rsid w:val="00382582"/>
    <w:rsid w:val="003831D9"/>
    <w:rsid w:val="00383457"/>
    <w:rsid w:val="00383C18"/>
    <w:rsid w:val="00384B75"/>
    <w:rsid w:val="00385949"/>
    <w:rsid w:val="00385971"/>
    <w:rsid w:val="00385E71"/>
    <w:rsid w:val="00386014"/>
    <w:rsid w:val="00386D4A"/>
    <w:rsid w:val="003877AB"/>
    <w:rsid w:val="00387972"/>
    <w:rsid w:val="00387974"/>
    <w:rsid w:val="00387BF4"/>
    <w:rsid w:val="00390363"/>
    <w:rsid w:val="00390778"/>
    <w:rsid w:val="00390CEA"/>
    <w:rsid w:val="003921E8"/>
    <w:rsid w:val="00392723"/>
    <w:rsid w:val="00392EA9"/>
    <w:rsid w:val="00393827"/>
    <w:rsid w:val="00393F57"/>
    <w:rsid w:val="003947C1"/>
    <w:rsid w:val="00394827"/>
    <w:rsid w:val="00395302"/>
    <w:rsid w:val="00395BE0"/>
    <w:rsid w:val="00395ED9"/>
    <w:rsid w:val="00396A1F"/>
    <w:rsid w:val="00396CC2"/>
    <w:rsid w:val="00397328"/>
    <w:rsid w:val="00397575"/>
    <w:rsid w:val="00397A0F"/>
    <w:rsid w:val="00397CE8"/>
    <w:rsid w:val="00397D30"/>
    <w:rsid w:val="003A013C"/>
    <w:rsid w:val="003A11AB"/>
    <w:rsid w:val="003A1AAD"/>
    <w:rsid w:val="003A1CE5"/>
    <w:rsid w:val="003A212C"/>
    <w:rsid w:val="003A220A"/>
    <w:rsid w:val="003A2C8A"/>
    <w:rsid w:val="003A2F84"/>
    <w:rsid w:val="003A3843"/>
    <w:rsid w:val="003A38F0"/>
    <w:rsid w:val="003A4FD8"/>
    <w:rsid w:val="003A5208"/>
    <w:rsid w:val="003A548C"/>
    <w:rsid w:val="003A5906"/>
    <w:rsid w:val="003A59F7"/>
    <w:rsid w:val="003A5BF5"/>
    <w:rsid w:val="003A65C7"/>
    <w:rsid w:val="003A67F4"/>
    <w:rsid w:val="003A6C8A"/>
    <w:rsid w:val="003A732C"/>
    <w:rsid w:val="003A786C"/>
    <w:rsid w:val="003A7FA1"/>
    <w:rsid w:val="003B0D76"/>
    <w:rsid w:val="003B0EF0"/>
    <w:rsid w:val="003B24C4"/>
    <w:rsid w:val="003B28B9"/>
    <w:rsid w:val="003B42DE"/>
    <w:rsid w:val="003B4554"/>
    <w:rsid w:val="003B481C"/>
    <w:rsid w:val="003B4EAD"/>
    <w:rsid w:val="003B4F6B"/>
    <w:rsid w:val="003B5EEB"/>
    <w:rsid w:val="003B631F"/>
    <w:rsid w:val="003B65FC"/>
    <w:rsid w:val="003B69D8"/>
    <w:rsid w:val="003B6BCA"/>
    <w:rsid w:val="003B6E81"/>
    <w:rsid w:val="003B74E6"/>
    <w:rsid w:val="003B7D2D"/>
    <w:rsid w:val="003C0768"/>
    <w:rsid w:val="003C0C5C"/>
    <w:rsid w:val="003C0CEE"/>
    <w:rsid w:val="003C0D06"/>
    <w:rsid w:val="003C170A"/>
    <w:rsid w:val="003C1FD1"/>
    <w:rsid w:val="003C21A8"/>
    <w:rsid w:val="003C2562"/>
    <w:rsid w:val="003C2938"/>
    <w:rsid w:val="003C299F"/>
    <w:rsid w:val="003C2CE1"/>
    <w:rsid w:val="003C2D23"/>
    <w:rsid w:val="003C3436"/>
    <w:rsid w:val="003C385B"/>
    <w:rsid w:val="003C39C0"/>
    <w:rsid w:val="003C3A78"/>
    <w:rsid w:val="003C3AB1"/>
    <w:rsid w:val="003C3B8F"/>
    <w:rsid w:val="003C46AB"/>
    <w:rsid w:val="003C58C7"/>
    <w:rsid w:val="003C5951"/>
    <w:rsid w:val="003C5CB8"/>
    <w:rsid w:val="003C5FD0"/>
    <w:rsid w:val="003C642E"/>
    <w:rsid w:val="003C65BB"/>
    <w:rsid w:val="003C7AE3"/>
    <w:rsid w:val="003D053E"/>
    <w:rsid w:val="003D0D86"/>
    <w:rsid w:val="003D0DC0"/>
    <w:rsid w:val="003D0EDF"/>
    <w:rsid w:val="003D1173"/>
    <w:rsid w:val="003D1556"/>
    <w:rsid w:val="003D2121"/>
    <w:rsid w:val="003D21E9"/>
    <w:rsid w:val="003D22C6"/>
    <w:rsid w:val="003D2957"/>
    <w:rsid w:val="003D2BC8"/>
    <w:rsid w:val="003D374F"/>
    <w:rsid w:val="003D3F45"/>
    <w:rsid w:val="003D3F79"/>
    <w:rsid w:val="003D4683"/>
    <w:rsid w:val="003D5946"/>
    <w:rsid w:val="003D5CB6"/>
    <w:rsid w:val="003D724F"/>
    <w:rsid w:val="003D7A8E"/>
    <w:rsid w:val="003D7DCD"/>
    <w:rsid w:val="003D7EB4"/>
    <w:rsid w:val="003D7F60"/>
    <w:rsid w:val="003E0D0C"/>
    <w:rsid w:val="003E157F"/>
    <w:rsid w:val="003E16E1"/>
    <w:rsid w:val="003E1741"/>
    <w:rsid w:val="003E1BCC"/>
    <w:rsid w:val="003E1F20"/>
    <w:rsid w:val="003E2022"/>
    <w:rsid w:val="003E30E9"/>
    <w:rsid w:val="003E33A3"/>
    <w:rsid w:val="003E34AE"/>
    <w:rsid w:val="003E4415"/>
    <w:rsid w:val="003E522F"/>
    <w:rsid w:val="003E5398"/>
    <w:rsid w:val="003E542B"/>
    <w:rsid w:val="003E593E"/>
    <w:rsid w:val="003E59EF"/>
    <w:rsid w:val="003E5FF3"/>
    <w:rsid w:val="003E65B1"/>
    <w:rsid w:val="003E68B7"/>
    <w:rsid w:val="003E6DFB"/>
    <w:rsid w:val="003E7416"/>
    <w:rsid w:val="003E747E"/>
    <w:rsid w:val="003E75F7"/>
    <w:rsid w:val="003E7889"/>
    <w:rsid w:val="003F16A5"/>
    <w:rsid w:val="003F1D85"/>
    <w:rsid w:val="003F2751"/>
    <w:rsid w:val="003F2766"/>
    <w:rsid w:val="003F2B79"/>
    <w:rsid w:val="003F33AD"/>
    <w:rsid w:val="003F347B"/>
    <w:rsid w:val="003F3585"/>
    <w:rsid w:val="003F37B3"/>
    <w:rsid w:val="003F39CD"/>
    <w:rsid w:val="003F3AAA"/>
    <w:rsid w:val="003F3C1E"/>
    <w:rsid w:val="003F3EF5"/>
    <w:rsid w:val="003F3F23"/>
    <w:rsid w:val="003F4052"/>
    <w:rsid w:val="003F409B"/>
    <w:rsid w:val="003F5111"/>
    <w:rsid w:val="003F56C7"/>
    <w:rsid w:val="003F6CFC"/>
    <w:rsid w:val="003F7788"/>
    <w:rsid w:val="003F7813"/>
    <w:rsid w:val="003F7FB8"/>
    <w:rsid w:val="00400086"/>
    <w:rsid w:val="0040022B"/>
    <w:rsid w:val="00400C5B"/>
    <w:rsid w:val="0040106A"/>
    <w:rsid w:val="00401198"/>
    <w:rsid w:val="0040197F"/>
    <w:rsid w:val="0040214F"/>
    <w:rsid w:val="00402191"/>
    <w:rsid w:val="0040262B"/>
    <w:rsid w:val="0040320B"/>
    <w:rsid w:val="004032D3"/>
    <w:rsid w:val="0040463A"/>
    <w:rsid w:val="00404A3F"/>
    <w:rsid w:val="004064BD"/>
    <w:rsid w:val="00406EBF"/>
    <w:rsid w:val="004071A2"/>
    <w:rsid w:val="00407BFF"/>
    <w:rsid w:val="00407FF0"/>
    <w:rsid w:val="00410064"/>
    <w:rsid w:val="004104C2"/>
    <w:rsid w:val="00410B01"/>
    <w:rsid w:val="00411579"/>
    <w:rsid w:val="004115D3"/>
    <w:rsid w:val="00411EAD"/>
    <w:rsid w:val="0041201A"/>
    <w:rsid w:val="00412231"/>
    <w:rsid w:val="004122F3"/>
    <w:rsid w:val="00412451"/>
    <w:rsid w:val="00412A45"/>
    <w:rsid w:val="00412C7D"/>
    <w:rsid w:val="00414C52"/>
    <w:rsid w:val="00415508"/>
    <w:rsid w:val="00415ABD"/>
    <w:rsid w:val="0041686E"/>
    <w:rsid w:val="00416B4E"/>
    <w:rsid w:val="00416C51"/>
    <w:rsid w:val="004175E4"/>
    <w:rsid w:val="004219C3"/>
    <w:rsid w:val="00421C1B"/>
    <w:rsid w:val="004231EF"/>
    <w:rsid w:val="004234B9"/>
    <w:rsid w:val="00423E90"/>
    <w:rsid w:val="00424400"/>
    <w:rsid w:val="00424E00"/>
    <w:rsid w:val="004257B1"/>
    <w:rsid w:val="004259D4"/>
    <w:rsid w:val="00425BF6"/>
    <w:rsid w:val="00426168"/>
    <w:rsid w:val="0042682A"/>
    <w:rsid w:val="0042748D"/>
    <w:rsid w:val="00427A24"/>
    <w:rsid w:val="00427CCB"/>
    <w:rsid w:val="004303C0"/>
    <w:rsid w:val="00430526"/>
    <w:rsid w:val="00432473"/>
    <w:rsid w:val="00433279"/>
    <w:rsid w:val="00433CA1"/>
    <w:rsid w:val="00433DC8"/>
    <w:rsid w:val="00434A17"/>
    <w:rsid w:val="0043514B"/>
    <w:rsid w:val="00435467"/>
    <w:rsid w:val="00436470"/>
    <w:rsid w:val="00436A6B"/>
    <w:rsid w:val="00437B66"/>
    <w:rsid w:val="00437CF6"/>
    <w:rsid w:val="004400B6"/>
    <w:rsid w:val="00440C95"/>
    <w:rsid w:val="00440E0B"/>
    <w:rsid w:val="00441043"/>
    <w:rsid w:val="00441382"/>
    <w:rsid w:val="00442AE5"/>
    <w:rsid w:val="00443433"/>
    <w:rsid w:val="004437DE"/>
    <w:rsid w:val="0044382D"/>
    <w:rsid w:val="00443DF3"/>
    <w:rsid w:val="00444404"/>
    <w:rsid w:val="00444AC3"/>
    <w:rsid w:val="00444CE5"/>
    <w:rsid w:val="00445D5C"/>
    <w:rsid w:val="0044647D"/>
    <w:rsid w:val="004467D1"/>
    <w:rsid w:val="004467F0"/>
    <w:rsid w:val="00446A57"/>
    <w:rsid w:val="00446EB9"/>
    <w:rsid w:val="004479A9"/>
    <w:rsid w:val="00447E05"/>
    <w:rsid w:val="00450078"/>
    <w:rsid w:val="00450970"/>
    <w:rsid w:val="004509B1"/>
    <w:rsid w:val="00451B5C"/>
    <w:rsid w:val="00451D74"/>
    <w:rsid w:val="0045269A"/>
    <w:rsid w:val="00452F3A"/>
    <w:rsid w:val="00453830"/>
    <w:rsid w:val="0045483B"/>
    <w:rsid w:val="00454A17"/>
    <w:rsid w:val="004553B5"/>
    <w:rsid w:val="004555B2"/>
    <w:rsid w:val="004556D2"/>
    <w:rsid w:val="00455974"/>
    <w:rsid w:val="00455E4C"/>
    <w:rsid w:val="00456A27"/>
    <w:rsid w:val="00456C7B"/>
    <w:rsid w:val="004574A8"/>
    <w:rsid w:val="004576F8"/>
    <w:rsid w:val="00457B36"/>
    <w:rsid w:val="00457B74"/>
    <w:rsid w:val="00457C39"/>
    <w:rsid w:val="00460543"/>
    <w:rsid w:val="00460617"/>
    <w:rsid w:val="004611A6"/>
    <w:rsid w:val="004618CE"/>
    <w:rsid w:val="00461A3B"/>
    <w:rsid w:val="00462400"/>
    <w:rsid w:val="00462F8C"/>
    <w:rsid w:val="00463098"/>
    <w:rsid w:val="00463A60"/>
    <w:rsid w:val="00463FDB"/>
    <w:rsid w:val="004647B2"/>
    <w:rsid w:val="00464C4B"/>
    <w:rsid w:val="00464F89"/>
    <w:rsid w:val="004656A1"/>
    <w:rsid w:val="00465A44"/>
    <w:rsid w:val="00465B81"/>
    <w:rsid w:val="004666F5"/>
    <w:rsid w:val="00466821"/>
    <w:rsid w:val="00466D08"/>
    <w:rsid w:val="004673D9"/>
    <w:rsid w:val="00470496"/>
    <w:rsid w:val="00470587"/>
    <w:rsid w:val="00470F91"/>
    <w:rsid w:val="004711AD"/>
    <w:rsid w:val="00471424"/>
    <w:rsid w:val="004715AB"/>
    <w:rsid w:val="004715F6"/>
    <w:rsid w:val="00471D34"/>
    <w:rsid w:val="00472397"/>
    <w:rsid w:val="00473568"/>
    <w:rsid w:val="00473EA8"/>
    <w:rsid w:val="004740B3"/>
    <w:rsid w:val="0047416F"/>
    <w:rsid w:val="00474255"/>
    <w:rsid w:val="0047452C"/>
    <w:rsid w:val="00474860"/>
    <w:rsid w:val="004752DF"/>
    <w:rsid w:val="0047566E"/>
    <w:rsid w:val="004763C0"/>
    <w:rsid w:val="004766A3"/>
    <w:rsid w:val="00476EA4"/>
    <w:rsid w:val="004809DC"/>
    <w:rsid w:val="00480B28"/>
    <w:rsid w:val="00480B2B"/>
    <w:rsid w:val="0048184F"/>
    <w:rsid w:val="00481896"/>
    <w:rsid w:val="00481CF0"/>
    <w:rsid w:val="00482280"/>
    <w:rsid w:val="0048290E"/>
    <w:rsid w:val="004829A7"/>
    <w:rsid w:val="0048300D"/>
    <w:rsid w:val="004844A2"/>
    <w:rsid w:val="0048483C"/>
    <w:rsid w:val="00485762"/>
    <w:rsid w:val="004859A2"/>
    <w:rsid w:val="00485AFE"/>
    <w:rsid w:val="00486041"/>
    <w:rsid w:val="004861E6"/>
    <w:rsid w:val="004862A5"/>
    <w:rsid w:val="0048731A"/>
    <w:rsid w:val="0048769D"/>
    <w:rsid w:val="00487928"/>
    <w:rsid w:val="00487946"/>
    <w:rsid w:val="00490B50"/>
    <w:rsid w:val="0049161C"/>
    <w:rsid w:val="00491B07"/>
    <w:rsid w:val="00492A86"/>
    <w:rsid w:val="0049498C"/>
    <w:rsid w:val="00495440"/>
    <w:rsid w:val="00495587"/>
    <w:rsid w:val="004956DF"/>
    <w:rsid w:val="00496A1C"/>
    <w:rsid w:val="004972CC"/>
    <w:rsid w:val="00497D09"/>
    <w:rsid w:val="00497D9C"/>
    <w:rsid w:val="004A02D5"/>
    <w:rsid w:val="004A078C"/>
    <w:rsid w:val="004A155C"/>
    <w:rsid w:val="004A18C8"/>
    <w:rsid w:val="004A27FE"/>
    <w:rsid w:val="004A2C6C"/>
    <w:rsid w:val="004A3196"/>
    <w:rsid w:val="004A41E1"/>
    <w:rsid w:val="004A431D"/>
    <w:rsid w:val="004A4434"/>
    <w:rsid w:val="004A53F7"/>
    <w:rsid w:val="004A63CB"/>
    <w:rsid w:val="004A63FD"/>
    <w:rsid w:val="004A6621"/>
    <w:rsid w:val="004A6F69"/>
    <w:rsid w:val="004A75BD"/>
    <w:rsid w:val="004A7B52"/>
    <w:rsid w:val="004B0386"/>
    <w:rsid w:val="004B1E0A"/>
    <w:rsid w:val="004B2F5F"/>
    <w:rsid w:val="004B4808"/>
    <w:rsid w:val="004B4A6C"/>
    <w:rsid w:val="004B4E9A"/>
    <w:rsid w:val="004B52DD"/>
    <w:rsid w:val="004B5544"/>
    <w:rsid w:val="004B5D44"/>
    <w:rsid w:val="004B6AAD"/>
    <w:rsid w:val="004B7CC0"/>
    <w:rsid w:val="004B7E0B"/>
    <w:rsid w:val="004C0732"/>
    <w:rsid w:val="004C07EF"/>
    <w:rsid w:val="004C0D36"/>
    <w:rsid w:val="004C109C"/>
    <w:rsid w:val="004C1334"/>
    <w:rsid w:val="004C164B"/>
    <w:rsid w:val="004C1E89"/>
    <w:rsid w:val="004C1FAC"/>
    <w:rsid w:val="004C33D8"/>
    <w:rsid w:val="004C3802"/>
    <w:rsid w:val="004C3960"/>
    <w:rsid w:val="004C4327"/>
    <w:rsid w:val="004C4346"/>
    <w:rsid w:val="004C4559"/>
    <w:rsid w:val="004C4613"/>
    <w:rsid w:val="004C57FD"/>
    <w:rsid w:val="004C5ED8"/>
    <w:rsid w:val="004C66E9"/>
    <w:rsid w:val="004C77C6"/>
    <w:rsid w:val="004C7E2A"/>
    <w:rsid w:val="004D0299"/>
    <w:rsid w:val="004D0345"/>
    <w:rsid w:val="004D06E0"/>
    <w:rsid w:val="004D082B"/>
    <w:rsid w:val="004D0D86"/>
    <w:rsid w:val="004D1226"/>
    <w:rsid w:val="004D1595"/>
    <w:rsid w:val="004D2805"/>
    <w:rsid w:val="004D2E12"/>
    <w:rsid w:val="004D38A7"/>
    <w:rsid w:val="004D3A80"/>
    <w:rsid w:val="004D4CE4"/>
    <w:rsid w:val="004D517C"/>
    <w:rsid w:val="004D5C73"/>
    <w:rsid w:val="004D5F11"/>
    <w:rsid w:val="004D6BC2"/>
    <w:rsid w:val="004D718F"/>
    <w:rsid w:val="004D7472"/>
    <w:rsid w:val="004D799A"/>
    <w:rsid w:val="004E0066"/>
    <w:rsid w:val="004E08AB"/>
    <w:rsid w:val="004E0FD5"/>
    <w:rsid w:val="004E20A1"/>
    <w:rsid w:val="004E2C97"/>
    <w:rsid w:val="004E2DF5"/>
    <w:rsid w:val="004E343E"/>
    <w:rsid w:val="004E4559"/>
    <w:rsid w:val="004E4CA3"/>
    <w:rsid w:val="004E5064"/>
    <w:rsid w:val="004E52F8"/>
    <w:rsid w:val="004E69B9"/>
    <w:rsid w:val="004E6F04"/>
    <w:rsid w:val="004E73AF"/>
    <w:rsid w:val="004E73C0"/>
    <w:rsid w:val="004E7AA3"/>
    <w:rsid w:val="004E7E8D"/>
    <w:rsid w:val="004F06ED"/>
    <w:rsid w:val="004F0D71"/>
    <w:rsid w:val="004F0F41"/>
    <w:rsid w:val="004F114C"/>
    <w:rsid w:val="004F1694"/>
    <w:rsid w:val="004F188D"/>
    <w:rsid w:val="004F1F76"/>
    <w:rsid w:val="004F20F0"/>
    <w:rsid w:val="004F2429"/>
    <w:rsid w:val="004F24A3"/>
    <w:rsid w:val="004F45EA"/>
    <w:rsid w:val="004F5348"/>
    <w:rsid w:val="004F58AF"/>
    <w:rsid w:val="004F5BEC"/>
    <w:rsid w:val="004F5D15"/>
    <w:rsid w:val="004F5D96"/>
    <w:rsid w:val="004F6A1A"/>
    <w:rsid w:val="004F770F"/>
    <w:rsid w:val="004F7BA2"/>
    <w:rsid w:val="004F7FE2"/>
    <w:rsid w:val="00500D46"/>
    <w:rsid w:val="00501544"/>
    <w:rsid w:val="00502143"/>
    <w:rsid w:val="00502578"/>
    <w:rsid w:val="00502DDC"/>
    <w:rsid w:val="00502EB7"/>
    <w:rsid w:val="00503686"/>
    <w:rsid w:val="00503B9E"/>
    <w:rsid w:val="00504211"/>
    <w:rsid w:val="00504A9B"/>
    <w:rsid w:val="0050562C"/>
    <w:rsid w:val="005057F8"/>
    <w:rsid w:val="00505E90"/>
    <w:rsid w:val="00506A17"/>
    <w:rsid w:val="0050720B"/>
    <w:rsid w:val="005077C5"/>
    <w:rsid w:val="00507EAE"/>
    <w:rsid w:val="00507F04"/>
    <w:rsid w:val="00507F9D"/>
    <w:rsid w:val="00507FD6"/>
    <w:rsid w:val="005103A5"/>
    <w:rsid w:val="005106D0"/>
    <w:rsid w:val="00510B2F"/>
    <w:rsid w:val="00510CC0"/>
    <w:rsid w:val="00511733"/>
    <w:rsid w:val="0051176C"/>
    <w:rsid w:val="00511C8A"/>
    <w:rsid w:val="00511CA2"/>
    <w:rsid w:val="00512261"/>
    <w:rsid w:val="00512794"/>
    <w:rsid w:val="0051281C"/>
    <w:rsid w:val="0051292C"/>
    <w:rsid w:val="0051370B"/>
    <w:rsid w:val="0051395D"/>
    <w:rsid w:val="00513BF9"/>
    <w:rsid w:val="00514077"/>
    <w:rsid w:val="005141A2"/>
    <w:rsid w:val="00514822"/>
    <w:rsid w:val="00514A8C"/>
    <w:rsid w:val="00514BCD"/>
    <w:rsid w:val="005158F8"/>
    <w:rsid w:val="00516D9A"/>
    <w:rsid w:val="005174F9"/>
    <w:rsid w:val="00517684"/>
    <w:rsid w:val="00517764"/>
    <w:rsid w:val="00517B12"/>
    <w:rsid w:val="00517DAA"/>
    <w:rsid w:val="00520224"/>
    <w:rsid w:val="00520A99"/>
    <w:rsid w:val="00520AAC"/>
    <w:rsid w:val="00520F23"/>
    <w:rsid w:val="00521785"/>
    <w:rsid w:val="0052227E"/>
    <w:rsid w:val="00522651"/>
    <w:rsid w:val="005227FB"/>
    <w:rsid w:val="00522EF4"/>
    <w:rsid w:val="0052307A"/>
    <w:rsid w:val="005230C9"/>
    <w:rsid w:val="0052340A"/>
    <w:rsid w:val="005241C1"/>
    <w:rsid w:val="005241D4"/>
    <w:rsid w:val="0052459F"/>
    <w:rsid w:val="005250A7"/>
    <w:rsid w:val="00525906"/>
    <w:rsid w:val="00525BFC"/>
    <w:rsid w:val="00526175"/>
    <w:rsid w:val="00526306"/>
    <w:rsid w:val="0052654C"/>
    <w:rsid w:val="00527967"/>
    <w:rsid w:val="005279F5"/>
    <w:rsid w:val="00530153"/>
    <w:rsid w:val="005307C0"/>
    <w:rsid w:val="005314C4"/>
    <w:rsid w:val="00531572"/>
    <w:rsid w:val="00531644"/>
    <w:rsid w:val="00531C4A"/>
    <w:rsid w:val="00531D04"/>
    <w:rsid w:val="00531DAF"/>
    <w:rsid w:val="00532639"/>
    <w:rsid w:val="00533C0C"/>
    <w:rsid w:val="00533EF2"/>
    <w:rsid w:val="00534128"/>
    <w:rsid w:val="00534D5B"/>
    <w:rsid w:val="00534E0C"/>
    <w:rsid w:val="0053544C"/>
    <w:rsid w:val="0053613F"/>
    <w:rsid w:val="00536288"/>
    <w:rsid w:val="00536F47"/>
    <w:rsid w:val="0053701A"/>
    <w:rsid w:val="00541492"/>
    <w:rsid w:val="00541C7F"/>
    <w:rsid w:val="00542A00"/>
    <w:rsid w:val="00543297"/>
    <w:rsid w:val="00543B36"/>
    <w:rsid w:val="00543DEA"/>
    <w:rsid w:val="00544811"/>
    <w:rsid w:val="00544836"/>
    <w:rsid w:val="00544E14"/>
    <w:rsid w:val="00544E9A"/>
    <w:rsid w:val="005455DB"/>
    <w:rsid w:val="0054561E"/>
    <w:rsid w:val="0054595A"/>
    <w:rsid w:val="00545B08"/>
    <w:rsid w:val="00545D47"/>
    <w:rsid w:val="0054660F"/>
    <w:rsid w:val="0054790D"/>
    <w:rsid w:val="00547DAE"/>
    <w:rsid w:val="0055179D"/>
    <w:rsid w:val="0055183B"/>
    <w:rsid w:val="0055196E"/>
    <w:rsid w:val="00551AF4"/>
    <w:rsid w:val="00551C8E"/>
    <w:rsid w:val="00551C94"/>
    <w:rsid w:val="0055282C"/>
    <w:rsid w:val="00552CC4"/>
    <w:rsid w:val="00552F24"/>
    <w:rsid w:val="005542B2"/>
    <w:rsid w:val="005551D5"/>
    <w:rsid w:val="005555F1"/>
    <w:rsid w:val="005557A7"/>
    <w:rsid w:val="00555A4A"/>
    <w:rsid w:val="00555A60"/>
    <w:rsid w:val="00555C3A"/>
    <w:rsid w:val="00555EDC"/>
    <w:rsid w:val="00555F79"/>
    <w:rsid w:val="00555FEB"/>
    <w:rsid w:val="005560E3"/>
    <w:rsid w:val="005562DF"/>
    <w:rsid w:val="00556CD8"/>
    <w:rsid w:val="00560597"/>
    <w:rsid w:val="005607DE"/>
    <w:rsid w:val="00561548"/>
    <w:rsid w:val="0056175E"/>
    <w:rsid w:val="00561D17"/>
    <w:rsid w:val="00561E11"/>
    <w:rsid w:val="00563212"/>
    <w:rsid w:val="005635EB"/>
    <w:rsid w:val="00563946"/>
    <w:rsid w:val="00563C0B"/>
    <w:rsid w:val="00563C48"/>
    <w:rsid w:val="005643B5"/>
    <w:rsid w:val="00564E43"/>
    <w:rsid w:val="00565829"/>
    <w:rsid w:val="00565C24"/>
    <w:rsid w:val="00566328"/>
    <w:rsid w:val="00566763"/>
    <w:rsid w:val="0056724E"/>
    <w:rsid w:val="00567332"/>
    <w:rsid w:val="005679D8"/>
    <w:rsid w:val="00567B9F"/>
    <w:rsid w:val="00567D2E"/>
    <w:rsid w:val="0057063D"/>
    <w:rsid w:val="005708C3"/>
    <w:rsid w:val="00571937"/>
    <w:rsid w:val="00572051"/>
    <w:rsid w:val="00573789"/>
    <w:rsid w:val="005737D8"/>
    <w:rsid w:val="00574331"/>
    <w:rsid w:val="005745CA"/>
    <w:rsid w:val="005751FA"/>
    <w:rsid w:val="00575733"/>
    <w:rsid w:val="00575D07"/>
    <w:rsid w:val="00576CCB"/>
    <w:rsid w:val="00576E32"/>
    <w:rsid w:val="0057744E"/>
    <w:rsid w:val="00577DBA"/>
    <w:rsid w:val="00580ADA"/>
    <w:rsid w:val="005813AE"/>
    <w:rsid w:val="00581610"/>
    <w:rsid w:val="005825BD"/>
    <w:rsid w:val="00582D56"/>
    <w:rsid w:val="00582E51"/>
    <w:rsid w:val="00582F65"/>
    <w:rsid w:val="00583148"/>
    <w:rsid w:val="005836E4"/>
    <w:rsid w:val="005842EA"/>
    <w:rsid w:val="005850D9"/>
    <w:rsid w:val="005858D9"/>
    <w:rsid w:val="0058601D"/>
    <w:rsid w:val="00586829"/>
    <w:rsid w:val="00586908"/>
    <w:rsid w:val="00586C8D"/>
    <w:rsid w:val="00587CCB"/>
    <w:rsid w:val="00587E13"/>
    <w:rsid w:val="0059098C"/>
    <w:rsid w:val="00590D68"/>
    <w:rsid w:val="005911D8"/>
    <w:rsid w:val="0059134A"/>
    <w:rsid w:val="00591813"/>
    <w:rsid w:val="00591A77"/>
    <w:rsid w:val="00591BEC"/>
    <w:rsid w:val="00591F3F"/>
    <w:rsid w:val="005920FE"/>
    <w:rsid w:val="005923CE"/>
    <w:rsid w:val="005926DA"/>
    <w:rsid w:val="00593613"/>
    <w:rsid w:val="005946B5"/>
    <w:rsid w:val="00594E50"/>
    <w:rsid w:val="00594EE2"/>
    <w:rsid w:val="0059683D"/>
    <w:rsid w:val="00596D80"/>
    <w:rsid w:val="005974A4"/>
    <w:rsid w:val="005A1797"/>
    <w:rsid w:val="005A193E"/>
    <w:rsid w:val="005A1CF1"/>
    <w:rsid w:val="005A2455"/>
    <w:rsid w:val="005A2974"/>
    <w:rsid w:val="005A2BDC"/>
    <w:rsid w:val="005A2D02"/>
    <w:rsid w:val="005A2DC3"/>
    <w:rsid w:val="005A31E6"/>
    <w:rsid w:val="005A32A8"/>
    <w:rsid w:val="005A34DC"/>
    <w:rsid w:val="005A3CD8"/>
    <w:rsid w:val="005A43B5"/>
    <w:rsid w:val="005A453D"/>
    <w:rsid w:val="005A51A8"/>
    <w:rsid w:val="005A53B3"/>
    <w:rsid w:val="005A5C70"/>
    <w:rsid w:val="005A5DF2"/>
    <w:rsid w:val="005A65FD"/>
    <w:rsid w:val="005A6922"/>
    <w:rsid w:val="005A6C22"/>
    <w:rsid w:val="005A6F81"/>
    <w:rsid w:val="005A6FF1"/>
    <w:rsid w:val="005A746D"/>
    <w:rsid w:val="005A74EC"/>
    <w:rsid w:val="005A7B10"/>
    <w:rsid w:val="005B050D"/>
    <w:rsid w:val="005B0B4D"/>
    <w:rsid w:val="005B19A4"/>
    <w:rsid w:val="005B1A3F"/>
    <w:rsid w:val="005B1EB5"/>
    <w:rsid w:val="005B1F63"/>
    <w:rsid w:val="005B1FAE"/>
    <w:rsid w:val="005B2428"/>
    <w:rsid w:val="005B2534"/>
    <w:rsid w:val="005B28A5"/>
    <w:rsid w:val="005B2A47"/>
    <w:rsid w:val="005B2D9A"/>
    <w:rsid w:val="005B3466"/>
    <w:rsid w:val="005B394E"/>
    <w:rsid w:val="005B3D31"/>
    <w:rsid w:val="005B3FA1"/>
    <w:rsid w:val="005B473A"/>
    <w:rsid w:val="005B4BD3"/>
    <w:rsid w:val="005B4EAE"/>
    <w:rsid w:val="005B5283"/>
    <w:rsid w:val="005B5317"/>
    <w:rsid w:val="005B56E4"/>
    <w:rsid w:val="005B5A6F"/>
    <w:rsid w:val="005B60DB"/>
    <w:rsid w:val="005B6E7F"/>
    <w:rsid w:val="005B6EA7"/>
    <w:rsid w:val="005B7027"/>
    <w:rsid w:val="005B706C"/>
    <w:rsid w:val="005B738A"/>
    <w:rsid w:val="005B769D"/>
    <w:rsid w:val="005B7F83"/>
    <w:rsid w:val="005C0FE3"/>
    <w:rsid w:val="005C171C"/>
    <w:rsid w:val="005C17E8"/>
    <w:rsid w:val="005C18A8"/>
    <w:rsid w:val="005C27F9"/>
    <w:rsid w:val="005C2C72"/>
    <w:rsid w:val="005C390A"/>
    <w:rsid w:val="005C39FE"/>
    <w:rsid w:val="005C3A10"/>
    <w:rsid w:val="005C3ED1"/>
    <w:rsid w:val="005C4415"/>
    <w:rsid w:val="005C4B8F"/>
    <w:rsid w:val="005C5A66"/>
    <w:rsid w:val="005C6B19"/>
    <w:rsid w:val="005C7161"/>
    <w:rsid w:val="005C77E6"/>
    <w:rsid w:val="005D0A21"/>
    <w:rsid w:val="005D1379"/>
    <w:rsid w:val="005D13E1"/>
    <w:rsid w:val="005D1462"/>
    <w:rsid w:val="005D17D8"/>
    <w:rsid w:val="005D1DB4"/>
    <w:rsid w:val="005D29D9"/>
    <w:rsid w:val="005D31F6"/>
    <w:rsid w:val="005D3512"/>
    <w:rsid w:val="005D3586"/>
    <w:rsid w:val="005D386F"/>
    <w:rsid w:val="005D3954"/>
    <w:rsid w:val="005D3E9A"/>
    <w:rsid w:val="005D48B0"/>
    <w:rsid w:val="005D493B"/>
    <w:rsid w:val="005D4DBF"/>
    <w:rsid w:val="005D51CD"/>
    <w:rsid w:val="005D59F5"/>
    <w:rsid w:val="005D6A26"/>
    <w:rsid w:val="005D6D06"/>
    <w:rsid w:val="005D6F4D"/>
    <w:rsid w:val="005D712D"/>
    <w:rsid w:val="005D719D"/>
    <w:rsid w:val="005D786E"/>
    <w:rsid w:val="005E092F"/>
    <w:rsid w:val="005E0D27"/>
    <w:rsid w:val="005E11D3"/>
    <w:rsid w:val="005E1757"/>
    <w:rsid w:val="005E34B1"/>
    <w:rsid w:val="005E3DBE"/>
    <w:rsid w:val="005E406B"/>
    <w:rsid w:val="005E4272"/>
    <w:rsid w:val="005E44FA"/>
    <w:rsid w:val="005E4995"/>
    <w:rsid w:val="005E4BB5"/>
    <w:rsid w:val="005E52D1"/>
    <w:rsid w:val="005E5960"/>
    <w:rsid w:val="005E5F21"/>
    <w:rsid w:val="005E6546"/>
    <w:rsid w:val="005E674C"/>
    <w:rsid w:val="005E731D"/>
    <w:rsid w:val="005E7BD0"/>
    <w:rsid w:val="005F080E"/>
    <w:rsid w:val="005F0997"/>
    <w:rsid w:val="005F0C0D"/>
    <w:rsid w:val="005F0F70"/>
    <w:rsid w:val="005F102F"/>
    <w:rsid w:val="005F177F"/>
    <w:rsid w:val="005F28DE"/>
    <w:rsid w:val="005F29F6"/>
    <w:rsid w:val="005F2E3A"/>
    <w:rsid w:val="005F2FAE"/>
    <w:rsid w:val="005F2FAF"/>
    <w:rsid w:val="005F41E7"/>
    <w:rsid w:val="005F440D"/>
    <w:rsid w:val="005F4C70"/>
    <w:rsid w:val="005F4D6D"/>
    <w:rsid w:val="005F4DB6"/>
    <w:rsid w:val="005F5A8B"/>
    <w:rsid w:val="005F6851"/>
    <w:rsid w:val="005F6EB8"/>
    <w:rsid w:val="005F6EFB"/>
    <w:rsid w:val="005F6F35"/>
    <w:rsid w:val="005F768F"/>
    <w:rsid w:val="005F782C"/>
    <w:rsid w:val="005F7874"/>
    <w:rsid w:val="005F78EC"/>
    <w:rsid w:val="005F7BC9"/>
    <w:rsid w:val="005F7EF9"/>
    <w:rsid w:val="00600018"/>
    <w:rsid w:val="00601144"/>
    <w:rsid w:val="006014B7"/>
    <w:rsid w:val="006016A6"/>
    <w:rsid w:val="00601947"/>
    <w:rsid w:val="00601E95"/>
    <w:rsid w:val="006020AD"/>
    <w:rsid w:val="00602AA5"/>
    <w:rsid w:val="00602BA1"/>
    <w:rsid w:val="0060347E"/>
    <w:rsid w:val="0060353C"/>
    <w:rsid w:val="00603620"/>
    <w:rsid w:val="00603CE2"/>
    <w:rsid w:val="00604368"/>
    <w:rsid w:val="00604C7A"/>
    <w:rsid w:val="00604CB4"/>
    <w:rsid w:val="00604E7E"/>
    <w:rsid w:val="00604FC9"/>
    <w:rsid w:val="00605333"/>
    <w:rsid w:val="00605995"/>
    <w:rsid w:val="00605CCD"/>
    <w:rsid w:val="00606016"/>
    <w:rsid w:val="00606208"/>
    <w:rsid w:val="0060628B"/>
    <w:rsid w:val="006064D0"/>
    <w:rsid w:val="00606E37"/>
    <w:rsid w:val="00607E46"/>
    <w:rsid w:val="00610187"/>
    <w:rsid w:val="00610A7B"/>
    <w:rsid w:val="00610F96"/>
    <w:rsid w:val="00610FFD"/>
    <w:rsid w:val="0061139E"/>
    <w:rsid w:val="00611C0F"/>
    <w:rsid w:val="00611C9D"/>
    <w:rsid w:val="00612A20"/>
    <w:rsid w:val="00613319"/>
    <w:rsid w:val="00614076"/>
    <w:rsid w:val="00614A49"/>
    <w:rsid w:val="00615235"/>
    <w:rsid w:val="0061524F"/>
    <w:rsid w:val="006167B3"/>
    <w:rsid w:val="006167E6"/>
    <w:rsid w:val="0061682B"/>
    <w:rsid w:val="00616BF4"/>
    <w:rsid w:val="00616E77"/>
    <w:rsid w:val="00617133"/>
    <w:rsid w:val="006172DF"/>
    <w:rsid w:val="0062038C"/>
    <w:rsid w:val="0062053C"/>
    <w:rsid w:val="00621030"/>
    <w:rsid w:val="0062115E"/>
    <w:rsid w:val="00622A20"/>
    <w:rsid w:val="00622B68"/>
    <w:rsid w:val="00622F0F"/>
    <w:rsid w:val="00622FD3"/>
    <w:rsid w:val="006231CD"/>
    <w:rsid w:val="006239C9"/>
    <w:rsid w:val="00623AFD"/>
    <w:rsid w:val="00623DE4"/>
    <w:rsid w:val="00623F88"/>
    <w:rsid w:val="006241B5"/>
    <w:rsid w:val="006242F2"/>
    <w:rsid w:val="00624378"/>
    <w:rsid w:val="00624585"/>
    <w:rsid w:val="00624BD1"/>
    <w:rsid w:val="006255E1"/>
    <w:rsid w:val="0062716C"/>
    <w:rsid w:val="006271C3"/>
    <w:rsid w:val="00627487"/>
    <w:rsid w:val="00627602"/>
    <w:rsid w:val="00627E8D"/>
    <w:rsid w:val="00630224"/>
    <w:rsid w:val="00630496"/>
    <w:rsid w:val="006308D4"/>
    <w:rsid w:val="00630CED"/>
    <w:rsid w:val="00630EEF"/>
    <w:rsid w:val="006312CC"/>
    <w:rsid w:val="006314D3"/>
    <w:rsid w:val="0063167A"/>
    <w:rsid w:val="006316A3"/>
    <w:rsid w:val="00631AAB"/>
    <w:rsid w:val="00632444"/>
    <w:rsid w:val="00632A3F"/>
    <w:rsid w:val="00632B7B"/>
    <w:rsid w:val="00632C40"/>
    <w:rsid w:val="00632E54"/>
    <w:rsid w:val="00634071"/>
    <w:rsid w:val="00634373"/>
    <w:rsid w:val="0063458A"/>
    <w:rsid w:val="0063493B"/>
    <w:rsid w:val="0063497F"/>
    <w:rsid w:val="00634B77"/>
    <w:rsid w:val="00634C1C"/>
    <w:rsid w:val="00635A7F"/>
    <w:rsid w:val="00635D9D"/>
    <w:rsid w:val="00635DC3"/>
    <w:rsid w:val="006363FB"/>
    <w:rsid w:val="00636964"/>
    <w:rsid w:val="00636D12"/>
    <w:rsid w:val="00636D36"/>
    <w:rsid w:val="0063707A"/>
    <w:rsid w:val="00637308"/>
    <w:rsid w:val="006374A1"/>
    <w:rsid w:val="006375CC"/>
    <w:rsid w:val="00637AED"/>
    <w:rsid w:val="00637C84"/>
    <w:rsid w:val="00637F4A"/>
    <w:rsid w:val="00640551"/>
    <w:rsid w:val="0064081B"/>
    <w:rsid w:val="006415F1"/>
    <w:rsid w:val="00641B85"/>
    <w:rsid w:val="00641D79"/>
    <w:rsid w:val="00642099"/>
    <w:rsid w:val="006423F7"/>
    <w:rsid w:val="00642A51"/>
    <w:rsid w:val="0064323C"/>
    <w:rsid w:val="006435CD"/>
    <w:rsid w:val="00643FDB"/>
    <w:rsid w:val="006443C0"/>
    <w:rsid w:val="00644C6F"/>
    <w:rsid w:val="00644CE9"/>
    <w:rsid w:val="00644DBA"/>
    <w:rsid w:val="00645B09"/>
    <w:rsid w:val="00645EBF"/>
    <w:rsid w:val="0064635F"/>
    <w:rsid w:val="00646426"/>
    <w:rsid w:val="00647845"/>
    <w:rsid w:val="00647887"/>
    <w:rsid w:val="00647910"/>
    <w:rsid w:val="00650346"/>
    <w:rsid w:val="006505C9"/>
    <w:rsid w:val="006505F6"/>
    <w:rsid w:val="00650637"/>
    <w:rsid w:val="00650ABB"/>
    <w:rsid w:val="00652B35"/>
    <w:rsid w:val="00652BA7"/>
    <w:rsid w:val="00652EB6"/>
    <w:rsid w:val="00653106"/>
    <w:rsid w:val="0065355F"/>
    <w:rsid w:val="00654D71"/>
    <w:rsid w:val="00654F9D"/>
    <w:rsid w:val="00655953"/>
    <w:rsid w:val="00656DFD"/>
    <w:rsid w:val="006570FA"/>
    <w:rsid w:val="00657AF8"/>
    <w:rsid w:val="00660833"/>
    <w:rsid w:val="0066137E"/>
    <w:rsid w:val="00662420"/>
    <w:rsid w:val="00662C07"/>
    <w:rsid w:val="00662F6C"/>
    <w:rsid w:val="00663860"/>
    <w:rsid w:val="00663982"/>
    <w:rsid w:val="00663F3C"/>
    <w:rsid w:val="00664150"/>
    <w:rsid w:val="006656D3"/>
    <w:rsid w:val="00665AB4"/>
    <w:rsid w:val="00665AEE"/>
    <w:rsid w:val="00666BC5"/>
    <w:rsid w:val="0066716A"/>
    <w:rsid w:val="0066742D"/>
    <w:rsid w:val="00667778"/>
    <w:rsid w:val="00667824"/>
    <w:rsid w:val="00667945"/>
    <w:rsid w:val="00667E04"/>
    <w:rsid w:val="00670760"/>
    <w:rsid w:val="00670C9E"/>
    <w:rsid w:val="00670CB7"/>
    <w:rsid w:val="00670FEE"/>
    <w:rsid w:val="0067145E"/>
    <w:rsid w:val="0067160F"/>
    <w:rsid w:val="006720E1"/>
    <w:rsid w:val="00672117"/>
    <w:rsid w:val="006722D0"/>
    <w:rsid w:val="00672FBC"/>
    <w:rsid w:val="006738D3"/>
    <w:rsid w:val="00673B0E"/>
    <w:rsid w:val="00673B7C"/>
    <w:rsid w:val="00673DFB"/>
    <w:rsid w:val="00673E69"/>
    <w:rsid w:val="0067499E"/>
    <w:rsid w:val="006757B4"/>
    <w:rsid w:val="00675A2A"/>
    <w:rsid w:val="0067605A"/>
    <w:rsid w:val="006769A8"/>
    <w:rsid w:val="00676DDC"/>
    <w:rsid w:val="00677B55"/>
    <w:rsid w:val="00677E63"/>
    <w:rsid w:val="006808CB"/>
    <w:rsid w:val="00680C51"/>
    <w:rsid w:val="00680CD0"/>
    <w:rsid w:val="006810CE"/>
    <w:rsid w:val="0068133B"/>
    <w:rsid w:val="00681F51"/>
    <w:rsid w:val="0068225E"/>
    <w:rsid w:val="00682263"/>
    <w:rsid w:val="00682330"/>
    <w:rsid w:val="00682749"/>
    <w:rsid w:val="00683C5A"/>
    <w:rsid w:val="006850AF"/>
    <w:rsid w:val="00685381"/>
    <w:rsid w:val="00685BD4"/>
    <w:rsid w:val="00685CC4"/>
    <w:rsid w:val="00685FC6"/>
    <w:rsid w:val="006864D7"/>
    <w:rsid w:val="006867AA"/>
    <w:rsid w:val="00686885"/>
    <w:rsid w:val="00686E03"/>
    <w:rsid w:val="00687C7E"/>
    <w:rsid w:val="00687F6B"/>
    <w:rsid w:val="00690391"/>
    <w:rsid w:val="006903AB"/>
    <w:rsid w:val="00690E87"/>
    <w:rsid w:val="00691173"/>
    <w:rsid w:val="00691C94"/>
    <w:rsid w:val="00691F5F"/>
    <w:rsid w:val="00692A1A"/>
    <w:rsid w:val="00692B29"/>
    <w:rsid w:val="00692D09"/>
    <w:rsid w:val="00692D0E"/>
    <w:rsid w:val="006938A4"/>
    <w:rsid w:val="00693CBE"/>
    <w:rsid w:val="00693E8B"/>
    <w:rsid w:val="0069466E"/>
    <w:rsid w:val="00694978"/>
    <w:rsid w:val="00694ACC"/>
    <w:rsid w:val="00694B7B"/>
    <w:rsid w:val="006964C7"/>
    <w:rsid w:val="00696AC2"/>
    <w:rsid w:val="00696FCA"/>
    <w:rsid w:val="00697EAD"/>
    <w:rsid w:val="006A0481"/>
    <w:rsid w:val="006A10DF"/>
    <w:rsid w:val="006A1795"/>
    <w:rsid w:val="006A193C"/>
    <w:rsid w:val="006A24DA"/>
    <w:rsid w:val="006A30E4"/>
    <w:rsid w:val="006A318D"/>
    <w:rsid w:val="006A374E"/>
    <w:rsid w:val="006A3B9A"/>
    <w:rsid w:val="006A4C33"/>
    <w:rsid w:val="006A4EB8"/>
    <w:rsid w:val="006A6B73"/>
    <w:rsid w:val="006A71A6"/>
    <w:rsid w:val="006A752C"/>
    <w:rsid w:val="006A759D"/>
    <w:rsid w:val="006A7F2E"/>
    <w:rsid w:val="006B020C"/>
    <w:rsid w:val="006B0328"/>
    <w:rsid w:val="006B0ED9"/>
    <w:rsid w:val="006B139D"/>
    <w:rsid w:val="006B217F"/>
    <w:rsid w:val="006B24F4"/>
    <w:rsid w:val="006B2C23"/>
    <w:rsid w:val="006B2E41"/>
    <w:rsid w:val="006B2F6B"/>
    <w:rsid w:val="006B3ABF"/>
    <w:rsid w:val="006B47CB"/>
    <w:rsid w:val="006B568C"/>
    <w:rsid w:val="006B6A42"/>
    <w:rsid w:val="006B6CC8"/>
    <w:rsid w:val="006B6DCE"/>
    <w:rsid w:val="006C037A"/>
    <w:rsid w:val="006C0583"/>
    <w:rsid w:val="006C08EF"/>
    <w:rsid w:val="006C15C7"/>
    <w:rsid w:val="006C276B"/>
    <w:rsid w:val="006C2C69"/>
    <w:rsid w:val="006C3325"/>
    <w:rsid w:val="006C362E"/>
    <w:rsid w:val="006C3B36"/>
    <w:rsid w:val="006C3FB1"/>
    <w:rsid w:val="006C4048"/>
    <w:rsid w:val="006C4221"/>
    <w:rsid w:val="006C4623"/>
    <w:rsid w:val="006C48E6"/>
    <w:rsid w:val="006C4DB3"/>
    <w:rsid w:val="006C50A8"/>
    <w:rsid w:val="006C52E2"/>
    <w:rsid w:val="006C57EA"/>
    <w:rsid w:val="006C5E9F"/>
    <w:rsid w:val="006C62C6"/>
    <w:rsid w:val="006C65D7"/>
    <w:rsid w:val="006C6A45"/>
    <w:rsid w:val="006C6F39"/>
    <w:rsid w:val="006C76F2"/>
    <w:rsid w:val="006C7D2D"/>
    <w:rsid w:val="006D1586"/>
    <w:rsid w:val="006D1740"/>
    <w:rsid w:val="006D19EE"/>
    <w:rsid w:val="006D1D5E"/>
    <w:rsid w:val="006D2092"/>
    <w:rsid w:val="006D2290"/>
    <w:rsid w:val="006D2684"/>
    <w:rsid w:val="006D2D4C"/>
    <w:rsid w:val="006D4FFD"/>
    <w:rsid w:val="006D5105"/>
    <w:rsid w:val="006D5961"/>
    <w:rsid w:val="006D5AD1"/>
    <w:rsid w:val="006D6E96"/>
    <w:rsid w:val="006D7C04"/>
    <w:rsid w:val="006D7E16"/>
    <w:rsid w:val="006E026E"/>
    <w:rsid w:val="006E0644"/>
    <w:rsid w:val="006E06A1"/>
    <w:rsid w:val="006E0794"/>
    <w:rsid w:val="006E07AE"/>
    <w:rsid w:val="006E0F4E"/>
    <w:rsid w:val="006E142F"/>
    <w:rsid w:val="006E143C"/>
    <w:rsid w:val="006E1C15"/>
    <w:rsid w:val="006E262B"/>
    <w:rsid w:val="006E2871"/>
    <w:rsid w:val="006E2A7D"/>
    <w:rsid w:val="006E2FC8"/>
    <w:rsid w:val="006E3783"/>
    <w:rsid w:val="006E396B"/>
    <w:rsid w:val="006E3B7E"/>
    <w:rsid w:val="006E3E0B"/>
    <w:rsid w:val="006E4877"/>
    <w:rsid w:val="006E4895"/>
    <w:rsid w:val="006E4BE7"/>
    <w:rsid w:val="006E5149"/>
    <w:rsid w:val="006E541A"/>
    <w:rsid w:val="006F14E0"/>
    <w:rsid w:val="006F2040"/>
    <w:rsid w:val="006F23B5"/>
    <w:rsid w:val="006F2B44"/>
    <w:rsid w:val="006F2BFE"/>
    <w:rsid w:val="006F356E"/>
    <w:rsid w:val="006F358F"/>
    <w:rsid w:val="006F35E5"/>
    <w:rsid w:val="006F390B"/>
    <w:rsid w:val="006F3C32"/>
    <w:rsid w:val="006F43A3"/>
    <w:rsid w:val="006F4960"/>
    <w:rsid w:val="006F5699"/>
    <w:rsid w:val="006F5AFE"/>
    <w:rsid w:val="006F5FF1"/>
    <w:rsid w:val="006F62ED"/>
    <w:rsid w:val="006F6592"/>
    <w:rsid w:val="006F6AF9"/>
    <w:rsid w:val="006F72E9"/>
    <w:rsid w:val="006F7A31"/>
    <w:rsid w:val="00700439"/>
    <w:rsid w:val="00701336"/>
    <w:rsid w:val="007041E0"/>
    <w:rsid w:val="0070459D"/>
    <w:rsid w:val="007046A0"/>
    <w:rsid w:val="007049AF"/>
    <w:rsid w:val="00704C03"/>
    <w:rsid w:val="0070536D"/>
    <w:rsid w:val="00705EFD"/>
    <w:rsid w:val="007064E0"/>
    <w:rsid w:val="00706D13"/>
    <w:rsid w:val="00707B10"/>
    <w:rsid w:val="007104DC"/>
    <w:rsid w:val="007106E4"/>
    <w:rsid w:val="00710C5A"/>
    <w:rsid w:val="00710F70"/>
    <w:rsid w:val="007110F3"/>
    <w:rsid w:val="00711309"/>
    <w:rsid w:val="007114A0"/>
    <w:rsid w:val="00711635"/>
    <w:rsid w:val="007143D0"/>
    <w:rsid w:val="0071502D"/>
    <w:rsid w:val="0071543F"/>
    <w:rsid w:val="00715B53"/>
    <w:rsid w:val="00715FB2"/>
    <w:rsid w:val="00716188"/>
    <w:rsid w:val="007169E3"/>
    <w:rsid w:val="00716EB6"/>
    <w:rsid w:val="00717F51"/>
    <w:rsid w:val="00720F40"/>
    <w:rsid w:val="0072129D"/>
    <w:rsid w:val="00721658"/>
    <w:rsid w:val="00721AC1"/>
    <w:rsid w:val="00723241"/>
    <w:rsid w:val="0072379D"/>
    <w:rsid w:val="00723D2C"/>
    <w:rsid w:val="00723EBC"/>
    <w:rsid w:val="00724A3D"/>
    <w:rsid w:val="00724B64"/>
    <w:rsid w:val="00724C29"/>
    <w:rsid w:val="007252DD"/>
    <w:rsid w:val="007252E6"/>
    <w:rsid w:val="007260FD"/>
    <w:rsid w:val="00726419"/>
    <w:rsid w:val="0072650A"/>
    <w:rsid w:val="0072715C"/>
    <w:rsid w:val="0072738B"/>
    <w:rsid w:val="00727EED"/>
    <w:rsid w:val="00730A44"/>
    <w:rsid w:val="00730DF3"/>
    <w:rsid w:val="007321BB"/>
    <w:rsid w:val="00732F99"/>
    <w:rsid w:val="00733900"/>
    <w:rsid w:val="00733EFB"/>
    <w:rsid w:val="00734142"/>
    <w:rsid w:val="00734202"/>
    <w:rsid w:val="0073454E"/>
    <w:rsid w:val="00734C4C"/>
    <w:rsid w:val="00734FE3"/>
    <w:rsid w:val="00735149"/>
    <w:rsid w:val="0073544A"/>
    <w:rsid w:val="00735501"/>
    <w:rsid w:val="00735AAC"/>
    <w:rsid w:val="00735DE4"/>
    <w:rsid w:val="00735E59"/>
    <w:rsid w:val="00735EE8"/>
    <w:rsid w:val="00735F0E"/>
    <w:rsid w:val="007361CB"/>
    <w:rsid w:val="00736F5D"/>
    <w:rsid w:val="0073765E"/>
    <w:rsid w:val="007378BF"/>
    <w:rsid w:val="00737EE2"/>
    <w:rsid w:val="0074018E"/>
    <w:rsid w:val="0074114C"/>
    <w:rsid w:val="00741296"/>
    <w:rsid w:val="0074144D"/>
    <w:rsid w:val="007415B9"/>
    <w:rsid w:val="00741DCD"/>
    <w:rsid w:val="00741E5F"/>
    <w:rsid w:val="00741FA2"/>
    <w:rsid w:val="007424E2"/>
    <w:rsid w:val="0074427F"/>
    <w:rsid w:val="0074471D"/>
    <w:rsid w:val="00744C01"/>
    <w:rsid w:val="00744CE8"/>
    <w:rsid w:val="00745323"/>
    <w:rsid w:val="007454B8"/>
    <w:rsid w:val="00745693"/>
    <w:rsid w:val="00745955"/>
    <w:rsid w:val="0074676E"/>
    <w:rsid w:val="00746AE9"/>
    <w:rsid w:val="00746CAA"/>
    <w:rsid w:val="00747B05"/>
    <w:rsid w:val="00747BE2"/>
    <w:rsid w:val="0075009F"/>
    <w:rsid w:val="007505D5"/>
    <w:rsid w:val="0075169E"/>
    <w:rsid w:val="00751F22"/>
    <w:rsid w:val="00752104"/>
    <w:rsid w:val="00753219"/>
    <w:rsid w:val="0075384E"/>
    <w:rsid w:val="00753FE7"/>
    <w:rsid w:val="00754249"/>
    <w:rsid w:val="007552DD"/>
    <w:rsid w:val="007557D8"/>
    <w:rsid w:val="007558A0"/>
    <w:rsid w:val="00755987"/>
    <w:rsid w:val="00755A09"/>
    <w:rsid w:val="00757BF2"/>
    <w:rsid w:val="00760C27"/>
    <w:rsid w:val="00760FDB"/>
    <w:rsid w:val="0076200B"/>
    <w:rsid w:val="00762080"/>
    <w:rsid w:val="007629C5"/>
    <w:rsid w:val="00762D7C"/>
    <w:rsid w:val="007636E3"/>
    <w:rsid w:val="00764997"/>
    <w:rsid w:val="00764DCC"/>
    <w:rsid w:val="00764E0C"/>
    <w:rsid w:val="00764EB4"/>
    <w:rsid w:val="007657A6"/>
    <w:rsid w:val="0076586B"/>
    <w:rsid w:val="0076656A"/>
    <w:rsid w:val="007669C6"/>
    <w:rsid w:val="0076707A"/>
    <w:rsid w:val="00767911"/>
    <w:rsid w:val="00770832"/>
    <w:rsid w:val="0077131B"/>
    <w:rsid w:val="007717D3"/>
    <w:rsid w:val="00772F92"/>
    <w:rsid w:val="00773609"/>
    <w:rsid w:val="007737A0"/>
    <w:rsid w:val="0077411F"/>
    <w:rsid w:val="0077458E"/>
    <w:rsid w:val="00774698"/>
    <w:rsid w:val="00774A2A"/>
    <w:rsid w:val="00774B72"/>
    <w:rsid w:val="00774D58"/>
    <w:rsid w:val="00774EC8"/>
    <w:rsid w:val="00775B8A"/>
    <w:rsid w:val="00775BAD"/>
    <w:rsid w:val="00775FE5"/>
    <w:rsid w:val="00776607"/>
    <w:rsid w:val="00776704"/>
    <w:rsid w:val="00776CAD"/>
    <w:rsid w:val="0077731B"/>
    <w:rsid w:val="00777BAB"/>
    <w:rsid w:val="00780054"/>
    <w:rsid w:val="0078276D"/>
    <w:rsid w:val="00783172"/>
    <w:rsid w:val="007834D1"/>
    <w:rsid w:val="00784D97"/>
    <w:rsid w:val="007852B3"/>
    <w:rsid w:val="00785B64"/>
    <w:rsid w:val="007866F2"/>
    <w:rsid w:val="00787071"/>
    <w:rsid w:val="0078761F"/>
    <w:rsid w:val="00787851"/>
    <w:rsid w:val="00787CF0"/>
    <w:rsid w:val="007908DA"/>
    <w:rsid w:val="00790914"/>
    <w:rsid w:val="00790DB4"/>
    <w:rsid w:val="00790E55"/>
    <w:rsid w:val="007915CB"/>
    <w:rsid w:val="00791918"/>
    <w:rsid w:val="00791CD4"/>
    <w:rsid w:val="00791D7D"/>
    <w:rsid w:val="00791E3E"/>
    <w:rsid w:val="0079206A"/>
    <w:rsid w:val="007924A1"/>
    <w:rsid w:val="007924B2"/>
    <w:rsid w:val="00792F64"/>
    <w:rsid w:val="00793045"/>
    <w:rsid w:val="00793576"/>
    <w:rsid w:val="00793F44"/>
    <w:rsid w:val="00794067"/>
    <w:rsid w:val="007957A9"/>
    <w:rsid w:val="00795CB7"/>
    <w:rsid w:val="00796317"/>
    <w:rsid w:val="00796932"/>
    <w:rsid w:val="00796AC1"/>
    <w:rsid w:val="00797156"/>
    <w:rsid w:val="00797419"/>
    <w:rsid w:val="0079795B"/>
    <w:rsid w:val="007A0BC0"/>
    <w:rsid w:val="007A0DE4"/>
    <w:rsid w:val="007A166A"/>
    <w:rsid w:val="007A1836"/>
    <w:rsid w:val="007A1994"/>
    <w:rsid w:val="007A1E52"/>
    <w:rsid w:val="007A2ACC"/>
    <w:rsid w:val="007A2FE0"/>
    <w:rsid w:val="007A3028"/>
    <w:rsid w:val="007A382B"/>
    <w:rsid w:val="007A3B3F"/>
    <w:rsid w:val="007A41BD"/>
    <w:rsid w:val="007A4286"/>
    <w:rsid w:val="007A45D7"/>
    <w:rsid w:val="007A4AF2"/>
    <w:rsid w:val="007A5781"/>
    <w:rsid w:val="007A5B45"/>
    <w:rsid w:val="007A6B5C"/>
    <w:rsid w:val="007A6C5F"/>
    <w:rsid w:val="007A7146"/>
    <w:rsid w:val="007A7636"/>
    <w:rsid w:val="007A7FDF"/>
    <w:rsid w:val="007B0663"/>
    <w:rsid w:val="007B1449"/>
    <w:rsid w:val="007B1DA5"/>
    <w:rsid w:val="007B1E08"/>
    <w:rsid w:val="007B2185"/>
    <w:rsid w:val="007B220D"/>
    <w:rsid w:val="007B23D2"/>
    <w:rsid w:val="007B28E0"/>
    <w:rsid w:val="007B2A72"/>
    <w:rsid w:val="007B409F"/>
    <w:rsid w:val="007B4284"/>
    <w:rsid w:val="007B5585"/>
    <w:rsid w:val="007B5A4E"/>
    <w:rsid w:val="007B5D44"/>
    <w:rsid w:val="007B5E5A"/>
    <w:rsid w:val="007B60E8"/>
    <w:rsid w:val="007B634F"/>
    <w:rsid w:val="007B641E"/>
    <w:rsid w:val="007B6C95"/>
    <w:rsid w:val="007B7CE2"/>
    <w:rsid w:val="007B7F32"/>
    <w:rsid w:val="007C0148"/>
    <w:rsid w:val="007C0B56"/>
    <w:rsid w:val="007C0E2D"/>
    <w:rsid w:val="007C0E3D"/>
    <w:rsid w:val="007C0EA5"/>
    <w:rsid w:val="007C1056"/>
    <w:rsid w:val="007C107A"/>
    <w:rsid w:val="007C10A3"/>
    <w:rsid w:val="007C144B"/>
    <w:rsid w:val="007C24BA"/>
    <w:rsid w:val="007C32A0"/>
    <w:rsid w:val="007C3EC4"/>
    <w:rsid w:val="007C40FD"/>
    <w:rsid w:val="007C4475"/>
    <w:rsid w:val="007C4534"/>
    <w:rsid w:val="007C4B3A"/>
    <w:rsid w:val="007C4F0B"/>
    <w:rsid w:val="007C4FDE"/>
    <w:rsid w:val="007C5DC6"/>
    <w:rsid w:val="007C62C5"/>
    <w:rsid w:val="007C630D"/>
    <w:rsid w:val="007C66DE"/>
    <w:rsid w:val="007C6B1D"/>
    <w:rsid w:val="007C6F19"/>
    <w:rsid w:val="007C75E9"/>
    <w:rsid w:val="007C7648"/>
    <w:rsid w:val="007C7B5C"/>
    <w:rsid w:val="007C7D8D"/>
    <w:rsid w:val="007C7ECF"/>
    <w:rsid w:val="007D0029"/>
    <w:rsid w:val="007D050B"/>
    <w:rsid w:val="007D0958"/>
    <w:rsid w:val="007D0C7C"/>
    <w:rsid w:val="007D18DA"/>
    <w:rsid w:val="007D1C80"/>
    <w:rsid w:val="007D2DD8"/>
    <w:rsid w:val="007D3104"/>
    <w:rsid w:val="007D325B"/>
    <w:rsid w:val="007D3F7D"/>
    <w:rsid w:val="007D41FB"/>
    <w:rsid w:val="007D42C6"/>
    <w:rsid w:val="007D4321"/>
    <w:rsid w:val="007D47CD"/>
    <w:rsid w:val="007D4DD6"/>
    <w:rsid w:val="007D4EFC"/>
    <w:rsid w:val="007D51C2"/>
    <w:rsid w:val="007D536C"/>
    <w:rsid w:val="007D5AFA"/>
    <w:rsid w:val="007D5B35"/>
    <w:rsid w:val="007D60CC"/>
    <w:rsid w:val="007D6EF4"/>
    <w:rsid w:val="007D6F48"/>
    <w:rsid w:val="007E24BE"/>
    <w:rsid w:val="007E4439"/>
    <w:rsid w:val="007E4BBC"/>
    <w:rsid w:val="007E4FC7"/>
    <w:rsid w:val="007E51A1"/>
    <w:rsid w:val="007E6729"/>
    <w:rsid w:val="007E697A"/>
    <w:rsid w:val="007E72FB"/>
    <w:rsid w:val="007E7F35"/>
    <w:rsid w:val="007E7FCA"/>
    <w:rsid w:val="007F035B"/>
    <w:rsid w:val="007F0ABC"/>
    <w:rsid w:val="007F16AC"/>
    <w:rsid w:val="007F18ED"/>
    <w:rsid w:val="007F1A72"/>
    <w:rsid w:val="007F2890"/>
    <w:rsid w:val="007F2FD0"/>
    <w:rsid w:val="007F3295"/>
    <w:rsid w:val="007F3408"/>
    <w:rsid w:val="007F35E1"/>
    <w:rsid w:val="007F3B7D"/>
    <w:rsid w:val="007F3DCC"/>
    <w:rsid w:val="007F3FCC"/>
    <w:rsid w:val="007F424F"/>
    <w:rsid w:val="007F45F2"/>
    <w:rsid w:val="007F4755"/>
    <w:rsid w:val="007F4B32"/>
    <w:rsid w:val="007F4CF1"/>
    <w:rsid w:val="007F4FBC"/>
    <w:rsid w:val="007F54D9"/>
    <w:rsid w:val="007F6575"/>
    <w:rsid w:val="007F6879"/>
    <w:rsid w:val="007F762B"/>
    <w:rsid w:val="007F7F1E"/>
    <w:rsid w:val="0080027A"/>
    <w:rsid w:val="00800434"/>
    <w:rsid w:val="00801138"/>
    <w:rsid w:val="0080160F"/>
    <w:rsid w:val="008016E4"/>
    <w:rsid w:val="008022C0"/>
    <w:rsid w:val="00802685"/>
    <w:rsid w:val="0080277D"/>
    <w:rsid w:val="008033BD"/>
    <w:rsid w:val="008033FE"/>
    <w:rsid w:val="008034C5"/>
    <w:rsid w:val="008035ED"/>
    <w:rsid w:val="0080375C"/>
    <w:rsid w:val="00803CEC"/>
    <w:rsid w:val="00803E11"/>
    <w:rsid w:val="008041EF"/>
    <w:rsid w:val="00804992"/>
    <w:rsid w:val="008049D6"/>
    <w:rsid w:val="00804E15"/>
    <w:rsid w:val="008052F8"/>
    <w:rsid w:val="008054F0"/>
    <w:rsid w:val="0080564D"/>
    <w:rsid w:val="008056FD"/>
    <w:rsid w:val="008065FA"/>
    <w:rsid w:val="00807163"/>
    <w:rsid w:val="00807A62"/>
    <w:rsid w:val="00807EA9"/>
    <w:rsid w:val="00807F0F"/>
    <w:rsid w:val="0081055D"/>
    <w:rsid w:val="008105E9"/>
    <w:rsid w:val="00810B05"/>
    <w:rsid w:val="00810F60"/>
    <w:rsid w:val="00811130"/>
    <w:rsid w:val="0081154D"/>
    <w:rsid w:val="00811FFD"/>
    <w:rsid w:val="00812510"/>
    <w:rsid w:val="0081264C"/>
    <w:rsid w:val="00813DBA"/>
    <w:rsid w:val="00814031"/>
    <w:rsid w:val="0081440A"/>
    <w:rsid w:val="00815FED"/>
    <w:rsid w:val="00816008"/>
    <w:rsid w:val="0081643C"/>
    <w:rsid w:val="00816638"/>
    <w:rsid w:val="00816A81"/>
    <w:rsid w:val="00816FFC"/>
    <w:rsid w:val="00817477"/>
    <w:rsid w:val="00817A4B"/>
    <w:rsid w:val="00817A56"/>
    <w:rsid w:val="0082008F"/>
    <w:rsid w:val="00820EA5"/>
    <w:rsid w:val="008211EF"/>
    <w:rsid w:val="0082147F"/>
    <w:rsid w:val="00821815"/>
    <w:rsid w:val="00821914"/>
    <w:rsid w:val="00821AD9"/>
    <w:rsid w:val="00821B5C"/>
    <w:rsid w:val="00822AAA"/>
    <w:rsid w:val="00822C3A"/>
    <w:rsid w:val="00822F1C"/>
    <w:rsid w:val="008233CA"/>
    <w:rsid w:val="00823D73"/>
    <w:rsid w:val="00824013"/>
    <w:rsid w:val="00824525"/>
    <w:rsid w:val="008248FD"/>
    <w:rsid w:val="008249A8"/>
    <w:rsid w:val="00824AEA"/>
    <w:rsid w:val="00824BA7"/>
    <w:rsid w:val="0082528F"/>
    <w:rsid w:val="008258CF"/>
    <w:rsid w:val="00825CCE"/>
    <w:rsid w:val="00826473"/>
    <w:rsid w:val="00826703"/>
    <w:rsid w:val="00826981"/>
    <w:rsid w:val="0082707B"/>
    <w:rsid w:val="0082780A"/>
    <w:rsid w:val="008301CB"/>
    <w:rsid w:val="00830AAD"/>
    <w:rsid w:val="008333AB"/>
    <w:rsid w:val="00833488"/>
    <w:rsid w:val="008335EF"/>
    <w:rsid w:val="00833744"/>
    <w:rsid w:val="00833CDE"/>
    <w:rsid w:val="00835023"/>
    <w:rsid w:val="0083533B"/>
    <w:rsid w:val="008353D5"/>
    <w:rsid w:val="008358FE"/>
    <w:rsid w:val="00835A20"/>
    <w:rsid w:val="0083634F"/>
    <w:rsid w:val="00836438"/>
    <w:rsid w:val="00836621"/>
    <w:rsid w:val="00836A94"/>
    <w:rsid w:val="00836DA5"/>
    <w:rsid w:val="008372B5"/>
    <w:rsid w:val="00837DBB"/>
    <w:rsid w:val="008401E3"/>
    <w:rsid w:val="00840DA4"/>
    <w:rsid w:val="0084100A"/>
    <w:rsid w:val="00841996"/>
    <w:rsid w:val="008423E7"/>
    <w:rsid w:val="008427A3"/>
    <w:rsid w:val="0084430D"/>
    <w:rsid w:val="008444DB"/>
    <w:rsid w:val="008453DD"/>
    <w:rsid w:val="00845736"/>
    <w:rsid w:val="00845767"/>
    <w:rsid w:val="00845E6B"/>
    <w:rsid w:val="00846084"/>
    <w:rsid w:val="00846583"/>
    <w:rsid w:val="008474B0"/>
    <w:rsid w:val="00847FEA"/>
    <w:rsid w:val="00850546"/>
    <w:rsid w:val="00850A2D"/>
    <w:rsid w:val="00850DC9"/>
    <w:rsid w:val="00850EBD"/>
    <w:rsid w:val="008519CB"/>
    <w:rsid w:val="00851DA0"/>
    <w:rsid w:val="00851F06"/>
    <w:rsid w:val="00852495"/>
    <w:rsid w:val="00852580"/>
    <w:rsid w:val="00852BBF"/>
    <w:rsid w:val="008532B5"/>
    <w:rsid w:val="00854D40"/>
    <w:rsid w:val="0085617E"/>
    <w:rsid w:val="0085639B"/>
    <w:rsid w:val="008568D8"/>
    <w:rsid w:val="00857BB1"/>
    <w:rsid w:val="008600BF"/>
    <w:rsid w:val="00860557"/>
    <w:rsid w:val="00860561"/>
    <w:rsid w:val="00860E13"/>
    <w:rsid w:val="00860ED4"/>
    <w:rsid w:val="00860F8F"/>
    <w:rsid w:val="00861225"/>
    <w:rsid w:val="008619CF"/>
    <w:rsid w:val="00861D12"/>
    <w:rsid w:val="00862269"/>
    <w:rsid w:val="00862294"/>
    <w:rsid w:val="0086250A"/>
    <w:rsid w:val="00862BF9"/>
    <w:rsid w:val="00863B50"/>
    <w:rsid w:val="00864D06"/>
    <w:rsid w:val="00864D85"/>
    <w:rsid w:val="00864E04"/>
    <w:rsid w:val="00865219"/>
    <w:rsid w:val="00865D9E"/>
    <w:rsid w:val="008669D6"/>
    <w:rsid w:val="00867844"/>
    <w:rsid w:val="008679A9"/>
    <w:rsid w:val="00867D57"/>
    <w:rsid w:val="00871036"/>
    <w:rsid w:val="00871279"/>
    <w:rsid w:val="008716FC"/>
    <w:rsid w:val="00871A92"/>
    <w:rsid w:val="00871EED"/>
    <w:rsid w:val="0087214C"/>
    <w:rsid w:val="008736BF"/>
    <w:rsid w:val="008738F5"/>
    <w:rsid w:val="0087390E"/>
    <w:rsid w:val="00873A93"/>
    <w:rsid w:val="00874112"/>
    <w:rsid w:val="008743E1"/>
    <w:rsid w:val="00874453"/>
    <w:rsid w:val="0087544E"/>
    <w:rsid w:val="008769C2"/>
    <w:rsid w:val="00876F6E"/>
    <w:rsid w:val="0087726F"/>
    <w:rsid w:val="00877633"/>
    <w:rsid w:val="00877703"/>
    <w:rsid w:val="0088068B"/>
    <w:rsid w:val="0088076D"/>
    <w:rsid w:val="00881097"/>
    <w:rsid w:val="00881889"/>
    <w:rsid w:val="00881C7B"/>
    <w:rsid w:val="00881EDC"/>
    <w:rsid w:val="00882130"/>
    <w:rsid w:val="0088215A"/>
    <w:rsid w:val="0088282B"/>
    <w:rsid w:val="00882EDE"/>
    <w:rsid w:val="008845C2"/>
    <w:rsid w:val="00885317"/>
    <w:rsid w:val="008854D4"/>
    <w:rsid w:val="00885E31"/>
    <w:rsid w:val="00886BD4"/>
    <w:rsid w:val="00886F88"/>
    <w:rsid w:val="008870C9"/>
    <w:rsid w:val="0088724D"/>
    <w:rsid w:val="00887599"/>
    <w:rsid w:val="00887B28"/>
    <w:rsid w:val="00887C77"/>
    <w:rsid w:val="00887D3A"/>
    <w:rsid w:val="00891316"/>
    <w:rsid w:val="00891839"/>
    <w:rsid w:val="00891BD3"/>
    <w:rsid w:val="0089399B"/>
    <w:rsid w:val="00893BA7"/>
    <w:rsid w:val="0089443C"/>
    <w:rsid w:val="0089486D"/>
    <w:rsid w:val="0089544A"/>
    <w:rsid w:val="00895BF3"/>
    <w:rsid w:val="00895DDF"/>
    <w:rsid w:val="0089601B"/>
    <w:rsid w:val="00896708"/>
    <w:rsid w:val="00896830"/>
    <w:rsid w:val="00896E02"/>
    <w:rsid w:val="008971E8"/>
    <w:rsid w:val="00897475"/>
    <w:rsid w:val="008977A0"/>
    <w:rsid w:val="00897FE7"/>
    <w:rsid w:val="008A00BB"/>
    <w:rsid w:val="008A01C3"/>
    <w:rsid w:val="008A1259"/>
    <w:rsid w:val="008A1371"/>
    <w:rsid w:val="008A1BB1"/>
    <w:rsid w:val="008A2204"/>
    <w:rsid w:val="008A29CD"/>
    <w:rsid w:val="008A2DD9"/>
    <w:rsid w:val="008A38B7"/>
    <w:rsid w:val="008A3919"/>
    <w:rsid w:val="008A399F"/>
    <w:rsid w:val="008A3D88"/>
    <w:rsid w:val="008A3DD9"/>
    <w:rsid w:val="008A4100"/>
    <w:rsid w:val="008A47D0"/>
    <w:rsid w:val="008A4842"/>
    <w:rsid w:val="008A4929"/>
    <w:rsid w:val="008A4D5F"/>
    <w:rsid w:val="008A522B"/>
    <w:rsid w:val="008A5E5C"/>
    <w:rsid w:val="008A64F1"/>
    <w:rsid w:val="008A6FBB"/>
    <w:rsid w:val="008B00E6"/>
    <w:rsid w:val="008B1200"/>
    <w:rsid w:val="008B1B2D"/>
    <w:rsid w:val="008B1CD8"/>
    <w:rsid w:val="008B22D8"/>
    <w:rsid w:val="008B271B"/>
    <w:rsid w:val="008B2770"/>
    <w:rsid w:val="008B295E"/>
    <w:rsid w:val="008B2D6D"/>
    <w:rsid w:val="008B31AB"/>
    <w:rsid w:val="008B355D"/>
    <w:rsid w:val="008B3D61"/>
    <w:rsid w:val="008B40DE"/>
    <w:rsid w:val="008B42CF"/>
    <w:rsid w:val="008B490A"/>
    <w:rsid w:val="008B54D7"/>
    <w:rsid w:val="008B5BA9"/>
    <w:rsid w:val="008B5F93"/>
    <w:rsid w:val="008B63E0"/>
    <w:rsid w:val="008B6423"/>
    <w:rsid w:val="008B7937"/>
    <w:rsid w:val="008B7AAF"/>
    <w:rsid w:val="008B7AC6"/>
    <w:rsid w:val="008B7D17"/>
    <w:rsid w:val="008C0357"/>
    <w:rsid w:val="008C0938"/>
    <w:rsid w:val="008C0C04"/>
    <w:rsid w:val="008C0DEA"/>
    <w:rsid w:val="008C16B8"/>
    <w:rsid w:val="008C177A"/>
    <w:rsid w:val="008C1DD0"/>
    <w:rsid w:val="008C2A8B"/>
    <w:rsid w:val="008C37D1"/>
    <w:rsid w:val="008C4378"/>
    <w:rsid w:val="008C4903"/>
    <w:rsid w:val="008C522A"/>
    <w:rsid w:val="008C525A"/>
    <w:rsid w:val="008C550F"/>
    <w:rsid w:val="008C5F59"/>
    <w:rsid w:val="008C6DA9"/>
    <w:rsid w:val="008D0E48"/>
    <w:rsid w:val="008D1763"/>
    <w:rsid w:val="008D19E8"/>
    <w:rsid w:val="008D1CD2"/>
    <w:rsid w:val="008D2140"/>
    <w:rsid w:val="008D27BA"/>
    <w:rsid w:val="008D2CF6"/>
    <w:rsid w:val="008D302B"/>
    <w:rsid w:val="008D31BC"/>
    <w:rsid w:val="008D39F6"/>
    <w:rsid w:val="008D3D5B"/>
    <w:rsid w:val="008D453C"/>
    <w:rsid w:val="008D4B26"/>
    <w:rsid w:val="008D5C63"/>
    <w:rsid w:val="008D5E47"/>
    <w:rsid w:val="008D6039"/>
    <w:rsid w:val="008D67EA"/>
    <w:rsid w:val="008D68BD"/>
    <w:rsid w:val="008D69C4"/>
    <w:rsid w:val="008D6B7D"/>
    <w:rsid w:val="008D6EC9"/>
    <w:rsid w:val="008D7201"/>
    <w:rsid w:val="008D7348"/>
    <w:rsid w:val="008D7509"/>
    <w:rsid w:val="008D7D28"/>
    <w:rsid w:val="008E02D3"/>
    <w:rsid w:val="008E15D6"/>
    <w:rsid w:val="008E17FB"/>
    <w:rsid w:val="008E2015"/>
    <w:rsid w:val="008E22BB"/>
    <w:rsid w:val="008E252A"/>
    <w:rsid w:val="008E2703"/>
    <w:rsid w:val="008E29FA"/>
    <w:rsid w:val="008E31CF"/>
    <w:rsid w:val="008E3430"/>
    <w:rsid w:val="008E3D3F"/>
    <w:rsid w:val="008E4845"/>
    <w:rsid w:val="008E5121"/>
    <w:rsid w:val="008E5233"/>
    <w:rsid w:val="008E5A23"/>
    <w:rsid w:val="008E5DEA"/>
    <w:rsid w:val="008E6143"/>
    <w:rsid w:val="008E63FF"/>
    <w:rsid w:val="008E6B2A"/>
    <w:rsid w:val="008E6BFA"/>
    <w:rsid w:val="008E757D"/>
    <w:rsid w:val="008E7982"/>
    <w:rsid w:val="008E7EAA"/>
    <w:rsid w:val="008F008F"/>
    <w:rsid w:val="008F0250"/>
    <w:rsid w:val="008F056F"/>
    <w:rsid w:val="008F0A6C"/>
    <w:rsid w:val="008F1376"/>
    <w:rsid w:val="008F1C67"/>
    <w:rsid w:val="008F21F5"/>
    <w:rsid w:val="008F2595"/>
    <w:rsid w:val="008F2B84"/>
    <w:rsid w:val="008F2B98"/>
    <w:rsid w:val="008F48CE"/>
    <w:rsid w:val="008F56D4"/>
    <w:rsid w:val="008F6248"/>
    <w:rsid w:val="008F6639"/>
    <w:rsid w:val="008F6A33"/>
    <w:rsid w:val="008F6DDD"/>
    <w:rsid w:val="008F6F28"/>
    <w:rsid w:val="008F6F5D"/>
    <w:rsid w:val="008F7114"/>
    <w:rsid w:val="008F7818"/>
    <w:rsid w:val="008F7EE8"/>
    <w:rsid w:val="00900FD3"/>
    <w:rsid w:val="0090109C"/>
    <w:rsid w:val="00901AA6"/>
    <w:rsid w:val="0090293C"/>
    <w:rsid w:val="00903729"/>
    <w:rsid w:val="00904108"/>
    <w:rsid w:val="0090556C"/>
    <w:rsid w:val="00905628"/>
    <w:rsid w:val="00906648"/>
    <w:rsid w:val="009070BD"/>
    <w:rsid w:val="009072AF"/>
    <w:rsid w:val="00907887"/>
    <w:rsid w:val="0091009C"/>
    <w:rsid w:val="00910860"/>
    <w:rsid w:val="00910878"/>
    <w:rsid w:val="0091095D"/>
    <w:rsid w:val="009109F0"/>
    <w:rsid w:val="00910CBB"/>
    <w:rsid w:val="00911A0F"/>
    <w:rsid w:val="00911A24"/>
    <w:rsid w:val="0091217D"/>
    <w:rsid w:val="009126DC"/>
    <w:rsid w:val="00912808"/>
    <w:rsid w:val="00912FD6"/>
    <w:rsid w:val="00913CD0"/>
    <w:rsid w:val="009145D2"/>
    <w:rsid w:val="00914A6A"/>
    <w:rsid w:val="009154B3"/>
    <w:rsid w:val="0091569B"/>
    <w:rsid w:val="00915D4B"/>
    <w:rsid w:val="00916737"/>
    <w:rsid w:val="00916A11"/>
    <w:rsid w:val="0091727B"/>
    <w:rsid w:val="009173AB"/>
    <w:rsid w:val="0091750D"/>
    <w:rsid w:val="00917A60"/>
    <w:rsid w:val="00917D15"/>
    <w:rsid w:val="00917EBF"/>
    <w:rsid w:val="00920140"/>
    <w:rsid w:val="009204A6"/>
    <w:rsid w:val="0092058F"/>
    <w:rsid w:val="00920954"/>
    <w:rsid w:val="00920967"/>
    <w:rsid w:val="009212D7"/>
    <w:rsid w:val="00921340"/>
    <w:rsid w:val="00921912"/>
    <w:rsid w:val="00921E3E"/>
    <w:rsid w:val="0092228A"/>
    <w:rsid w:val="00922B20"/>
    <w:rsid w:val="00922CA7"/>
    <w:rsid w:val="00923298"/>
    <w:rsid w:val="00923414"/>
    <w:rsid w:val="0092391D"/>
    <w:rsid w:val="00923B4D"/>
    <w:rsid w:val="00923F41"/>
    <w:rsid w:val="00924D89"/>
    <w:rsid w:val="009258ED"/>
    <w:rsid w:val="00925D23"/>
    <w:rsid w:val="00925FDF"/>
    <w:rsid w:val="009263A7"/>
    <w:rsid w:val="00926BB7"/>
    <w:rsid w:val="00926E01"/>
    <w:rsid w:val="009272F2"/>
    <w:rsid w:val="00927B11"/>
    <w:rsid w:val="00930237"/>
    <w:rsid w:val="009308B6"/>
    <w:rsid w:val="00930F9D"/>
    <w:rsid w:val="00931271"/>
    <w:rsid w:val="00931655"/>
    <w:rsid w:val="00931BD6"/>
    <w:rsid w:val="00931E60"/>
    <w:rsid w:val="009325D6"/>
    <w:rsid w:val="00932E29"/>
    <w:rsid w:val="00933047"/>
    <w:rsid w:val="009330A6"/>
    <w:rsid w:val="0093401F"/>
    <w:rsid w:val="0093497B"/>
    <w:rsid w:val="0093577B"/>
    <w:rsid w:val="00935BC8"/>
    <w:rsid w:val="00935E15"/>
    <w:rsid w:val="00936FAE"/>
    <w:rsid w:val="00937296"/>
    <w:rsid w:val="009404C1"/>
    <w:rsid w:val="0094063D"/>
    <w:rsid w:val="00941017"/>
    <w:rsid w:val="00941242"/>
    <w:rsid w:val="00941479"/>
    <w:rsid w:val="009417C3"/>
    <w:rsid w:val="00941FAA"/>
    <w:rsid w:val="009424EC"/>
    <w:rsid w:val="00942B34"/>
    <w:rsid w:val="009434E2"/>
    <w:rsid w:val="00943586"/>
    <w:rsid w:val="0094386A"/>
    <w:rsid w:val="00943B8C"/>
    <w:rsid w:val="009454B5"/>
    <w:rsid w:val="00945D16"/>
    <w:rsid w:val="00945F8A"/>
    <w:rsid w:val="00946973"/>
    <w:rsid w:val="00946BBC"/>
    <w:rsid w:val="0094705C"/>
    <w:rsid w:val="00947688"/>
    <w:rsid w:val="0094772F"/>
    <w:rsid w:val="009477D6"/>
    <w:rsid w:val="00947E07"/>
    <w:rsid w:val="00950A40"/>
    <w:rsid w:val="00951728"/>
    <w:rsid w:val="00952296"/>
    <w:rsid w:val="00952ACB"/>
    <w:rsid w:val="00953A2A"/>
    <w:rsid w:val="00953FB2"/>
    <w:rsid w:val="009541FC"/>
    <w:rsid w:val="009550C0"/>
    <w:rsid w:val="009555BA"/>
    <w:rsid w:val="0095588C"/>
    <w:rsid w:val="009559FB"/>
    <w:rsid w:val="00955C8D"/>
    <w:rsid w:val="00955CCE"/>
    <w:rsid w:val="0095624B"/>
    <w:rsid w:val="0095642D"/>
    <w:rsid w:val="009570FF"/>
    <w:rsid w:val="00957BA4"/>
    <w:rsid w:val="009605CB"/>
    <w:rsid w:val="00960BED"/>
    <w:rsid w:val="0096119A"/>
    <w:rsid w:val="00962E5C"/>
    <w:rsid w:val="009632CE"/>
    <w:rsid w:val="009635AB"/>
    <w:rsid w:val="009637A8"/>
    <w:rsid w:val="0096388E"/>
    <w:rsid w:val="00964D90"/>
    <w:rsid w:val="00965AF1"/>
    <w:rsid w:val="00965F9F"/>
    <w:rsid w:val="00967B73"/>
    <w:rsid w:val="00967D9F"/>
    <w:rsid w:val="00967F7A"/>
    <w:rsid w:val="009708EF"/>
    <w:rsid w:val="00970AD2"/>
    <w:rsid w:val="00971138"/>
    <w:rsid w:val="009715D6"/>
    <w:rsid w:val="00971A8D"/>
    <w:rsid w:val="009720B8"/>
    <w:rsid w:val="0097255B"/>
    <w:rsid w:val="00972A1C"/>
    <w:rsid w:val="00973181"/>
    <w:rsid w:val="00973662"/>
    <w:rsid w:val="00973CAF"/>
    <w:rsid w:val="00974B96"/>
    <w:rsid w:val="00974C3D"/>
    <w:rsid w:val="0097598B"/>
    <w:rsid w:val="00975E9C"/>
    <w:rsid w:val="009765D5"/>
    <w:rsid w:val="009769BF"/>
    <w:rsid w:val="00976E7F"/>
    <w:rsid w:val="009800CD"/>
    <w:rsid w:val="009829A3"/>
    <w:rsid w:val="00983490"/>
    <w:rsid w:val="009834C6"/>
    <w:rsid w:val="00983E8F"/>
    <w:rsid w:val="00984295"/>
    <w:rsid w:val="00984AFE"/>
    <w:rsid w:val="00984D2C"/>
    <w:rsid w:val="00985009"/>
    <w:rsid w:val="00985321"/>
    <w:rsid w:val="00985E85"/>
    <w:rsid w:val="0098617B"/>
    <w:rsid w:val="00986207"/>
    <w:rsid w:val="00986391"/>
    <w:rsid w:val="00986486"/>
    <w:rsid w:val="00986A99"/>
    <w:rsid w:val="00986C3C"/>
    <w:rsid w:val="00986F40"/>
    <w:rsid w:val="00987227"/>
    <w:rsid w:val="0098770B"/>
    <w:rsid w:val="009906FA"/>
    <w:rsid w:val="0099098F"/>
    <w:rsid w:val="00990ADB"/>
    <w:rsid w:val="00990DAD"/>
    <w:rsid w:val="00991566"/>
    <w:rsid w:val="00991977"/>
    <w:rsid w:val="00993577"/>
    <w:rsid w:val="00994165"/>
    <w:rsid w:val="00994C06"/>
    <w:rsid w:val="0099515A"/>
    <w:rsid w:val="00995691"/>
    <w:rsid w:val="00995A84"/>
    <w:rsid w:val="00996835"/>
    <w:rsid w:val="00996940"/>
    <w:rsid w:val="00997299"/>
    <w:rsid w:val="009977FB"/>
    <w:rsid w:val="00997B9C"/>
    <w:rsid w:val="009A01CD"/>
    <w:rsid w:val="009A046D"/>
    <w:rsid w:val="009A0B03"/>
    <w:rsid w:val="009A1258"/>
    <w:rsid w:val="009A1331"/>
    <w:rsid w:val="009A1BE0"/>
    <w:rsid w:val="009A202C"/>
    <w:rsid w:val="009A2194"/>
    <w:rsid w:val="009A260F"/>
    <w:rsid w:val="009A2631"/>
    <w:rsid w:val="009A286D"/>
    <w:rsid w:val="009A2BE2"/>
    <w:rsid w:val="009A331C"/>
    <w:rsid w:val="009A4036"/>
    <w:rsid w:val="009A461E"/>
    <w:rsid w:val="009A4DE3"/>
    <w:rsid w:val="009A52D2"/>
    <w:rsid w:val="009A553B"/>
    <w:rsid w:val="009A5FF2"/>
    <w:rsid w:val="009A6006"/>
    <w:rsid w:val="009A603E"/>
    <w:rsid w:val="009A6EF1"/>
    <w:rsid w:val="009A7156"/>
    <w:rsid w:val="009A7BB3"/>
    <w:rsid w:val="009A7D41"/>
    <w:rsid w:val="009B0695"/>
    <w:rsid w:val="009B07EB"/>
    <w:rsid w:val="009B0BD6"/>
    <w:rsid w:val="009B1552"/>
    <w:rsid w:val="009B1B21"/>
    <w:rsid w:val="009B2082"/>
    <w:rsid w:val="009B2D23"/>
    <w:rsid w:val="009B2D5F"/>
    <w:rsid w:val="009B3921"/>
    <w:rsid w:val="009B3E38"/>
    <w:rsid w:val="009B402E"/>
    <w:rsid w:val="009B41B5"/>
    <w:rsid w:val="009B456F"/>
    <w:rsid w:val="009B4F9F"/>
    <w:rsid w:val="009B521F"/>
    <w:rsid w:val="009B5512"/>
    <w:rsid w:val="009B5BCC"/>
    <w:rsid w:val="009B5CAB"/>
    <w:rsid w:val="009B5E48"/>
    <w:rsid w:val="009B5F95"/>
    <w:rsid w:val="009B6813"/>
    <w:rsid w:val="009B7002"/>
    <w:rsid w:val="009B7009"/>
    <w:rsid w:val="009B7C6C"/>
    <w:rsid w:val="009C0082"/>
    <w:rsid w:val="009C0765"/>
    <w:rsid w:val="009C0CA5"/>
    <w:rsid w:val="009C1013"/>
    <w:rsid w:val="009C12AF"/>
    <w:rsid w:val="009C1C74"/>
    <w:rsid w:val="009C1EEB"/>
    <w:rsid w:val="009C2242"/>
    <w:rsid w:val="009C25AF"/>
    <w:rsid w:val="009C2C86"/>
    <w:rsid w:val="009C2D35"/>
    <w:rsid w:val="009C2EA2"/>
    <w:rsid w:val="009C33D1"/>
    <w:rsid w:val="009C36B9"/>
    <w:rsid w:val="009C37B5"/>
    <w:rsid w:val="009C3A4B"/>
    <w:rsid w:val="009C46B3"/>
    <w:rsid w:val="009C47D0"/>
    <w:rsid w:val="009C4C94"/>
    <w:rsid w:val="009C51CD"/>
    <w:rsid w:val="009C639B"/>
    <w:rsid w:val="009C6A73"/>
    <w:rsid w:val="009C6D8E"/>
    <w:rsid w:val="009C77C5"/>
    <w:rsid w:val="009C7973"/>
    <w:rsid w:val="009C79BF"/>
    <w:rsid w:val="009C7D79"/>
    <w:rsid w:val="009D0522"/>
    <w:rsid w:val="009D119E"/>
    <w:rsid w:val="009D32B6"/>
    <w:rsid w:val="009D351B"/>
    <w:rsid w:val="009D3994"/>
    <w:rsid w:val="009D4203"/>
    <w:rsid w:val="009D422D"/>
    <w:rsid w:val="009D42EE"/>
    <w:rsid w:val="009D492E"/>
    <w:rsid w:val="009D4EC1"/>
    <w:rsid w:val="009D5170"/>
    <w:rsid w:val="009D593B"/>
    <w:rsid w:val="009D5EF9"/>
    <w:rsid w:val="009D699C"/>
    <w:rsid w:val="009E0EB9"/>
    <w:rsid w:val="009E117A"/>
    <w:rsid w:val="009E1340"/>
    <w:rsid w:val="009E18DA"/>
    <w:rsid w:val="009E1B51"/>
    <w:rsid w:val="009E1FEB"/>
    <w:rsid w:val="009E270A"/>
    <w:rsid w:val="009E28FB"/>
    <w:rsid w:val="009E2C96"/>
    <w:rsid w:val="009E2FE3"/>
    <w:rsid w:val="009E317F"/>
    <w:rsid w:val="009E3AAF"/>
    <w:rsid w:val="009E3B0C"/>
    <w:rsid w:val="009E4A04"/>
    <w:rsid w:val="009E5F58"/>
    <w:rsid w:val="009E60B3"/>
    <w:rsid w:val="009E61DF"/>
    <w:rsid w:val="009E656A"/>
    <w:rsid w:val="009E6E5E"/>
    <w:rsid w:val="009E7193"/>
    <w:rsid w:val="009E794C"/>
    <w:rsid w:val="009E7AC0"/>
    <w:rsid w:val="009E7C5E"/>
    <w:rsid w:val="009E7E7B"/>
    <w:rsid w:val="009F0AA1"/>
    <w:rsid w:val="009F226D"/>
    <w:rsid w:val="009F364A"/>
    <w:rsid w:val="009F37F3"/>
    <w:rsid w:val="009F3B20"/>
    <w:rsid w:val="009F3F3D"/>
    <w:rsid w:val="009F4066"/>
    <w:rsid w:val="009F4343"/>
    <w:rsid w:val="009F4381"/>
    <w:rsid w:val="009F451B"/>
    <w:rsid w:val="009F4CBF"/>
    <w:rsid w:val="009F4F25"/>
    <w:rsid w:val="009F56C2"/>
    <w:rsid w:val="009F5F0E"/>
    <w:rsid w:val="009F6AF2"/>
    <w:rsid w:val="009F73E5"/>
    <w:rsid w:val="009F74F3"/>
    <w:rsid w:val="009F7522"/>
    <w:rsid w:val="009F76EB"/>
    <w:rsid w:val="009F7795"/>
    <w:rsid w:val="00A00CE9"/>
    <w:rsid w:val="00A0195F"/>
    <w:rsid w:val="00A01FCA"/>
    <w:rsid w:val="00A02403"/>
    <w:rsid w:val="00A02568"/>
    <w:rsid w:val="00A034BD"/>
    <w:rsid w:val="00A03916"/>
    <w:rsid w:val="00A03A5A"/>
    <w:rsid w:val="00A044A4"/>
    <w:rsid w:val="00A04B1A"/>
    <w:rsid w:val="00A04E45"/>
    <w:rsid w:val="00A04F23"/>
    <w:rsid w:val="00A055BF"/>
    <w:rsid w:val="00A05723"/>
    <w:rsid w:val="00A05988"/>
    <w:rsid w:val="00A06234"/>
    <w:rsid w:val="00A06EDB"/>
    <w:rsid w:val="00A073C0"/>
    <w:rsid w:val="00A07C11"/>
    <w:rsid w:val="00A103A3"/>
    <w:rsid w:val="00A11A6F"/>
    <w:rsid w:val="00A11BF3"/>
    <w:rsid w:val="00A121B4"/>
    <w:rsid w:val="00A12464"/>
    <w:rsid w:val="00A1274C"/>
    <w:rsid w:val="00A12E4B"/>
    <w:rsid w:val="00A1439E"/>
    <w:rsid w:val="00A153D3"/>
    <w:rsid w:val="00A15A80"/>
    <w:rsid w:val="00A15D74"/>
    <w:rsid w:val="00A163A5"/>
    <w:rsid w:val="00A169AD"/>
    <w:rsid w:val="00A16F1E"/>
    <w:rsid w:val="00A170EC"/>
    <w:rsid w:val="00A17DF7"/>
    <w:rsid w:val="00A206B9"/>
    <w:rsid w:val="00A20B62"/>
    <w:rsid w:val="00A20D5D"/>
    <w:rsid w:val="00A21706"/>
    <w:rsid w:val="00A222FD"/>
    <w:rsid w:val="00A22A38"/>
    <w:rsid w:val="00A22E3A"/>
    <w:rsid w:val="00A234D5"/>
    <w:rsid w:val="00A236DC"/>
    <w:rsid w:val="00A237D4"/>
    <w:rsid w:val="00A23899"/>
    <w:rsid w:val="00A23FFC"/>
    <w:rsid w:val="00A243EA"/>
    <w:rsid w:val="00A24AE7"/>
    <w:rsid w:val="00A24C00"/>
    <w:rsid w:val="00A262A0"/>
    <w:rsid w:val="00A27CE5"/>
    <w:rsid w:val="00A27D9B"/>
    <w:rsid w:val="00A27E6B"/>
    <w:rsid w:val="00A300B7"/>
    <w:rsid w:val="00A30601"/>
    <w:rsid w:val="00A306D5"/>
    <w:rsid w:val="00A31F88"/>
    <w:rsid w:val="00A31FCD"/>
    <w:rsid w:val="00A32413"/>
    <w:rsid w:val="00A33017"/>
    <w:rsid w:val="00A33D15"/>
    <w:rsid w:val="00A34930"/>
    <w:rsid w:val="00A34D62"/>
    <w:rsid w:val="00A35215"/>
    <w:rsid w:val="00A3538A"/>
    <w:rsid w:val="00A3542F"/>
    <w:rsid w:val="00A36121"/>
    <w:rsid w:val="00A3706D"/>
    <w:rsid w:val="00A37156"/>
    <w:rsid w:val="00A372C9"/>
    <w:rsid w:val="00A37598"/>
    <w:rsid w:val="00A3786B"/>
    <w:rsid w:val="00A37EE2"/>
    <w:rsid w:val="00A4025F"/>
    <w:rsid w:val="00A40447"/>
    <w:rsid w:val="00A40EB7"/>
    <w:rsid w:val="00A4117D"/>
    <w:rsid w:val="00A4127C"/>
    <w:rsid w:val="00A416BF"/>
    <w:rsid w:val="00A41C25"/>
    <w:rsid w:val="00A42376"/>
    <w:rsid w:val="00A42A4E"/>
    <w:rsid w:val="00A42F71"/>
    <w:rsid w:val="00A43118"/>
    <w:rsid w:val="00A4361F"/>
    <w:rsid w:val="00A4404D"/>
    <w:rsid w:val="00A44C05"/>
    <w:rsid w:val="00A44E49"/>
    <w:rsid w:val="00A45762"/>
    <w:rsid w:val="00A457A5"/>
    <w:rsid w:val="00A45AE3"/>
    <w:rsid w:val="00A462CD"/>
    <w:rsid w:val="00A462D6"/>
    <w:rsid w:val="00A4664E"/>
    <w:rsid w:val="00A4697D"/>
    <w:rsid w:val="00A46D0C"/>
    <w:rsid w:val="00A46ECB"/>
    <w:rsid w:val="00A47AAB"/>
    <w:rsid w:val="00A501F1"/>
    <w:rsid w:val="00A504E3"/>
    <w:rsid w:val="00A50F24"/>
    <w:rsid w:val="00A51675"/>
    <w:rsid w:val="00A51A2C"/>
    <w:rsid w:val="00A52C78"/>
    <w:rsid w:val="00A52CE0"/>
    <w:rsid w:val="00A53151"/>
    <w:rsid w:val="00A532CC"/>
    <w:rsid w:val="00A55674"/>
    <w:rsid w:val="00A55E3E"/>
    <w:rsid w:val="00A56105"/>
    <w:rsid w:val="00A56E8D"/>
    <w:rsid w:val="00A57027"/>
    <w:rsid w:val="00A572B1"/>
    <w:rsid w:val="00A5765C"/>
    <w:rsid w:val="00A57910"/>
    <w:rsid w:val="00A6028C"/>
    <w:rsid w:val="00A60CC6"/>
    <w:rsid w:val="00A61775"/>
    <w:rsid w:val="00A6177E"/>
    <w:rsid w:val="00A61DF8"/>
    <w:rsid w:val="00A636FF"/>
    <w:rsid w:val="00A638A4"/>
    <w:rsid w:val="00A64136"/>
    <w:rsid w:val="00A643AF"/>
    <w:rsid w:val="00A643DA"/>
    <w:rsid w:val="00A64BB2"/>
    <w:rsid w:val="00A64F00"/>
    <w:rsid w:val="00A65383"/>
    <w:rsid w:val="00A66980"/>
    <w:rsid w:val="00A66D98"/>
    <w:rsid w:val="00A67589"/>
    <w:rsid w:val="00A67FF6"/>
    <w:rsid w:val="00A70595"/>
    <w:rsid w:val="00A7063C"/>
    <w:rsid w:val="00A70A30"/>
    <w:rsid w:val="00A724D3"/>
    <w:rsid w:val="00A72876"/>
    <w:rsid w:val="00A72A5A"/>
    <w:rsid w:val="00A730FC"/>
    <w:rsid w:val="00A7367A"/>
    <w:rsid w:val="00A73BF7"/>
    <w:rsid w:val="00A7485A"/>
    <w:rsid w:val="00A74FCD"/>
    <w:rsid w:val="00A75105"/>
    <w:rsid w:val="00A7535F"/>
    <w:rsid w:val="00A75557"/>
    <w:rsid w:val="00A75950"/>
    <w:rsid w:val="00A75EFF"/>
    <w:rsid w:val="00A76BE4"/>
    <w:rsid w:val="00A76DCC"/>
    <w:rsid w:val="00A77E5D"/>
    <w:rsid w:val="00A803F4"/>
    <w:rsid w:val="00A80678"/>
    <w:rsid w:val="00A80A0D"/>
    <w:rsid w:val="00A8100E"/>
    <w:rsid w:val="00A81506"/>
    <w:rsid w:val="00A81F59"/>
    <w:rsid w:val="00A82700"/>
    <w:rsid w:val="00A8303B"/>
    <w:rsid w:val="00A831F0"/>
    <w:rsid w:val="00A83217"/>
    <w:rsid w:val="00A83ED1"/>
    <w:rsid w:val="00A8551F"/>
    <w:rsid w:val="00A8575D"/>
    <w:rsid w:val="00A8593B"/>
    <w:rsid w:val="00A85DE6"/>
    <w:rsid w:val="00A86BC6"/>
    <w:rsid w:val="00A87430"/>
    <w:rsid w:val="00A87A0B"/>
    <w:rsid w:val="00A87ABE"/>
    <w:rsid w:val="00A87DA2"/>
    <w:rsid w:val="00A9075E"/>
    <w:rsid w:val="00A916A7"/>
    <w:rsid w:val="00A916F2"/>
    <w:rsid w:val="00A91C56"/>
    <w:rsid w:val="00A91C61"/>
    <w:rsid w:val="00A924E1"/>
    <w:rsid w:val="00A92BB9"/>
    <w:rsid w:val="00A92BD1"/>
    <w:rsid w:val="00A9397D"/>
    <w:rsid w:val="00A94038"/>
    <w:rsid w:val="00A9423A"/>
    <w:rsid w:val="00A947AE"/>
    <w:rsid w:val="00A9494F"/>
    <w:rsid w:val="00A95668"/>
    <w:rsid w:val="00A96FDE"/>
    <w:rsid w:val="00A9772F"/>
    <w:rsid w:val="00AA0443"/>
    <w:rsid w:val="00AA0535"/>
    <w:rsid w:val="00AA078D"/>
    <w:rsid w:val="00AA096D"/>
    <w:rsid w:val="00AA1772"/>
    <w:rsid w:val="00AA17A7"/>
    <w:rsid w:val="00AA1F6E"/>
    <w:rsid w:val="00AA2061"/>
    <w:rsid w:val="00AA2F95"/>
    <w:rsid w:val="00AA3348"/>
    <w:rsid w:val="00AA3462"/>
    <w:rsid w:val="00AA3673"/>
    <w:rsid w:val="00AA4412"/>
    <w:rsid w:val="00AA47B9"/>
    <w:rsid w:val="00AA629E"/>
    <w:rsid w:val="00AA64BE"/>
    <w:rsid w:val="00AA6A97"/>
    <w:rsid w:val="00AA6C48"/>
    <w:rsid w:val="00AA70D8"/>
    <w:rsid w:val="00AA7AA6"/>
    <w:rsid w:val="00AB0243"/>
    <w:rsid w:val="00AB0A47"/>
    <w:rsid w:val="00AB0CE9"/>
    <w:rsid w:val="00AB18BB"/>
    <w:rsid w:val="00AB1D60"/>
    <w:rsid w:val="00AB2ACC"/>
    <w:rsid w:val="00AB2FA0"/>
    <w:rsid w:val="00AB3057"/>
    <w:rsid w:val="00AB334E"/>
    <w:rsid w:val="00AB3D44"/>
    <w:rsid w:val="00AB4573"/>
    <w:rsid w:val="00AB4908"/>
    <w:rsid w:val="00AB49B3"/>
    <w:rsid w:val="00AB4C03"/>
    <w:rsid w:val="00AB4D54"/>
    <w:rsid w:val="00AB59AD"/>
    <w:rsid w:val="00AB5A93"/>
    <w:rsid w:val="00AB5B02"/>
    <w:rsid w:val="00AB6908"/>
    <w:rsid w:val="00AC07A7"/>
    <w:rsid w:val="00AC1028"/>
    <w:rsid w:val="00AC1B01"/>
    <w:rsid w:val="00AC1B2C"/>
    <w:rsid w:val="00AC2717"/>
    <w:rsid w:val="00AC2FC6"/>
    <w:rsid w:val="00AC4D3A"/>
    <w:rsid w:val="00AC5095"/>
    <w:rsid w:val="00AC519D"/>
    <w:rsid w:val="00AC56A1"/>
    <w:rsid w:val="00AC61B9"/>
    <w:rsid w:val="00AC79DF"/>
    <w:rsid w:val="00AC7B9C"/>
    <w:rsid w:val="00AC7C6E"/>
    <w:rsid w:val="00AC7CD2"/>
    <w:rsid w:val="00AD0A8B"/>
    <w:rsid w:val="00AD1136"/>
    <w:rsid w:val="00AD2207"/>
    <w:rsid w:val="00AD2413"/>
    <w:rsid w:val="00AD2788"/>
    <w:rsid w:val="00AD3039"/>
    <w:rsid w:val="00AD38A8"/>
    <w:rsid w:val="00AD3AA3"/>
    <w:rsid w:val="00AD4362"/>
    <w:rsid w:val="00AD43D7"/>
    <w:rsid w:val="00AD4A50"/>
    <w:rsid w:val="00AD54EA"/>
    <w:rsid w:val="00AD5A75"/>
    <w:rsid w:val="00AD6416"/>
    <w:rsid w:val="00AD6A2C"/>
    <w:rsid w:val="00AE06EA"/>
    <w:rsid w:val="00AE07FF"/>
    <w:rsid w:val="00AE14BA"/>
    <w:rsid w:val="00AE18AD"/>
    <w:rsid w:val="00AE1A8B"/>
    <w:rsid w:val="00AE1D4A"/>
    <w:rsid w:val="00AE1FBA"/>
    <w:rsid w:val="00AE244A"/>
    <w:rsid w:val="00AE2BB6"/>
    <w:rsid w:val="00AE2C56"/>
    <w:rsid w:val="00AE38B5"/>
    <w:rsid w:val="00AE3BE2"/>
    <w:rsid w:val="00AE4194"/>
    <w:rsid w:val="00AE432A"/>
    <w:rsid w:val="00AE4B62"/>
    <w:rsid w:val="00AE4B6F"/>
    <w:rsid w:val="00AE5609"/>
    <w:rsid w:val="00AE5803"/>
    <w:rsid w:val="00AE58E6"/>
    <w:rsid w:val="00AE5D95"/>
    <w:rsid w:val="00AE64B6"/>
    <w:rsid w:val="00AE7611"/>
    <w:rsid w:val="00AE76F8"/>
    <w:rsid w:val="00AE7DE5"/>
    <w:rsid w:val="00AE7E74"/>
    <w:rsid w:val="00AF054F"/>
    <w:rsid w:val="00AF090D"/>
    <w:rsid w:val="00AF09A4"/>
    <w:rsid w:val="00AF0AFF"/>
    <w:rsid w:val="00AF16AC"/>
    <w:rsid w:val="00AF1DA8"/>
    <w:rsid w:val="00AF2300"/>
    <w:rsid w:val="00AF23B2"/>
    <w:rsid w:val="00AF292F"/>
    <w:rsid w:val="00AF327A"/>
    <w:rsid w:val="00AF3542"/>
    <w:rsid w:val="00AF39A2"/>
    <w:rsid w:val="00AF3AED"/>
    <w:rsid w:val="00AF5947"/>
    <w:rsid w:val="00AF5AE6"/>
    <w:rsid w:val="00AF630E"/>
    <w:rsid w:val="00AF6391"/>
    <w:rsid w:val="00AF69B9"/>
    <w:rsid w:val="00AF7051"/>
    <w:rsid w:val="00B009D2"/>
    <w:rsid w:val="00B00EE1"/>
    <w:rsid w:val="00B01457"/>
    <w:rsid w:val="00B014C5"/>
    <w:rsid w:val="00B01C88"/>
    <w:rsid w:val="00B02B55"/>
    <w:rsid w:val="00B02DF1"/>
    <w:rsid w:val="00B03F7E"/>
    <w:rsid w:val="00B0413B"/>
    <w:rsid w:val="00B0456E"/>
    <w:rsid w:val="00B04A6A"/>
    <w:rsid w:val="00B04C49"/>
    <w:rsid w:val="00B04D7D"/>
    <w:rsid w:val="00B04E0D"/>
    <w:rsid w:val="00B055F3"/>
    <w:rsid w:val="00B056A6"/>
    <w:rsid w:val="00B05AF1"/>
    <w:rsid w:val="00B05B95"/>
    <w:rsid w:val="00B05E90"/>
    <w:rsid w:val="00B05FBF"/>
    <w:rsid w:val="00B0658F"/>
    <w:rsid w:val="00B06D74"/>
    <w:rsid w:val="00B06EAF"/>
    <w:rsid w:val="00B06FF1"/>
    <w:rsid w:val="00B07065"/>
    <w:rsid w:val="00B07880"/>
    <w:rsid w:val="00B10039"/>
    <w:rsid w:val="00B103BD"/>
    <w:rsid w:val="00B10CF3"/>
    <w:rsid w:val="00B10FE5"/>
    <w:rsid w:val="00B1129C"/>
    <w:rsid w:val="00B123B4"/>
    <w:rsid w:val="00B13095"/>
    <w:rsid w:val="00B131AF"/>
    <w:rsid w:val="00B13B24"/>
    <w:rsid w:val="00B13E25"/>
    <w:rsid w:val="00B14906"/>
    <w:rsid w:val="00B14E57"/>
    <w:rsid w:val="00B1563B"/>
    <w:rsid w:val="00B158D3"/>
    <w:rsid w:val="00B15D63"/>
    <w:rsid w:val="00B1790C"/>
    <w:rsid w:val="00B2039F"/>
    <w:rsid w:val="00B21598"/>
    <w:rsid w:val="00B21685"/>
    <w:rsid w:val="00B21A25"/>
    <w:rsid w:val="00B2283D"/>
    <w:rsid w:val="00B22931"/>
    <w:rsid w:val="00B231CE"/>
    <w:rsid w:val="00B2336C"/>
    <w:rsid w:val="00B23848"/>
    <w:rsid w:val="00B23A1B"/>
    <w:rsid w:val="00B23AC0"/>
    <w:rsid w:val="00B23FCC"/>
    <w:rsid w:val="00B25A0F"/>
    <w:rsid w:val="00B2603D"/>
    <w:rsid w:val="00B2614F"/>
    <w:rsid w:val="00B26187"/>
    <w:rsid w:val="00B26566"/>
    <w:rsid w:val="00B268E8"/>
    <w:rsid w:val="00B26D70"/>
    <w:rsid w:val="00B27401"/>
    <w:rsid w:val="00B27D62"/>
    <w:rsid w:val="00B300F0"/>
    <w:rsid w:val="00B3045F"/>
    <w:rsid w:val="00B30619"/>
    <w:rsid w:val="00B310B1"/>
    <w:rsid w:val="00B31574"/>
    <w:rsid w:val="00B31811"/>
    <w:rsid w:val="00B31ECE"/>
    <w:rsid w:val="00B32A09"/>
    <w:rsid w:val="00B33B37"/>
    <w:rsid w:val="00B3408C"/>
    <w:rsid w:val="00B348BF"/>
    <w:rsid w:val="00B34DB8"/>
    <w:rsid w:val="00B351CC"/>
    <w:rsid w:val="00B35F2F"/>
    <w:rsid w:val="00B3625F"/>
    <w:rsid w:val="00B36E07"/>
    <w:rsid w:val="00B36F45"/>
    <w:rsid w:val="00B36FDF"/>
    <w:rsid w:val="00B371CC"/>
    <w:rsid w:val="00B3730A"/>
    <w:rsid w:val="00B374C0"/>
    <w:rsid w:val="00B40342"/>
    <w:rsid w:val="00B40B04"/>
    <w:rsid w:val="00B4131A"/>
    <w:rsid w:val="00B41DD1"/>
    <w:rsid w:val="00B42150"/>
    <w:rsid w:val="00B428D4"/>
    <w:rsid w:val="00B42B47"/>
    <w:rsid w:val="00B42F34"/>
    <w:rsid w:val="00B432EA"/>
    <w:rsid w:val="00B439AA"/>
    <w:rsid w:val="00B43FC9"/>
    <w:rsid w:val="00B44513"/>
    <w:rsid w:val="00B44C64"/>
    <w:rsid w:val="00B44D3C"/>
    <w:rsid w:val="00B45036"/>
    <w:rsid w:val="00B45DFA"/>
    <w:rsid w:val="00B46569"/>
    <w:rsid w:val="00B46E6C"/>
    <w:rsid w:val="00B4742E"/>
    <w:rsid w:val="00B47483"/>
    <w:rsid w:val="00B5041E"/>
    <w:rsid w:val="00B50F22"/>
    <w:rsid w:val="00B51587"/>
    <w:rsid w:val="00B52CB5"/>
    <w:rsid w:val="00B52E3F"/>
    <w:rsid w:val="00B534A7"/>
    <w:rsid w:val="00B5351A"/>
    <w:rsid w:val="00B53B36"/>
    <w:rsid w:val="00B53BF9"/>
    <w:rsid w:val="00B548C8"/>
    <w:rsid w:val="00B558CC"/>
    <w:rsid w:val="00B563CA"/>
    <w:rsid w:val="00B56854"/>
    <w:rsid w:val="00B56AF8"/>
    <w:rsid w:val="00B56CE6"/>
    <w:rsid w:val="00B57C6F"/>
    <w:rsid w:val="00B57CC2"/>
    <w:rsid w:val="00B600C3"/>
    <w:rsid w:val="00B60390"/>
    <w:rsid w:val="00B60500"/>
    <w:rsid w:val="00B60859"/>
    <w:rsid w:val="00B60F9D"/>
    <w:rsid w:val="00B6126C"/>
    <w:rsid w:val="00B61DFA"/>
    <w:rsid w:val="00B61E4F"/>
    <w:rsid w:val="00B62A16"/>
    <w:rsid w:val="00B62BF5"/>
    <w:rsid w:val="00B63425"/>
    <w:rsid w:val="00B63AC2"/>
    <w:rsid w:val="00B63D48"/>
    <w:rsid w:val="00B63F84"/>
    <w:rsid w:val="00B6437E"/>
    <w:rsid w:val="00B67360"/>
    <w:rsid w:val="00B673F3"/>
    <w:rsid w:val="00B67816"/>
    <w:rsid w:val="00B67848"/>
    <w:rsid w:val="00B70CC3"/>
    <w:rsid w:val="00B710E1"/>
    <w:rsid w:val="00B71257"/>
    <w:rsid w:val="00B71B32"/>
    <w:rsid w:val="00B7279D"/>
    <w:rsid w:val="00B728A8"/>
    <w:rsid w:val="00B72DB3"/>
    <w:rsid w:val="00B7303E"/>
    <w:rsid w:val="00B7309B"/>
    <w:rsid w:val="00B73751"/>
    <w:rsid w:val="00B73796"/>
    <w:rsid w:val="00B754B2"/>
    <w:rsid w:val="00B755A0"/>
    <w:rsid w:val="00B7581C"/>
    <w:rsid w:val="00B75F9E"/>
    <w:rsid w:val="00B7644D"/>
    <w:rsid w:val="00B77622"/>
    <w:rsid w:val="00B806B2"/>
    <w:rsid w:val="00B81211"/>
    <w:rsid w:val="00B81385"/>
    <w:rsid w:val="00B814E8"/>
    <w:rsid w:val="00B81A8E"/>
    <w:rsid w:val="00B81FD8"/>
    <w:rsid w:val="00B822FA"/>
    <w:rsid w:val="00B827F1"/>
    <w:rsid w:val="00B83793"/>
    <w:rsid w:val="00B83A78"/>
    <w:rsid w:val="00B848CE"/>
    <w:rsid w:val="00B84973"/>
    <w:rsid w:val="00B84C67"/>
    <w:rsid w:val="00B8505C"/>
    <w:rsid w:val="00B851B8"/>
    <w:rsid w:val="00B8581B"/>
    <w:rsid w:val="00B86152"/>
    <w:rsid w:val="00B861CA"/>
    <w:rsid w:val="00B86CF5"/>
    <w:rsid w:val="00B86D5E"/>
    <w:rsid w:val="00B8773F"/>
    <w:rsid w:val="00B900CF"/>
    <w:rsid w:val="00B90B54"/>
    <w:rsid w:val="00B90FBB"/>
    <w:rsid w:val="00B91586"/>
    <w:rsid w:val="00B9163B"/>
    <w:rsid w:val="00B91CE4"/>
    <w:rsid w:val="00B9264F"/>
    <w:rsid w:val="00B927DF"/>
    <w:rsid w:val="00B9281A"/>
    <w:rsid w:val="00B92A37"/>
    <w:rsid w:val="00B92AFA"/>
    <w:rsid w:val="00B93132"/>
    <w:rsid w:val="00B933CD"/>
    <w:rsid w:val="00B935A9"/>
    <w:rsid w:val="00B948E8"/>
    <w:rsid w:val="00B957E5"/>
    <w:rsid w:val="00B9655D"/>
    <w:rsid w:val="00B96FC5"/>
    <w:rsid w:val="00B97416"/>
    <w:rsid w:val="00B97426"/>
    <w:rsid w:val="00B9743A"/>
    <w:rsid w:val="00B974BC"/>
    <w:rsid w:val="00B974E7"/>
    <w:rsid w:val="00B979D6"/>
    <w:rsid w:val="00B97C85"/>
    <w:rsid w:val="00BA087F"/>
    <w:rsid w:val="00BA0D08"/>
    <w:rsid w:val="00BA125A"/>
    <w:rsid w:val="00BA1265"/>
    <w:rsid w:val="00BA20EA"/>
    <w:rsid w:val="00BA24E3"/>
    <w:rsid w:val="00BA2612"/>
    <w:rsid w:val="00BA2BCF"/>
    <w:rsid w:val="00BA2BD3"/>
    <w:rsid w:val="00BA46B4"/>
    <w:rsid w:val="00BA4830"/>
    <w:rsid w:val="00BA4FC6"/>
    <w:rsid w:val="00BA52F7"/>
    <w:rsid w:val="00BA66B7"/>
    <w:rsid w:val="00BA66CF"/>
    <w:rsid w:val="00BA6A59"/>
    <w:rsid w:val="00BA6BE8"/>
    <w:rsid w:val="00BA6C01"/>
    <w:rsid w:val="00BB080D"/>
    <w:rsid w:val="00BB088D"/>
    <w:rsid w:val="00BB08BE"/>
    <w:rsid w:val="00BB09F5"/>
    <w:rsid w:val="00BB0F8F"/>
    <w:rsid w:val="00BB132F"/>
    <w:rsid w:val="00BB1C8F"/>
    <w:rsid w:val="00BB213F"/>
    <w:rsid w:val="00BB319A"/>
    <w:rsid w:val="00BB39E8"/>
    <w:rsid w:val="00BB3F3C"/>
    <w:rsid w:val="00BB4161"/>
    <w:rsid w:val="00BB4E9B"/>
    <w:rsid w:val="00BB50A7"/>
    <w:rsid w:val="00BB5B43"/>
    <w:rsid w:val="00BB6316"/>
    <w:rsid w:val="00BB66CA"/>
    <w:rsid w:val="00BB7147"/>
    <w:rsid w:val="00BB75E5"/>
    <w:rsid w:val="00BB7C90"/>
    <w:rsid w:val="00BC021E"/>
    <w:rsid w:val="00BC06F5"/>
    <w:rsid w:val="00BC14ED"/>
    <w:rsid w:val="00BC19EF"/>
    <w:rsid w:val="00BC1C65"/>
    <w:rsid w:val="00BC1C7B"/>
    <w:rsid w:val="00BC1D0F"/>
    <w:rsid w:val="00BC260B"/>
    <w:rsid w:val="00BC350D"/>
    <w:rsid w:val="00BC3C65"/>
    <w:rsid w:val="00BC3D29"/>
    <w:rsid w:val="00BC3D35"/>
    <w:rsid w:val="00BC505D"/>
    <w:rsid w:val="00BC5379"/>
    <w:rsid w:val="00BC546D"/>
    <w:rsid w:val="00BC5F71"/>
    <w:rsid w:val="00BC63B9"/>
    <w:rsid w:val="00BC6886"/>
    <w:rsid w:val="00BC7AD4"/>
    <w:rsid w:val="00BD0C42"/>
    <w:rsid w:val="00BD2230"/>
    <w:rsid w:val="00BD26EF"/>
    <w:rsid w:val="00BD2791"/>
    <w:rsid w:val="00BD2976"/>
    <w:rsid w:val="00BD2CA8"/>
    <w:rsid w:val="00BD3BE8"/>
    <w:rsid w:val="00BD4951"/>
    <w:rsid w:val="00BD4A03"/>
    <w:rsid w:val="00BD5185"/>
    <w:rsid w:val="00BD5197"/>
    <w:rsid w:val="00BD5489"/>
    <w:rsid w:val="00BD557D"/>
    <w:rsid w:val="00BD55AD"/>
    <w:rsid w:val="00BD5D92"/>
    <w:rsid w:val="00BD6D16"/>
    <w:rsid w:val="00BD7042"/>
    <w:rsid w:val="00BD7045"/>
    <w:rsid w:val="00BD79B7"/>
    <w:rsid w:val="00BD7A85"/>
    <w:rsid w:val="00BE05EC"/>
    <w:rsid w:val="00BE0618"/>
    <w:rsid w:val="00BE062A"/>
    <w:rsid w:val="00BE084A"/>
    <w:rsid w:val="00BE0903"/>
    <w:rsid w:val="00BE09F0"/>
    <w:rsid w:val="00BE0BE8"/>
    <w:rsid w:val="00BE1886"/>
    <w:rsid w:val="00BE20C1"/>
    <w:rsid w:val="00BE3583"/>
    <w:rsid w:val="00BE36E4"/>
    <w:rsid w:val="00BE3893"/>
    <w:rsid w:val="00BE3C22"/>
    <w:rsid w:val="00BE4073"/>
    <w:rsid w:val="00BE435B"/>
    <w:rsid w:val="00BE46A6"/>
    <w:rsid w:val="00BE4CEC"/>
    <w:rsid w:val="00BE53C6"/>
    <w:rsid w:val="00BE54C1"/>
    <w:rsid w:val="00BE598C"/>
    <w:rsid w:val="00BE5F02"/>
    <w:rsid w:val="00BE5F76"/>
    <w:rsid w:val="00BE5F94"/>
    <w:rsid w:val="00BE6647"/>
    <w:rsid w:val="00BE67D5"/>
    <w:rsid w:val="00BE688F"/>
    <w:rsid w:val="00BE6D43"/>
    <w:rsid w:val="00BE7224"/>
    <w:rsid w:val="00BE771B"/>
    <w:rsid w:val="00BE7725"/>
    <w:rsid w:val="00BE7ABA"/>
    <w:rsid w:val="00BF0975"/>
    <w:rsid w:val="00BF0A53"/>
    <w:rsid w:val="00BF0AFB"/>
    <w:rsid w:val="00BF15B9"/>
    <w:rsid w:val="00BF17F6"/>
    <w:rsid w:val="00BF1911"/>
    <w:rsid w:val="00BF1D82"/>
    <w:rsid w:val="00BF21B7"/>
    <w:rsid w:val="00BF227A"/>
    <w:rsid w:val="00BF2CC5"/>
    <w:rsid w:val="00BF3007"/>
    <w:rsid w:val="00BF3676"/>
    <w:rsid w:val="00BF3FAB"/>
    <w:rsid w:val="00BF4603"/>
    <w:rsid w:val="00BF4933"/>
    <w:rsid w:val="00BF679A"/>
    <w:rsid w:val="00BF693D"/>
    <w:rsid w:val="00BF6DFC"/>
    <w:rsid w:val="00BF75AC"/>
    <w:rsid w:val="00BF79BA"/>
    <w:rsid w:val="00BF7C7F"/>
    <w:rsid w:val="00C00F4F"/>
    <w:rsid w:val="00C01441"/>
    <w:rsid w:val="00C01AB4"/>
    <w:rsid w:val="00C0214D"/>
    <w:rsid w:val="00C02917"/>
    <w:rsid w:val="00C02B55"/>
    <w:rsid w:val="00C02B88"/>
    <w:rsid w:val="00C02CF6"/>
    <w:rsid w:val="00C0358F"/>
    <w:rsid w:val="00C036AC"/>
    <w:rsid w:val="00C039CE"/>
    <w:rsid w:val="00C03AE7"/>
    <w:rsid w:val="00C04743"/>
    <w:rsid w:val="00C049C8"/>
    <w:rsid w:val="00C04C40"/>
    <w:rsid w:val="00C05F37"/>
    <w:rsid w:val="00C066F1"/>
    <w:rsid w:val="00C06853"/>
    <w:rsid w:val="00C0768E"/>
    <w:rsid w:val="00C079B6"/>
    <w:rsid w:val="00C07C62"/>
    <w:rsid w:val="00C10054"/>
    <w:rsid w:val="00C1014E"/>
    <w:rsid w:val="00C101D9"/>
    <w:rsid w:val="00C119AE"/>
    <w:rsid w:val="00C12029"/>
    <w:rsid w:val="00C12102"/>
    <w:rsid w:val="00C1217B"/>
    <w:rsid w:val="00C1225D"/>
    <w:rsid w:val="00C12990"/>
    <w:rsid w:val="00C12B37"/>
    <w:rsid w:val="00C12CBC"/>
    <w:rsid w:val="00C130D5"/>
    <w:rsid w:val="00C14659"/>
    <w:rsid w:val="00C14EFE"/>
    <w:rsid w:val="00C1546E"/>
    <w:rsid w:val="00C169B5"/>
    <w:rsid w:val="00C169E8"/>
    <w:rsid w:val="00C16E32"/>
    <w:rsid w:val="00C17043"/>
    <w:rsid w:val="00C1728A"/>
    <w:rsid w:val="00C17754"/>
    <w:rsid w:val="00C2070A"/>
    <w:rsid w:val="00C217AE"/>
    <w:rsid w:val="00C2184D"/>
    <w:rsid w:val="00C21972"/>
    <w:rsid w:val="00C219C9"/>
    <w:rsid w:val="00C21DDA"/>
    <w:rsid w:val="00C22F31"/>
    <w:rsid w:val="00C23008"/>
    <w:rsid w:val="00C23361"/>
    <w:rsid w:val="00C23E09"/>
    <w:rsid w:val="00C24B49"/>
    <w:rsid w:val="00C24D61"/>
    <w:rsid w:val="00C2620C"/>
    <w:rsid w:val="00C262B8"/>
    <w:rsid w:val="00C26386"/>
    <w:rsid w:val="00C2638E"/>
    <w:rsid w:val="00C2734A"/>
    <w:rsid w:val="00C2797E"/>
    <w:rsid w:val="00C27FEB"/>
    <w:rsid w:val="00C30A5D"/>
    <w:rsid w:val="00C30FA8"/>
    <w:rsid w:val="00C3115F"/>
    <w:rsid w:val="00C31B38"/>
    <w:rsid w:val="00C3213B"/>
    <w:rsid w:val="00C32655"/>
    <w:rsid w:val="00C32BB7"/>
    <w:rsid w:val="00C32D93"/>
    <w:rsid w:val="00C33009"/>
    <w:rsid w:val="00C33BFE"/>
    <w:rsid w:val="00C33EA7"/>
    <w:rsid w:val="00C342EE"/>
    <w:rsid w:val="00C346A2"/>
    <w:rsid w:val="00C352D4"/>
    <w:rsid w:val="00C35314"/>
    <w:rsid w:val="00C3553B"/>
    <w:rsid w:val="00C35B24"/>
    <w:rsid w:val="00C35CD9"/>
    <w:rsid w:val="00C35DC0"/>
    <w:rsid w:val="00C367B8"/>
    <w:rsid w:val="00C36830"/>
    <w:rsid w:val="00C369A1"/>
    <w:rsid w:val="00C37007"/>
    <w:rsid w:val="00C3761E"/>
    <w:rsid w:val="00C378FD"/>
    <w:rsid w:val="00C407CB"/>
    <w:rsid w:val="00C411FD"/>
    <w:rsid w:val="00C41407"/>
    <w:rsid w:val="00C41A59"/>
    <w:rsid w:val="00C41A6B"/>
    <w:rsid w:val="00C41BCB"/>
    <w:rsid w:val="00C425B1"/>
    <w:rsid w:val="00C43DBA"/>
    <w:rsid w:val="00C43EAF"/>
    <w:rsid w:val="00C43F39"/>
    <w:rsid w:val="00C4454A"/>
    <w:rsid w:val="00C44D11"/>
    <w:rsid w:val="00C4578A"/>
    <w:rsid w:val="00C46AA0"/>
    <w:rsid w:val="00C46E87"/>
    <w:rsid w:val="00C47546"/>
    <w:rsid w:val="00C47581"/>
    <w:rsid w:val="00C47A81"/>
    <w:rsid w:val="00C47E55"/>
    <w:rsid w:val="00C50170"/>
    <w:rsid w:val="00C502FE"/>
    <w:rsid w:val="00C525AA"/>
    <w:rsid w:val="00C5269C"/>
    <w:rsid w:val="00C526F0"/>
    <w:rsid w:val="00C536C2"/>
    <w:rsid w:val="00C5427C"/>
    <w:rsid w:val="00C54A88"/>
    <w:rsid w:val="00C54DED"/>
    <w:rsid w:val="00C553E2"/>
    <w:rsid w:val="00C5596D"/>
    <w:rsid w:val="00C55EA5"/>
    <w:rsid w:val="00C5644D"/>
    <w:rsid w:val="00C568C9"/>
    <w:rsid w:val="00C56A04"/>
    <w:rsid w:val="00C56DC2"/>
    <w:rsid w:val="00C56E5F"/>
    <w:rsid w:val="00C56F61"/>
    <w:rsid w:val="00C5717E"/>
    <w:rsid w:val="00C57E5D"/>
    <w:rsid w:val="00C606D0"/>
    <w:rsid w:val="00C60B0B"/>
    <w:rsid w:val="00C61DB5"/>
    <w:rsid w:val="00C63028"/>
    <w:rsid w:val="00C6339F"/>
    <w:rsid w:val="00C63F9E"/>
    <w:rsid w:val="00C64024"/>
    <w:rsid w:val="00C659E6"/>
    <w:rsid w:val="00C65BAE"/>
    <w:rsid w:val="00C65D07"/>
    <w:rsid w:val="00C670F2"/>
    <w:rsid w:val="00C67335"/>
    <w:rsid w:val="00C67BF5"/>
    <w:rsid w:val="00C7037F"/>
    <w:rsid w:val="00C7143E"/>
    <w:rsid w:val="00C716A8"/>
    <w:rsid w:val="00C717D8"/>
    <w:rsid w:val="00C71B0E"/>
    <w:rsid w:val="00C7201B"/>
    <w:rsid w:val="00C729C4"/>
    <w:rsid w:val="00C72BB7"/>
    <w:rsid w:val="00C73078"/>
    <w:rsid w:val="00C731BB"/>
    <w:rsid w:val="00C73D77"/>
    <w:rsid w:val="00C75224"/>
    <w:rsid w:val="00C756F8"/>
    <w:rsid w:val="00C75813"/>
    <w:rsid w:val="00C758B2"/>
    <w:rsid w:val="00C7628E"/>
    <w:rsid w:val="00C762AB"/>
    <w:rsid w:val="00C76845"/>
    <w:rsid w:val="00C76C92"/>
    <w:rsid w:val="00C76D3F"/>
    <w:rsid w:val="00C77D22"/>
    <w:rsid w:val="00C80233"/>
    <w:rsid w:val="00C807E4"/>
    <w:rsid w:val="00C81490"/>
    <w:rsid w:val="00C814E7"/>
    <w:rsid w:val="00C81BDC"/>
    <w:rsid w:val="00C81DA3"/>
    <w:rsid w:val="00C82147"/>
    <w:rsid w:val="00C82D19"/>
    <w:rsid w:val="00C82DD7"/>
    <w:rsid w:val="00C832B4"/>
    <w:rsid w:val="00C839A1"/>
    <w:rsid w:val="00C83A8F"/>
    <w:rsid w:val="00C83C10"/>
    <w:rsid w:val="00C84164"/>
    <w:rsid w:val="00C841F6"/>
    <w:rsid w:val="00C84583"/>
    <w:rsid w:val="00C8605F"/>
    <w:rsid w:val="00C86206"/>
    <w:rsid w:val="00C86409"/>
    <w:rsid w:val="00C86557"/>
    <w:rsid w:val="00C86B6C"/>
    <w:rsid w:val="00C86BBF"/>
    <w:rsid w:val="00C86CE6"/>
    <w:rsid w:val="00C86FB1"/>
    <w:rsid w:val="00C8752C"/>
    <w:rsid w:val="00C902C7"/>
    <w:rsid w:val="00C90CE2"/>
    <w:rsid w:val="00C90D79"/>
    <w:rsid w:val="00C90D97"/>
    <w:rsid w:val="00C9159F"/>
    <w:rsid w:val="00C92194"/>
    <w:rsid w:val="00C92349"/>
    <w:rsid w:val="00C923E3"/>
    <w:rsid w:val="00C9295B"/>
    <w:rsid w:val="00C92C34"/>
    <w:rsid w:val="00C92E64"/>
    <w:rsid w:val="00C930C7"/>
    <w:rsid w:val="00C948AA"/>
    <w:rsid w:val="00C94F06"/>
    <w:rsid w:val="00C95438"/>
    <w:rsid w:val="00C95B07"/>
    <w:rsid w:val="00C95B38"/>
    <w:rsid w:val="00C95CD3"/>
    <w:rsid w:val="00C95F4B"/>
    <w:rsid w:val="00C961E5"/>
    <w:rsid w:val="00C967FC"/>
    <w:rsid w:val="00C969FC"/>
    <w:rsid w:val="00C96AF7"/>
    <w:rsid w:val="00C97086"/>
    <w:rsid w:val="00C971E6"/>
    <w:rsid w:val="00C9771E"/>
    <w:rsid w:val="00C977C0"/>
    <w:rsid w:val="00CA02BF"/>
    <w:rsid w:val="00CA03AB"/>
    <w:rsid w:val="00CA0574"/>
    <w:rsid w:val="00CA08EB"/>
    <w:rsid w:val="00CA18EF"/>
    <w:rsid w:val="00CA2ABD"/>
    <w:rsid w:val="00CA2E2F"/>
    <w:rsid w:val="00CA2F7E"/>
    <w:rsid w:val="00CA305B"/>
    <w:rsid w:val="00CA37E0"/>
    <w:rsid w:val="00CA49EE"/>
    <w:rsid w:val="00CA5144"/>
    <w:rsid w:val="00CA5481"/>
    <w:rsid w:val="00CA5523"/>
    <w:rsid w:val="00CA56FA"/>
    <w:rsid w:val="00CA5923"/>
    <w:rsid w:val="00CA5944"/>
    <w:rsid w:val="00CA5F6C"/>
    <w:rsid w:val="00CA67B8"/>
    <w:rsid w:val="00CA7A03"/>
    <w:rsid w:val="00CB056C"/>
    <w:rsid w:val="00CB08F1"/>
    <w:rsid w:val="00CB0904"/>
    <w:rsid w:val="00CB0AAF"/>
    <w:rsid w:val="00CB0C76"/>
    <w:rsid w:val="00CB0EC6"/>
    <w:rsid w:val="00CB0FA5"/>
    <w:rsid w:val="00CB0FB8"/>
    <w:rsid w:val="00CB1851"/>
    <w:rsid w:val="00CB1A8F"/>
    <w:rsid w:val="00CB2A51"/>
    <w:rsid w:val="00CB369D"/>
    <w:rsid w:val="00CB36B6"/>
    <w:rsid w:val="00CB3F74"/>
    <w:rsid w:val="00CB56DD"/>
    <w:rsid w:val="00CB62B3"/>
    <w:rsid w:val="00CB63E2"/>
    <w:rsid w:val="00CB6425"/>
    <w:rsid w:val="00CB670F"/>
    <w:rsid w:val="00CB70AF"/>
    <w:rsid w:val="00CB7F70"/>
    <w:rsid w:val="00CC0B8B"/>
    <w:rsid w:val="00CC0EF4"/>
    <w:rsid w:val="00CC0FE0"/>
    <w:rsid w:val="00CC1542"/>
    <w:rsid w:val="00CC179F"/>
    <w:rsid w:val="00CC1DBC"/>
    <w:rsid w:val="00CC1F81"/>
    <w:rsid w:val="00CC22DE"/>
    <w:rsid w:val="00CC2E7D"/>
    <w:rsid w:val="00CC348B"/>
    <w:rsid w:val="00CC3B8B"/>
    <w:rsid w:val="00CC40EB"/>
    <w:rsid w:val="00CC45B5"/>
    <w:rsid w:val="00CC5A3C"/>
    <w:rsid w:val="00CC6E07"/>
    <w:rsid w:val="00CC708C"/>
    <w:rsid w:val="00CC75B4"/>
    <w:rsid w:val="00CC7617"/>
    <w:rsid w:val="00CC7A51"/>
    <w:rsid w:val="00CD0138"/>
    <w:rsid w:val="00CD063E"/>
    <w:rsid w:val="00CD0DA6"/>
    <w:rsid w:val="00CD0E74"/>
    <w:rsid w:val="00CD0FDB"/>
    <w:rsid w:val="00CD1090"/>
    <w:rsid w:val="00CD1265"/>
    <w:rsid w:val="00CD12AE"/>
    <w:rsid w:val="00CD1891"/>
    <w:rsid w:val="00CD1DA2"/>
    <w:rsid w:val="00CD2206"/>
    <w:rsid w:val="00CD2572"/>
    <w:rsid w:val="00CD2751"/>
    <w:rsid w:val="00CD37CA"/>
    <w:rsid w:val="00CD39C4"/>
    <w:rsid w:val="00CD3BFD"/>
    <w:rsid w:val="00CD4017"/>
    <w:rsid w:val="00CD4117"/>
    <w:rsid w:val="00CD4365"/>
    <w:rsid w:val="00CD494B"/>
    <w:rsid w:val="00CD49AC"/>
    <w:rsid w:val="00CD5362"/>
    <w:rsid w:val="00CD6257"/>
    <w:rsid w:val="00CD6484"/>
    <w:rsid w:val="00CD7D7A"/>
    <w:rsid w:val="00CE0FB1"/>
    <w:rsid w:val="00CE112B"/>
    <w:rsid w:val="00CE1218"/>
    <w:rsid w:val="00CE1AE9"/>
    <w:rsid w:val="00CE1CB3"/>
    <w:rsid w:val="00CE317F"/>
    <w:rsid w:val="00CE355F"/>
    <w:rsid w:val="00CE3B41"/>
    <w:rsid w:val="00CE4640"/>
    <w:rsid w:val="00CE5B16"/>
    <w:rsid w:val="00CE627A"/>
    <w:rsid w:val="00CE6B23"/>
    <w:rsid w:val="00CE6D03"/>
    <w:rsid w:val="00CE77D5"/>
    <w:rsid w:val="00CE79B7"/>
    <w:rsid w:val="00CF0C19"/>
    <w:rsid w:val="00CF0E53"/>
    <w:rsid w:val="00CF15B3"/>
    <w:rsid w:val="00CF1BEC"/>
    <w:rsid w:val="00CF1E2C"/>
    <w:rsid w:val="00CF1EBF"/>
    <w:rsid w:val="00CF2609"/>
    <w:rsid w:val="00CF319C"/>
    <w:rsid w:val="00CF346F"/>
    <w:rsid w:val="00CF363C"/>
    <w:rsid w:val="00CF3E44"/>
    <w:rsid w:val="00CF4F8A"/>
    <w:rsid w:val="00CF4FC9"/>
    <w:rsid w:val="00CF6459"/>
    <w:rsid w:val="00CF6A40"/>
    <w:rsid w:val="00CF77CF"/>
    <w:rsid w:val="00CF7B1B"/>
    <w:rsid w:val="00CF7FF2"/>
    <w:rsid w:val="00D0037D"/>
    <w:rsid w:val="00D00472"/>
    <w:rsid w:val="00D00AD5"/>
    <w:rsid w:val="00D010E5"/>
    <w:rsid w:val="00D016ED"/>
    <w:rsid w:val="00D01BD2"/>
    <w:rsid w:val="00D01CDD"/>
    <w:rsid w:val="00D01D67"/>
    <w:rsid w:val="00D025A8"/>
    <w:rsid w:val="00D028EF"/>
    <w:rsid w:val="00D02C55"/>
    <w:rsid w:val="00D03A29"/>
    <w:rsid w:val="00D041F6"/>
    <w:rsid w:val="00D04A85"/>
    <w:rsid w:val="00D056E5"/>
    <w:rsid w:val="00D05D3D"/>
    <w:rsid w:val="00D065D2"/>
    <w:rsid w:val="00D06AA9"/>
    <w:rsid w:val="00D072DA"/>
    <w:rsid w:val="00D102FD"/>
    <w:rsid w:val="00D112EC"/>
    <w:rsid w:val="00D11682"/>
    <w:rsid w:val="00D11D5E"/>
    <w:rsid w:val="00D11FF1"/>
    <w:rsid w:val="00D125D9"/>
    <w:rsid w:val="00D12A9B"/>
    <w:rsid w:val="00D12C2B"/>
    <w:rsid w:val="00D130C5"/>
    <w:rsid w:val="00D1439D"/>
    <w:rsid w:val="00D14DD4"/>
    <w:rsid w:val="00D14EA6"/>
    <w:rsid w:val="00D15053"/>
    <w:rsid w:val="00D15FC2"/>
    <w:rsid w:val="00D1616D"/>
    <w:rsid w:val="00D161BE"/>
    <w:rsid w:val="00D163D7"/>
    <w:rsid w:val="00D16458"/>
    <w:rsid w:val="00D1695C"/>
    <w:rsid w:val="00D1766D"/>
    <w:rsid w:val="00D176D0"/>
    <w:rsid w:val="00D205B5"/>
    <w:rsid w:val="00D21298"/>
    <w:rsid w:val="00D212F1"/>
    <w:rsid w:val="00D21A28"/>
    <w:rsid w:val="00D21A94"/>
    <w:rsid w:val="00D22876"/>
    <w:rsid w:val="00D22912"/>
    <w:rsid w:val="00D236E9"/>
    <w:rsid w:val="00D23BFB"/>
    <w:rsid w:val="00D23D57"/>
    <w:rsid w:val="00D242D8"/>
    <w:rsid w:val="00D24451"/>
    <w:rsid w:val="00D244BA"/>
    <w:rsid w:val="00D247BB"/>
    <w:rsid w:val="00D24B46"/>
    <w:rsid w:val="00D252D5"/>
    <w:rsid w:val="00D26691"/>
    <w:rsid w:val="00D26C6C"/>
    <w:rsid w:val="00D27165"/>
    <w:rsid w:val="00D2721F"/>
    <w:rsid w:val="00D277C3"/>
    <w:rsid w:val="00D3053A"/>
    <w:rsid w:val="00D34CAC"/>
    <w:rsid w:val="00D354AB"/>
    <w:rsid w:val="00D356FF"/>
    <w:rsid w:val="00D370C5"/>
    <w:rsid w:val="00D37AE2"/>
    <w:rsid w:val="00D40F83"/>
    <w:rsid w:val="00D41520"/>
    <w:rsid w:val="00D42A09"/>
    <w:rsid w:val="00D42F01"/>
    <w:rsid w:val="00D4341A"/>
    <w:rsid w:val="00D447C0"/>
    <w:rsid w:val="00D4490A"/>
    <w:rsid w:val="00D451D4"/>
    <w:rsid w:val="00D45217"/>
    <w:rsid w:val="00D46295"/>
    <w:rsid w:val="00D50F3C"/>
    <w:rsid w:val="00D50FAF"/>
    <w:rsid w:val="00D51283"/>
    <w:rsid w:val="00D51704"/>
    <w:rsid w:val="00D51CD4"/>
    <w:rsid w:val="00D528BE"/>
    <w:rsid w:val="00D52B49"/>
    <w:rsid w:val="00D52C4B"/>
    <w:rsid w:val="00D52D19"/>
    <w:rsid w:val="00D538B3"/>
    <w:rsid w:val="00D53AD9"/>
    <w:rsid w:val="00D54D2C"/>
    <w:rsid w:val="00D554E0"/>
    <w:rsid w:val="00D56B0F"/>
    <w:rsid w:val="00D56CD3"/>
    <w:rsid w:val="00D56D01"/>
    <w:rsid w:val="00D5799A"/>
    <w:rsid w:val="00D60041"/>
    <w:rsid w:val="00D60094"/>
    <w:rsid w:val="00D602EF"/>
    <w:rsid w:val="00D60589"/>
    <w:rsid w:val="00D60762"/>
    <w:rsid w:val="00D612AC"/>
    <w:rsid w:val="00D63695"/>
    <w:rsid w:val="00D638A4"/>
    <w:rsid w:val="00D63A78"/>
    <w:rsid w:val="00D6409A"/>
    <w:rsid w:val="00D64387"/>
    <w:rsid w:val="00D64EEA"/>
    <w:rsid w:val="00D66806"/>
    <w:rsid w:val="00D6693E"/>
    <w:rsid w:val="00D66A27"/>
    <w:rsid w:val="00D66CAC"/>
    <w:rsid w:val="00D66D14"/>
    <w:rsid w:val="00D678C8"/>
    <w:rsid w:val="00D67DC6"/>
    <w:rsid w:val="00D7051E"/>
    <w:rsid w:val="00D709A1"/>
    <w:rsid w:val="00D70C4D"/>
    <w:rsid w:val="00D71041"/>
    <w:rsid w:val="00D713AB"/>
    <w:rsid w:val="00D714E9"/>
    <w:rsid w:val="00D716B5"/>
    <w:rsid w:val="00D718D5"/>
    <w:rsid w:val="00D71E19"/>
    <w:rsid w:val="00D723EB"/>
    <w:rsid w:val="00D72C06"/>
    <w:rsid w:val="00D73E87"/>
    <w:rsid w:val="00D742ED"/>
    <w:rsid w:val="00D745A3"/>
    <w:rsid w:val="00D74E0C"/>
    <w:rsid w:val="00D74EEA"/>
    <w:rsid w:val="00D750AF"/>
    <w:rsid w:val="00D75581"/>
    <w:rsid w:val="00D7593E"/>
    <w:rsid w:val="00D75A70"/>
    <w:rsid w:val="00D75ADD"/>
    <w:rsid w:val="00D7626C"/>
    <w:rsid w:val="00D76286"/>
    <w:rsid w:val="00D763D5"/>
    <w:rsid w:val="00D769CA"/>
    <w:rsid w:val="00D76BBD"/>
    <w:rsid w:val="00D76CCD"/>
    <w:rsid w:val="00D77357"/>
    <w:rsid w:val="00D7737D"/>
    <w:rsid w:val="00D7747C"/>
    <w:rsid w:val="00D7747F"/>
    <w:rsid w:val="00D77B87"/>
    <w:rsid w:val="00D80966"/>
    <w:rsid w:val="00D810C0"/>
    <w:rsid w:val="00D815C4"/>
    <w:rsid w:val="00D81BEA"/>
    <w:rsid w:val="00D81BFA"/>
    <w:rsid w:val="00D81E0F"/>
    <w:rsid w:val="00D82246"/>
    <w:rsid w:val="00D82FA6"/>
    <w:rsid w:val="00D8319A"/>
    <w:rsid w:val="00D837DE"/>
    <w:rsid w:val="00D83F63"/>
    <w:rsid w:val="00D84258"/>
    <w:rsid w:val="00D8443D"/>
    <w:rsid w:val="00D844D2"/>
    <w:rsid w:val="00D846BB"/>
    <w:rsid w:val="00D85809"/>
    <w:rsid w:val="00D85AA6"/>
    <w:rsid w:val="00D85B06"/>
    <w:rsid w:val="00D85EF7"/>
    <w:rsid w:val="00D860DB"/>
    <w:rsid w:val="00D860E9"/>
    <w:rsid w:val="00D86294"/>
    <w:rsid w:val="00D86CE2"/>
    <w:rsid w:val="00D870F0"/>
    <w:rsid w:val="00D87532"/>
    <w:rsid w:val="00D90421"/>
    <w:rsid w:val="00D905D6"/>
    <w:rsid w:val="00D90703"/>
    <w:rsid w:val="00D90F50"/>
    <w:rsid w:val="00D91837"/>
    <w:rsid w:val="00D91ED3"/>
    <w:rsid w:val="00D91F7E"/>
    <w:rsid w:val="00D9253F"/>
    <w:rsid w:val="00D92929"/>
    <w:rsid w:val="00D93150"/>
    <w:rsid w:val="00D93385"/>
    <w:rsid w:val="00D933DB"/>
    <w:rsid w:val="00D93465"/>
    <w:rsid w:val="00D93B56"/>
    <w:rsid w:val="00D952DA"/>
    <w:rsid w:val="00D95439"/>
    <w:rsid w:val="00D95BAE"/>
    <w:rsid w:val="00D9681B"/>
    <w:rsid w:val="00D969C9"/>
    <w:rsid w:val="00D973B9"/>
    <w:rsid w:val="00DA0B06"/>
    <w:rsid w:val="00DA185C"/>
    <w:rsid w:val="00DA248E"/>
    <w:rsid w:val="00DA32E5"/>
    <w:rsid w:val="00DA3C90"/>
    <w:rsid w:val="00DA3EAD"/>
    <w:rsid w:val="00DA3ED6"/>
    <w:rsid w:val="00DA4544"/>
    <w:rsid w:val="00DA57A2"/>
    <w:rsid w:val="00DA6ABA"/>
    <w:rsid w:val="00DA6B3B"/>
    <w:rsid w:val="00DA70B8"/>
    <w:rsid w:val="00DA78EF"/>
    <w:rsid w:val="00DA7C71"/>
    <w:rsid w:val="00DA7F73"/>
    <w:rsid w:val="00DB04C7"/>
    <w:rsid w:val="00DB0A61"/>
    <w:rsid w:val="00DB1570"/>
    <w:rsid w:val="00DB16F1"/>
    <w:rsid w:val="00DB206F"/>
    <w:rsid w:val="00DB2A96"/>
    <w:rsid w:val="00DB2FF2"/>
    <w:rsid w:val="00DB36AB"/>
    <w:rsid w:val="00DB385D"/>
    <w:rsid w:val="00DB3B87"/>
    <w:rsid w:val="00DB419D"/>
    <w:rsid w:val="00DB46AF"/>
    <w:rsid w:val="00DB49F4"/>
    <w:rsid w:val="00DB4FAC"/>
    <w:rsid w:val="00DB5751"/>
    <w:rsid w:val="00DB582F"/>
    <w:rsid w:val="00DB5910"/>
    <w:rsid w:val="00DB69FD"/>
    <w:rsid w:val="00DB6B14"/>
    <w:rsid w:val="00DB6BB8"/>
    <w:rsid w:val="00DB7120"/>
    <w:rsid w:val="00DB71C8"/>
    <w:rsid w:val="00DB7386"/>
    <w:rsid w:val="00DC009C"/>
    <w:rsid w:val="00DC0D1B"/>
    <w:rsid w:val="00DC2238"/>
    <w:rsid w:val="00DC2672"/>
    <w:rsid w:val="00DC28B1"/>
    <w:rsid w:val="00DC2A10"/>
    <w:rsid w:val="00DC473F"/>
    <w:rsid w:val="00DC4A9E"/>
    <w:rsid w:val="00DC4E4E"/>
    <w:rsid w:val="00DC631B"/>
    <w:rsid w:val="00DC7240"/>
    <w:rsid w:val="00DC7A56"/>
    <w:rsid w:val="00DD0519"/>
    <w:rsid w:val="00DD0553"/>
    <w:rsid w:val="00DD08F3"/>
    <w:rsid w:val="00DD13BB"/>
    <w:rsid w:val="00DD1A09"/>
    <w:rsid w:val="00DD1B06"/>
    <w:rsid w:val="00DD1DB6"/>
    <w:rsid w:val="00DD20FB"/>
    <w:rsid w:val="00DD2168"/>
    <w:rsid w:val="00DD21FD"/>
    <w:rsid w:val="00DD2298"/>
    <w:rsid w:val="00DD2FC5"/>
    <w:rsid w:val="00DD3A0C"/>
    <w:rsid w:val="00DD3B33"/>
    <w:rsid w:val="00DD406C"/>
    <w:rsid w:val="00DD4C83"/>
    <w:rsid w:val="00DD4E40"/>
    <w:rsid w:val="00DD5319"/>
    <w:rsid w:val="00DD53C3"/>
    <w:rsid w:val="00DD56C9"/>
    <w:rsid w:val="00DD5726"/>
    <w:rsid w:val="00DD577C"/>
    <w:rsid w:val="00DD5C16"/>
    <w:rsid w:val="00DD5D13"/>
    <w:rsid w:val="00DD63E6"/>
    <w:rsid w:val="00DD6910"/>
    <w:rsid w:val="00DD6B59"/>
    <w:rsid w:val="00DD765D"/>
    <w:rsid w:val="00DD7853"/>
    <w:rsid w:val="00DD7B4B"/>
    <w:rsid w:val="00DE0417"/>
    <w:rsid w:val="00DE057B"/>
    <w:rsid w:val="00DE205D"/>
    <w:rsid w:val="00DE248C"/>
    <w:rsid w:val="00DE2704"/>
    <w:rsid w:val="00DE28F5"/>
    <w:rsid w:val="00DE29D6"/>
    <w:rsid w:val="00DE2D0A"/>
    <w:rsid w:val="00DE2DFA"/>
    <w:rsid w:val="00DE35E4"/>
    <w:rsid w:val="00DE3923"/>
    <w:rsid w:val="00DE3AFE"/>
    <w:rsid w:val="00DE478A"/>
    <w:rsid w:val="00DE4E58"/>
    <w:rsid w:val="00DE4FB7"/>
    <w:rsid w:val="00DE5057"/>
    <w:rsid w:val="00DE5995"/>
    <w:rsid w:val="00DE6687"/>
    <w:rsid w:val="00DE7D71"/>
    <w:rsid w:val="00DE7FD5"/>
    <w:rsid w:val="00DF05BD"/>
    <w:rsid w:val="00DF0686"/>
    <w:rsid w:val="00DF0A10"/>
    <w:rsid w:val="00DF0BA2"/>
    <w:rsid w:val="00DF0C9B"/>
    <w:rsid w:val="00DF0EF9"/>
    <w:rsid w:val="00DF2760"/>
    <w:rsid w:val="00DF3581"/>
    <w:rsid w:val="00DF3A3D"/>
    <w:rsid w:val="00DF402C"/>
    <w:rsid w:val="00DF41CC"/>
    <w:rsid w:val="00DF443E"/>
    <w:rsid w:val="00DF5356"/>
    <w:rsid w:val="00DF64C4"/>
    <w:rsid w:val="00DF677F"/>
    <w:rsid w:val="00DF6C7A"/>
    <w:rsid w:val="00DF6CD2"/>
    <w:rsid w:val="00DF71D6"/>
    <w:rsid w:val="00DF75C5"/>
    <w:rsid w:val="00DF7705"/>
    <w:rsid w:val="00E0060E"/>
    <w:rsid w:val="00E009E3"/>
    <w:rsid w:val="00E00AEE"/>
    <w:rsid w:val="00E01C06"/>
    <w:rsid w:val="00E02114"/>
    <w:rsid w:val="00E0332A"/>
    <w:rsid w:val="00E03D50"/>
    <w:rsid w:val="00E03E24"/>
    <w:rsid w:val="00E03FFA"/>
    <w:rsid w:val="00E0492C"/>
    <w:rsid w:val="00E04B3B"/>
    <w:rsid w:val="00E04E3D"/>
    <w:rsid w:val="00E04EC8"/>
    <w:rsid w:val="00E05F00"/>
    <w:rsid w:val="00E05F4D"/>
    <w:rsid w:val="00E067B9"/>
    <w:rsid w:val="00E06EDA"/>
    <w:rsid w:val="00E0707E"/>
    <w:rsid w:val="00E07B3E"/>
    <w:rsid w:val="00E11FF8"/>
    <w:rsid w:val="00E128D3"/>
    <w:rsid w:val="00E12D29"/>
    <w:rsid w:val="00E12E8B"/>
    <w:rsid w:val="00E130E7"/>
    <w:rsid w:val="00E13CC7"/>
    <w:rsid w:val="00E140EE"/>
    <w:rsid w:val="00E14A4C"/>
    <w:rsid w:val="00E14B65"/>
    <w:rsid w:val="00E14E54"/>
    <w:rsid w:val="00E15CA7"/>
    <w:rsid w:val="00E1774A"/>
    <w:rsid w:val="00E17A29"/>
    <w:rsid w:val="00E17EF6"/>
    <w:rsid w:val="00E20053"/>
    <w:rsid w:val="00E2008A"/>
    <w:rsid w:val="00E20C36"/>
    <w:rsid w:val="00E21376"/>
    <w:rsid w:val="00E24016"/>
    <w:rsid w:val="00E24709"/>
    <w:rsid w:val="00E252F3"/>
    <w:rsid w:val="00E253F6"/>
    <w:rsid w:val="00E25D74"/>
    <w:rsid w:val="00E25DFA"/>
    <w:rsid w:val="00E25E9C"/>
    <w:rsid w:val="00E26125"/>
    <w:rsid w:val="00E267D9"/>
    <w:rsid w:val="00E26AD8"/>
    <w:rsid w:val="00E274FE"/>
    <w:rsid w:val="00E30222"/>
    <w:rsid w:val="00E30431"/>
    <w:rsid w:val="00E3078F"/>
    <w:rsid w:val="00E30F41"/>
    <w:rsid w:val="00E31355"/>
    <w:rsid w:val="00E31765"/>
    <w:rsid w:val="00E32300"/>
    <w:rsid w:val="00E32A75"/>
    <w:rsid w:val="00E330B2"/>
    <w:rsid w:val="00E33114"/>
    <w:rsid w:val="00E331CC"/>
    <w:rsid w:val="00E339BD"/>
    <w:rsid w:val="00E33D3F"/>
    <w:rsid w:val="00E33E86"/>
    <w:rsid w:val="00E34148"/>
    <w:rsid w:val="00E346AB"/>
    <w:rsid w:val="00E347CB"/>
    <w:rsid w:val="00E35EB2"/>
    <w:rsid w:val="00E362BF"/>
    <w:rsid w:val="00E3693D"/>
    <w:rsid w:val="00E37454"/>
    <w:rsid w:val="00E37B2B"/>
    <w:rsid w:val="00E37BDB"/>
    <w:rsid w:val="00E37F98"/>
    <w:rsid w:val="00E4004C"/>
    <w:rsid w:val="00E401EF"/>
    <w:rsid w:val="00E414FA"/>
    <w:rsid w:val="00E42099"/>
    <w:rsid w:val="00E4248C"/>
    <w:rsid w:val="00E42B0C"/>
    <w:rsid w:val="00E42D64"/>
    <w:rsid w:val="00E43184"/>
    <w:rsid w:val="00E4332D"/>
    <w:rsid w:val="00E43525"/>
    <w:rsid w:val="00E43E72"/>
    <w:rsid w:val="00E4415B"/>
    <w:rsid w:val="00E4457F"/>
    <w:rsid w:val="00E4469C"/>
    <w:rsid w:val="00E44ADD"/>
    <w:rsid w:val="00E44D34"/>
    <w:rsid w:val="00E45514"/>
    <w:rsid w:val="00E456C9"/>
    <w:rsid w:val="00E46B47"/>
    <w:rsid w:val="00E4794E"/>
    <w:rsid w:val="00E47DE4"/>
    <w:rsid w:val="00E50C13"/>
    <w:rsid w:val="00E50C4A"/>
    <w:rsid w:val="00E513D5"/>
    <w:rsid w:val="00E51641"/>
    <w:rsid w:val="00E51CC1"/>
    <w:rsid w:val="00E526C4"/>
    <w:rsid w:val="00E52953"/>
    <w:rsid w:val="00E52A7E"/>
    <w:rsid w:val="00E53BE3"/>
    <w:rsid w:val="00E541B4"/>
    <w:rsid w:val="00E54204"/>
    <w:rsid w:val="00E54220"/>
    <w:rsid w:val="00E54961"/>
    <w:rsid w:val="00E54BFB"/>
    <w:rsid w:val="00E55173"/>
    <w:rsid w:val="00E5531B"/>
    <w:rsid w:val="00E559CF"/>
    <w:rsid w:val="00E5616D"/>
    <w:rsid w:val="00E568DF"/>
    <w:rsid w:val="00E5690F"/>
    <w:rsid w:val="00E56CB0"/>
    <w:rsid w:val="00E57348"/>
    <w:rsid w:val="00E57B4A"/>
    <w:rsid w:val="00E60731"/>
    <w:rsid w:val="00E60A66"/>
    <w:rsid w:val="00E61759"/>
    <w:rsid w:val="00E6198C"/>
    <w:rsid w:val="00E6217E"/>
    <w:rsid w:val="00E62246"/>
    <w:rsid w:val="00E62401"/>
    <w:rsid w:val="00E629A0"/>
    <w:rsid w:val="00E62D90"/>
    <w:rsid w:val="00E630DD"/>
    <w:rsid w:val="00E63255"/>
    <w:rsid w:val="00E63610"/>
    <w:rsid w:val="00E636AB"/>
    <w:rsid w:val="00E63D6D"/>
    <w:rsid w:val="00E640A3"/>
    <w:rsid w:val="00E64C5D"/>
    <w:rsid w:val="00E6516F"/>
    <w:rsid w:val="00E651DE"/>
    <w:rsid w:val="00E65369"/>
    <w:rsid w:val="00E655C9"/>
    <w:rsid w:val="00E65BBC"/>
    <w:rsid w:val="00E6611F"/>
    <w:rsid w:val="00E66587"/>
    <w:rsid w:val="00E6715C"/>
    <w:rsid w:val="00E67610"/>
    <w:rsid w:val="00E6767E"/>
    <w:rsid w:val="00E676DF"/>
    <w:rsid w:val="00E67990"/>
    <w:rsid w:val="00E7044A"/>
    <w:rsid w:val="00E71067"/>
    <w:rsid w:val="00E7174B"/>
    <w:rsid w:val="00E71CBD"/>
    <w:rsid w:val="00E72064"/>
    <w:rsid w:val="00E720B2"/>
    <w:rsid w:val="00E725D2"/>
    <w:rsid w:val="00E72A46"/>
    <w:rsid w:val="00E7495E"/>
    <w:rsid w:val="00E753B4"/>
    <w:rsid w:val="00E754BE"/>
    <w:rsid w:val="00E758B5"/>
    <w:rsid w:val="00E7607C"/>
    <w:rsid w:val="00E76508"/>
    <w:rsid w:val="00E76646"/>
    <w:rsid w:val="00E76990"/>
    <w:rsid w:val="00E76A33"/>
    <w:rsid w:val="00E76C10"/>
    <w:rsid w:val="00E77B17"/>
    <w:rsid w:val="00E80AF6"/>
    <w:rsid w:val="00E80AF8"/>
    <w:rsid w:val="00E80C04"/>
    <w:rsid w:val="00E80C99"/>
    <w:rsid w:val="00E813E9"/>
    <w:rsid w:val="00E81742"/>
    <w:rsid w:val="00E81743"/>
    <w:rsid w:val="00E82AED"/>
    <w:rsid w:val="00E83FE5"/>
    <w:rsid w:val="00E848CB"/>
    <w:rsid w:val="00E84AE2"/>
    <w:rsid w:val="00E854E7"/>
    <w:rsid w:val="00E85B08"/>
    <w:rsid w:val="00E864BD"/>
    <w:rsid w:val="00E868BF"/>
    <w:rsid w:val="00E871FD"/>
    <w:rsid w:val="00E87238"/>
    <w:rsid w:val="00E904C0"/>
    <w:rsid w:val="00E906C6"/>
    <w:rsid w:val="00E9090D"/>
    <w:rsid w:val="00E90AC1"/>
    <w:rsid w:val="00E912E3"/>
    <w:rsid w:val="00E91AC0"/>
    <w:rsid w:val="00E91B2F"/>
    <w:rsid w:val="00E91F90"/>
    <w:rsid w:val="00E9245A"/>
    <w:rsid w:val="00E92767"/>
    <w:rsid w:val="00E92E71"/>
    <w:rsid w:val="00E92EE6"/>
    <w:rsid w:val="00E938F1"/>
    <w:rsid w:val="00E93B8A"/>
    <w:rsid w:val="00E94B44"/>
    <w:rsid w:val="00E95637"/>
    <w:rsid w:val="00E95799"/>
    <w:rsid w:val="00E95BED"/>
    <w:rsid w:val="00E9609D"/>
    <w:rsid w:val="00E9618A"/>
    <w:rsid w:val="00E966B0"/>
    <w:rsid w:val="00E966FF"/>
    <w:rsid w:val="00E9671C"/>
    <w:rsid w:val="00E96795"/>
    <w:rsid w:val="00E97664"/>
    <w:rsid w:val="00E97802"/>
    <w:rsid w:val="00E97FDE"/>
    <w:rsid w:val="00EA02B5"/>
    <w:rsid w:val="00EA05EA"/>
    <w:rsid w:val="00EA0ADE"/>
    <w:rsid w:val="00EA1390"/>
    <w:rsid w:val="00EA14E8"/>
    <w:rsid w:val="00EA179D"/>
    <w:rsid w:val="00EA187B"/>
    <w:rsid w:val="00EA2233"/>
    <w:rsid w:val="00EA2689"/>
    <w:rsid w:val="00EA3697"/>
    <w:rsid w:val="00EA489E"/>
    <w:rsid w:val="00EA4E97"/>
    <w:rsid w:val="00EA5261"/>
    <w:rsid w:val="00EA53A8"/>
    <w:rsid w:val="00EA55D3"/>
    <w:rsid w:val="00EA64C3"/>
    <w:rsid w:val="00EA6B4A"/>
    <w:rsid w:val="00EA6B92"/>
    <w:rsid w:val="00EA721D"/>
    <w:rsid w:val="00EA7D4F"/>
    <w:rsid w:val="00EA7EC1"/>
    <w:rsid w:val="00EB08A6"/>
    <w:rsid w:val="00EB08A7"/>
    <w:rsid w:val="00EB1F61"/>
    <w:rsid w:val="00EB1FC1"/>
    <w:rsid w:val="00EB26D0"/>
    <w:rsid w:val="00EB3666"/>
    <w:rsid w:val="00EB3DC2"/>
    <w:rsid w:val="00EB479D"/>
    <w:rsid w:val="00EB49DB"/>
    <w:rsid w:val="00EB5ABF"/>
    <w:rsid w:val="00EB5FA2"/>
    <w:rsid w:val="00EB6679"/>
    <w:rsid w:val="00EB6C22"/>
    <w:rsid w:val="00EB6FB3"/>
    <w:rsid w:val="00EC00C7"/>
    <w:rsid w:val="00EC02AF"/>
    <w:rsid w:val="00EC08C5"/>
    <w:rsid w:val="00EC160B"/>
    <w:rsid w:val="00EC27CB"/>
    <w:rsid w:val="00EC3DBA"/>
    <w:rsid w:val="00EC42C1"/>
    <w:rsid w:val="00EC45C6"/>
    <w:rsid w:val="00EC4AAE"/>
    <w:rsid w:val="00EC5C13"/>
    <w:rsid w:val="00EC6545"/>
    <w:rsid w:val="00EC7301"/>
    <w:rsid w:val="00EC7990"/>
    <w:rsid w:val="00EC7E70"/>
    <w:rsid w:val="00EC7EEB"/>
    <w:rsid w:val="00EC7F31"/>
    <w:rsid w:val="00ED0444"/>
    <w:rsid w:val="00ED098A"/>
    <w:rsid w:val="00ED0A77"/>
    <w:rsid w:val="00ED0B51"/>
    <w:rsid w:val="00ED1682"/>
    <w:rsid w:val="00ED19D3"/>
    <w:rsid w:val="00ED2335"/>
    <w:rsid w:val="00ED24D8"/>
    <w:rsid w:val="00ED2C21"/>
    <w:rsid w:val="00ED2F84"/>
    <w:rsid w:val="00ED46D2"/>
    <w:rsid w:val="00ED48FE"/>
    <w:rsid w:val="00ED5806"/>
    <w:rsid w:val="00ED641C"/>
    <w:rsid w:val="00ED6648"/>
    <w:rsid w:val="00ED721C"/>
    <w:rsid w:val="00ED72DC"/>
    <w:rsid w:val="00ED746A"/>
    <w:rsid w:val="00ED7904"/>
    <w:rsid w:val="00ED7C07"/>
    <w:rsid w:val="00EE0045"/>
    <w:rsid w:val="00EE0272"/>
    <w:rsid w:val="00EE07EA"/>
    <w:rsid w:val="00EE0B10"/>
    <w:rsid w:val="00EE0FC4"/>
    <w:rsid w:val="00EE10E4"/>
    <w:rsid w:val="00EE2101"/>
    <w:rsid w:val="00EE3065"/>
    <w:rsid w:val="00EE3C9E"/>
    <w:rsid w:val="00EE3CEB"/>
    <w:rsid w:val="00EE4810"/>
    <w:rsid w:val="00EE6568"/>
    <w:rsid w:val="00EE6C63"/>
    <w:rsid w:val="00EE6E41"/>
    <w:rsid w:val="00EE7251"/>
    <w:rsid w:val="00EE741C"/>
    <w:rsid w:val="00EE7F5B"/>
    <w:rsid w:val="00EF003D"/>
    <w:rsid w:val="00EF0589"/>
    <w:rsid w:val="00EF0A70"/>
    <w:rsid w:val="00EF2105"/>
    <w:rsid w:val="00EF213F"/>
    <w:rsid w:val="00EF3276"/>
    <w:rsid w:val="00EF34E6"/>
    <w:rsid w:val="00EF3E1D"/>
    <w:rsid w:val="00EF3E8D"/>
    <w:rsid w:val="00EF3FAB"/>
    <w:rsid w:val="00EF454F"/>
    <w:rsid w:val="00EF45D8"/>
    <w:rsid w:val="00EF5291"/>
    <w:rsid w:val="00EF54E1"/>
    <w:rsid w:val="00EF5EE5"/>
    <w:rsid w:val="00EF643C"/>
    <w:rsid w:val="00EF6676"/>
    <w:rsid w:val="00EF6E15"/>
    <w:rsid w:val="00EF7005"/>
    <w:rsid w:val="00EF7108"/>
    <w:rsid w:val="00EF7520"/>
    <w:rsid w:val="00F001E4"/>
    <w:rsid w:val="00F00BC3"/>
    <w:rsid w:val="00F01FF6"/>
    <w:rsid w:val="00F02496"/>
    <w:rsid w:val="00F03822"/>
    <w:rsid w:val="00F04E6B"/>
    <w:rsid w:val="00F05018"/>
    <w:rsid w:val="00F05B07"/>
    <w:rsid w:val="00F06C9D"/>
    <w:rsid w:val="00F07232"/>
    <w:rsid w:val="00F07379"/>
    <w:rsid w:val="00F07590"/>
    <w:rsid w:val="00F07722"/>
    <w:rsid w:val="00F116DD"/>
    <w:rsid w:val="00F1236F"/>
    <w:rsid w:val="00F1239F"/>
    <w:rsid w:val="00F12A4C"/>
    <w:rsid w:val="00F13204"/>
    <w:rsid w:val="00F1358C"/>
    <w:rsid w:val="00F13817"/>
    <w:rsid w:val="00F13992"/>
    <w:rsid w:val="00F14194"/>
    <w:rsid w:val="00F1479F"/>
    <w:rsid w:val="00F14B4B"/>
    <w:rsid w:val="00F14B9D"/>
    <w:rsid w:val="00F15F47"/>
    <w:rsid w:val="00F162AF"/>
    <w:rsid w:val="00F16330"/>
    <w:rsid w:val="00F1691F"/>
    <w:rsid w:val="00F16A97"/>
    <w:rsid w:val="00F16B67"/>
    <w:rsid w:val="00F16EFF"/>
    <w:rsid w:val="00F17163"/>
    <w:rsid w:val="00F17696"/>
    <w:rsid w:val="00F176E2"/>
    <w:rsid w:val="00F1786D"/>
    <w:rsid w:val="00F17A93"/>
    <w:rsid w:val="00F17DDB"/>
    <w:rsid w:val="00F21003"/>
    <w:rsid w:val="00F210BA"/>
    <w:rsid w:val="00F2125F"/>
    <w:rsid w:val="00F21A3E"/>
    <w:rsid w:val="00F21A52"/>
    <w:rsid w:val="00F21A76"/>
    <w:rsid w:val="00F21E2D"/>
    <w:rsid w:val="00F22EA5"/>
    <w:rsid w:val="00F23582"/>
    <w:rsid w:val="00F239D4"/>
    <w:rsid w:val="00F24146"/>
    <w:rsid w:val="00F2423A"/>
    <w:rsid w:val="00F2456E"/>
    <w:rsid w:val="00F24E68"/>
    <w:rsid w:val="00F25309"/>
    <w:rsid w:val="00F2555D"/>
    <w:rsid w:val="00F264DE"/>
    <w:rsid w:val="00F268AA"/>
    <w:rsid w:val="00F277B2"/>
    <w:rsid w:val="00F30262"/>
    <w:rsid w:val="00F30573"/>
    <w:rsid w:val="00F30993"/>
    <w:rsid w:val="00F31B57"/>
    <w:rsid w:val="00F3243F"/>
    <w:rsid w:val="00F3291B"/>
    <w:rsid w:val="00F3315A"/>
    <w:rsid w:val="00F332A4"/>
    <w:rsid w:val="00F333CD"/>
    <w:rsid w:val="00F33783"/>
    <w:rsid w:val="00F34484"/>
    <w:rsid w:val="00F34C6E"/>
    <w:rsid w:val="00F34EE8"/>
    <w:rsid w:val="00F34FFE"/>
    <w:rsid w:val="00F352E5"/>
    <w:rsid w:val="00F35615"/>
    <w:rsid w:val="00F35B74"/>
    <w:rsid w:val="00F35E69"/>
    <w:rsid w:val="00F3651F"/>
    <w:rsid w:val="00F37252"/>
    <w:rsid w:val="00F37348"/>
    <w:rsid w:val="00F37504"/>
    <w:rsid w:val="00F37873"/>
    <w:rsid w:val="00F400D9"/>
    <w:rsid w:val="00F40457"/>
    <w:rsid w:val="00F41A78"/>
    <w:rsid w:val="00F42266"/>
    <w:rsid w:val="00F42FAB"/>
    <w:rsid w:val="00F4301B"/>
    <w:rsid w:val="00F4399B"/>
    <w:rsid w:val="00F43B06"/>
    <w:rsid w:val="00F43F9B"/>
    <w:rsid w:val="00F4416C"/>
    <w:rsid w:val="00F44CC6"/>
    <w:rsid w:val="00F4519A"/>
    <w:rsid w:val="00F45248"/>
    <w:rsid w:val="00F46633"/>
    <w:rsid w:val="00F511CA"/>
    <w:rsid w:val="00F52451"/>
    <w:rsid w:val="00F52EF8"/>
    <w:rsid w:val="00F538F4"/>
    <w:rsid w:val="00F53E1E"/>
    <w:rsid w:val="00F55C96"/>
    <w:rsid w:val="00F5663E"/>
    <w:rsid w:val="00F60D8B"/>
    <w:rsid w:val="00F6103C"/>
    <w:rsid w:val="00F61090"/>
    <w:rsid w:val="00F61259"/>
    <w:rsid w:val="00F61483"/>
    <w:rsid w:val="00F618F8"/>
    <w:rsid w:val="00F6202D"/>
    <w:rsid w:val="00F62AC8"/>
    <w:rsid w:val="00F632FD"/>
    <w:rsid w:val="00F63A09"/>
    <w:rsid w:val="00F63D53"/>
    <w:rsid w:val="00F63FF7"/>
    <w:rsid w:val="00F64464"/>
    <w:rsid w:val="00F65BFC"/>
    <w:rsid w:val="00F66477"/>
    <w:rsid w:val="00F666DE"/>
    <w:rsid w:val="00F66B60"/>
    <w:rsid w:val="00F67BDD"/>
    <w:rsid w:val="00F70083"/>
    <w:rsid w:val="00F70BA3"/>
    <w:rsid w:val="00F70D7D"/>
    <w:rsid w:val="00F7170D"/>
    <w:rsid w:val="00F71B5B"/>
    <w:rsid w:val="00F720B1"/>
    <w:rsid w:val="00F72DCF"/>
    <w:rsid w:val="00F72FEF"/>
    <w:rsid w:val="00F74111"/>
    <w:rsid w:val="00F75304"/>
    <w:rsid w:val="00F7541C"/>
    <w:rsid w:val="00F7543A"/>
    <w:rsid w:val="00F758A5"/>
    <w:rsid w:val="00F76B71"/>
    <w:rsid w:val="00F77D32"/>
    <w:rsid w:val="00F77E3E"/>
    <w:rsid w:val="00F803E8"/>
    <w:rsid w:val="00F8096B"/>
    <w:rsid w:val="00F809B6"/>
    <w:rsid w:val="00F80B07"/>
    <w:rsid w:val="00F810B9"/>
    <w:rsid w:val="00F813B9"/>
    <w:rsid w:val="00F81703"/>
    <w:rsid w:val="00F8198F"/>
    <w:rsid w:val="00F819FE"/>
    <w:rsid w:val="00F81DA8"/>
    <w:rsid w:val="00F8251E"/>
    <w:rsid w:val="00F82564"/>
    <w:rsid w:val="00F82682"/>
    <w:rsid w:val="00F82773"/>
    <w:rsid w:val="00F83F05"/>
    <w:rsid w:val="00F841DC"/>
    <w:rsid w:val="00F84599"/>
    <w:rsid w:val="00F84FA6"/>
    <w:rsid w:val="00F8512C"/>
    <w:rsid w:val="00F85317"/>
    <w:rsid w:val="00F854D3"/>
    <w:rsid w:val="00F858BC"/>
    <w:rsid w:val="00F858E0"/>
    <w:rsid w:val="00F85CCC"/>
    <w:rsid w:val="00F8612B"/>
    <w:rsid w:val="00F86520"/>
    <w:rsid w:val="00F87286"/>
    <w:rsid w:val="00F87325"/>
    <w:rsid w:val="00F90989"/>
    <w:rsid w:val="00F90ABD"/>
    <w:rsid w:val="00F9210E"/>
    <w:rsid w:val="00F92881"/>
    <w:rsid w:val="00F92D5E"/>
    <w:rsid w:val="00F93B3F"/>
    <w:rsid w:val="00F93F0B"/>
    <w:rsid w:val="00F940FB"/>
    <w:rsid w:val="00F95672"/>
    <w:rsid w:val="00F95799"/>
    <w:rsid w:val="00F9591E"/>
    <w:rsid w:val="00F959A5"/>
    <w:rsid w:val="00F9617E"/>
    <w:rsid w:val="00F968DB"/>
    <w:rsid w:val="00F96EF4"/>
    <w:rsid w:val="00F97633"/>
    <w:rsid w:val="00F977DB"/>
    <w:rsid w:val="00F97D9A"/>
    <w:rsid w:val="00F97E76"/>
    <w:rsid w:val="00FA0344"/>
    <w:rsid w:val="00FA07C0"/>
    <w:rsid w:val="00FA1F17"/>
    <w:rsid w:val="00FA236B"/>
    <w:rsid w:val="00FA25B1"/>
    <w:rsid w:val="00FA2C48"/>
    <w:rsid w:val="00FA34C8"/>
    <w:rsid w:val="00FA34C9"/>
    <w:rsid w:val="00FA34FF"/>
    <w:rsid w:val="00FA35EA"/>
    <w:rsid w:val="00FA3D0D"/>
    <w:rsid w:val="00FA466F"/>
    <w:rsid w:val="00FA4977"/>
    <w:rsid w:val="00FA5434"/>
    <w:rsid w:val="00FA5D5C"/>
    <w:rsid w:val="00FA6508"/>
    <w:rsid w:val="00FA66CA"/>
    <w:rsid w:val="00FA6ABB"/>
    <w:rsid w:val="00FA73B2"/>
    <w:rsid w:val="00FA74D5"/>
    <w:rsid w:val="00FA7BDD"/>
    <w:rsid w:val="00FA7CB8"/>
    <w:rsid w:val="00FB021A"/>
    <w:rsid w:val="00FB0428"/>
    <w:rsid w:val="00FB06B5"/>
    <w:rsid w:val="00FB0C12"/>
    <w:rsid w:val="00FB0D58"/>
    <w:rsid w:val="00FB15A1"/>
    <w:rsid w:val="00FB1E9B"/>
    <w:rsid w:val="00FB282E"/>
    <w:rsid w:val="00FB2C06"/>
    <w:rsid w:val="00FB2D0A"/>
    <w:rsid w:val="00FB2F1A"/>
    <w:rsid w:val="00FB35E6"/>
    <w:rsid w:val="00FB3A53"/>
    <w:rsid w:val="00FB41C8"/>
    <w:rsid w:val="00FB4714"/>
    <w:rsid w:val="00FB57B5"/>
    <w:rsid w:val="00FB5E59"/>
    <w:rsid w:val="00FB6AF6"/>
    <w:rsid w:val="00FB6D3D"/>
    <w:rsid w:val="00FB71F9"/>
    <w:rsid w:val="00FB7D42"/>
    <w:rsid w:val="00FC0288"/>
    <w:rsid w:val="00FC0973"/>
    <w:rsid w:val="00FC0DE5"/>
    <w:rsid w:val="00FC1787"/>
    <w:rsid w:val="00FC25E8"/>
    <w:rsid w:val="00FC2EE3"/>
    <w:rsid w:val="00FC2EE8"/>
    <w:rsid w:val="00FC3B9B"/>
    <w:rsid w:val="00FC41D5"/>
    <w:rsid w:val="00FC495B"/>
    <w:rsid w:val="00FC4B67"/>
    <w:rsid w:val="00FC5258"/>
    <w:rsid w:val="00FC54FB"/>
    <w:rsid w:val="00FC57FD"/>
    <w:rsid w:val="00FC58DC"/>
    <w:rsid w:val="00FC5915"/>
    <w:rsid w:val="00FC5BAE"/>
    <w:rsid w:val="00FC5EAA"/>
    <w:rsid w:val="00FC5F91"/>
    <w:rsid w:val="00FC6D65"/>
    <w:rsid w:val="00FC71ED"/>
    <w:rsid w:val="00FC7915"/>
    <w:rsid w:val="00FC7BA7"/>
    <w:rsid w:val="00FC7BDE"/>
    <w:rsid w:val="00FD0284"/>
    <w:rsid w:val="00FD0B42"/>
    <w:rsid w:val="00FD0F69"/>
    <w:rsid w:val="00FD0FF8"/>
    <w:rsid w:val="00FD10D5"/>
    <w:rsid w:val="00FD11EF"/>
    <w:rsid w:val="00FD1D81"/>
    <w:rsid w:val="00FD239E"/>
    <w:rsid w:val="00FD24B4"/>
    <w:rsid w:val="00FD251C"/>
    <w:rsid w:val="00FD2B56"/>
    <w:rsid w:val="00FD3903"/>
    <w:rsid w:val="00FD4843"/>
    <w:rsid w:val="00FD6B6B"/>
    <w:rsid w:val="00FD6DFA"/>
    <w:rsid w:val="00FD7117"/>
    <w:rsid w:val="00FD77A2"/>
    <w:rsid w:val="00FD7863"/>
    <w:rsid w:val="00FE055F"/>
    <w:rsid w:val="00FE1130"/>
    <w:rsid w:val="00FE156F"/>
    <w:rsid w:val="00FE158F"/>
    <w:rsid w:val="00FE16DC"/>
    <w:rsid w:val="00FE1919"/>
    <w:rsid w:val="00FE2D7B"/>
    <w:rsid w:val="00FE34DC"/>
    <w:rsid w:val="00FE36DF"/>
    <w:rsid w:val="00FE4131"/>
    <w:rsid w:val="00FE4ACF"/>
    <w:rsid w:val="00FE4DB6"/>
    <w:rsid w:val="00FE50F3"/>
    <w:rsid w:val="00FE5222"/>
    <w:rsid w:val="00FE5BBB"/>
    <w:rsid w:val="00FE5E28"/>
    <w:rsid w:val="00FE6309"/>
    <w:rsid w:val="00FE6641"/>
    <w:rsid w:val="00FE78DE"/>
    <w:rsid w:val="00FF0181"/>
    <w:rsid w:val="00FF05FE"/>
    <w:rsid w:val="00FF0C2A"/>
    <w:rsid w:val="00FF1D1B"/>
    <w:rsid w:val="00FF2292"/>
    <w:rsid w:val="00FF3152"/>
    <w:rsid w:val="00FF33A9"/>
    <w:rsid w:val="00FF3615"/>
    <w:rsid w:val="00FF37B8"/>
    <w:rsid w:val="00FF4365"/>
    <w:rsid w:val="00FF482B"/>
    <w:rsid w:val="00FF5461"/>
    <w:rsid w:val="00FF66F7"/>
    <w:rsid w:val="00FF6A27"/>
    <w:rsid w:val="00FF6C9C"/>
    <w:rsid w:val="00FF7276"/>
    <w:rsid w:val="00FF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EE3EDAB"/>
  <w15:docId w15:val="{D9D21E48-DA07-415F-A9B0-21943DC85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Wingdings" w:eastAsia="Wingdings" w:hAnsi="Wingdings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5A8B"/>
    <w:pPr>
      <w:overflowPunct w:val="0"/>
      <w:autoSpaceDE w:val="0"/>
      <w:autoSpaceDN w:val="0"/>
      <w:adjustRightInd w:val="0"/>
      <w:textAlignment w:val="baseline"/>
    </w:pPr>
    <w:rPr>
      <w:rFonts w:ascii="Symbol" w:hAnsi="Symbol" w:cs="CordiaNew"/>
      <w:sz w:val="32"/>
      <w:szCs w:val="32"/>
      <w:lang w:val="th-TH"/>
    </w:rPr>
  </w:style>
  <w:style w:type="paragraph" w:styleId="Heading1">
    <w:name w:val="heading 1"/>
    <w:basedOn w:val="Normal"/>
    <w:next w:val="Normal"/>
    <w:qFormat/>
    <w:rsid w:val="00045A8B"/>
    <w:pPr>
      <w:keepNext/>
      <w:jc w:val="center"/>
      <w:outlineLvl w:val="0"/>
    </w:pPr>
    <w:rPr>
      <w:rFonts w:cs="Symbol"/>
      <w:b/>
      <w:bCs/>
    </w:rPr>
  </w:style>
  <w:style w:type="paragraph" w:styleId="Heading2">
    <w:name w:val="heading 2"/>
    <w:basedOn w:val="Normal"/>
    <w:next w:val="Normal"/>
    <w:qFormat/>
    <w:rsid w:val="00045A8B"/>
    <w:pPr>
      <w:keepNext/>
      <w:outlineLvl w:val="1"/>
    </w:pPr>
    <w:rPr>
      <w:rFonts w:cs="Symbol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045A8B"/>
    <w:pPr>
      <w:keepNext/>
      <w:jc w:val="center"/>
      <w:outlineLvl w:val="2"/>
    </w:pPr>
    <w:rPr>
      <w:rFonts w:cs="Symbol"/>
      <w:b/>
      <w:bCs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qFormat/>
    <w:rsid w:val="00045A8B"/>
    <w:pPr>
      <w:keepNext/>
      <w:outlineLvl w:val="3"/>
    </w:pPr>
    <w:rPr>
      <w:rFonts w:cs="BrowalliaUPC"/>
      <w:b/>
      <w:bCs/>
      <w:lang w:eastAsia="x-none"/>
    </w:rPr>
  </w:style>
  <w:style w:type="paragraph" w:styleId="Heading5">
    <w:name w:val="heading 5"/>
    <w:basedOn w:val="Normal"/>
    <w:next w:val="Normal"/>
    <w:qFormat/>
    <w:rsid w:val="00045A8B"/>
    <w:pPr>
      <w:keepNext/>
      <w:jc w:val="center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045A8B"/>
    <w:pPr>
      <w:keepNext/>
      <w:outlineLvl w:val="5"/>
    </w:pPr>
    <w:rPr>
      <w:rFonts w:cs="Symbol"/>
    </w:rPr>
  </w:style>
  <w:style w:type="paragraph" w:styleId="Heading7">
    <w:name w:val="heading 7"/>
    <w:basedOn w:val="Normal"/>
    <w:next w:val="Normal"/>
    <w:qFormat/>
    <w:rsid w:val="00045A8B"/>
    <w:pPr>
      <w:keepNext/>
      <w:jc w:val="both"/>
      <w:outlineLvl w:val="6"/>
    </w:pPr>
    <w:rPr>
      <w:rFonts w:cs="Symbol"/>
      <w:b/>
      <w:bCs/>
    </w:rPr>
  </w:style>
  <w:style w:type="paragraph" w:styleId="Heading8">
    <w:name w:val="heading 8"/>
    <w:basedOn w:val="Normal"/>
    <w:next w:val="Normal"/>
    <w:qFormat/>
    <w:rsid w:val="00045A8B"/>
    <w:pPr>
      <w:keepNext/>
      <w:ind w:firstLine="720"/>
      <w:outlineLvl w:val="7"/>
    </w:pPr>
    <w:rPr>
      <w:rFonts w:cs="Symbol"/>
      <w:b/>
      <w:bCs/>
    </w:rPr>
  </w:style>
  <w:style w:type="paragraph" w:styleId="Heading9">
    <w:name w:val="heading 9"/>
    <w:basedOn w:val="Normal"/>
    <w:next w:val="Normal"/>
    <w:qFormat/>
    <w:rsid w:val="00045A8B"/>
    <w:pPr>
      <w:keepNext/>
      <w:jc w:val="center"/>
      <w:outlineLvl w:val="8"/>
    </w:pPr>
    <w:rPr>
      <w:rFonts w:cs="Symbo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045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8"/>
    </w:rPr>
  </w:style>
  <w:style w:type="paragraph" w:styleId="BodyText">
    <w:name w:val="Body Text"/>
    <w:aliases w:val="bt,body text,Body"/>
    <w:basedOn w:val="Normal"/>
    <w:semiHidden/>
    <w:rsid w:val="00045A8B"/>
    <w:pPr>
      <w:jc w:val="both"/>
    </w:pPr>
  </w:style>
  <w:style w:type="paragraph" w:styleId="BodyTextIndent">
    <w:name w:val="Body Text Indent"/>
    <w:basedOn w:val="Normal"/>
    <w:link w:val="BodyTextIndentChar"/>
    <w:semiHidden/>
    <w:rsid w:val="00045A8B"/>
    <w:pPr>
      <w:ind w:left="1985" w:hanging="709"/>
      <w:jc w:val="both"/>
    </w:pPr>
    <w:rPr>
      <w:rFonts w:cs="BrowalliaUPC"/>
      <w:lang w:eastAsia="x-none"/>
    </w:rPr>
  </w:style>
  <w:style w:type="paragraph" w:styleId="Title">
    <w:name w:val="Title"/>
    <w:basedOn w:val="Normal"/>
    <w:qFormat/>
    <w:rsid w:val="00045A8B"/>
    <w:pPr>
      <w:jc w:val="center"/>
    </w:pPr>
    <w:rPr>
      <w:b/>
    </w:rPr>
  </w:style>
  <w:style w:type="paragraph" w:styleId="BodyTextIndent2">
    <w:name w:val="Body Text Indent 2"/>
    <w:basedOn w:val="Normal"/>
    <w:link w:val="BodyTextIndent2Char"/>
    <w:semiHidden/>
    <w:rsid w:val="00045A8B"/>
    <w:pPr>
      <w:ind w:left="1701" w:hanging="708"/>
    </w:pPr>
    <w:rPr>
      <w:rFonts w:cs="BrowalliaUPC"/>
      <w:lang w:val="x-none" w:eastAsia="x-none"/>
    </w:rPr>
  </w:style>
  <w:style w:type="paragraph" w:styleId="BodyTextIndent3">
    <w:name w:val="Body Text Indent 3"/>
    <w:basedOn w:val="Normal"/>
    <w:semiHidden/>
    <w:rsid w:val="00045A8B"/>
    <w:pPr>
      <w:ind w:left="851" w:hanging="567"/>
      <w:jc w:val="thaiDistribute"/>
    </w:pPr>
  </w:style>
  <w:style w:type="paragraph" w:styleId="BlockText">
    <w:name w:val="Block Text"/>
    <w:basedOn w:val="Normal"/>
    <w:uiPriority w:val="99"/>
    <w:semiHidden/>
    <w:rsid w:val="00045A8B"/>
    <w:pPr>
      <w:tabs>
        <w:tab w:val="left" w:pos="1134"/>
      </w:tabs>
      <w:ind w:left="1134" w:right="-78" w:hanging="283"/>
    </w:pPr>
    <w:rPr>
      <w:rFonts w:cs="Symbol"/>
    </w:rPr>
  </w:style>
  <w:style w:type="paragraph" w:styleId="Caption">
    <w:name w:val="caption"/>
    <w:basedOn w:val="Normal"/>
    <w:next w:val="Normal"/>
    <w:qFormat/>
    <w:rsid w:val="00045A8B"/>
    <w:pPr>
      <w:ind w:firstLine="720"/>
    </w:pPr>
    <w:rPr>
      <w:rFonts w:cs="Symbol"/>
      <w:b/>
      <w:bCs/>
    </w:rPr>
  </w:style>
  <w:style w:type="paragraph" w:styleId="Header">
    <w:name w:val="header"/>
    <w:basedOn w:val="Normal"/>
    <w:link w:val="HeaderChar"/>
    <w:uiPriority w:val="99"/>
    <w:rsid w:val="00045A8B"/>
    <w:pPr>
      <w:tabs>
        <w:tab w:val="center" w:pos="4153"/>
        <w:tab w:val="right" w:pos="8306"/>
      </w:tabs>
    </w:pPr>
    <w:rPr>
      <w:rFonts w:cs="BrowalliaUPC"/>
      <w:szCs w:val="37"/>
      <w:lang w:eastAsia="x-none"/>
    </w:rPr>
  </w:style>
  <w:style w:type="paragraph" w:styleId="Footer">
    <w:name w:val="footer"/>
    <w:basedOn w:val="Normal"/>
    <w:semiHidden/>
    <w:rsid w:val="00045A8B"/>
    <w:pPr>
      <w:tabs>
        <w:tab w:val="center" w:pos="4153"/>
        <w:tab w:val="right" w:pos="8306"/>
      </w:tabs>
    </w:pPr>
    <w:rPr>
      <w:rFonts w:cs="BrowalliaUPC"/>
      <w:szCs w:val="37"/>
    </w:rPr>
  </w:style>
  <w:style w:type="character" w:styleId="PageNumber">
    <w:name w:val="page number"/>
    <w:basedOn w:val="DefaultParagraphFont"/>
    <w:rsid w:val="00045A8B"/>
  </w:style>
  <w:style w:type="paragraph" w:styleId="BodyText2">
    <w:name w:val="Body Text 2"/>
    <w:basedOn w:val="Normal"/>
    <w:semiHidden/>
    <w:rsid w:val="00045A8B"/>
    <w:pPr>
      <w:jc w:val="thaiDistribute"/>
    </w:pPr>
    <w:rPr>
      <w:rFonts w:cs="Symbol"/>
      <w:lang w:val="en-US"/>
    </w:rPr>
  </w:style>
  <w:style w:type="paragraph" w:customStyle="1" w:styleId="a">
    <w:name w:val="อักขระ อักขระ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BodyText3">
    <w:name w:val="Body Text 3"/>
    <w:basedOn w:val="Normal"/>
    <w:semiHidden/>
    <w:rsid w:val="00045A8B"/>
    <w:pPr>
      <w:jc w:val="center"/>
    </w:pPr>
    <w:rPr>
      <w:sz w:val="20"/>
      <w:szCs w:val="20"/>
    </w:rPr>
  </w:style>
  <w:style w:type="paragraph" w:styleId="ListBullet">
    <w:name w:val="List Bullet"/>
    <w:basedOn w:val="Normal"/>
    <w:autoRedefine/>
    <w:semiHidden/>
    <w:rsid w:val="00045A8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2">
    <w:name w:val="List Bullet 2"/>
    <w:basedOn w:val="Normal"/>
    <w:autoRedefine/>
    <w:semiHidden/>
    <w:rsid w:val="00045A8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3">
    <w:name w:val="List Bullet 3"/>
    <w:basedOn w:val="Normal"/>
    <w:autoRedefine/>
    <w:semiHidden/>
    <w:rsid w:val="00045A8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4">
    <w:name w:val="List Bullet 4"/>
    <w:basedOn w:val="Normal"/>
    <w:autoRedefine/>
    <w:semiHidden/>
    <w:rsid w:val="00045A8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">
    <w:name w:val="List Number"/>
    <w:basedOn w:val="Normal"/>
    <w:semiHidden/>
    <w:rsid w:val="00045A8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2">
    <w:name w:val="List Number 2"/>
    <w:basedOn w:val="Normal"/>
    <w:semiHidden/>
    <w:rsid w:val="00045A8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3">
    <w:name w:val="List Number 3"/>
    <w:basedOn w:val="Normal"/>
    <w:semiHidden/>
    <w:rsid w:val="00045A8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5">
    <w:name w:val="List Number 5"/>
    <w:basedOn w:val="Normal"/>
    <w:semiHidden/>
    <w:rsid w:val="00045A8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Number4">
    <w:name w:val="List Number 4"/>
    <w:basedOn w:val="Normal"/>
    <w:semiHidden/>
    <w:rsid w:val="00045A8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styleId="ListBullet5">
    <w:name w:val="List Bullet 5"/>
    <w:basedOn w:val="Normal"/>
    <w:autoRedefine/>
    <w:semiHidden/>
    <w:rsid w:val="00045A8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1stlevelbullet">
    <w:name w:val="AA 1st level bullet"/>
    <w:basedOn w:val="Normal"/>
    <w:rsid w:val="00045A8B"/>
    <w:pPr>
      <w:numPr>
        <w:numId w:val="11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rsid w:val="00045A8B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227"/>
    </w:pPr>
  </w:style>
  <w:style w:type="paragraph" w:customStyle="1" w:styleId="AANumbering">
    <w:name w:val="AA Numbering"/>
    <w:basedOn w:val="Normal"/>
    <w:rsid w:val="00045A8B"/>
    <w:pPr>
      <w:numPr>
        <w:numId w:val="12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 w:cs="BrowalliaUPC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045A8B"/>
    <w:pPr>
      <w:numPr>
        <w:numId w:val="13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EucrosiaUPC" w:hAnsi="EucrosiaUPC"/>
      <w:sz w:val="18"/>
      <w:szCs w:val="18"/>
      <w:lang w:val="en-US"/>
    </w:rPr>
  </w:style>
  <w:style w:type="paragraph" w:customStyle="1" w:styleId="a0">
    <w:name w:val="???????"/>
    <w:basedOn w:val="Normal"/>
    <w:rsid w:val="00045A8B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Wingdings" w:hAnsi="Wingdings" w:cs="BrowalliaUPC"/>
      <w:sz w:val="30"/>
      <w:szCs w:val="30"/>
    </w:rPr>
  </w:style>
  <w:style w:type="paragraph" w:customStyle="1" w:styleId="Char">
    <w:name w:val="Char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customStyle="1" w:styleId="Char1">
    <w:name w:val="Char1"/>
    <w:basedOn w:val="Normal"/>
    <w:rsid w:val="00045A8B"/>
    <w:pPr>
      <w:overflowPunct/>
      <w:autoSpaceDE/>
      <w:autoSpaceDN/>
      <w:adjustRightInd/>
      <w:spacing w:after="160" w:line="240" w:lineRule="exact"/>
      <w:textAlignment w:val="auto"/>
    </w:pPr>
    <w:rPr>
      <w:rFonts w:ascii="CordiaUPC" w:hAnsi="CordiaUPC" w:cs="Wingdings"/>
      <w:sz w:val="20"/>
      <w:szCs w:val="20"/>
      <w:lang w:val="en-US" w:bidi="ar-SA"/>
    </w:rPr>
  </w:style>
  <w:style w:type="paragraph" w:styleId="HTMLPreformatted">
    <w:name w:val="HTML Preformatted"/>
    <w:basedOn w:val="Normal"/>
    <w:semiHidden/>
    <w:rsid w:val="00045A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Verdana" w:hAnsi="Verdana" w:cs="Verdana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1451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croTextChar">
    <w:name w:val="Macro Text Char"/>
    <w:link w:val="MacroText"/>
    <w:semiHidden/>
    <w:rsid w:val="00F85317"/>
    <w:rPr>
      <w:rFonts w:ascii="Calibri" w:hAnsi="Calibri"/>
      <w:sz w:val="28"/>
      <w:lang w:val="en-US" w:eastAsia="en-US" w:bidi="th-TH"/>
    </w:rPr>
  </w:style>
  <w:style w:type="character" w:customStyle="1" w:styleId="HeaderChar">
    <w:name w:val="Header Char"/>
    <w:link w:val="Header"/>
    <w:uiPriority w:val="99"/>
    <w:rsid w:val="00F43B06"/>
    <w:rPr>
      <w:rFonts w:ascii="Symbol" w:hAnsi="Symbol"/>
      <w:sz w:val="32"/>
      <w:szCs w:val="37"/>
      <w:lang w:val="th-TH"/>
    </w:rPr>
  </w:style>
  <w:style w:type="character" w:customStyle="1" w:styleId="BodyTextIndentChar">
    <w:name w:val="Body Text Indent Char"/>
    <w:link w:val="BodyTextIndent"/>
    <w:semiHidden/>
    <w:rsid w:val="00E24016"/>
    <w:rPr>
      <w:rFonts w:ascii="Symbol" w:hAnsi="Symbol" w:cs="CordiaNew"/>
      <w:sz w:val="32"/>
      <w:szCs w:val="32"/>
      <w:lang w:val="th-TH"/>
    </w:rPr>
  </w:style>
  <w:style w:type="character" w:customStyle="1" w:styleId="apple-converted-space">
    <w:name w:val="apple-converted-space"/>
    <w:rsid w:val="007169E3"/>
  </w:style>
  <w:style w:type="character" w:customStyle="1" w:styleId="Heading4Char">
    <w:name w:val="Heading 4 Char"/>
    <w:link w:val="Heading4"/>
    <w:rsid w:val="008E02D3"/>
    <w:rPr>
      <w:rFonts w:ascii="Symbol" w:hAnsi="Symbol" w:cs="Symbol"/>
      <w:b/>
      <w:bCs/>
      <w:sz w:val="32"/>
      <w:szCs w:val="32"/>
      <w:lang w:val="th-TH"/>
    </w:rPr>
  </w:style>
  <w:style w:type="character" w:customStyle="1" w:styleId="BodyTextIndent2Char">
    <w:name w:val="Body Text Indent 2 Char"/>
    <w:link w:val="BodyTextIndent2"/>
    <w:semiHidden/>
    <w:rsid w:val="008E02D3"/>
    <w:rPr>
      <w:rFonts w:ascii="Symbol" w:hAnsi="Symbol" w:cs="Symbol"/>
      <w:sz w:val="32"/>
      <w:szCs w:val="32"/>
    </w:rPr>
  </w:style>
  <w:style w:type="paragraph" w:styleId="ListParagraph">
    <w:name w:val="List Paragraph"/>
    <w:basedOn w:val="Normal"/>
    <w:uiPriority w:val="34"/>
    <w:qFormat/>
    <w:rsid w:val="003D468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mbria Math" w:eastAsia="Cambria Math" w:hAnsi="Cambria Math" w:cs="Symbol"/>
      <w:sz w:val="22"/>
      <w:szCs w:val="28"/>
      <w:lang w:val="en-US"/>
    </w:rPr>
  </w:style>
  <w:style w:type="character" w:styleId="CommentReference">
    <w:name w:val="annotation reference"/>
    <w:uiPriority w:val="99"/>
    <w:semiHidden/>
    <w:unhideWhenUsed/>
    <w:rsid w:val="00676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69A8"/>
    <w:rPr>
      <w:rFonts w:cs="BrowalliaUPC"/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6769A8"/>
    <w:rPr>
      <w:rFonts w:ascii="Symbol" w:hAnsi="Symbol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6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69A8"/>
    <w:rPr>
      <w:rFonts w:ascii="Symbol" w:hAnsi="Symbol"/>
      <w:b/>
      <w:bCs/>
      <w:szCs w:val="2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9A8"/>
    <w:rPr>
      <w:rFonts w:ascii="Verdana" w:hAnsi="Verdana" w:cs="BrowalliaUPC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769A8"/>
    <w:rPr>
      <w:rFonts w:ascii="Verdana" w:hAnsi="Verdana"/>
      <w:sz w:val="16"/>
      <w:lang w:val="th-TH"/>
    </w:rPr>
  </w:style>
  <w:style w:type="paragraph" w:styleId="Revision">
    <w:name w:val="Revision"/>
    <w:hidden/>
    <w:uiPriority w:val="99"/>
    <w:semiHidden/>
    <w:rsid w:val="00C92E64"/>
    <w:rPr>
      <w:rFonts w:ascii="Symbol" w:hAnsi="Symbol"/>
      <w:sz w:val="32"/>
      <w:szCs w:val="4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6A42"/>
    <w:pPr>
      <w:tabs>
        <w:tab w:val="left" w:pos="1260"/>
      </w:tabs>
      <w:overflowPunct/>
      <w:autoSpaceDE/>
      <w:autoSpaceDN/>
      <w:adjustRightInd/>
      <w:spacing w:after="120"/>
      <w:ind w:left="1267"/>
      <w:jc w:val="thaiDistribute"/>
      <w:textAlignment w:val="auto"/>
    </w:pPr>
    <w:rPr>
      <w:rFonts w:ascii="BrowalliaUPC" w:eastAsia="Symbol" w:hAnsi="BrowalliaUPC" w:cs="BrowalliaUPC"/>
      <w:color w:val="000000"/>
      <w:lang w:val="x-none"/>
    </w:rPr>
  </w:style>
  <w:style w:type="character" w:customStyle="1" w:styleId="AccPolicyHeadingChar">
    <w:name w:val="Acc Policy Heading Char"/>
    <w:link w:val="AccPolicyHeading"/>
    <w:uiPriority w:val="99"/>
    <w:rsid w:val="006B6A42"/>
    <w:rPr>
      <w:rFonts w:ascii="BrowalliaUPC" w:eastAsia="Symbol" w:hAnsi="BrowalliaUPC"/>
      <w:color w:val="000000"/>
      <w:sz w:val="32"/>
      <w:szCs w:val="32"/>
      <w:lang w:val="x-none"/>
    </w:rPr>
  </w:style>
  <w:style w:type="paragraph" w:customStyle="1" w:styleId="acctfourfigures">
    <w:name w:val="acct four figures"/>
    <w:aliases w:val="a4"/>
    <w:basedOn w:val="Normal"/>
    <w:uiPriority w:val="99"/>
    <w:rsid w:val="005E34B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Wingdings" w:hAnsi="Wingdings" w:cs="Wingdings"/>
      <w:sz w:val="22"/>
      <w:szCs w:val="20"/>
      <w:lang w:val="en-GB" w:bidi="ar-SA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C69D2"/>
    <w:rPr>
      <w:rFonts w:cs="BrowalliaUPC"/>
      <w:szCs w:val="40"/>
    </w:rPr>
  </w:style>
  <w:style w:type="character" w:customStyle="1" w:styleId="DateChar">
    <w:name w:val="Date Char"/>
    <w:link w:val="Date"/>
    <w:uiPriority w:val="99"/>
    <w:semiHidden/>
    <w:rsid w:val="002C69D2"/>
    <w:rPr>
      <w:rFonts w:ascii="Symbol" w:hAnsi="Symbol"/>
      <w:sz w:val="32"/>
      <w:szCs w:val="40"/>
      <w:lang w:val="th-TH" w:eastAsia="en-US"/>
    </w:rPr>
  </w:style>
  <w:style w:type="paragraph" w:customStyle="1" w:styleId="Default">
    <w:name w:val="Default"/>
    <w:rsid w:val="007C4B3A"/>
    <w:pPr>
      <w:autoSpaceDE w:val="0"/>
      <w:autoSpaceDN w:val="0"/>
      <w:adjustRightInd w:val="0"/>
    </w:pPr>
    <w:rPr>
      <w:rFonts w:ascii="Symbol" w:eastAsia="Arial" w:hAnsi="Symbol" w:cs="Symbol"/>
      <w:color w:val="000000"/>
      <w:sz w:val="24"/>
      <w:szCs w:val="24"/>
      <w:lang w:eastAsia="ja-JP"/>
    </w:rPr>
  </w:style>
  <w:style w:type="paragraph" w:customStyle="1" w:styleId="a1">
    <w:name w:val="¢éÍ¤ÇÒÁ"/>
    <w:basedOn w:val="Normal"/>
    <w:rsid w:val="000D64A5"/>
    <w:pPr>
      <w:tabs>
        <w:tab w:val="left" w:pos="1080"/>
      </w:tabs>
      <w:overflowPunct/>
      <w:autoSpaceDE/>
      <w:autoSpaceDN/>
      <w:adjustRightInd/>
      <w:textAlignment w:val="auto"/>
    </w:pPr>
    <w:rPr>
      <w:rFonts w:ascii="Wingdings" w:hAnsi="Wingdings" w:cs="Tahoma"/>
      <w:sz w:val="30"/>
      <w:szCs w:val="30"/>
    </w:rPr>
  </w:style>
  <w:style w:type="paragraph" w:customStyle="1" w:styleId="defaultfont">
    <w:name w:val="defaultfont"/>
    <w:basedOn w:val="Normal"/>
    <w:rsid w:val="00BF79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Wingdings" w:eastAsia="Arial" w:hAnsi="Wingdings" w:cs="Wingdings"/>
      <w:sz w:val="24"/>
      <w:szCs w:val="24"/>
      <w:lang w:val="en-US" w:eastAsia="ja-JP"/>
    </w:rPr>
  </w:style>
  <w:style w:type="paragraph" w:customStyle="1" w:styleId="a2">
    <w:name w:val="เนื้อเรื่อง"/>
    <w:basedOn w:val="Normal"/>
    <w:rsid w:val="00244778"/>
    <w:pPr>
      <w:overflowPunct/>
      <w:autoSpaceDE/>
      <w:autoSpaceDN/>
      <w:adjustRightInd/>
      <w:ind w:right="386"/>
      <w:textAlignment w:val="auto"/>
    </w:pPr>
    <w:rPr>
      <w:rFonts w:ascii="Arial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DWIN\C\C2-469(&#3617;&#3636;.&#3618;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22B76-510C-4737-8F98-F0BE820E1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C2-469(มิ.ย).dot</Template>
  <TotalTime>525</TotalTime>
  <Pages>34</Pages>
  <Words>10922</Words>
  <Characters>49821</Characters>
  <Application>Microsoft Office Word</Application>
  <DocSecurity>0</DocSecurity>
  <Lines>415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อินเตอร์เนชั่นแนลมาซาลินเซอรามิค  จำกัด</vt:lpstr>
      <vt:lpstr>บริษัท  อินเตอร์เนชั่นแนลมาซาลินเซอรามิค  จำกัด</vt:lpstr>
    </vt:vector>
  </TitlesOfParts>
  <Company>United auditing PKF</Company>
  <LinksUpToDate>false</LinksUpToDate>
  <CharactersWithSpaces>60622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อินเตอร์เนชั่นแนลมาซาลินเซอรามิค  จำกัด</dc:title>
  <dc:creator>JaruwanS</dc:creator>
  <cp:lastModifiedBy>jchimphalayalai@deloitte.com</cp:lastModifiedBy>
  <cp:revision>52</cp:revision>
  <cp:lastPrinted>2018-08-09T13:27:00Z</cp:lastPrinted>
  <dcterms:created xsi:type="dcterms:W3CDTF">2018-08-02T14:19:00Z</dcterms:created>
  <dcterms:modified xsi:type="dcterms:W3CDTF">2018-08-09T13:28:00Z</dcterms:modified>
</cp:coreProperties>
</file>