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05A" w:rsidRPr="00957BD5" w:rsidRDefault="00EF505A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3E24D3" w:rsidRPr="00957BD5" w:rsidRDefault="003E24D3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FD2CB6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FD2CB6"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="00FD2CB6" w:rsidRPr="00957BD5">
        <w:rPr>
          <w:rFonts w:asciiTheme="majorBidi" w:hAnsiTheme="majorBidi" w:cstheme="majorBidi"/>
          <w:sz w:val="52"/>
          <w:szCs w:val="52"/>
          <w:cs/>
        </w:rPr>
        <w:t>ซีพี</w:t>
      </w:r>
      <w:proofErr w:type="spellStart"/>
      <w:r w:rsidR="00FD2CB6" w:rsidRPr="00957BD5">
        <w:rPr>
          <w:rFonts w:asciiTheme="majorBidi" w:hAnsiTheme="majorBidi" w:cstheme="majorBidi"/>
          <w:sz w:val="52"/>
          <w:szCs w:val="52"/>
          <w:cs/>
        </w:rPr>
        <w:t>อาร์</w:t>
      </w:r>
      <w:proofErr w:type="spellEnd"/>
      <w:r w:rsidR="00FD2CB6" w:rsidRPr="00957BD5">
        <w:rPr>
          <w:rFonts w:asciiTheme="majorBidi" w:hAnsiTheme="majorBidi" w:cstheme="majorBidi"/>
          <w:sz w:val="52"/>
          <w:szCs w:val="52"/>
          <w:cs/>
        </w:rPr>
        <w:t xml:space="preserve"> โกมุ </w:t>
      </w:r>
      <w:proofErr w:type="spellStart"/>
      <w:r w:rsidR="00FD2CB6" w:rsidRPr="00957BD5">
        <w:rPr>
          <w:rFonts w:asciiTheme="majorBidi" w:hAnsiTheme="majorBidi" w:cstheme="majorBidi"/>
          <w:sz w:val="52"/>
          <w:szCs w:val="52"/>
          <w:cs/>
        </w:rPr>
        <w:t>อินดัส</w:t>
      </w:r>
      <w:proofErr w:type="spellEnd"/>
      <w:r w:rsidR="00FD2CB6" w:rsidRPr="00957BD5">
        <w:rPr>
          <w:rFonts w:asciiTheme="majorBidi" w:hAnsiTheme="majorBidi" w:cstheme="majorBidi"/>
          <w:sz w:val="52"/>
          <w:szCs w:val="52"/>
          <w:cs/>
        </w:rPr>
        <w:t>เตรียล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957BD5">
        <w:rPr>
          <w:rFonts w:asciiTheme="majorBidi" w:hAnsiTheme="majorBidi" w:cstheme="majorBidi"/>
          <w:sz w:val="52"/>
          <w:szCs w:val="52"/>
        </w:rPr>
        <w:t xml:space="preserve"> </w:t>
      </w:r>
      <w:r w:rsidRPr="00957BD5">
        <w:rPr>
          <w:rFonts w:asciiTheme="majorBidi" w:hAnsiTheme="majorBidi" w:cstheme="majorBidi"/>
          <w:sz w:val="52"/>
          <w:szCs w:val="52"/>
          <w:cs/>
        </w:rPr>
        <w:t xml:space="preserve">(มหาชน) 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  <w:cs/>
        </w:rPr>
      </w:pPr>
      <w:r w:rsidRPr="00957BD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:rsidR="00982385" w:rsidRPr="00957BD5" w:rsidRDefault="00982385" w:rsidP="00EB52A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0"/>
        <w:jc w:val="center"/>
        <w:rPr>
          <w:rFonts w:asciiTheme="majorBidi" w:hAnsiTheme="majorBidi" w:cstheme="majorBidi"/>
          <w:sz w:val="52"/>
          <w:szCs w:val="52"/>
        </w:rPr>
      </w:pPr>
    </w:p>
    <w:p w:rsidR="00A34AE2" w:rsidRPr="009B2C54" w:rsidRDefault="00A34AE2" w:rsidP="00A34A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A34AE2" w:rsidRPr="009B2C54" w:rsidRDefault="00A34AE2" w:rsidP="00A34A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B2C54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ม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นา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9B2C5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A34AE2" w:rsidRPr="009B2C54" w:rsidRDefault="00A34AE2" w:rsidP="00A34A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A34AE2" w:rsidRPr="009B2C54" w:rsidRDefault="00A34AE2" w:rsidP="00A34A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B2C5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9B2C54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D52DE0" w:rsidRPr="00957BD5" w:rsidRDefault="00D52DE0" w:rsidP="00D52D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AA3CA3" w:rsidRPr="00957BD5" w:rsidRDefault="00AA3CA3" w:rsidP="00EB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0"/>
        <w:rPr>
          <w:rFonts w:asciiTheme="majorBidi" w:hAnsiTheme="majorBidi" w:cstheme="majorBidi"/>
          <w:sz w:val="30"/>
          <w:szCs w:val="30"/>
        </w:rPr>
        <w:sectPr w:rsidR="00AA3CA3" w:rsidRPr="00957BD5" w:rsidSect="00F7602F">
          <w:headerReference w:type="even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6D237F" w:rsidRDefault="006D237F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52DE0" w:rsidRPr="00957BD5" w:rsidRDefault="00D52DE0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083A6A" w:rsidRPr="00957BD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Pr="00957BD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B4AE6" w:rsidRPr="00957BD5" w:rsidRDefault="00EB4AE6" w:rsidP="0057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ซีพี</w:t>
      </w:r>
      <w:proofErr w:type="spellStart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โกมุ </w:t>
      </w:r>
      <w:proofErr w:type="spellStart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>เตรียล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(มหาชน) </w:t>
      </w:r>
    </w:p>
    <w:p w:rsidR="00562754" w:rsidRPr="00957BD5" w:rsidRDefault="00562754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</w:p>
    <w:p w:rsidR="001032C9" w:rsidRPr="00957BD5" w:rsidRDefault="001032C9" w:rsidP="001032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ณ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57BD5">
        <w:rPr>
          <w:rFonts w:asciiTheme="majorBidi" w:hAnsiTheme="majorBidi" w:cstheme="majorBidi"/>
          <w:sz w:val="30"/>
          <w:szCs w:val="30"/>
        </w:rPr>
        <w:t xml:space="preserve"> 3</w:t>
      </w:r>
      <w:r w:rsidR="00A34AE2">
        <w:rPr>
          <w:rFonts w:asciiTheme="majorBidi" w:hAnsiTheme="majorBidi" w:cstheme="majorBidi"/>
          <w:sz w:val="30"/>
          <w:szCs w:val="30"/>
        </w:rPr>
        <w:t xml:space="preserve">0 </w:t>
      </w:r>
      <w:r w:rsidR="00A34A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57BD5">
        <w:rPr>
          <w:rFonts w:asciiTheme="majorBidi" w:hAnsiTheme="majorBidi" w:cstheme="majorBidi"/>
          <w:sz w:val="30"/>
          <w:szCs w:val="30"/>
        </w:rPr>
        <w:t xml:space="preserve"> 256</w:t>
      </w:r>
      <w:r w:rsidR="007A3612" w:rsidRPr="00957BD5">
        <w:rPr>
          <w:rFonts w:asciiTheme="majorBidi" w:hAnsiTheme="majorBidi" w:cstheme="majorBidi"/>
          <w:sz w:val="30"/>
          <w:szCs w:val="30"/>
        </w:rPr>
        <w:t>1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EB79A8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E50BC">
        <w:rPr>
          <w:rFonts w:asciiTheme="majorBidi" w:hAnsiTheme="majorBidi" w:cstheme="majorBidi"/>
          <w:sz w:val="30"/>
          <w:szCs w:val="30"/>
        </w:rPr>
        <w:t xml:space="preserve"> </w:t>
      </w:r>
      <w:r w:rsidR="000E50BC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E50BC">
        <w:rPr>
          <w:rFonts w:asciiTheme="majorBidi" w:hAnsiTheme="majorBidi" w:cstheme="majorBidi" w:hint="cs"/>
          <w:sz w:val="30"/>
          <w:szCs w:val="30"/>
          <w:cs/>
        </w:rPr>
        <w:t>สามเดือนและหก</w:t>
      </w:r>
      <w:r w:rsidR="000E50BC" w:rsidRPr="00957BD5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EB79A8">
        <w:rPr>
          <w:rFonts w:asciiTheme="majorBidi" w:hAnsiTheme="majorBidi" w:cstheme="majorBidi"/>
          <w:sz w:val="30"/>
          <w:szCs w:val="30"/>
        </w:rPr>
        <w:br/>
      </w:r>
      <w:r w:rsidR="000E50BC" w:rsidRPr="00957BD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E50BC" w:rsidRPr="00957BD5">
        <w:rPr>
          <w:rFonts w:asciiTheme="majorBidi" w:hAnsiTheme="majorBidi" w:cstheme="majorBidi"/>
          <w:sz w:val="30"/>
          <w:szCs w:val="30"/>
        </w:rPr>
        <w:t>3</w:t>
      </w:r>
      <w:r w:rsidR="000E50BC">
        <w:rPr>
          <w:rFonts w:asciiTheme="majorBidi" w:hAnsiTheme="majorBidi" w:cstheme="majorBidi" w:hint="cs"/>
          <w:sz w:val="30"/>
          <w:szCs w:val="30"/>
          <w:cs/>
        </w:rPr>
        <w:t>0</w:t>
      </w:r>
      <w:r w:rsidR="000E50BC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0E50B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0E50BC" w:rsidRPr="00957BD5">
        <w:rPr>
          <w:rFonts w:asciiTheme="majorBidi" w:hAnsiTheme="majorBidi" w:cstheme="majorBidi"/>
          <w:sz w:val="30"/>
          <w:szCs w:val="30"/>
        </w:rPr>
        <w:t xml:space="preserve"> 2561</w:t>
      </w:r>
      <w:r w:rsidR="000E50BC" w:rsidRPr="00957B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งบแสดงการเปลี</w:t>
      </w:r>
      <w:r w:rsidR="00EB79A8">
        <w:rPr>
          <w:rFonts w:asciiTheme="majorBidi" w:hAnsiTheme="majorBidi" w:cstheme="majorBidi"/>
          <w:sz w:val="30"/>
          <w:szCs w:val="30"/>
          <w:cs/>
        </w:rPr>
        <w:t>่ยนแปลงส่วนของผู้ถือหุ้นรวมและ</w:t>
      </w:r>
      <w:r w:rsidR="004224D8">
        <w:rPr>
          <w:rFonts w:asciiTheme="majorBidi" w:hAnsiTheme="majorBidi" w:cstheme="majorBidi"/>
          <w:sz w:val="30"/>
          <w:szCs w:val="30"/>
          <w:cs/>
        </w:rPr>
        <w:t>งบ</w:t>
      </w:r>
      <w:r w:rsidRPr="00957BD5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</w:t>
      </w:r>
      <w:r w:rsidR="00290B77">
        <w:rPr>
          <w:rFonts w:asciiTheme="majorBidi" w:hAnsiTheme="majorBidi" w:cstheme="majorBidi"/>
          <w:sz w:val="30"/>
          <w:szCs w:val="30"/>
          <w:cs/>
        </w:rPr>
        <w:t>ะแสเงินสดเฉพาะกิจการ สำหรับงวด</w:t>
      </w:r>
      <w:r w:rsidR="00A34AE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57BD5">
        <w:rPr>
          <w:rFonts w:asciiTheme="majorBidi" w:hAnsiTheme="majorBidi" w:cstheme="majorBidi"/>
          <w:sz w:val="30"/>
          <w:szCs w:val="30"/>
        </w:rPr>
        <w:t>3</w:t>
      </w:r>
      <w:r w:rsidR="00A34AE2">
        <w:rPr>
          <w:rFonts w:asciiTheme="majorBidi" w:hAnsiTheme="majorBidi" w:cstheme="majorBidi" w:hint="cs"/>
          <w:sz w:val="30"/>
          <w:szCs w:val="30"/>
          <w:cs/>
        </w:rPr>
        <w:t>0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34AE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A3612" w:rsidRPr="00957BD5">
        <w:rPr>
          <w:rFonts w:asciiTheme="majorBidi" w:hAnsiTheme="majorBidi" w:cstheme="majorBidi"/>
          <w:sz w:val="30"/>
          <w:szCs w:val="30"/>
        </w:rPr>
        <w:t xml:space="preserve"> 2561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957BD5">
        <w:rPr>
          <w:rFonts w:asciiTheme="majorBidi" w:hAnsiTheme="majorBidi" w:cstheme="majorBidi"/>
          <w:sz w:val="30"/>
          <w:szCs w:val="30"/>
        </w:rPr>
        <w:t>(</w:t>
      </w:r>
      <w:r w:rsidRPr="00957BD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ซีพี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โกมุ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เตรียล จำกัด (มหาชน)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>_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และของ</w:t>
      </w:r>
      <w:r w:rsidRPr="00957BD5">
        <w:rPr>
          <w:rFonts w:asciiTheme="majorBidi" w:hAnsiTheme="majorBidi" w:cstheme="majorBidi"/>
          <w:sz w:val="30"/>
          <w:szCs w:val="30"/>
          <w:cs/>
        </w:rPr>
        <w:t>เฉพาะบริษัท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ซีพี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อาร์</w:t>
      </w:r>
      <w:proofErr w:type="spellEnd"/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โกมุ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อินดัส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เตรียล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pacing w:val="-6"/>
          <w:sz w:val="30"/>
          <w:szCs w:val="30"/>
          <w:cs/>
        </w:rPr>
        <w:t>จำกัด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57BD5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A4318C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57BD5">
        <w:rPr>
          <w:rFonts w:asciiTheme="majorBidi" w:hAnsiTheme="majorBidi" w:cstheme="majorBidi"/>
          <w:sz w:val="30"/>
          <w:szCs w:val="30"/>
        </w:rPr>
        <w:t>34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B71351" w:rsidRPr="00957BD5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032C9" w:rsidRPr="00957BD5" w:rsidRDefault="001032C9" w:rsidP="00576C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r w:rsidRPr="00957BD5">
        <w:rPr>
          <w:rFonts w:asciiTheme="majorBidi" w:hAnsiTheme="majorBidi" w:cstheme="majorBidi"/>
          <w:i/>
          <w:iCs/>
          <w:cs/>
        </w:rPr>
        <w:t>ขอบเขตการสอบทาน</w:t>
      </w:r>
    </w:p>
    <w:p w:rsidR="00830C7F" w:rsidRPr="00957BD5" w:rsidRDefault="00830C7F" w:rsidP="00576C27">
      <w:pPr>
        <w:pStyle w:val="T0"/>
        <w:ind w:left="0" w:right="20"/>
        <w:jc w:val="both"/>
        <w:rPr>
          <w:rFonts w:asciiTheme="majorBidi" w:hAnsiTheme="majorBidi" w:cstheme="majorBidi"/>
          <w:sz w:val="12"/>
          <w:szCs w:val="12"/>
          <w:lang w:val="en-US"/>
        </w:rPr>
      </w:pPr>
    </w:p>
    <w:p w:rsidR="00562754" w:rsidRPr="00957BD5" w:rsidRDefault="00562754" w:rsidP="00562754">
      <w:pPr>
        <w:autoSpaceDE w:val="0"/>
        <w:autoSpaceDN w:val="0"/>
        <w:adjustRightInd w:val="0"/>
        <w:spacing w:before="24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รหัส</w:t>
      </w:r>
      <w:r w:rsidRPr="00957BD5">
        <w:rPr>
          <w:rFonts w:asciiTheme="majorBidi" w:hAnsiTheme="majorBidi" w:cstheme="majorBidi"/>
          <w:sz w:val="30"/>
          <w:szCs w:val="30"/>
        </w:rPr>
        <w:t xml:space="preserve"> 2410 “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7BD5">
        <w:rPr>
          <w:rFonts w:asciiTheme="majorBidi" w:hAnsiTheme="majorBidi" w:cstheme="majorBidi"/>
          <w:sz w:val="30"/>
          <w:szCs w:val="30"/>
        </w:rPr>
        <w:t>”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8108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:rsidR="00D11DCC" w:rsidRPr="00957BD5" w:rsidRDefault="00D11DCC" w:rsidP="0050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108A3" w:rsidRPr="00957BD5" w:rsidRDefault="008108A3" w:rsidP="00D11DC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74736C" w:rsidRPr="00957BD5" w:rsidRDefault="0074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  <w:sectPr w:rsidR="0074736C" w:rsidRPr="00957BD5" w:rsidSect="00F7602F"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titlePg/>
        </w:sectPr>
      </w:pPr>
    </w:p>
    <w:p w:rsidR="00A75DBA" w:rsidRDefault="00A75DBA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</w:rPr>
      </w:pPr>
    </w:p>
    <w:p w:rsidR="00F74A33" w:rsidRPr="00957BD5" w:rsidRDefault="00F74A33" w:rsidP="0057326C">
      <w:pPr>
        <w:pStyle w:val="T0"/>
        <w:ind w:left="0" w:right="20"/>
        <w:jc w:val="both"/>
        <w:rPr>
          <w:rFonts w:asciiTheme="majorBidi" w:hAnsiTheme="majorBidi" w:cstheme="majorBidi"/>
          <w:i/>
          <w:iCs/>
          <w:lang w:val="en-US"/>
        </w:rPr>
      </w:pPr>
      <w:bookmarkStart w:id="0" w:name="_GoBack"/>
      <w:bookmarkEnd w:id="0"/>
      <w:r w:rsidRPr="00957BD5">
        <w:rPr>
          <w:rFonts w:asciiTheme="majorBidi" w:hAnsiTheme="majorBidi" w:cstheme="majorBidi"/>
          <w:i/>
          <w:iCs/>
          <w:cs/>
        </w:rPr>
        <w:t>ข้อสรุป</w:t>
      </w:r>
    </w:p>
    <w:p w:rsidR="0057326C" w:rsidRPr="00A75DBA" w:rsidRDefault="0057326C" w:rsidP="005732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74A33" w:rsidRPr="003440F4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  <w:r w:rsidRPr="002F04C6">
        <w:rPr>
          <w:rFonts w:asciiTheme="majorBidi" w:hAnsiTheme="majorBidi" w:cs="Angsana New" w:hint="cs"/>
          <w:cs/>
          <w:lang w:val="en-US"/>
        </w:rPr>
        <w:t>ข้าพเจ้าไม่</w:t>
      </w:r>
      <w:r w:rsidRPr="00805E16">
        <w:rPr>
          <w:rFonts w:asciiTheme="majorBidi" w:hAnsiTheme="majorBidi" w:cs="Angsana New" w:hint="cs"/>
          <w:spacing w:val="-20"/>
          <w:cs/>
          <w:lang w:val="en-US"/>
        </w:rPr>
        <w:t>พบ</w:t>
      </w:r>
      <w:r w:rsidRPr="002F04C6">
        <w:rPr>
          <w:rFonts w:asciiTheme="majorBidi" w:hAnsiTheme="majorBidi" w:cs="Angsana New" w:hint="cs"/>
          <w:cs/>
          <w:lang w:val="en-US"/>
        </w:rPr>
        <w:t>สิ่งที่เป็นเหตุให้เชื่อว่า</w:t>
      </w:r>
      <w:r w:rsidR="003440F4">
        <w:rPr>
          <w:rFonts w:asciiTheme="majorBidi" w:hAnsiTheme="majorBidi" w:cs="Angsana New" w:hint="cs"/>
          <w:cs/>
          <w:lang w:val="en-US"/>
        </w:rPr>
        <w:t>ข้อมูลทางการเงินระหว่างกาลดังกล่าว ไม่ได้จัดทำขึ้นตามมาตรฐานการบัญชี</w:t>
      </w:r>
      <w:r w:rsidR="003440F4" w:rsidRPr="00805E16">
        <w:rPr>
          <w:rFonts w:asciiTheme="majorBidi" w:hAnsiTheme="majorBidi" w:cs="Angsana New" w:hint="cs"/>
          <w:cs/>
          <w:lang w:val="en-US"/>
        </w:rPr>
        <w:t xml:space="preserve">ฉบับที่ </w:t>
      </w:r>
      <w:r w:rsidR="003440F4" w:rsidRPr="00805E16">
        <w:rPr>
          <w:rFonts w:asciiTheme="majorBidi" w:hAnsiTheme="majorBidi" w:cs="Angsana New"/>
          <w:lang w:val="en-US"/>
        </w:rPr>
        <w:t xml:space="preserve">34 </w:t>
      </w:r>
      <w:r w:rsidR="003440F4" w:rsidRPr="00805E16">
        <w:rPr>
          <w:rFonts w:asciiTheme="majorBidi" w:hAnsiTheme="majorBidi" w:cs="Angsana New" w:hint="cs"/>
          <w:cs/>
          <w:lang w:val="en-US"/>
        </w:rPr>
        <w:t>เรื่อง</w:t>
      </w:r>
      <w:r w:rsidR="003440F4">
        <w:rPr>
          <w:rFonts w:asciiTheme="majorBidi" w:hAnsiTheme="majorBidi" w:cs="Angsana New" w:hint="cs"/>
          <w:cs/>
          <w:lang w:val="en-US"/>
        </w:rPr>
        <w:t xml:space="preserve"> การรายงานทางการเงินระหว่างกาล ในสาระสำคัญจากการสอบ</w:t>
      </w:r>
      <w:r w:rsidR="00A024E0" w:rsidRPr="00957BD5">
        <w:rPr>
          <w:rFonts w:asciiTheme="majorBidi" w:hAnsiTheme="majorBidi" w:cstheme="majorBidi"/>
          <w:cs/>
        </w:rPr>
        <w:t>ทาน</w:t>
      </w:r>
      <w:r w:rsidR="003440F4">
        <w:rPr>
          <w:rFonts w:asciiTheme="majorBidi" w:hAnsiTheme="majorBidi" w:cs="Angsana New" w:hint="cs"/>
          <w:cs/>
          <w:lang w:val="en-US"/>
        </w:rPr>
        <w:t>ของข้าพเจ้า</w:t>
      </w:r>
    </w:p>
    <w:p w:rsidR="00F74A33" w:rsidRDefault="00F74A33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lang w:val="en-US"/>
        </w:rPr>
      </w:pPr>
    </w:p>
    <w:p w:rsidR="002F04C6" w:rsidRPr="00957BD5" w:rsidRDefault="002F04C6" w:rsidP="0057326C">
      <w:pPr>
        <w:pStyle w:val="a"/>
        <w:tabs>
          <w:tab w:val="clear" w:pos="1080"/>
          <w:tab w:val="left" w:pos="540"/>
        </w:tabs>
        <w:ind w:right="20"/>
        <w:jc w:val="thaiDistribute"/>
        <w:rPr>
          <w:rFonts w:asciiTheme="majorBidi" w:hAnsiTheme="majorBidi" w:cstheme="majorBidi"/>
          <w:cs/>
          <w:lang w:val="en-US"/>
        </w:rPr>
      </w:pP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(</w:t>
      </w:r>
      <w:r w:rsidR="002F04C6" w:rsidRPr="002F04C6">
        <w:rPr>
          <w:rFonts w:asciiTheme="majorBidi" w:hAnsiTheme="majorBidi" w:cs="Angsana New" w:hint="cs"/>
          <w:cs/>
        </w:rPr>
        <w:t>เนาวรัตน์</w:t>
      </w:r>
      <w:r w:rsidR="002F04C6" w:rsidRPr="002F04C6">
        <w:rPr>
          <w:rFonts w:asciiTheme="majorBidi" w:hAnsiTheme="majorBidi" w:cs="Angsana New"/>
          <w:cs/>
        </w:rPr>
        <w:t xml:space="preserve"> </w:t>
      </w:r>
      <w:r w:rsidR="002F04C6" w:rsidRPr="002F04C6">
        <w:rPr>
          <w:rFonts w:asciiTheme="majorBidi" w:hAnsiTheme="majorBidi" w:cs="Angsana New" w:hint="cs"/>
          <w:cs/>
        </w:rPr>
        <w:t>นิธิเกียรติพงศ์</w:t>
      </w:r>
      <w:r w:rsidRPr="00957BD5">
        <w:rPr>
          <w:rFonts w:asciiTheme="majorBidi" w:hAnsiTheme="majorBidi" w:cstheme="majorBidi"/>
          <w:cs/>
        </w:rPr>
        <w:t>)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cs/>
        </w:rPr>
      </w:pPr>
      <w:r w:rsidRPr="00957BD5">
        <w:rPr>
          <w:rFonts w:asciiTheme="majorBidi" w:hAnsiTheme="majorBidi" w:cstheme="majorBidi"/>
          <w:cs/>
        </w:rPr>
        <w:t>ผู้สอบบัญชีรับอนุญาต</w:t>
      </w:r>
    </w:p>
    <w:p w:rsidR="00EB4AE6" w:rsidRPr="00957BD5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  <w:r w:rsidRPr="00957BD5">
        <w:rPr>
          <w:rFonts w:asciiTheme="majorBidi" w:hAnsiTheme="majorBidi" w:cstheme="majorBidi"/>
          <w:cs/>
        </w:rPr>
        <w:t>เลขทะเบียน</w:t>
      </w:r>
      <w:r w:rsidR="002F04C6">
        <w:rPr>
          <w:rFonts w:asciiTheme="majorBidi" w:hAnsiTheme="majorBidi" w:cstheme="majorBidi"/>
          <w:lang w:val="en-US"/>
        </w:rPr>
        <w:t xml:space="preserve"> </w:t>
      </w:r>
      <w:r w:rsidR="002F04C6" w:rsidRPr="002F04C6">
        <w:rPr>
          <w:rFonts w:asciiTheme="majorBidi" w:hAnsiTheme="majorBidi" w:cstheme="majorBidi"/>
          <w:lang w:val="en-US"/>
        </w:rPr>
        <w:t>7789</w:t>
      </w:r>
    </w:p>
    <w:p w:rsidR="00EB4AE6" w:rsidRPr="00A75DBA" w:rsidRDefault="00EB4AE6" w:rsidP="0057326C">
      <w:pPr>
        <w:pStyle w:val="T"/>
        <w:tabs>
          <w:tab w:val="left" w:pos="540"/>
        </w:tabs>
        <w:ind w:left="0" w:right="20"/>
        <w:jc w:val="thaiDistribute"/>
        <w:rPr>
          <w:rFonts w:asciiTheme="majorBidi" w:hAnsiTheme="majorBidi" w:cstheme="majorBidi"/>
          <w:lang w:val="en-US"/>
        </w:rPr>
      </w:pPr>
    </w:p>
    <w:p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957BD5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957BD5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EB4AE6" w:rsidRPr="00957BD5" w:rsidRDefault="00EB4AE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EB4AE6" w:rsidRPr="00957BD5" w:rsidRDefault="00D121D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rPr>
          <w:rFonts w:asciiTheme="majorBidi" w:hAnsiTheme="majorBidi" w:cstheme="majorBidi"/>
          <w:sz w:val="30"/>
          <w:szCs w:val="30"/>
        </w:rPr>
      </w:pPr>
      <w:r w:rsidRPr="00D121D5">
        <w:rPr>
          <w:rFonts w:asciiTheme="majorBidi" w:hAnsiTheme="majorBidi" w:cstheme="majorBidi"/>
          <w:sz w:val="30"/>
          <w:szCs w:val="30"/>
        </w:rPr>
        <w:t>9</w:t>
      </w:r>
      <w:r w:rsidR="000E50BC" w:rsidRPr="00D121D5">
        <w:rPr>
          <w:rFonts w:asciiTheme="majorBidi" w:hAnsiTheme="majorBidi" w:cstheme="majorBidi"/>
          <w:sz w:val="30"/>
          <w:szCs w:val="30"/>
        </w:rPr>
        <w:t xml:space="preserve"> </w:t>
      </w:r>
      <w:r w:rsidR="000E50BC" w:rsidRPr="00D121D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A34AE2" w:rsidRPr="00D121D5">
        <w:rPr>
          <w:rFonts w:asciiTheme="majorBidi" w:hAnsiTheme="majorBidi" w:cstheme="majorBidi" w:hint="cs"/>
          <w:sz w:val="30"/>
          <w:szCs w:val="30"/>
          <w:cs/>
        </w:rPr>
        <w:t>2561</w:t>
      </w:r>
    </w:p>
    <w:p w:rsidR="00EC2FE2" w:rsidRPr="00957BD5" w:rsidRDefault="00EC2FE2" w:rsidP="00A75DBA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EC2FE2" w:rsidRPr="00957BD5" w:rsidSect="00A75DB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6BB" w:rsidRDefault="000C26BB">
      <w:r>
        <w:separator/>
      </w:r>
    </w:p>
  </w:endnote>
  <w:endnote w:type="continuationSeparator" w:id="0">
    <w:p w:rsidR="000C26BB" w:rsidRDefault="000C2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Default="00DC4168" w:rsidP="005B73F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:rsidR="00DC4168" w:rsidRDefault="00DC41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5B73F0" w:rsidRDefault="00DC4168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DC4168" w:rsidRDefault="00DC4168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DC4168" w:rsidRPr="00575241" w:rsidRDefault="00DC41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575241" w:rsidRDefault="00DC4168" w:rsidP="008900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</w:tabs>
      <w:ind w:right="360"/>
      <w:rPr>
        <w:rFonts w:ascii="Angsana New" w:hAnsi="Angsana New" w:cs="Angsana New"/>
        <w:i/>
        <w:iCs/>
        <w:sz w:val="28"/>
        <w:szCs w:val="28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5B73F0" w:rsidRDefault="00DC4168" w:rsidP="005B73F0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B73F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Pr="005B73F0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DC4168" w:rsidRDefault="00DC4168" w:rsidP="00FE7356">
    <w:pPr>
      <w:pStyle w:val="Footer"/>
      <w:framePr w:w="187" w:wrap="around" w:vAnchor="text" w:hAnchor="page" w:x="10522" w:y="-7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</w:p>
  <w:p w:rsidR="00DC4168" w:rsidRPr="00575241" w:rsidRDefault="00DC41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BD0D25" w:rsidRDefault="00DC4168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D42F23" w:rsidRDefault="00DC416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 w:rsidR="00A75DBA">
      <w:rPr>
        <w:rFonts w:ascii="Angsana New" w:hAnsi="Angsana New" w:cs="Angsana New"/>
        <w:noProof/>
        <w:sz w:val="30"/>
        <w:szCs w:val="30"/>
      </w:rPr>
      <w:t>2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6BB" w:rsidRDefault="000C26BB">
      <w:r>
        <w:separator/>
      </w:r>
    </w:p>
  </w:footnote>
  <w:footnote w:type="continuationSeparator" w:id="0">
    <w:p w:rsidR="000C26BB" w:rsidRDefault="000C2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Default="00A75DB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:rsidR="00DC4168" w:rsidRPr="0074736C" w:rsidRDefault="00DC4168" w:rsidP="0074736C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DBA" w:rsidRDefault="00A75DBA">
    <w:pPr>
      <w:pStyle w:val="Header"/>
      <w:rPr>
        <w:rFonts w:asciiTheme="majorBidi" w:hAnsiTheme="majorBidi" w:cstheme="majorBidi"/>
        <w:sz w:val="32"/>
        <w:szCs w:val="32"/>
      </w:rPr>
    </w:pPr>
  </w:p>
  <w:p w:rsidR="00A75DBA" w:rsidRPr="00A75DBA" w:rsidRDefault="00A75DB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2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4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1120319"/>
    <w:multiLevelType w:val="hybridMultilevel"/>
    <w:tmpl w:val="4A063730"/>
    <w:lvl w:ilvl="0" w:tplc="0FA8E94A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7"/>
  </w:num>
  <w:num w:numId="2">
    <w:abstractNumId w:val="13"/>
  </w:num>
  <w:num w:numId="3">
    <w:abstractNumId w:val="21"/>
  </w:num>
  <w:num w:numId="4">
    <w:abstractNumId w:val="23"/>
  </w:num>
  <w:num w:numId="5">
    <w:abstractNumId w:val="36"/>
  </w:num>
  <w:num w:numId="6">
    <w:abstractNumId w:val="18"/>
  </w:num>
  <w:num w:numId="7">
    <w:abstractNumId w:val="3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0"/>
  </w:num>
  <w:num w:numId="20">
    <w:abstractNumId w:val="30"/>
  </w:num>
  <w:num w:numId="21">
    <w:abstractNumId w:val="10"/>
  </w:num>
  <w:num w:numId="22">
    <w:abstractNumId w:val="37"/>
  </w:num>
  <w:num w:numId="23">
    <w:abstractNumId w:val="25"/>
  </w:num>
  <w:num w:numId="24">
    <w:abstractNumId w:val="15"/>
  </w:num>
  <w:num w:numId="25">
    <w:abstractNumId w:val="11"/>
  </w:num>
  <w:num w:numId="26">
    <w:abstractNumId w:val="29"/>
  </w:num>
  <w:num w:numId="27">
    <w:abstractNumId w:val="22"/>
  </w:num>
  <w:num w:numId="28">
    <w:abstractNumId w:val="24"/>
  </w:num>
  <w:num w:numId="29">
    <w:abstractNumId w:val="31"/>
  </w:num>
  <w:num w:numId="30">
    <w:abstractNumId w:val="32"/>
  </w:num>
  <w:num w:numId="31">
    <w:abstractNumId w:val="14"/>
  </w:num>
  <w:num w:numId="32">
    <w:abstractNumId w:val="28"/>
  </w:num>
  <w:num w:numId="33">
    <w:abstractNumId w:val="26"/>
  </w:num>
  <w:num w:numId="34">
    <w:abstractNumId w:val="34"/>
  </w:num>
  <w:num w:numId="35">
    <w:abstractNumId w:val="16"/>
  </w:num>
  <w:num w:numId="36">
    <w:abstractNumId w:val="27"/>
  </w:num>
  <w:num w:numId="37">
    <w:abstractNumId w:val="33"/>
  </w:num>
  <w:num w:numId="3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C32"/>
    <w:rsid w:val="000224D3"/>
    <w:rsid w:val="00023605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B70"/>
    <w:rsid w:val="00047EA3"/>
    <w:rsid w:val="00050012"/>
    <w:rsid w:val="00050DDE"/>
    <w:rsid w:val="00051879"/>
    <w:rsid w:val="000521B3"/>
    <w:rsid w:val="00054433"/>
    <w:rsid w:val="00054F23"/>
    <w:rsid w:val="0005542F"/>
    <w:rsid w:val="000558C4"/>
    <w:rsid w:val="000568FA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75C1"/>
    <w:rsid w:val="00067A00"/>
    <w:rsid w:val="000701EB"/>
    <w:rsid w:val="00070D48"/>
    <w:rsid w:val="00071BA8"/>
    <w:rsid w:val="00071E82"/>
    <w:rsid w:val="00075166"/>
    <w:rsid w:val="0007529E"/>
    <w:rsid w:val="00076F03"/>
    <w:rsid w:val="00080CDF"/>
    <w:rsid w:val="00080DC1"/>
    <w:rsid w:val="00081555"/>
    <w:rsid w:val="00081591"/>
    <w:rsid w:val="000816EC"/>
    <w:rsid w:val="000822FF"/>
    <w:rsid w:val="00083A6A"/>
    <w:rsid w:val="00085476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9C3"/>
    <w:rsid w:val="00096AC7"/>
    <w:rsid w:val="00097002"/>
    <w:rsid w:val="000977BD"/>
    <w:rsid w:val="00097CD1"/>
    <w:rsid w:val="000A078A"/>
    <w:rsid w:val="000A0FBB"/>
    <w:rsid w:val="000A12A1"/>
    <w:rsid w:val="000A1619"/>
    <w:rsid w:val="000A171A"/>
    <w:rsid w:val="000A2FC1"/>
    <w:rsid w:val="000A3A33"/>
    <w:rsid w:val="000A3A9C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29B4"/>
    <w:rsid w:val="000B33FE"/>
    <w:rsid w:val="000B37BB"/>
    <w:rsid w:val="000B4486"/>
    <w:rsid w:val="000B6C82"/>
    <w:rsid w:val="000B6EB0"/>
    <w:rsid w:val="000C00BB"/>
    <w:rsid w:val="000C12C2"/>
    <w:rsid w:val="000C1F3C"/>
    <w:rsid w:val="000C26BB"/>
    <w:rsid w:val="000C44F2"/>
    <w:rsid w:val="000C4DF0"/>
    <w:rsid w:val="000C5A4F"/>
    <w:rsid w:val="000C5B61"/>
    <w:rsid w:val="000C6B3B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2857"/>
    <w:rsid w:val="000E32D5"/>
    <w:rsid w:val="000E3A83"/>
    <w:rsid w:val="000E4043"/>
    <w:rsid w:val="000E42B9"/>
    <w:rsid w:val="000E50BC"/>
    <w:rsid w:val="000E56C6"/>
    <w:rsid w:val="000E6788"/>
    <w:rsid w:val="000F0134"/>
    <w:rsid w:val="000F0E53"/>
    <w:rsid w:val="000F30BE"/>
    <w:rsid w:val="00100142"/>
    <w:rsid w:val="00100E84"/>
    <w:rsid w:val="0010180B"/>
    <w:rsid w:val="00101E1D"/>
    <w:rsid w:val="0010200D"/>
    <w:rsid w:val="00102948"/>
    <w:rsid w:val="00102C92"/>
    <w:rsid w:val="00102ECA"/>
    <w:rsid w:val="00102F68"/>
    <w:rsid w:val="001032C9"/>
    <w:rsid w:val="00103A52"/>
    <w:rsid w:val="00103F05"/>
    <w:rsid w:val="00104AE3"/>
    <w:rsid w:val="00106B2D"/>
    <w:rsid w:val="001077C8"/>
    <w:rsid w:val="00107E13"/>
    <w:rsid w:val="0011238A"/>
    <w:rsid w:val="0011240E"/>
    <w:rsid w:val="00112626"/>
    <w:rsid w:val="00113FF0"/>
    <w:rsid w:val="00114F77"/>
    <w:rsid w:val="00116967"/>
    <w:rsid w:val="00116EC2"/>
    <w:rsid w:val="00117024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E35"/>
    <w:rsid w:val="001600C5"/>
    <w:rsid w:val="00161AC9"/>
    <w:rsid w:val="00162D56"/>
    <w:rsid w:val="00162E95"/>
    <w:rsid w:val="00164D10"/>
    <w:rsid w:val="00165B67"/>
    <w:rsid w:val="001665F7"/>
    <w:rsid w:val="00170AC6"/>
    <w:rsid w:val="00170CB3"/>
    <w:rsid w:val="00170EB5"/>
    <w:rsid w:val="00170FEF"/>
    <w:rsid w:val="00171E97"/>
    <w:rsid w:val="00172081"/>
    <w:rsid w:val="001751A8"/>
    <w:rsid w:val="00175B84"/>
    <w:rsid w:val="00175DF6"/>
    <w:rsid w:val="001760B5"/>
    <w:rsid w:val="001777B0"/>
    <w:rsid w:val="00180C2E"/>
    <w:rsid w:val="001826A8"/>
    <w:rsid w:val="001826D9"/>
    <w:rsid w:val="00182C4F"/>
    <w:rsid w:val="00183F00"/>
    <w:rsid w:val="001842EF"/>
    <w:rsid w:val="00185175"/>
    <w:rsid w:val="00185A95"/>
    <w:rsid w:val="00185AFD"/>
    <w:rsid w:val="00185B1A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516"/>
    <w:rsid w:val="001C4C92"/>
    <w:rsid w:val="001C6B2D"/>
    <w:rsid w:val="001C7420"/>
    <w:rsid w:val="001D0CA6"/>
    <w:rsid w:val="001D0F2C"/>
    <w:rsid w:val="001D1889"/>
    <w:rsid w:val="001D381A"/>
    <w:rsid w:val="001D5A4F"/>
    <w:rsid w:val="001D5D99"/>
    <w:rsid w:val="001D69AA"/>
    <w:rsid w:val="001D6D3F"/>
    <w:rsid w:val="001D6DD4"/>
    <w:rsid w:val="001D7169"/>
    <w:rsid w:val="001D74D3"/>
    <w:rsid w:val="001E08FE"/>
    <w:rsid w:val="001E0CE4"/>
    <w:rsid w:val="001E0D77"/>
    <w:rsid w:val="001E152F"/>
    <w:rsid w:val="001E153D"/>
    <w:rsid w:val="001E1A63"/>
    <w:rsid w:val="001E1B26"/>
    <w:rsid w:val="001E3763"/>
    <w:rsid w:val="001E56F2"/>
    <w:rsid w:val="001E5A75"/>
    <w:rsid w:val="001E680F"/>
    <w:rsid w:val="001E6863"/>
    <w:rsid w:val="001E6D58"/>
    <w:rsid w:val="001E7DFF"/>
    <w:rsid w:val="001E7EF8"/>
    <w:rsid w:val="001F134A"/>
    <w:rsid w:val="001F1777"/>
    <w:rsid w:val="001F1C27"/>
    <w:rsid w:val="001F248C"/>
    <w:rsid w:val="001F29E5"/>
    <w:rsid w:val="001F3CF7"/>
    <w:rsid w:val="001F49DB"/>
    <w:rsid w:val="001F4E17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832"/>
    <w:rsid w:val="00202B06"/>
    <w:rsid w:val="00203480"/>
    <w:rsid w:val="0020348E"/>
    <w:rsid w:val="00203B9F"/>
    <w:rsid w:val="0020499B"/>
    <w:rsid w:val="00204CE4"/>
    <w:rsid w:val="0020690E"/>
    <w:rsid w:val="0020758F"/>
    <w:rsid w:val="0021124F"/>
    <w:rsid w:val="002114B8"/>
    <w:rsid w:val="00211C80"/>
    <w:rsid w:val="0021287D"/>
    <w:rsid w:val="0021327E"/>
    <w:rsid w:val="002134EA"/>
    <w:rsid w:val="00213B00"/>
    <w:rsid w:val="0021444F"/>
    <w:rsid w:val="00214C3B"/>
    <w:rsid w:val="00215113"/>
    <w:rsid w:val="00215D68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3AEC"/>
    <w:rsid w:val="00223E67"/>
    <w:rsid w:val="00224AF2"/>
    <w:rsid w:val="00224BB2"/>
    <w:rsid w:val="00224C82"/>
    <w:rsid w:val="00226049"/>
    <w:rsid w:val="00226626"/>
    <w:rsid w:val="00226CD3"/>
    <w:rsid w:val="0022736F"/>
    <w:rsid w:val="002273EE"/>
    <w:rsid w:val="00230BCE"/>
    <w:rsid w:val="00231198"/>
    <w:rsid w:val="002338AE"/>
    <w:rsid w:val="00234038"/>
    <w:rsid w:val="002341D1"/>
    <w:rsid w:val="00236180"/>
    <w:rsid w:val="00236AFF"/>
    <w:rsid w:val="0023725C"/>
    <w:rsid w:val="002372CE"/>
    <w:rsid w:val="00241B26"/>
    <w:rsid w:val="00241EC1"/>
    <w:rsid w:val="00242563"/>
    <w:rsid w:val="002425B2"/>
    <w:rsid w:val="00243648"/>
    <w:rsid w:val="00243796"/>
    <w:rsid w:val="00243921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889"/>
    <w:rsid w:val="002539C6"/>
    <w:rsid w:val="0025486A"/>
    <w:rsid w:val="00255C1A"/>
    <w:rsid w:val="0025705F"/>
    <w:rsid w:val="00260F18"/>
    <w:rsid w:val="002610A1"/>
    <w:rsid w:val="00263417"/>
    <w:rsid w:val="00264901"/>
    <w:rsid w:val="00264A08"/>
    <w:rsid w:val="00265DDE"/>
    <w:rsid w:val="002662D6"/>
    <w:rsid w:val="00270BB0"/>
    <w:rsid w:val="00270BBF"/>
    <w:rsid w:val="00270EE0"/>
    <w:rsid w:val="00270F83"/>
    <w:rsid w:val="00270FAA"/>
    <w:rsid w:val="00271F9C"/>
    <w:rsid w:val="00272D23"/>
    <w:rsid w:val="0027358C"/>
    <w:rsid w:val="00273E73"/>
    <w:rsid w:val="0027449B"/>
    <w:rsid w:val="00274EDA"/>
    <w:rsid w:val="0027572B"/>
    <w:rsid w:val="00275F32"/>
    <w:rsid w:val="00276171"/>
    <w:rsid w:val="00276809"/>
    <w:rsid w:val="0027761F"/>
    <w:rsid w:val="0027765C"/>
    <w:rsid w:val="002776D0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75B1"/>
    <w:rsid w:val="00297D70"/>
    <w:rsid w:val="00297E21"/>
    <w:rsid w:val="00297F58"/>
    <w:rsid w:val="002A2B4D"/>
    <w:rsid w:val="002A2D02"/>
    <w:rsid w:val="002A3B1F"/>
    <w:rsid w:val="002A447F"/>
    <w:rsid w:val="002A44A7"/>
    <w:rsid w:val="002A4A02"/>
    <w:rsid w:val="002A5B7F"/>
    <w:rsid w:val="002A6930"/>
    <w:rsid w:val="002A6A02"/>
    <w:rsid w:val="002A76F7"/>
    <w:rsid w:val="002A7BA5"/>
    <w:rsid w:val="002B037C"/>
    <w:rsid w:val="002B0856"/>
    <w:rsid w:val="002B2AE8"/>
    <w:rsid w:val="002B3308"/>
    <w:rsid w:val="002B35E0"/>
    <w:rsid w:val="002B37B3"/>
    <w:rsid w:val="002B455C"/>
    <w:rsid w:val="002B70E1"/>
    <w:rsid w:val="002C35D9"/>
    <w:rsid w:val="002C3756"/>
    <w:rsid w:val="002C56BB"/>
    <w:rsid w:val="002C7960"/>
    <w:rsid w:val="002D07E9"/>
    <w:rsid w:val="002D1677"/>
    <w:rsid w:val="002D1886"/>
    <w:rsid w:val="002D1D76"/>
    <w:rsid w:val="002D1E91"/>
    <w:rsid w:val="002D3889"/>
    <w:rsid w:val="002D495C"/>
    <w:rsid w:val="002D4C04"/>
    <w:rsid w:val="002D6F4F"/>
    <w:rsid w:val="002D7384"/>
    <w:rsid w:val="002D7FA1"/>
    <w:rsid w:val="002E2CF1"/>
    <w:rsid w:val="002E3315"/>
    <w:rsid w:val="002E37A6"/>
    <w:rsid w:val="002E409F"/>
    <w:rsid w:val="002E43BE"/>
    <w:rsid w:val="002E5FA9"/>
    <w:rsid w:val="002E6263"/>
    <w:rsid w:val="002E654A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6148"/>
    <w:rsid w:val="002F70A4"/>
    <w:rsid w:val="002F7969"/>
    <w:rsid w:val="003010D9"/>
    <w:rsid w:val="00301746"/>
    <w:rsid w:val="00301C87"/>
    <w:rsid w:val="003021AC"/>
    <w:rsid w:val="00302B30"/>
    <w:rsid w:val="00302D9A"/>
    <w:rsid w:val="0030358D"/>
    <w:rsid w:val="00303B6F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29E8"/>
    <w:rsid w:val="00312D54"/>
    <w:rsid w:val="00312E24"/>
    <w:rsid w:val="00313103"/>
    <w:rsid w:val="00313335"/>
    <w:rsid w:val="00313761"/>
    <w:rsid w:val="00314925"/>
    <w:rsid w:val="00314CB2"/>
    <w:rsid w:val="00315CC8"/>
    <w:rsid w:val="00317513"/>
    <w:rsid w:val="003177CF"/>
    <w:rsid w:val="003200ED"/>
    <w:rsid w:val="00320F09"/>
    <w:rsid w:val="00323B73"/>
    <w:rsid w:val="00324055"/>
    <w:rsid w:val="00324985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5BD0"/>
    <w:rsid w:val="0033781D"/>
    <w:rsid w:val="00337C7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40A7"/>
    <w:rsid w:val="0035458A"/>
    <w:rsid w:val="003549E4"/>
    <w:rsid w:val="0035661D"/>
    <w:rsid w:val="00360335"/>
    <w:rsid w:val="003617C7"/>
    <w:rsid w:val="003627AA"/>
    <w:rsid w:val="00362F12"/>
    <w:rsid w:val="00363956"/>
    <w:rsid w:val="003642E0"/>
    <w:rsid w:val="0036526C"/>
    <w:rsid w:val="003653A8"/>
    <w:rsid w:val="00366306"/>
    <w:rsid w:val="00366C29"/>
    <w:rsid w:val="003679C8"/>
    <w:rsid w:val="00367B29"/>
    <w:rsid w:val="00371E0E"/>
    <w:rsid w:val="0037248A"/>
    <w:rsid w:val="0037352F"/>
    <w:rsid w:val="00373761"/>
    <w:rsid w:val="00373870"/>
    <w:rsid w:val="00374233"/>
    <w:rsid w:val="00374533"/>
    <w:rsid w:val="0037509B"/>
    <w:rsid w:val="0037559B"/>
    <w:rsid w:val="00375CB4"/>
    <w:rsid w:val="00375F46"/>
    <w:rsid w:val="00376606"/>
    <w:rsid w:val="00377CE9"/>
    <w:rsid w:val="00380D84"/>
    <w:rsid w:val="00381509"/>
    <w:rsid w:val="00381D29"/>
    <w:rsid w:val="00383708"/>
    <w:rsid w:val="00384902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A0EF4"/>
    <w:rsid w:val="003A1435"/>
    <w:rsid w:val="003A1DF1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6BF2"/>
    <w:rsid w:val="003B73CD"/>
    <w:rsid w:val="003B78FE"/>
    <w:rsid w:val="003B7C9E"/>
    <w:rsid w:val="003C0467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8E1"/>
    <w:rsid w:val="003D093E"/>
    <w:rsid w:val="003D151B"/>
    <w:rsid w:val="003D2AAC"/>
    <w:rsid w:val="003D4290"/>
    <w:rsid w:val="003D615C"/>
    <w:rsid w:val="003D6A41"/>
    <w:rsid w:val="003D6B63"/>
    <w:rsid w:val="003D6BA4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B4C"/>
    <w:rsid w:val="003F7105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5F24"/>
    <w:rsid w:val="00447DB3"/>
    <w:rsid w:val="004502E7"/>
    <w:rsid w:val="00451479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D5D"/>
    <w:rsid w:val="00470398"/>
    <w:rsid w:val="00470444"/>
    <w:rsid w:val="00470AC8"/>
    <w:rsid w:val="00470E45"/>
    <w:rsid w:val="00471406"/>
    <w:rsid w:val="00471DC9"/>
    <w:rsid w:val="00472531"/>
    <w:rsid w:val="00472BB2"/>
    <w:rsid w:val="00473CBE"/>
    <w:rsid w:val="004745E7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E5A"/>
    <w:rsid w:val="00493216"/>
    <w:rsid w:val="00493FF3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601"/>
    <w:rsid w:val="004B5B8D"/>
    <w:rsid w:val="004B6ADD"/>
    <w:rsid w:val="004B6BB8"/>
    <w:rsid w:val="004B6DD6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7110"/>
    <w:rsid w:val="004D755D"/>
    <w:rsid w:val="004D7C07"/>
    <w:rsid w:val="004D7C4B"/>
    <w:rsid w:val="004E0F34"/>
    <w:rsid w:val="004E19A5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C01"/>
    <w:rsid w:val="004F3823"/>
    <w:rsid w:val="004F4810"/>
    <w:rsid w:val="004F4E7F"/>
    <w:rsid w:val="004F4FB9"/>
    <w:rsid w:val="004F5758"/>
    <w:rsid w:val="004F5814"/>
    <w:rsid w:val="004F5FCE"/>
    <w:rsid w:val="00500371"/>
    <w:rsid w:val="00500945"/>
    <w:rsid w:val="005011CA"/>
    <w:rsid w:val="00502D4E"/>
    <w:rsid w:val="00503349"/>
    <w:rsid w:val="00503F1D"/>
    <w:rsid w:val="0050434A"/>
    <w:rsid w:val="00504453"/>
    <w:rsid w:val="00505F1C"/>
    <w:rsid w:val="00506094"/>
    <w:rsid w:val="00506531"/>
    <w:rsid w:val="00506E04"/>
    <w:rsid w:val="00506F59"/>
    <w:rsid w:val="00506F6D"/>
    <w:rsid w:val="005114A4"/>
    <w:rsid w:val="00511609"/>
    <w:rsid w:val="00511741"/>
    <w:rsid w:val="005126B4"/>
    <w:rsid w:val="005127B9"/>
    <w:rsid w:val="00512DF3"/>
    <w:rsid w:val="005142A2"/>
    <w:rsid w:val="005143F8"/>
    <w:rsid w:val="005162DC"/>
    <w:rsid w:val="00516390"/>
    <w:rsid w:val="00516A8B"/>
    <w:rsid w:val="005172F9"/>
    <w:rsid w:val="00517626"/>
    <w:rsid w:val="005200AE"/>
    <w:rsid w:val="00520C47"/>
    <w:rsid w:val="005210C0"/>
    <w:rsid w:val="0052121C"/>
    <w:rsid w:val="0052141E"/>
    <w:rsid w:val="00521933"/>
    <w:rsid w:val="00521E77"/>
    <w:rsid w:val="0052221F"/>
    <w:rsid w:val="0052386C"/>
    <w:rsid w:val="005239BF"/>
    <w:rsid w:val="00524909"/>
    <w:rsid w:val="00526209"/>
    <w:rsid w:val="0052660D"/>
    <w:rsid w:val="0052709D"/>
    <w:rsid w:val="0052757A"/>
    <w:rsid w:val="00527996"/>
    <w:rsid w:val="00527A73"/>
    <w:rsid w:val="00527E23"/>
    <w:rsid w:val="00530A2C"/>
    <w:rsid w:val="0053269C"/>
    <w:rsid w:val="00532922"/>
    <w:rsid w:val="0053293A"/>
    <w:rsid w:val="005331C2"/>
    <w:rsid w:val="00533D9A"/>
    <w:rsid w:val="00534512"/>
    <w:rsid w:val="00535512"/>
    <w:rsid w:val="00535F5D"/>
    <w:rsid w:val="005374AD"/>
    <w:rsid w:val="00537C8F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4419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9D5"/>
    <w:rsid w:val="00565676"/>
    <w:rsid w:val="00565F56"/>
    <w:rsid w:val="00567511"/>
    <w:rsid w:val="0057213F"/>
    <w:rsid w:val="00572945"/>
    <w:rsid w:val="005729A1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592D"/>
    <w:rsid w:val="005A5EAF"/>
    <w:rsid w:val="005A632F"/>
    <w:rsid w:val="005A685C"/>
    <w:rsid w:val="005B17A9"/>
    <w:rsid w:val="005B1EEA"/>
    <w:rsid w:val="005B2120"/>
    <w:rsid w:val="005B2D41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010"/>
    <w:rsid w:val="005B73F0"/>
    <w:rsid w:val="005B7BD0"/>
    <w:rsid w:val="005C09E3"/>
    <w:rsid w:val="005C1346"/>
    <w:rsid w:val="005C1601"/>
    <w:rsid w:val="005C24BF"/>
    <w:rsid w:val="005C2604"/>
    <w:rsid w:val="005C4256"/>
    <w:rsid w:val="005C53B8"/>
    <w:rsid w:val="005C5931"/>
    <w:rsid w:val="005C6558"/>
    <w:rsid w:val="005C6714"/>
    <w:rsid w:val="005C7203"/>
    <w:rsid w:val="005C7312"/>
    <w:rsid w:val="005C7F8F"/>
    <w:rsid w:val="005D030B"/>
    <w:rsid w:val="005D1409"/>
    <w:rsid w:val="005D233C"/>
    <w:rsid w:val="005D2760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6FC"/>
    <w:rsid w:val="005D67C4"/>
    <w:rsid w:val="005E3254"/>
    <w:rsid w:val="005E3C43"/>
    <w:rsid w:val="005E3D84"/>
    <w:rsid w:val="005E4FDF"/>
    <w:rsid w:val="005E51B1"/>
    <w:rsid w:val="005E548A"/>
    <w:rsid w:val="005E5B12"/>
    <w:rsid w:val="005E5F9E"/>
    <w:rsid w:val="005E64EF"/>
    <w:rsid w:val="005E7266"/>
    <w:rsid w:val="005F0217"/>
    <w:rsid w:val="005F17FF"/>
    <w:rsid w:val="005F2545"/>
    <w:rsid w:val="005F2D54"/>
    <w:rsid w:val="005F312A"/>
    <w:rsid w:val="005F3E86"/>
    <w:rsid w:val="005F3FBE"/>
    <w:rsid w:val="005F46F9"/>
    <w:rsid w:val="005F470B"/>
    <w:rsid w:val="005F5654"/>
    <w:rsid w:val="005F6C9F"/>
    <w:rsid w:val="005F7CD9"/>
    <w:rsid w:val="006006B1"/>
    <w:rsid w:val="00600E68"/>
    <w:rsid w:val="00601C06"/>
    <w:rsid w:val="00602340"/>
    <w:rsid w:val="00603100"/>
    <w:rsid w:val="006040AC"/>
    <w:rsid w:val="006044BF"/>
    <w:rsid w:val="006056D3"/>
    <w:rsid w:val="0060646B"/>
    <w:rsid w:val="00610B1F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731"/>
    <w:rsid w:val="00625BF0"/>
    <w:rsid w:val="00625D63"/>
    <w:rsid w:val="00626C90"/>
    <w:rsid w:val="00627E26"/>
    <w:rsid w:val="006300AE"/>
    <w:rsid w:val="00630B8D"/>
    <w:rsid w:val="00631D3C"/>
    <w:rsid w:val="006328AF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41055"/>
    <w:rsid w:val="00641355"/>
    <w:rsid w:val="006413D1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7F55"/>
    <w:rsid w:val="00660257"/>
    <w:rsid w:val="00660706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1213"/>
    <w:rsid w:val="00681231"/>
    <w:rsid w:val="00681B9D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A0094"/>
    <w:rsid w:val="006A0B46"/>
    <w:rsid w:val="006A0CA1"/>
    <w:rsid w:val="006A161C"/>
    <w:rsid w:val="006A1B37"/>
    <w:rsid w:val="006A2695"/>
    <w:rsid w:val="006A2BCB"/>
    <w:rsid w:val="006A333B"/>
    <w:rsid w:val="006A34F6"/>
    <w:rsid w:val="006A5580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37F"/>
    <w:rsid w:val="006D25AA"/>
    <w:rsid w:val="006D2B3D"/>
    <w:rsid w:val="006D2CAB"/>
    <w:rsid w:val="006D302C"/>
    <w:rsid w:val="006D524D"/>
    <w:rsid w:val="006D5466"/>
    <w:rsid w:val="006D6B8D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515E"/>
    <w:rsid w:val="00715473"/>
    <w:rsid w:val="00715475"/>
    <w:rsid w:val="007158AB"/>
    <w:rsid w:val="00715D75"/>
    <w:rsid w:val="0071744E"/>
    <w:rsid w:val="00717E4A"/>
    <w:rsid w:val="00717EC1"/>
    <w:rsid w:val="00720458"/>
    <w:rsid w:val="007207A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35D3"/>
    <w:rsid w:val="00744F2E"/>
    <w:rsid w:val="00744FEF"/>
    <w:rsid w:val="007451BF"/>
    <w:rsid w:val="00745C4F"/>
    <w:rsid w:val="00746C5D"/>
    <w:rsid w:val="00747354"/>
    <w:rsid w:val="0074736C"/>
    <w:rsid w:val="007501BE"/>
    <w:rsid w:val="00750321"/>
    <w:rsid w:val="007508BE"/>
    <w:rsid w:val="00750C5D"/>
    <w:rsid w:val="00750EC8"/>
    <w:rsid w:val="00750FF1"/>
    <w:rsid w:val="00752892"/>
    <w:rsid w:val="00752E03"/>
    <w:rsid w:val="00753845"/>
    <w:rsid w:val="00753CDB"/>
    <w:rsid w:val="007541E0"/>
    <w:rsid w:val="007548B7"/>
    <w:rsid w:val="00754944"/>
    <w:rsid w:val="007567FD"/>
    <w:rsid w:val="00756FA5"/>
    <w:rsid w:val="00757032"/>
    <w:rsid w:val="007601A2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7A45"/>
    <w:rsid w:val="00797E01"/>
    <w:rsid w:val="007A03BA"/>
    <w:rsid w:val="007A0711"/>
    <w:rsid w:val="007A12F2"/>
    <w:rsid w:val="007A1AA5"/>
    <w:rsid w:val="007A1C7E"/>
    <w:rsid w:val="007A1DA3"/>
    <w:rsid w:val="007A3612"/>
    <w:rsid w:val="007A3917"/>
    <w:rsid w:val="007A3BA2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E86"/>
    <w:rsid w:val="007C3CD5"/>
    <w:rsid w:val="007C5239"/>
    <w:rsid w:val="007C5CD3"/>
    <w:rsid w:val="007C6064"/>
    <w:rsid w:val="007D0750"/>
    <w:rsid w:val="007D07F0"/>
    <w:rsid w:val="007D0A81"/>
    <w:rsid w:val="007D0C57"/>
    <w:rsid w:val="007D0CA3"/>
    <w:rsid w:val="007D19A1"/>
    <w:rsid w:val="007D22C1"/>
    <w:rsid w:val="007D3C2B"/>
    <w:rsid w:val="007D40B6"/>
    <w:rsid w:val="007D4155"/>
    <w:rsid w:val="007E054A"/>
    <w:rsid w:val="007E0B09"/>
    <w:rsid w:val="007E1AE3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559"/>
    <w:rsid w:val="007F2B71"/>
    <w:rsid w:val="007F2E6D"/>
    <w:rsid w:val="007F4294"/>
    <w:rsid w:val="007F42A9"/>
    <w:rsid w:val="007F4E47"/>
    <w:rsid w:val="007F7118"/>
    <w:rsid w:val="007F7126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EE8"/>
    <w:rsid w:val="00811102"/>
    <w:rsid w:val="008121BA"/>
    <w:rsid w:val="00812B7B"/>
    <w:rsid w:val="0081331F"/>
    <w:rsid w:val="0081356A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20553"/>
    <w:rsid w:val="00820DF2"/>
    <w:rsid w:val="0082143C"/>
    <w:rsid w:val="00821D95"/>
    <w:rsid w:val="008228A3"/>
    <w:rsid w:val="008228AD"/>
    <w:rsid w:val="008230E1"/>
    <w:rsid w:val="00823CD7"/>
    <w:rsid w:val="00823F71"/>
    <w:rsid w:val="00824995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5C33"/>
    <w:rsid w:val="00835E39"/>
    <w:rsid w:val="00837005"/>
    <w:rsid w:val="0083763A"/>
    <w:rsid w:val="00837D7E"/>
    <w:rsid w:val="0084112B"/>
    <w:rsid w:val="00843974"/>
    <w:rsid w:val="00844FF3"/>
    <w:rsid w:val="0084559F"/>
    <w:rsid w:val="0084565F"/>
    <w:rsid w:val="00845973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0F3"/>
    <w:rsid w:val="008522E2"/>
    <w:rsid w:val="008547C2"/>
    <w:rsid w:val="008551FF"/>
    <w:rsid w:val="0085587C"/>
    <w:rsid w:val="0085601F"/>
    <w:rsid w:val="0085643B"/>
    <w:rsid w:val="0085663D"/>
    <w:rsid w:val="00856A80"/>
    <w:rsid w:val="00857B5F"/>
    <w:rsid w:val="00857F42"/>
    <w:rsid w:val="0086050C"/>
    <w:rsid w:val="0086142A"/>
    <w:rsid w:val="00861961"/>
    <w:rsid w:val="008620A9"/>
    <w:rsid w:val="0086213F"/>
    <w:rsid w:val="00862A5F"/>
    <w:rsid w:val="00862A8A"/>
    <w:rsid w:val="00862C88"/>
    <w:rsid w:val="008659BC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80F04"/>
    <w:rsid w:val="00880FAF"/>
    <w:rsid w:val="008822F9"/>
    <w:rsid w:val="00882459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2CFE"/>
    <w:rsid w:val="008930F4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D7A"/>
    <w:rsid w:val="008B0A57"/>
    <w:rsid w:val="008B10F1"/>
    <w:rsid w:val="008B1DC2"/>
    <w:rsid w:val="008B2106"/>
    <w:rsid w:val="008B24BC"/>
    <w:rsid w:val="008B25AC"/>
    <w:rsid w:val="008B287D"/>
    <w:rsid w:val="008B3867"/>
    <w:rsid w:val="008B3A33"/>
    <w:rsid w:val="008B3A63"/>
    <w:rsid w:val="008B3AF1"/>
    <w:rsid w:val="008B4A66"/>
    <w:rsid w:val="008B5163"/>
    <w:rsid w:val="008B5651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7A65"/>
    <w:rsid w:val="008E143E"/>
    <w:rsid w:val="008E1CB6"/>
    <w:rsid w:val="008E1E16"/>
    <w:rsid w:val="008E1E2D"/>
    <w:rsid w:val="008E2044"/>
    <w:rsid w:val="008E3975"/>
    <w:rsid w:val="008E3C1A"/>
    <w:rsid w:val="008E3F51"/>
    <w:rsid w:val="008E4041"/>
    <w:rsid w:val="008E43F9"/>
    <w:rsid w:val="008E44B9"/>
    <w:rsid w:val="008E44BE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3F48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B14"/>
    <w:rsid w:val="00902274"/>
    <w:rsid w:val="009025FD"/>
    <w:rsid w:val="00903001"/>
    <w:rsid w:val="0090371C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1AC3"/>
    <w:rsid w:val="00932BA0"/>
    <w:rsid w:val="00933D95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4477"/>
    <w:rsid w:val="009444BA"/>
    <w:rsid w:val="00944A8D"/>
    <w:rsid w:val="00944A9F"/>
    <w:rsid w:val="00944E1C"/>
    <w:rsid w:val="0094551D"/>
    <w:rsid w:val="00945836"/>
    <w:rsid w:val="009469A2"/>
    <w:rsid w:val="009479CA"/>
    <w:rsid w:val="00950473"/>
    <w:rsid w:val="00950A4C"/>
    <w:rsid w:val="00951236"/>
    <w:rsid w:val="00951495"/>
    <w:rsid w:val="00953117"/>
    <w:rsid w:val="00954B19"/>
    <w:rsid w:val="009553B2"/>
    <w:rsid w:val="00956C26"/>
    <w:rsid w:val="00957902"/>
    <w:rsid w:val="00957BD5"/>
    <w:rsid w:val="00957EE4"/>
    <w:rsid w:val="00962208"/>
    <w:rsid w:val="0096429D"/>
    <w:rsid w:val="00964881"/>
    <w:rsid w:val="00964AB7"/>
    <w:rsid w:val="00964F78"/>
    <w:rsid w:val="0096514D"/>
    <w:rsid w:val="0096521E"/>
    <w:rsid w:val="00965B88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EBA"/>
    <w:rsid w:val="009A6189"/>
    <w:rsid w:val="009A77B7"/>
    <w:rsid w:val="009A7EF8"/>
    <w:rsid w:val="009B00CC"/>
    <w:rsid w:val="009B0351"/>
    <w:rsid w:val="009B0608"/>
    <w:rsid w:val="009B13AA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D06C2"/>
    <w:rsid w:val="009D07F9"/>
    <w:rsid w:val="009D16A3"/>
    <w:rsid w:val="009D1D30"/>
    <w:rsid w:val="009D1EB4"/>
    <w:rsid w:val="009D2252"/>
    <w:rsid w:val="009D2335"/>
    <w:rsid w:val="009D27E8"/>
    <w:rsid w:val="009D391A"/>
    <w:rsid w:val="009D3E12"/>
    <w:rsid w:val="009D4F51"/>
    <w:rsid w:val="009D60E5"/>
    <w:rsid w:val="009D66E6"/>
    <w:rsid w:val="009D67E8"/>
    <w:rsid w:val="009D72D0"/>
    <w:rsid w:val="009E0591"/>
    <w:rsid w:val="009E0CA7"/>
    <w:rsid w:val="009E16D8"/>
    <w:rsid w:val="009E2CC1"/>
    <w:rsid w:val="009E355C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5B2C"/>
    <w:rsid w:val="009F6763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4AE2"/>
    <w:rsid w:val="00A35C99"/>
    <w:rsid w:val="00A36567"/>
    <w:rsid w:val="00A3764D"/>
    <w:rsid w:val="00A40086"/>
    <w:rsid w:val="00A40D81"/>
    <w:rsid w:val="00A4145F"/>
    <w:rsid w:val="00A42B5F"/>
    <w:rsid w:val="00A4318C"/>
    <w:rsid w:val="00A43485"/>
    <w:rsid w:val="00A441CD"/>
    <w:rsid w:val="00A44536"/>
    <w:rsid w:val="00A44AA2"/>
    <w:rsid w:val="00A44B14"/>
    <w:rsid w:val="00A450A8"/>
    <w:rsid w:val="00A4529A"/>
    <w:rsid w:val="00A455DC"/>
    <w:rsid w:val="00A45DF4"/>
    <w:rsid w:val="00A45F33"/>
    <w:rsid w:val="00A4649A"/>
    <w:rsid w:val="00A50766"/>
    <w:rsid w:val="00A50816"/>
    <w:rsid w:val="00A50A05"/>
    <w:rsid w:val="00A5105D"/>
    <w:rsid w:val="00A51AB5"/>
    <w:rsid w:val="00A51AB6"/>
    <w:rsid w:val="00A525B2"/>
    <w:rsid w:val="00A528C8"/>
    <w:rsid w:val="00A52AB3"/>
    <w:rsid w:val="00A539B2"/>
    <w:rsid w:val="00A541A7"/>
    <w:rsid w:val="00A545FC"/>
    <w:rsid w:val="00A56803"/>
    <w:rsid w:val="00A61EFF"/>
    <w:rsid w:val="00A6299A"/>
    <w:rsid w:val="00A630F8"/>
    <w:rsid w:val="00A635F3"/>
    <w:rsid w:val="00A638B9"/>
    <w:rsid w:val="00A63E4E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719"/>
    <w:rsid w:val="00A73DD4"/>
    <w:rsid w:val="00A73E85"/>
    <w:rsid w:val="00A74461"/>
    <w:rsid w:val="00A755BF"/>
    <w:rsid w:val="00A75DBA"/>
    <w:rsid w:val="00A761BD"/>
    <w:rsid w:val="00A81995"/>
    <w:rsid w:val="00A84032"/>
    <w:rsid w:val="00A841A8"/>
    <w:rsid w:val="00A8499E"/>
    <w:rsid w:val="00A855EC"/>
    <w:rsid w:val="00A8589C"/>
    <w:rsid w:val="00A85E0E"/>
    <w:rsid w:val="00A86C1B"/>
    <w:rsid w:val="00A86DD7"/>
    <w:rsid w:val="00A90552"/>
    <w:rsid w:val="00A908E4"/>
    <w:rsid w:val="00A90F2E"/>
    <w:rsid w:val="00A911C0"/>
    <w:rsid w:val="00A92723"/>
    <w:rsid w:val="00A92C7A"/>
    <w:rsid w:val="00A92EA7"/>
    <w:rsid w:val="00A93B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CA3"/>
    <w:rsid w:val="00AA5791"/>
    <w:rsid w:val="00AA5CF2"/>
    <w:rsid w:val="00AA6C55"/>
    <w:rsid w:val="00AA7451"/>
    <w:rsid w:val="00AA7720"/>
    <w:rsid w:val="00AB01FB"/>
    <w:rsid w:val="00AB0F6C"/>
    <w:rsid w:val="00AB1FB0"/>
    <w:rsid w:val="00AB4279"/>
    <w:rsid w:val="00AB458B"/>
    <w:rsid w:val="00AB52C8"/>
    <w:rsid w:val="00AB552D"/>
    <w:rsid w:val="00AB58B0"/>
    <w:rsid w:val="00AB59E3"/>
    <w:rsid w:val="00AB6CAD"/>
    <w:rsid w:val="00AB6EFF"/>
    <w:rsid w:val="00AB700C"/>
    <w:rsid w:val="00AB7AC3"/>
    <w:rsid w:val="00AB7CD3"/>
    <w:rsid w:val="00AC016B"/>
    <w:rsid w:val="00AC09E6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A1B"/>
    <w:rsid w:val="00AD7138"/>
    <w:rsid w:val="00AD756D"/>
    <w:rsid w:val="00AD7662"/>
    <w:rsid w:val="00AE03F2"/>
    <w:rsid w:val="00AE0AAC"/>
    <w:rsid w:val="00AE0E46"/>
    <w:rsid w:val="00AE3296"/>
    <w:rsid w:val="00AE3AAD"/>
    <w:rsid w:val="00AE4FF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1B6E"/>
    <w:rsid w:val="00B027DB"/>
    <w:rsid w:val="00B044C2"/>
    <w:rsid w:val="00B05B8A"/>
    <w:rsid w:val="00B06AF8"/>
    <w:rsid w:val="00B06E0F"/>
    <w:rsid w:val="00B102FA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FD9"/>
    <w:rsid w:val="00B1731A"/>
    <w:rsid w:val="00B1777E"/>
    <w:rsid w:val="00B179F9"/>
    <w:rsid w:val="00B17EF8"/>
    <w:rsid w:val="00B21207"/>
    <w:rsid w:val="00B22102"/>
    <w:rsid w:val="00B22312"/>
    <w:rsid w:val="00B2264A"/>
    <w:rsid w:val="00B228F1"/>
    <w:rsid w:val="00B23451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601B"/>
    <w:rsid w:val="00B36327"/>
    <w:rsid w:val="00B36AD2"/>
    <w:rsid w:val="00B3703F"/>
    <w:rsid w:val="00B374CC"/>
    <w:rsid w:val="00B378C0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D2D"/>
    <w:rsid w:val="00B5216C"/>
    <w:rsid w:val="00B52E6A"/>
    <w:rsid w:val="00B53311"/>
    <w:rsid w:val="00B555A5"/>
    <w:rsid w:val="00B558F4"/>
    <w:rsid w:val="00B55BE4"/>
    <w:rsid w:val="00B55F8E"/>
    <w:rsid w:val="00B562C2"/>
    <w:rsid w:val="00B5662B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A16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7935"/>
    <w:rsid w:val="00B81142"/>
    <w:rsid w:val="00B8180F"/>
    <w:rsid w:val="00B81EAC"/>
    <w:rsid w:val="00B83469"/>
    <w:rsid w:val="00B861A7"/>
    <w:rsid w:val="00B868E2"/>
    <w:rsid w:val="00B870D5"/>
    <w:rsid w:val="00B872C3"/>
    <w:rsid w:val="00B879E9"/>
    <w:rsid w:val="00B87E2B"/>
    <w:rsid w:val="00B92E8F"/>
    <w:rsid w:val="00B9370A"/>
    <w:rsid w:val="00B95295"/>
    <w:rsid w:val="00B958D2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4A17"/>
    <w:rsid w:val="00BD03C4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FC9"/>
    <w:rsid w:val="00BE2AC1"/>
    <w:rsid w:val="00BE554B"/>
    <w:rsid w:val="00BE6E9C"/>
    <w:rsid w:val="00BE7333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A5"/>
    <w:rsid w:val="00C021BB"/>
    <w:rsid w:val="00C024D4"/>
    <w:rsid w:val="00C02881"/>
    <w:rsid w:val="00C02F08"/>
    <w:rsid w:val="00C04184"/>
    <w:rsid w:val="00C04DE0"/>
    <w:rsid w:val="00C059D4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2B38"/>
    <w:rsid w:val="00C430E7"/>
    <w:rsid w:val="00C432E7"/>
    <w:rsid w:val="00C43880"/>
    <w:rsid w:val="00C43AF1"/>
    <w:rsid w:val="00C43CFC"/>
    <w:rsid w:val="00C43E24"/>
    <w:rsid w:val="00C4521D"/>
    <w:rsid w:val="00C45D3A"/>
    <w:rsid w:val="00C47A0F"/>
    <w:rsid w:val="00C5020D"/>
    <w:rsid w:val="00C50A57"/>
    <w:rsid w:val="00C50BE6"/>
    <w:rsid w:val="00C52072"/>
    <w:rsid w:val="00C52B43"/>
    <w:rsid w:val="00C53400"/>
    <w:rsid w:val="00C54D7C"/>
    <w:rsid w:val="00C5500C"/>
    <w:rsid w:val="00C566D3"/>
    <w:rsid w:val="00C5717F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511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9007E"/>
    <w:rsid w:val="00C904C1"/>
    <w:rsid w:val="00C91EAB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69AA"/>
    <w:rsid w:val="00CA70A9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A4E"/>
    <w:rsid w:val="00CF019C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250B"/>
    <w:rsid w:val="00D03597"/>
    <w:rsid w:val="00D037CD"/>
    <w:rsid w:val="00D05A87"/>
    <w:rsid w:val="00D06A41"/>
    <w:rsid w:val="00D06CC8"/>
    <w:rsid w:val="00D0710A"/>
    <w:rsid w:val="00D07D5D"/>
    <w:rsid w:val="00D1035D"/>
    <w:rsid w:val="00D117DB"/>
    <w:rsid w:val="00D11DCC"/>
    <w:rsid w:val="00D121D5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EE6"/>
    <w:rsid w:val="00D30050"/>
    <w:rsid w:val="00D302FE"/>
    <w:rsid w:val="00D30F5B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34F"/>
    <w:rsid w:val="00D40284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7D73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633E"/>
    <w:rsid w:val="00D76B82"/>
    <w:rsid w:val="00D7708D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94C"/>
    <w:rsid w:val="00D84287"/>
    <w:rsid w:val="00D84410"/>
    <w:rsid w:val="00D84C9E"/>
    <w:rsid w:val="00D85D4E"/>
    <w:rsid w:val="00D867F2"/>
    <w:rsid w:val="00D8707F"/>
    <w:rsid w:val="00D87F77"/>
    <w:rsid w:val="00D926C1"/>
    <w:rsid w:val="00D946AF"/>
    <w:rsid w:val="00D95A5D"/>
    <w:rsid w:val="00D95F7A"/>
    <w:rsid w:val="00D96829"/>
    <w:rsid w:val="00D96BC9"/>
    <w:rsid w:val="00DA074B"/>
    <w:rsid w:val="00DA0B05"/>
    <w:rsid w:val="00DA0C42"/>
    <w:rsid w:val="00DA186E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3E7"/>
    <w:rsid w:val="00DB1802"/>
    <w:rsid w:val="00DB1917"/>
    <w:rsid w:val="00DB1EBF"/>
    <w:rsid w:val="00DB2227"/>
    <w:rsid w:val="00DB2239"/>
    <w:rsid w:val="00DB279A"/>
    <w:rsid w:val="00DB2E32"/>
    <w:rsid w:val="00DB36B4"/>
    <w:rsid w:val="00DB388B"/>
    <w:rsid w:val="00DB591A"/>
    <w:rsid w:val="00DB74FF"/>
    <w:rsid w:val="00DB7FBD"/>
    <w:rsid w:val="00DC05E9"/>
    <w:rsid w:val="00DC1C28"/>
    <w:rsid w:val="00DC3D70"/>
    <w:rsid w:val="00DC3F19"/>
    <w:rsid w:val="00DC4089"/>
    <w:rsid w:val="00DC4168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9D9"/>
    <w:rsid w:val="00DF1C8B"/>
    <w:rsid w:val="00DF1DBE"/>
    <w:rsid w:val="00DF5F96"/>
    <w:rsid w:val="00DF7009"/>
    <w:rsid w:val="00DF71D3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EF4"/>
    <w:rsid w:val="00E04FE7"/>
    <w:rsid w:val="00E05DFD"/>
    <w:rsid w:val="00E062E9"/>
    <w:rsid w:val="00E06E8D"/>
    <w:rsid w:val="00E07466"/>
    <w:rsid w:val="00E10370"/>
    <w:rsid w:val="00E1490B"/>
    <w:rsid w:val="00E151FF"/>
    <w:rsid w:val="00E155AB"/>
    <w:rsid w:val="00E20367"/>
    <w:rsid w:val="00E21DC7"/>
    <w:rsid w:val="00E228A3"/>
    <w:rsid w:val="00E22DAD"/>
    <w:rsid w:val="00E23EEC"/>
    <w:rsid w:val="00E2435C"/>
    <w:rsid w:val="00E24624"/>
    <w:rsid w:val="00E25F30"/>
    <w:rsid w:val="00E27521"/>
    <w:rsid w:val="00E27EF2"/>
    <w:rsid w:val="00E3055E"/>
    <w:rsid w:val="00E31956"/>
    <w:rsid w:val="00E31B2D"/>
    <w:rsid w:val="00E327C1"/>
    <w:rsid w:val="00E32E8B"/>
    <w:rsid w:val="00E336E9"/>
    <w:rsid w:val="00E338F4"/>
    <w:rsid w:val="00E3566C"/>
    <w:rsid w:val="00E363D3"/>
    <w:rsid w:val="00E36578"/>
    <w:rsid w:val="00E3765B"/>
    <w:rsid w:val="00E37857"/>
    <w:rsid w:val="00E37E08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47139"/>
    <w:rsid w:val="00E51951"/>
    <w:rsid w:val="00E5274C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621B"/>
    <w:rsid w:val="00E66767"/>
    <w:rsid w:val="00E67E3A"/>
    <w:rsid w:val="00E7092A"/>
    <w:rsid w:val="00E7114E"/>
    <w:rsid w:val="00E72437"/>
    <w:rsid w:val="00E74163"/>
    <w:rsid w:val="00E74B50"/>
    <w:rsid w:val="00E75220"/>
    <w:rsid w:val="00E7569F"/>
    <w:rsid w:val="00E77FDA"/>
    <w:rsid w:val="00E808DF"/>
    <w:rsid w:val="00E80C3B"/>
    <w:rsid w:val="00E80C6A"/>
    <w:rsid w:val="00E814AB"/>
    <w:rsid w:val="00E8257D"/>
    <w:rsid w:val="00E829BD"/>
    <w:rsid w:val="00E845EA"/>
    <w:rsid w:val="00E847B7"/>
    <w:rsid w:val="00E854E6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649"/>
    <w:rsid w:val="00E97865"/>
    <w:rsid w:val="00E97EFF"/>
    <w:rsid w:val="00EA0983"/>
    <w:rsid w:val="00EA0C4C"/>
    <w:rsid w:val="00EA0D93"/>
    <w:rsid w:val="00EA1707"/>
    <w:rsid w:val="00EA223E"/>
    <w:rsid w:val="00EA32BD"/>
    <w:rsid w:val="00EA34A8"/>
    <w:rsid w:val="00EA3E64"/>
    <w:rsid w:val="00EA4013"/>
    <w:rsid w:val="00EA42F2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4AE6"/>
    <w:rsid w:val="00EB52A2"/>
    <w:rsid w:val="00EB5A2C"/>
    <w:rsid w:val="00EB60B3"/>
    <w:rsid w:val="00EB6F68"/>
    <w:rsid w:val="00EB71BF"/>
    <w:rsid w:val="00EB7816"/>
    <w:rsid w:val="00EB79A8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235C"/>
    <w:rsid w:val="00ED2C3E"/>
    <w:rsid w:val="00ED44A6"/>
    <w:rsid w:val="00ED6991"/>
    <w:rsid w:val="00ED7C86"/>
    <w:rsid w:val="00ED7F3A"/>
    <w:rsid w:val="00EE15B2"/>
    <w:rsid w:val="00EE201F"/>
    <w:rsid w:val="00EE25F2"/>
    <w:rsid w:val="00EE277B"/>
    <w:rsid w:val="00EE3027"/>
    <w:rsid w:val="00EE3574"/>
    <w:rsid w:val="00EE4313"/>
    <w:rsid w:val="00EE455F"/>
    <w:rsid w:val="00EE5231"/>
    <w:rsid w:val="00EE66D4"/>
    <w:rsid w:val="00EE68B6"/>
    <w:rsid w:val="00EE6B6E"/>
    <w:rsid w:val="00EE742B"/>
    <w:rsid w:val="00EE78EC"/>
    <w:rsid w:val="00EE7DF4"/>
    <w:rsid w:val="00EF0743"/>
    <w:rsid w:val="00EF1900"/>
    <w:rsid w:val="00EF22F3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E34"/>
    <w:rsid w:val="00EF7FB0"/>
    <w:rsid w:val="00F00DBD"/>
    <w:rsid w:val="00F01015"/>
    <w:rsid w:val="00F01941"/>
    <w:rsid w:val="00F0233B"/>
    <w:rsid w:val="00F03162"/>
    <w:rsid w:val="00F03DC8"/>
    <w:rsid w:val="00F042BD"/>
    <w:rsid w:val="00F0437E"/>
    <w:rsid w:val="00F044DC"/>
    <w:rsid w:val="00F04E85"/>
    <w:rsid w:val="00F0602C"/>
    <w:rsid w:val="00F067C7"/>
    <w:rsid w:val="00F1032C"/>
    <w:rsid w:val="00F11C83"/>
    <w:rsid w:val="00F1201E"/>
    <w:rsid w:val="00F1259E"/>
    <w:rsid w:val="00F13F51"/>
    <w:rsid w:val="00F14362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5F4B"/>
    <w:rsid w:val="00F36E49"/>
    <w:rsid w:val="00F37398"/>
    <w:rsid w:val="00F3763D"/>
    <w:rsid w:val="00F4028F"/>
    <w:rsid w:val="00F40F24"/>
    <w:rsid w:val="00F4206B"/>
    <w:rsid w:val="00F427BA"/>
    <w:rsid w:val="00F512FD"/>
    <w:rsid w:val="00F52A12"/>
    <w:rsid w:val="00F52D73"/>
    <w:rsid w:val="00F53CD0"/>
    <w:rsid w:val="00F5431E"/>
    <w:rsid w:val="00F55341"/>
    <w:rsid w:val="00F5543C"/>
    <w:rsid w:val="00F5593B"/>
    <w:rsid w:val="00F605AC"/>
    <w:rsid w:val="00F6100B"/>
    <w:rsid w:val="00F61217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0805"/>
    <w:rsid w:val="00F81B1E"/>
    <w:rsid w:val="00F81E28"/>
    <w:rsid w:val="00F82542"/>
    <w:rsid w:val="00F8282A"/>
    <w:rsid w:val="00F83FB0"/>
    <w:rsid w:val="00F849B2"/>
    <w:rsid w:val="00F85AA2"/>
    <w:rsid w:val="00F862BE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7DD8"/>
    <w:rsid w:val="00FA0EE8"/>
    <w:rsid w:val="00FA0FFD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15E6"/>
    <w:rsid w:val="00FB1DC5"/>
    <w:rsid w:val="00FB225A"/>
    <w:rsid w:val="00FB268A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5022"/>
    <w:rsid w:val="00FC598E"/>
    <w:rsid w:val="00FC599D"/>
    <w:rsid w:val="00FC626E"/>
    <w:rsid w:val="00FC70B9"/>
    <w:rsid w:val="00FC70FA"/>
    <w:rsid w:val="00FC771A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1F0D"/>
    <w:rsid w:val="00FE20FB"/>
    <w:rsid w:val="00FE2A09"/>
    <w:rsid w:val="00FE2B83"/>
    <w:rsid w:val="00FE39D1"/>
    <w:rsid w:val="00FE7356"/>
    <w:rsid w:val="00FE74C1"/>
    <w:rsid w:val="00FE78AB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623CA-4F24-4CFE-A516-E54B8150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438</Words>
  <Characters>1642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Laaurat, Jongthitinon</dc:creator>
  <cp:keywords/>
  <cp:lastModifiedBy>Somjai, Nigonyanont</cp:lastModifiedBy>
  <cp:revision>3</cp:revision>
  <cp:lastPrinted>2018-07-31T08:14:00Z</cp:lastPrinted>
  <dcterms:created xsi:type="dcterms:W3CDTF">2018-08-07T06:53:00Z</dcterms:created>
  <dcterms:modified xsi:type="dcterms:W3CDTF">2018-08-07T06:57:00Z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