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GoBack"/>
      <w:bookmarkEnd w:id="0"/>
    </w:p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957BD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4C264D" w:rsidRPr="00957BD5" w:rsidRDefault="002F40B8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3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57BD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4C264D" w:rsidRPr="00957BD5" w:rsidRDefault="002F40B8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57BD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:rsidR="00896C99" w:rsidRPr="00957BD5" w:rsidRDefault="002F40B8" w:rsidP="00896C9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896C99"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</w:p>
    <w:p w:rsidR="00896C99" w:rsidRPr="00957BD5" w:rsidRDefault="002F40B8" w:rsidP="00896C9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6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896C99"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:rsidR="008D5952" w:rsidRPr="00957BD5" w:rsidRDefault="00BA263F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7</w:t>
      </w:r>
      <w:r w:rsidR="008D5952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BA263F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สินทรัพย์ที่ใช้เป็นหลักประกัน</w:t>
      </w:r>
    </w:p>
    <w:p w:rsidR="00A041C4" w:rsidRDefault="00BA263F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8</w:t>
      </w:r>
      <w:r w:rsidR="00A041C4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0E50BC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p w:rsidR="000E50BC" w:rsidRPr="000E50BC" w:rsidRDefault="000E50BC" w:rsidP="000E50BC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9</w:t>
      </w: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 xml:space="preserve">   </w:t>
      </w: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:rsidR="00BE7333" w:rsidRPr="00BA263F" w:rsidRDefault="000E50BC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10</w:t>
      </w:r>
      <w:r w:rsidR="00BE7333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BE7333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8D5952" w:rsidRDefault="008D5952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:rsidR="00BE7333" w:rsidRPr="00BE7333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:rsidR="00214C3B" w:rsidRPr="00957BD5" w:rsidRDefault="00214C3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:rsidR="00982385" w:rsidRPr="00957BD5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22"/>
          <w:szCs w:val="22"/>
        </w:rPr>
        <w:br w:type="page"/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1777B0" w:rsidRPr="00957BD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t>นี้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982385" w:rsidRPr="00957BD5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957BD5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957BD5">
        <w:rPr>
          <w:rFonts w:asciiTheme="majorBidi" w:hAnsiTheme="majorBidi" w:cstheme="majorBidi"/>
          <w:sz w:val="30"/>
          <w:szCs w:val="30"/>
          <w:cs/>
        </w:rPr>
        <w:t>คณะ</w:t>
      </w:r>
      <w:r w:rsidRPr="00957BD5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310E51">
        <w:rPr>
          <w:rFonts w:asciiTheme="majorBidi" w:hAnsiTheme="majorBidi" w:cstheme="majorBidi"/>
          <w:sz w:val="30"/>
          <w:szCs w:val="30"/>
        </w:rPr>
        <w:t xml:space="preserve"> </w:t>
      </w:r>
      <w:r w:rsidR="00D121D5" w:rsidRPr="00D121D5">
        <w:rPr>
          <w:rFonts w:asciiTheme="majorBidi" w:hAnsiTheme="majorBidi" w:cstheme="majorBidi"/>
          <w:sz w:val="30"/>
          <w:szCs w:val="30"/>
        </w:rPr>
        <w:t>9</w:t>
      </w:r>
      <w:r w:rsidR="000E50BC" w:rsidRPr="00D121D5">
        <w:rPr>
          <w:rFonts w:asciiTheme="majorBidi" w:hAnsiTheme="majorBidi" w:cstheme="majorBidi"/>
          <w:sz w:val="30"/>
          <w:szCs w:val="30"/>
        </w:rPr>
        <w:t xml:space="preserve"> </w:t>
      </w:r>
      <w:r w:rsidR="000E50BC" w:rsidRPr="00D121D5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A34AE2" w:rsidRPr="00D121D5">
        <w:rPr>
          <w:rFonts w:asciiTheme="majorBidi" w:hAnsiTheme="majorBidi" w:cstheme="majorBidi" w:hint="cs"/>
          <w:sz w:val="30"/>
          <w:szCs w:val="30"/>
          <w:cs/>
        </w:rPr>
        <w:t>2561</w:t>
      </w:r>
      <w:r w:rsidR="00310E51" w:rsidRPr="00310E51">
        <w:rPr>
          <w:rFonts w:asciiTheme="majorBidi" w:hAnsiTheme="majorBidi" w:cstheme="majorBidi"/>
          <w:sz w:val="30"/>
          <w:szCs w:val="30"/>
        </w:rPr>
        <w:t xml:space="preserve">  </w:t>
      </w:r>
    </w:p>
    <w:p w:rsidR="00C31E08" w:rsidRPr="00957BD5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982385" w:rsidRPr="00957BD5" w:rsidRDefault="00982385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  <w:cs/>
        </w:rPr>
      </w:pPr>
    </w:p>
    <w:p w:rsidR="00982385" w:rsidRPr="00957BD5" w:rsidRDefault="00B36327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957BD5">
        <w:rPr>
          <w:rFonts w:asciiTheme="majorBidi" w:hAnsiTheme="majorBidi" w:cstheme="majorBidi"/>
          <w:spacing w:val="4"/>
          <w:sz w:val="30"/>
          <w:szCs w:val="30"/>
          <w:cs/>
        </w:rPr>
        <w:t>บริษัท ซีพีอาร์ โกมุ อินดัสเตรียล จำกัด</w:t>
      </w:r>
      <w:r w:rsidR="00CE167F" w:rsidRPr="00957BD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pacing w:val="4"/>
          <w:sz w:val="30"/>
          <w:szCs w:val="30"/>
          <w:cs/>
        </w:rPr>
        <w:t>(มหาชน)</w:t>
      </w:r>
      <w:r w:rsidR="004A4505" w:rsidRPr="00957BD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982385" w:rsidRPr="00957BD5">
        <w:rPr>
          <w:rFonts w:asciiTheme="majorBidi" w:hAnsiTheme="majorBidi" w:cstheme="majorBidi"/>
          <w:spacing w:val="4"/>
          <w:sz w:val="30"/>
          <w:szCs w:val="30"/>
        </w:rPr>
        <w:t>“</w:t>
      </w:r>
      <w:r w:rsidR="00982385" w:rsidRPr="00957BD5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="00982385" w:rsidRPr="00957BD5">
        <w:rPr>
          <w:rFonts w:asciiTheme="majorBidi" w:hAnsiTheme="majorBidi" w:cstheme="majorBidi"/>
          <w:spacing w:val="4"/>
          <w:sz w:val="30"/>
          <w:szCs w:val="30"/>
        </w:rPr>
        <w:t>”</w:t>
      </w:r>
      <w:r w:rsidR="00982385" w:rsidRPr="00957BD5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85663D" w:rsidRPr="00957BD5">
        <w:rPr>
          <w:rFonts w:asciiTheme="majorBidi" w:hAnsiTheme="majorBidi" w:cstheme="majorBidi"/>
          <w:spacing w:val="4"/>
          <w:sz w:val="30"/>
          <w:szCs w:val="30"/>
          <w:cs/>
        </w:rPr>
        <w:t>มี</w:t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t>ที่อยู่จดทะเบียนตั้งอยู่เลขที่</w:t>
      </w:r>
      <w:r w:rsidR="00C52072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2072" w:rsidRPr="00957BD5">
        <w:rPr>
          <w:rFonts w:asciiTheme="majorBidi" w:hAnsiTheme="majorBidi" w:cstheme="majorBidi"/>
          <w:sz w:val="30"/>
          <w:szCs w:val="30"/>
          <w:lang w:val="en-GB"/>
        </w:rPr>
        <w:t xml:space="preserve">78 </w:t>
      </w:r>
      <w:r w:rsidR="00C52072" w:rsidRPr="00957BD5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หมู่ </w:t>
      </w:r>
      <w:r w:rsidR="00C52072" w:rsidRPr="00957BD5">
        <w:rPr>
          <w:rFonts w:asciiTheme="majorBidi" w:hAnsiTheme="majorBidi" w:cstheme="majorBidi"/>
          <w:sz w:val="30"/>
          <w:szCs w:val="30"/>
          <w:lang w:val="en-GB"/>
        </w:rPr>
        <w:t xml:space="preserve">2 </w:t>
      </w:r>
      <w:r w:rsidR="00C52072" w:rsidRPr="00957BD5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ตำบลสนับทึบ อำเภอวังน้อย จังหวัดพระนครศรีอยุธยา 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982385" w:rsidRPr="00957BD5" w:rsidRDefault="00982385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บริษัทจดทะเบีย</w:t>
      </w:r>
      <w:r w:rsidR="00CE068D" w:rsidRPr="00957BD5">
        <w:rPr>
          <w:rFonts w:asciiTheme="majorBidi" w:hAnsiTheme="majorBidi" w:cstheme="majorBidi"/>
          <w:sz w:val="30"/>
          <w:szCs w:val="30"/>
          <w:cs/>
        </w:rPr>
        <w:t>นกับ</w:t>
      </w:r>
      <w:r w:rsidR="00310E12" w:rsidRPr="00957BD5">
        <w:rPr>
          <w:rFonts w:asciiTheme="majorBidi" w:hAnsiTheme="majorBidi" w:cstheme="majorBidi"/>
          <w:sz w:val="30"/>
          <w:szCs w:val="30"/>
          <w:cs/>
        </w:rPr>
        <w:t>ตลาดหลักทรัพย์เอ็มเอไอ</w:t>
      </w:r>
      <w:r w:rsidR="00A73DD4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3DD4" w:rsidRPr="00957BD5">
        <w:rPr>
          <w:rFonts w:asciiTheme="majorBidi" w:hAnsiTheme="majorBidi" w:cstheme="majorBidi"/>
          <w:sz w:val="30"/>
          <w:szCs w:val="30"/>
        </w:rPr>
        <w:t xml:space="preserve">(MAI) </w:t>
      </w:r>
      <w:r w:rsidR="00A73DD4" w:rsidRPr="00957BD5">
        <w:rPr>
          <w:rFonts w:asciiTheme="majorBidi" w:hAnsiTheme="majorBidi" w:cstheme="majorBidi"/>
          <w:sz w:val="30"/>
          <w:szCs w:val="30"/>
          <w:cs/>
        </w:rPr>
        <w:t>เมื่อ</w:t>
      </w:r>
      <w:r w:rsidR="00CE068D" w:rsidRPr="00957BD5">
        <w:rPr>
          <w:rFonts w:asciiTheme="majorBidi" w:hAnsiTheme="majorBidi" w:cstheme="majorBidi"/>
          <w:sz w:val="30"/>
          <w:szCs w:val="30"/>
          <w:cs/>
        </w:rPr>
        <w:t xml:space="preserve">เดือนกรกฎาคม </w:t>
      </w:r>
      <w:r w:rsidR="00CE068D" w:rsidRPr="00957BD5">
        <w:rPr>
          <w:rFonts w:asciiTheme="majorBidi" w:hAnsiTheme="majorBidi" w:cstheme="majorBidi"/>
          <w:sz w:val="30"/>
          <w:szCs w:val="30"/>
          <w:lang w:val="en-GB"/>
        </w:rPr>
        <w:t>2547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AB0F6C" w:rsidRPr="00957BD5" w:rsidRDefault="00982385" w:rsidP="0057326C">
      <w:pPr>
        <w:pStyle w:val="block"/>
        <w:spacing w:after="0" w:line="240" w:lineRule="auto"/>
        <w:ind w:left="547" w:right="14"/>
        <w:jc w:val="both"/>
        <w:rPr>
          <w:rFonts w:asciiTheme="majorBidi" w:hAnsiTheme="majorBidi" w:cstheme="majorBidi"/>
          <w:color w:val="0000FF"/>
          <w:spacing w:val="4"/>
          <w:sz w:val="30"/>
          <w:szCs w:val="30"/>
          <w:lang w:val="en-US" w:bidi="th-TH"/>
        </w:rPr>
      </w:pPr>
      <w:r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บริษัทใหญ่ในระหว่างงวด</w:t>
      </w:r>
      <w:r w:rsidR="00CE068D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คือ</w:t>
      </w:r>
      <w:r w:rsidR="00FD1EDB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</w:t>
      </w:r>
      <w:r w:rsidR="00280FC6" w:rsidRPr="00957BD5">
        <w:rPr>
          <w:rFonts w:asciiTheme="majorBidi" w:hAnsiTheme="majorBidi" w:cstheme="majorBidi"/>
          <w:spacing w:val="4"/>
          <w:sz w:val="30"/>
          <w:szCs w:val="30"/>
          <w:lang w:val="en-US"/>
        </w:rPr>
        <w:t>Kinugawa Rubber Industrial Co., Ltd</w:t>
      </w:r>
      <w:r w:rsidR="00444287" w:rsidRPr="00957BD5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.</w:t>
      </w:r>
      <w:r w:rsidR="00CE068D" w:rsidRPr="00957BD5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C31E08" w:rsidRPr="00957BD5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(</w:t>
      </w:r>
      <w:r w:rsidR="00964AB7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ถือหุ้น</w:t>
      </w:r>
      <w:r w:rsidR="00C31E08" w:rsidRPr="00957BD5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 xml:space="preserve">ร้อยละ </w:t>
      </w:r>
      <w:r w:rsidR="00C31E08" w:rsidRPr="00957BD5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49) </w:t>
      </w:r>
      <w:r w:rsidR="006F30BF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ซึ่ง</w:t>
      </w:r>
      <w:r w:rsidR="0021287D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บริษัท</w:t>
      </w:r>
      <w:r w:rsidR="002F40B8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ดังกล่าว</w:t>
      </w:r>
      <w:r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เป็นนิติบุคคลที่จัดตั้งขึ้นใน</w:t>
      </w:r>
      <w:r w:rsidR="00CE068D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ประเทศญี่ปุ่น</w:t>
      </w:r>
      <w:r w:rsidR="0021287D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</w:t>
      </w:r>
    </w:p>
    <w:p w:rsidR="00A638B9" w:rsidRPr="00957BD5" w:rsidRDefault="00A638B9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  <w:cs/>
        </w:rPr>
      </w:pPr>
    </w:p>
    <w:p w:rsidR="00FF6411" w:rsidRPr="00957BD5" w:rsidRDefault="00A638B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</w:t>
      </w:r>
      <w:r w:rsidR="00FF6411" w:rsidRPr="00957BD5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="00FD1EDB" w:rsidRPr="00957BD5">
        <w:rPr>
          <w:rFonts w:asciiTheme="majorBidi" w:hAnsiTheme="majorBidi" w:cstheme="majorBidi"/>
          <w:sz w:val="30"/>
          <w:szCs w:val="30"/>
          <w:cs/>
        </w:rPr>
        <w:t xml:space="preserve">ผลิตและจำหน่ายชิ้นส่วนยาง และยางติดเหล็ก สำหรับใช้เป็นชิ้นส่วนประกอบรถยนต์ </w:t>
      </w:r>
      <w:r w:rsidR="001905D1" w:rsidRPr="00957BD5">
        <w:rPr>
          <w:rFonts w:asciiTheme="majorBidi" w:hAnsiTheme="majorBidi" w:cstheme="majorBidi"/>
          <w:sz w:val="30"/>
          <w:szCs w:val="30"/>
          <w:cs/>
        </w:rPr>
        <w:t>และ</w:t>
      </w:r>
      <w:r w:rsidR="00FD1EDB" w:rsidRPr="00957BD5">
        <w:rPr>
          <w:rFonts w:asciiTheme="majorBidi" w:hAnsiTheme="majorBidi" w:cstheme="majorBidi"/>
          <w:sz w:val="30"/>
          <w:szCs w:val="30"/>
          <w:cs/>
        </w:rPr>
        <w:t xml:space="preserve">รถจักรยานยนต์ และผลิตภัณฑ์ยางทุกชนิดจากยางธรรมชาติ และยางสังเคราะห์ </w:t>
      </w:r>
      <w:r w:rsidR="00215113" w:rsidRPr="00957BD5">
        <w:rPr>
          <w:rFonts w:asciiTheme="majorBidi" w:hAnsiTheme="majorBidi" w:cstheme="majorBidi"/>
          <w:sz w:val="30"/>
          <w:szCs w:val="30"/>
          <w:cs/>
        </w:rPr>
        <w:t>รายละเอียดของ</w:t>
      </w:r>
      <w:r w:rsidR="00F96CD9">
        <w:rPr>
          <w:rFonts w:asciiTheme="majorBidi" w:hAnsiTheme="majorBidi" w:cstheme="majorBidi"/>
          <w:sz w:val="30"/>
          <w:szCs w:val="30"/>
        </w:rPr>
        <w:br/>
      </w:r>
      <w:r w:rsidR="00215113" w:rsidRPr="00957BD5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2B35E0" w:rsidRPr="00957BD5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E50BC">
        <w:rPr>
          <w:rFonts w:asciiTheme="majorBidi" w:hAnsiTheme="majorBidi" w:cstheme="majorBidi"/>
          <w:sz w:val="30"/>
          <w:szCs w:val="30"/>
          <w:cs/>
        </w:rPr>
        <w:t>3</w:t>
      </w:r>
      <w:r w:rsidR="000E50BC">
        <w:rPr>
          <w:rFonts w:asciiTheme="majorBidi" w:hAnsiTheme="majorBidi" w:cstheme="majorBidi"/>
          <w:sz w:val="30"/>
          <w:szCs w:val="30"/>
        </w:rPr>
        <w:t xml:space="preserve">0 </w:t>
      </w:r>
      <w:r w:rsidR="000E50B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5092F" w:rsidRPr="00957BD5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="002F04C6">
        <w:rPr>
          <w:rFonts w:asciiTheme="majorBidi" w:hAnsiTheme="majorBidi" w:cstheme="majorBidi"/>
          <w:sz w:val="30"/>
          <w:szCs w:val="30"/>
        </w:rPr>
        <w:t>61</w:t>
      </w:r>
      <w:r w:rsidR="0054259E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3658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2B35E0" w:rsidRPr="00957BD5">
        <w:rPr>
          <w:rFonts w:asciiTheme="majorBidi" w:hAnsiTheme="majorBidi" w:cstheme="majorBidi"/>
          <w:sz w:val="30"/>
          <w:szCs w:val="30"/>
          <w:cs/>
        </w:rPr>
        <w:t>และ</w:t>
      </w:r>
      <w:r w:rsidR="00444287"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B35E0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35E0" w:rsidRPr="00957BD5">
        <w:rPr>
          <w:rFonts w:asciiTheme="majorBidi" w:hAnsiTheme="majorBidi" w:cstheme="majorBidi"/>
          <w:sz w:val="30"/>
          <w:szCs w:val="30"/>
        </w:rPr>
        <w:t>31</w:t>
      </w:r>
      <w:r w:rsidR="002B35E0" w:rsidRPr="00957BD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F04C6">
        <w:rPr>
          <w:rFonts w:asciiTheme="majorBidi" w:hAnsiTheme="majorBidi" w:cstheme="majorBidi"/>
          <w:sz w:val="30"/>
          <w:szCs w:val="30"/>
        </w:rPr>
        <w:t>2560</w:t>
      </w:r>
      <w:r w:rsidR="0054259E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6567" w:rsidRPr="00957BD5">
        <w:rPr>
          <w:rFonts w:asciiTheme="majorBidi" w:hAnsiTheme="majorBidi" w:cstheme="majorBidi"/>
          <w:sz w:val="30"/>
          <w:szCs w:val="30"/>
          <w:cs/>
        </w:rPr>
        <w:t>ได้เปิดเผยไว้ในหมายเหตุประกอบงบการเงิน</w:t>
      </w:r>
      <w:r w:rsidR="00964AB7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A36567" w:rsidRPr="00957BD5">
        <w:rPr>
          <w:rFonts w:asciiTheme="majorBidi" w:hAnsiTheme="majorBidi" w:cstheme="majorBidi"/>
          <w:sz w:val="30"/>
          <w:szCs w:val="30"/>
          <w:cs/>
        </w:rPr>
        <w:t>ข้อ 6</w:t>
      </w:r>
    </w:p>
    <w:p w:rsidR="00EB266D" w:rsidRPr="00957BD5" w:rsidRDefault="00EB266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E7DFF" w:rsidRPr="00957BD5" w:rsidRDefault="001E7DF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:rsidR="001E7DFF" w:rsidRPr="00957BD5" w:rsidRDefault="001E7DF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301746" w:rsidRPr="00964AB7" w:rsidRDefault="0030174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:rsidR="00301746" w:rsidRPr="00957BD5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297F58" w:rsidRPr="00957BD5" w:rsidRDefault="00297F58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957BD5">
        <w:rPr>
          <w:rFonts w:asciiTheme="majorBidi" w:hAnsiTheme="majorBidi" w:cstheme="majorBidi"/>
          <w:sz w:val="30"/>
          <w:szCs w:val="30"/>
        </w:rPr>
        <w:t xml:space="preserve">34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(ปรับปรุง </w:t>
      </w:r>
      <w:r w:rsidR="002F04C6">
        <w:rPr>
          <w:rFonts w:asciiTheme="majorBidi" w:hAnsiTheme="majorBidi" w:cstheme="majorBidi"/>
          <w:sz w:val="30"/>
          <w:szCs w:val="30"/>
        </w:rPr>
        <w:t>2560</w:t>
      </w:r>
      <w:r w:rsidRPr="00957BD5">
        <w:rPr>
          <w:rFonts w:asciiTheme="majorBidi" w:hAnsiTheme="majorBidi" w:cstheme="majorBidi"/>
          <w:sz w:val="30"/>
          <w:szCs w:val="30"/>
        </w:rPr>
        <w:t xml:space="preserve">)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8076C6" w:rsidRPr="00957BD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</w:t>
      </w:r>
      <w:r w:rsidRPr="00957BD5">
        <w:rPr>
          <w:rFonts w:asciiTheme="majorBidi" w:hAnsiTheme="majorBidi" w:cstheme="majorBidi"/>
          <w:i/>
          <w:iCs/>
          <w:sz w:val="30"/>
          <w:szCs w:val="30"/>
          <w:cs/>
        </w:rPr>
        <w:t>ระหว่างกาล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F96CD9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</w:p>
    <w:p w:rsidR="00745C4F" w:rsidRPr="00957BD5" w:rsidRDefault="00745C4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6C3157" w:rsidRPr="00957BD5" w:rsidRDefault="00297F58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</w:t>
      </w:r>
      <w:r w:rsidR="002F04C6">
        <w:rPr>
          <w:rFonts w:asciiTheme="majorBidi" w:hAnsiTheme="majorBidi" w:cstheme="majorBidi"/>
          <w:sz w:val="30"/>
          <w:szCs w:val="30"/>
          <w:cs/>
        </w:rPr>
        <w:t>5</w:t>
      </w:r>
      <w:r w:rsidR="002F04C6">
        <w:rPr>
          <w:rFonts w:asciiTheme="majorBidi" w:hAnsiTheme="majorBidi" w:cstheme="majorBidi"/>
          <w:sz w:val="30"/>
          <w:szCs w:val="30"/>
        </w:rPr>
        <w:t>60</w:t>
      </w:r>
      <w:r w:rsidRPr="00957BD5">
        <w:rPr>
          <w:rFonts w:asciiTheme="majorBidi" w:hAnsiTheme="majorBidi" w:cstheme="majorBidi"/>
          <w:sz w:val="30"/>
          <w:szCs w:val="30"/>
        </w:rPr>
        <w:t xml:space="preserve">           </w:t>
      </w: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2F04C6">
        <w:rPr>
          <w:rFonts w:asciiTheme="majorBidi" w:hAnsiTheme="majorBidi" w:cstheme="majorBidi"/>
          <w:sz w:val="30"/>
          <w:szCs w:val="30"/>
          <w:cs/>
        </w:rPr>
        <w:t>ับปีสิ้นสุดวันที่ 31 ธันวาคม 25</w:t>
      </w:r>
      <w:r w:rsidR="002F04C6">
        <w:rPr>
          <w:rFonts w:asciiTheme="majorBidi" w:hAnsiTheme="majorBidi" w:cstheme="majorBidi"/>
          <w:sz w:val="30"/>
          <w:szCs w:val="30"/>
        </w:rPr>
        <w:t>60</w:t>
      </w:r>
    </w:p>
    <w:p w:rsidR="002F04C6" w:rsidRPr="002F04C6" w:rsidRDefault="00576C27" w:rsidP="002F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</w:rPr>
        <w:br w:type="page"/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31 ธันวาคม </w:t>
      </w:r>
      <w:r w:rsidR="002F04C6">
        <w:rPr>
          <w:rFonts w:asciiTheme="majorBidi" w:hAnsiTheme="majorBidi" w:cstheme="majorBidi"/>
          <w:sz w:val="30"/>
          <w:szCs w:val="30"/>
        </w:rPr>
        <w:t>2560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F0A30">
        <w:rPr>
          <w:rFonts w:asciiTheme="majorBidi" w:hAnsiTheme="majorBidi" w:cstheme="majorBidi" w:hint="cs"/>
          <w:sz w:val="30"/>
          <w:szCs w:val="30"/>
          <w:cs/>
        </w:rPr>
        <w:t>ยกเว้น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 xml:space="preserve">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810EE8" w:rsidRPr="00957BD5">
        <w:rPr>
          <w:rFonts w:asciiTheme="majorBidi" w:hAnsiTheme="majorBidi" w:cstheme="majorBidi"/>
          <w:sz w:val="30"/>
          <w:szCs w:val="30"/>
        </w:rPr>
        <w:t xml:space="preserve">1 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F04C6">
        <w:rPr>
          <w:rFonts w:asciiTheme="majorBidi" w:hAnsiTheme="majorBidi" w:cstheme="majorBidi"/>
          <w:sz w:val="30"/>
          <w:szCs w:val="30"/>
        </w:rPr>
        <w:t>2561</w:t>
      </w:r>
      <w:r w:rsidR="00810EE8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2F04C6" w:rsidRPr="002F04C6">
        <w:rPr>
          <w:rFonts w:asciiTheme="majorBidi" w:hAnsiTheme="majorBidi" w:cs="Angsana New" w:hint="cs"/>
          <w:sz w:val="30"/>
          <w:szCs w:val="30"/>
          <w:cs/>
        </w:rPr>
        <w:t>ทุกฉบับมาถือปฏิบัติ</w:t>
      </w:r>
      <w:r w:rsidR="002F04C6" w:rsidRPr="002F04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F04C6" w:rsidRPr="002F04C6">
        <w:rPr>
          <w:rFonts w:asciiTheme="majorBidi" w:hAnsiTheme="majorBidi" w:cs="Angsana New" w:hint="cs"/>
          <w:sz w:val="30"/>
          <w:szCs w:val="30"/>
          <w:cs/>
        </w:rPr>
        <w:t>การนำมาตรฐานการรายงานทางการเงินที</w:t>
      </w:r>
      <w:r w:rsidR="00B57D4B">
        <w:rPr>
          <w:rFonts w:asciiTheme="majorBidi" w:hAnsiTheme="majorBidi" w:cs="Angsana New" w:hint="cs"/>
          <w:sz w:val="30"/>
          <w:szCs w:val="30"/>
          <w:cs/>
        </w:rPr>
        <w:t>่</w:t>
      </w:r>
      <w:r w:rsidR="002F04C6" w:rsidRPr="002F04C6">
        <w:rPr>
          <w:rFonts w:asciiTheme="majorBidi" w:hAnsiTheme="majorBidi" w:cs="Angsana New" w:hint="cs"/>
          <w:sz w:val="30"/>
          <w:szCs w:val="30"/>
          <w:cs/>
        </w:rPr>
        <w:t>ออกและปรับปรุงใหม่มาถือปฏิบัติดังกล่าวไม่มีผลกระทบอย่างมีสาระสำคัญต่อนโยบายการบัญชี</w:t>
      </w:r>
      <w:r w:rsidR="002F04C6" w:rsidRPr="002F04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F04C6" w:rsidRPr="002F04C6">
        <w:rPr>
          <w:rFonts w:asciiTheme="majorBidi" w:hAnsiTheme="majorBidi" w:cs="Angsana New" w:hint="cs"/>
          <w:sz w:val="30"/>
          <w:szCs w:val="30"/>
          <w:cs/>
        </w:rPr>
        <w:t>วิธีการคำนวณ</w:t>
      </w:r>
      <w:r w:rsidR="002F04C6" w:rsidRPr="002F04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F04C6" w:rsidRPr="002F04C6">
        <w:rPr>
          <w:rFonts w:asciiTheme="majorBidi" w:hAnsiTheme="majorBidi" w:cs="Angsana New" w:hint="cs"/>
          <w:sz w:val="30"/>
          <w:szCs w:val="30"/>
          <w:cs/>
        </w:rPr>
        <w:t>และผลการดำเนินงานหรือฐานะการเงินของกลุ่มบริษัท</w:t>
      </w:r>
    </w:p>
    <w:p w:rsidR="002F04C6" w:rsidRPr="002F04C6" w:rsidRDefault="002F04C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2F04C6" w:rsidRPr="002F04C6" w:rsidRDefault="002F04C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F04C6">
        <w:rPr>
          <w:rFonts w:ascii="Angsana New" w:hAnsi="Angsana New" w:cs="Angsana New"/>
          <w:sz w:val="30"/>
          <w:szCs w:val="30"/>
          <w:cs/>
        </w:rPr>
        <w:t>นอกเหนือจาก</w:t>
      </w:r>
      <w:r w:rsidRPr="002F04C6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</w:t>
      </w:r>
      <w:r w:rsidRPr="002D4C04">
        <w:rPr>
          <w:rFonts w:ascii="Angsana New" w:hAnsi="Angsana New" w:cs="Angsana New" w:hint="cs"/>
          <w:sz w:val="30"/>
          <w:szCs w:val="30"/>
          <w:cs/>
        </w:rPr>
        <w:t>ปรับปรุงใหม่</w:t>
      </w:r>
      <w:r w:rsidRPr="002D4C04">
        <w:rPr>
          <w:rFonts w:ascii="Angsana New" w:hAnsi="Angsana New" w:cs="Angsana New"/>
          <w:sz w:val="30"/>
          <w:szCs w:val="30"/>
          <w:cs/>
        </w:rPr>
        <w:t>ข้างต้น</w:t>
      </w:r>
      <w:r w:rsidR="002D4C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04C6">
        <w:rPr>
          <w:rFonts w:ascii="Angsana New" w:hAnsi="Angsana New" w:cs="Angsana New"/>
          <w:sz w:val="30"/>
          <w:szCs w:val="30"/>
          <w:cs/>
        </w:rPr>
        <w:t>สภาวิชาชีพบัญชีได้ออก</w:t>
      </w:r>
      <w:r w:rsidRPr="002F04C6">
        <w:rPr>
          <w:rFonts w:ascii="Angsana New" w:hAnsi="Angsana New" w:cs="Angsana New" w:hint="cs"/>
          <w:sz w:val="30"/>
          <w:szCs w:val="30"/>
          <w:cs/>
        </w:rPr>
        <w:t>มาตรฐาน การรายงานทางการเงิน</w:t>
      </w:r>
      <w:r w:rsidRPr="002F04C6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2F04C6">
        <w:rPr>
          <w:rFonts w:ascii="Angsana New" w:hAnsi="Angsana New" w:cs="Angsana New"/>
          <w:sz w:val="30"/>
          <w:szCs w:val="30"/>
        </w:rPr>
        <w:t>15</w:t>
      </w:r>
      <w:r w:rsidRPr="002F04C6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2F04C6">
        <w:rPr>
          <w:rFonts w:ascii="Angsana New" w:hAnsi="Angsana New" w:cs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2F04C6">
        <w:rPr>
          <w:rFonts w:ascii="Angsana New" w:hAnsi="Angsana New" w:cs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2F04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04C6">
        <w:rPr>
          <w:rFonts w:ascii="Angsana New" w:hAnsi="Angsana New" w:cs="Angsana New"/>
          <w:sz w:val="30"/>
          <w:szCs w:val="30"/>
          <w:cs/>
        </w:rPr>
        <w:t>เริ่มในหรือหลังวันที่</w:t>
      </w:r>
      <w:r w:rsidRPr="002F04C6">
        <w:rPr>
          <w:rFonts w:ascii="Angsana New" w:hAnsi="Angsana New" w:cs="Angsana New"/>
          <w:sz w:val="30"/>
          <w:szCs w:val="30"/>
        </w:rPr>
        <w:t xml:space="preserve"> 1</w:t>
      </w:r>
      <w:r w:rsidRPr="002F04C6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F04C6">
        <w:rPr>
          <w:rFonts w:ascii="Angsana New" w:hAnsi="Angsana New" w:cs="Angsana New"/>
          <w:sz w:val="30"/>
          <w:szCs w:val="30"/>
        </w:rPr>
        <w:t xml:space="preserve">2562 </w:t>
      </w:r>
      <w:r w:rsidR="002D4C0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F04C6">
        <w:rPr>
          <w:rFonts w:ascii="Angsana New" w:hAnsi="Angsana New" w:cs="Angsana New" w:hint="cs"/>
          <w:sz w:val="30"/>
          <w:szCs w:val="30"/>
          <w:cs/>
        </w:rPr>
        <w:t>ไม่ได้ใช้มาตรฐานการรายงานทางการเงินดังกล่าวใน</w:t>
      </w:r>
      <w:r w:rsidRPr="002F04C6">
        <w:rPr>
          <w:rFonts w:ascii="Angsana New" w:hAnsi="Angsana New" w:cs="Angsana New"/>
          <w:sz w:val="30"/>
          <w:szCs w:val="30"/>
          <w:cs/>
        </w:rPr>
        <w:t>การจัดทำ</w:t>
      </w:r>
      <w:r w:rsidR="004F5FCE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2F04C6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Pr="002F04C6">
        <w:rPr>
          <w:rFonts w:ascii="Angsana New" w:hAnsi="Angsana New" w:cs="Angsana New" w:hint="cs"/>
          <w:sz w:val="30"/>
          <w:szCs w:val="30"/>
          <w:cs/>
        </w:rPr>
        <w:t>ก่อนวันที่มีผลบังคับใช้</w:t>
      </w:r>
    </w:p>
    <w:p w:rsidR="002F04C6" w:rsidRPr="002F04C6" w:rsidRDefault="002F04C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2F04C6" w:rsidRPr="002F04C6" w:rsidRDefault="00964AB7" w:rsidP="002F04C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 xml:space="preserve">ฉบับที่ </w:t>
      </w:r>
      <w:r w:rsidR="002F04C6" w:rsidRPr="002F04C6">
        <w:rPr>
          <w:rFonts w:ascii="Angsana New" w:hAnsi="Angsana New" w:cs="Angsana New"/>
          <w:color w:val="000000"/>
          <w:sz w:val="30"/>
          <w:szCs w:val="30"/>
        </w:rPr>
        <w:t xml:space="preserve">15 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>ให้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หลักการ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>โดยรวม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ในการรับรู้รายได้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ทั้ง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>กิจการ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="002F04C6" w:rsidRPr="002F04C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มาตรฐาน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>การรายงานทางการเงิน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ฉบับนี้นำมาใช้แทนมาตรฐาน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4C6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11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>2560</w:t>
      </w:r>
      <w:r w:rsidRPr="002F04C6">
        <w:rPr>
          <w:rFonts w:ascii="Angsana New" w:hAnsi="Angsana New"/>
          <w:color w:val="000000"/>
          <w:sz w:val="30"/>
          <w:szCs w:val="30"/>
          <w:cs/>
        </w:rPr>
        <w:t>)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4C6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2F04C6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2F04C6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>2560)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2F04C6">
        <w:rPr>
          <w:rFonts w:ascii="Angsana New" w:hAnsi="Angsana New"/>
          <w:color w:val="000000"/>
          <w:sz w:val="30"/>
          <w:szCs w:val="30"/>
        </w:rPr>
        <w:t>31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>2560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="00F96CD9"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2F04C6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4C6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>2560)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2F04C6">
        <w:rPr>
          <w:rFonts w:ascii="Angsana New" w:hAnsi="Angsana New"/>
          <w:color w:val="000000"/>
          <w:sz w:val="30"/>
          <w:szCs w:val="30"/>
        </w:rPr>
        <w:t>15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>2560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2F04C6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2F04C6">
        <w:rPr>
          <w:rFonts w:ascii="Angsana New" w:hAnsi="Angsana New"/>
          <w:color w:val="000000"/>
          <w:sz w:val="30"/>
          <w:szCs w:val="30"/>
        </w:rPr>
        <w:t>18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2F04C6" w:rsidRPr="002F04C6" w:rsidRDefault="002F04C6" w:rsidP="002F04C6">
      <w:pPr>
        <w:pStyle w:val="block"/>
        <w:spacing w:after="0" w:line="240" w:lineRule="auto"/>
        <w:ind w:left="0"/>
        <w:jc w:val="thaiDistribute"/>
        <w:rPr>
          <w:rFonts w:ascii="Angsana New" w:eastAsia="Calibri" w:hAnsi="Angsana New" w:cs="Angsana New"/>
          <w:i/>
          <w:iCs/>
          <w:color w:val="0000FF"/>
          <w:sz w:val="30"/>
          <w:szCs w:val="30"/>
          <w:shd w:val="clear" w:color="auto" w:fill="E0E0E0"/>
          <w:lang w:val="en-US" w:bidi="th-TH"/>
        </w:rPr>
      </w:pPr>
    </w:p>
    <w:p w:rsidR="002F04C6" w:rsidRDefault="002F04C6" w:rsidP="002F04C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F04C6">
        <w:rPr>
          <w:rFonts w:ascii="Angsana New" w:hAnsi="Angsana New" w:cs="Angsana New"/>
          <w:sz w:val="30"/>
          <w:szCs w:val="30"/>
          <w:cs/>
          <w:lang w:val="en-US"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2F04C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ฉบับที่ </w:t>
      </w:r>
      <w:r w:rsidRPr="002F04C6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2F04C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2F04C6">
        <w:rPr>
          <w:rFonts w:ascii="Angsana New" w:hAnsi="Angsana New" w:cs="Angsana New"/>
          <w:sz w:val="30"/>
          <w:szCs w:val="30"/>
          <w:cs/>
          <w:lang w:val="en-US" w:bidi="th-TH"/>
        </w:rPr>
        <w:t>เป็นครั้งแรกต่อ</w:t>
      </w:r>
      <w:r w:rsidRPr="00415DAF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งบการเงินรวม</w:t>
      </w:r>
      <w:r w:rsidRPr="00415DAF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415DAF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งบการเงินเฉพาะกิจการ</w:t>
      </w:r>
      <w:r w:rsidR="00964AB7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ของบริษัท</w:t>
      </w:r>
    </w:p>
    <w:p w:rsidR="00810EE8" w:rsidRPr="00957BD5" w:rsidRDefault="00810EE8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5F6C9F" w:rsidRPr="00964AB7" w:rsidRDefault="005F6C9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AD756D" w:rsidRPr="00964AB7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BB1382" w:rsidRPr="00957BD5" w:rsidRDefault="00BB138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9F5B2C" w:rsidRDefault="00415DAF" w:rsidP="008A2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415DAF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415D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>ข้อมูลทางการเงินทั้งหมดมีการปัดเศษเพื่อให้แสดงเป็นหลักพัน</w:t>
      </w:r>
      <w:r w:rsidR="00EE201F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810EE8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:rsidR="00DC4168" w:rsidRPr="00957BD5" w:rsidRDefault="00DC4168" w:rsidP="008A2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:rsidR="009F5B2C" w:rsidRPr="005E5B12" w:rsidRDefault="00EB266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5E5B1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 </w:t>
      </w:r>
      <w:r w:rsidR="009F5B2C" w:rsidRPr="005E5B12">
        <w:rPr>
          <w:rFonts w:asciiTheme="majorBidi" w:hAnsiTheme="majorBidi" w:cstheme="majorBidi"/>
          <w:i/>
          <w:iCs/>
          <w:sz w:val="30"/>
          <w:szCs w:val="30"/>
          <w:cs/>
        </w:rPr>
        <w:t>(ค)</w:t>
      </w:r>
      <w:r w:rsidR="009F5B2C" w:rsidRPr="005E5B12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1F29E5" w:rsidRPr="005E5B12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9B5A95" w:rsidRPr="005E5B12">
        <w:rPr>
          <w:rFonts w:asciiTheme="majorBidi" w:hAnsiTheme="majorBidi" w:cstheme="majorBidi"/>
          <w:i/>
          <w:iCs/>
          <w:sz w:val="30"/>
          <w:szCs w:val="30"/>
          <w:cs/>
        </w:rPr>
        <w:t>ใช้วิจารณญาณและการ</w:t>
      </w:r>
      <w:r w:rsidR="001F29E5" w:rsidRPr="005E5B12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</w:t>
      </w:r>
    </w:p>
    <w:p w:rsidR="005F6C9F" w:rsidRPr="00957BD5" w:rsidRDefault="005F6C9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1F29E5" w:rsidRPr="00957BD5" w:rsidRDefault="00024D7C" w:rsidP="0057326C">
      <w:pPr>
        <w:spacing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ในการจัดทำงบการเงินระหว่างกาลนี้เป็นไปตามมาตรฐานการรายงานทางการเงิน ผู้บริหารต้องใช้วิจารณญาณ </w:t>
      </w:r>
      <w:r w:rsidR="00415DAF">
        <w:rPr>
          <w:rFonts w:asciiTheme="majorBidi" w:hAnsiTheme="majorBidi" w:cstheme="majorBidi"/>
          <w:sz w:val="30"/>
          <w:szCs w:val="30"/>
          <w:cs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</w:t>
      </w:r>
      <w:r w:rsidR="00415DAF">
        <w:rPr>
          <w:rFonts w:asciiTheme="majorBidi" w:hAnsiTheme="majorBidi" w:cstheme="majorBidi"/>
          <w:sz w:val="30"/>
          <w:szCs w:val="30"/>
          <w:cs/>
        </w:rPr>
        <w:br/>
      </w:r>
      <w:r w:rsidR="00BF0A30">
        <w:rPr>
          <w:rFonts w:asciiTheme="majorBidi" w:hAnsiTheme="majorBidi" w:cstheme="majorBidi"/>
          <w:sz w:val="30"/>
          <w:szCs w:val="30"/>
          <w:cs/>
        </w:rPr>
        <w:t>จำนวนเงินที่เกี่ยวกับ</w:t>
      </w:r>
      <w:r w:rsidRPr="00957BD5">
        <w:rPr>
          <w:rFonts w:asciiTheme="majorBidi" w:hAnsiTheme="majorBidi" w:cstheme="majorBidi"/>
          <w:sz w:val="30"/>
          <w:szCs w:val="30"/>
          <w:cs/>
        </w:rPr>
        <w:t>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745C4F" w:rsidRPr="00957BD5" w:rsidRDefault="00745C4F" w:rsidP="0057326C">
      <w:pPr>
        <w:spacing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:rsidR="00024D7C" w:rsidRDefault="006342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957BD5">
        <w:rPr>
          <w:rFonts w:asciiTheme="majorBidi" w:hAnsiTheme="majorBidi" w:cstheme="majorBidi"/>
          <w:sz w:val="30"/>
          <w:szCs w:val="30"/>
        </w:rPr>
        <w:t xml:space="preserve">31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15DAF">
        <w:rPr>
          <w:rFonts w:asciiTheme="majorBidi" w:hAnsiTheme="majorBidi" w:cstheme="majorBidi"/>
          <w:sz w:val="30"/>
          <w:szCs w:val="30"/>
        </w:rPr>
        <w:t>2560</w:t>
      </w:r>
    </w:p>
    <w:p w:rsidR="001970E8" w:rsidRDefault="001970E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:rsidR="001970E8" w:rsidRPr="00175DF6" w:rsidRDefault="001970E8" w:rsidP="001970E8">
      <w:pPr>
        <w:tabs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 w:rsidRPr="00175D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การวัดมูลค่ายุติธรรม </w:t>
      </w:r>
    </w:p>
    <w:p w:rsidR="001970E8" w:rsidRPr="001970E8" w:rsidRDefault="001970E8" w:rsidP="001970E8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:rsidR="001970E8" w:rsidRDefault="001970E8" w:rsidP="001970E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970E8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กลุ่มบริษัทกำหนดกรอบแนวคิดของการควบคุมเกี่ยวกับการวัดมูลค่ายุติธรรม</w:t>
      </w:r>
      <w:r w:rsidRPr="001970E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970E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1970E8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1970E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:rsidR="001970E8" w:rsidRDefault="001970E8" w:rsidP="001970E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1970E8" w:rsidRDefault="001970E8" w:rsidP="001970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70E8">
        <w:rPr>
          <w:rFonts w:asciiTheme="majorBidi" w:hAnsiTheme="majorBidi" w:cstheme="majorBidi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1970E8">
        <w:rPr>
          <w:rFonts w:asciiTheme="majorBidi" w:hAnsiTheme="majorBidi" w:cstheme="majorBidi"/>
          <w:sz w:val="30"/>
          <w:szCs w:val="30"/>
        </w:rPr>
        <w:t xml:space="preserve"> </w:t>
      </w:r>
      <w:r w:rsidRPr="001970E8">
        <w:rPr>
          <w:rFonts w:asciiTheme="majorBidi" w:hAnsiTheme="majorBidi" w:cstheme="majorBidi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B11812" w:rsidRPr="001970E8" w:rsidRDefault="00B11812" w:rsidP="001970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970E8" w:rsidRPr="001970E8" w:rsidRDefault="001970E8" w:rsidP="001970E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70E8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1970E8" w:rsidRPr="001970E8" w:rsidRDefault="001970E8" w:rsidP="001970E8">
      <w:pPr>
        <w:spacing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</w:p>
    <w:p w:rsidR="001970E8" w:rsidRPr="001970E8" w:rsidRDefault="001970E8" w:rsidP="001970E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70E8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1970E8">
        <w:rPr>
          <w:rFonts w:asciiTheme="majorBidi" w:hAnsiTheme="majorBidi" w:cstheme="majorBidi"/>
          <w:sz w:val="30"/>
          <w:szCs w:val="30"/>
        </w:rPr>
        <w:t xml:space="preserve"> </w:t>
      </w:r>
      <w:r w:rsidRPr="001970E8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970E8">
        <w:rPr>
          <w:rFonts w:asciiTheme="majorBidi" w:hAnsiTheme="majorBidi" w:cstheme="majorBidi"/>
          <w:sz w:val="30"/>
          <w:szCs w:val="30"/>
        </w:rPr>
        <w:t xml:space="preserve"> </w:t>
      </w:r>
      <w:r w:rsidRPr="001970E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1970E8" w:rsidRPr="009235EA" w:rsidRDefault="001970E8" w:rsidP="001970E8">
      <w:pPr>
        <w:spacing w:line="240" w:lineRule="auto"/>
        <w:ind w:left="540" w:right="-45"/>
        <w:rPr>
          <w:rFonts w:ascii="Angsana New" w:hAnsi="Angsana New" w:cs="Angsana New"/>
        </w:rPr>
      </w:pPr>
    </w:p>
    <w:p w:rsidR="001970E8" w:rsidRPr="00115DC3" w:rsidRDefault="001970E8" w:rsidP="001970E8">
      <w:pPr>
        <w:pStyle w:val="block"/>
        <w:numPr>
          <w:ilvl w:val="0"/>
          <w:numId w:val="3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E06B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EE06B5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115DC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15DC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115DC3">
        <w:rPr>
          <w:rFonts w:ascii="Angsana New" w:hAnsi="Angsana New" w:cs="Angsana New"/>
          <w:sz w:val="30"/>
          <w:szCs w:val="30"/>
          <w:lang w:bidi="th-TH"/>
        </w:rPr>
        <w:t>(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>ไม่ต้องปรับปรุง</w:t>
      </w:r>
      <w:r w:rsidRPr="00115DC3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1970E8" w:rsidRPr="00115DC3" w:rsidRDefault="001970E8" w:rsidP="001970E8">
      <w:pPr>
        <w:pStyle w:val="block"/>
        <w:numPr>
          <w:ilvl w:val="0"/>
          <w:numId w:val="3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E06B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ข้อมูลระดับ</w:t>
      </w:r>
      <w:r w:rsidRPr="00EE06B5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2</w:t>
      </w:r>
      <w:r w:rsidRPr="00115DC3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115DC3">
        <w:rPr>
          <w:rFonts w:ascii="Angsana New" w:hAnsi="Angsana New" w:cs="Angsana New"/>
          <w:sz w:val="30"/>
          <w:szCs w:val="30"/>
          <w:lang w:bidi="th-TH"/>
        </w:rPr>
        <w:t>(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15DC3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1970E8" w:rsidRPr="00115DC3" w:rsidRDefault="001970E8" w:rsidP="001970E8">
      <w:pPr>
        <w:pStyle w:val="block"/>
        <w:numPr>
          <w:ilvl w:val="0"/>
          <w:numId w:val="3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E06B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ข้อมูลระดับ</w:t>
      </w:r>
      <w:r w:rsidRPr="00EE06B5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3</w:t>
      </w:r>
      <w:r w:rsidRPr="00115DC3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1970E8" w:rsidRPr="009235EA" w:rsidRDefault="001970E8" w:rsidP="001970E8">
      <w:pPr>
        <w:spacing w:line="240" w:lineRule="auto"/>
        <w:ind w:left="540" w:right="-45"/>
        <w:rPr>
          <w:rFonts w:ascii="Angsana New" w:hAnsi="Angsana New" w:cs="Angsana New"/>
        </w:rPr>
      </w:pPr>
    </w:p>
    <w:p w:rsidR="001970E8" w:rsidRPr="008269D8" w:rsidRDefault="001970E8" w:rsidP="001970E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69D8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024D7C" w:rsidRPr="00957BD5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7A12F2" w:rsidRPr="00957BD5" w:rsidRDefault="00534512" w:rsidP="0057326C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E467AE"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7A12F2" w:rsidRPr="00957BD5" w:rsidRDefault="007A12F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BB1382" w:rsidRPr="00957BD5" w:rsidRDefault="006056D3" w:rsidP="0057326C">
      <w:pPr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957BD5">
        <w:rPr>
          <w:rFonts w:asciiTheme="majorBidi" w:hAnsiTheme="majorBidi" w:cstheme="majorBidi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415DAF">
        <w:rPr>
          <w:rFonts w:asciiTheme="majorBidi" w:hAnsiTheme="majorBidi" w:cstheme="majorBidi" w:hint="cs"/>
          <w:b/>
          <w:sz w:val="30"/>
          <w:szCs w:val="30"/>
          <w:cs/>
        </w:rPr>
        <w:t>นัย</w:t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หรือ</w:t>
      </w:r>
      <w:r w:rsidR="003C4C4B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อยู่ภายใต้</w:t>
      </w:r>
      <w:r w:rsidR="006E2BB6">
        <w:rPr>
          <w:rFonts w:asciiTheme="majorBidi" w:hAnsiTheme="majorBidi" w:cstheme="majorBidi"/>
          <w:b/>
          <w:sz w:val="30"/>
          <w:szCs w:val="30"/>
          <w:cs/>
        </w:rPr>
        <w:t>การควบคุมเดียวกันหรืออยู่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ภายใต้</w:t>
      </w:r>
      <w:r w:rsidR="006E2BB6">
        <w:rPr>
          <w:rFonts w:asciiTheme="majorBidi" w:hAnsiTheme="majorBidi" w:cstheme="majorBidi"/>
          <w:b/>
          <w:sz w:val="30"/>
          <w:szCs w:val="30"/>
          <w:cs/>
        </w:rPr>
        <w:t>อิทธิพลอย่างมีนัย</w:t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>สำคัญเดียวกัน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="004B04B7">
        <w:rPr>
          <w:rFonts w:asciiTheme="majorBidi" w:hAnsiTheme="majorBidi" w:cstheme="majorBidi" w:hint="cs"/>
          <w:b/>
          <w:sz w:val="30"/>
          <w:szCs w:val="30"/>
          <w:cs/>
        </w:rPr>
        <w:t>บุคคลหรือ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กิจการนั้น</w:t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415DAF" w:rsidRDefault="00415DAF" w:rsidP="0057326C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8A37EB" w:rsidRDefault="00415DA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ความสัมพันธ์ที่มีกับบริษัทร่วมและบริษัทย่อย</w:t>
      </w:r>
      <w:r w:rsidRPr="00415DA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ได้เปิดเผยในหมายเหตุ</w:t>
      </w:r>
      <w:r w:rsidR="00175DF6">
        <w:rPr>
          <w:rFonts w:asciiTheme="majorBidi" w:hAnsiTheme="majorBidi" w:cs="Angsana New" w:hint="cs"/>
          <w:b/>
          <w:sz w:val="30"/>
          <w:szCs w:val="30"/>
          <w:cs/>
        </w:rPr>
        <w:t>ประกอบงบการเงินระหว่างกาล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ข้อ</w:t>
      </w:r>
      <w:r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/>
          <w:bCs/>
          <w:sz w:val="30"/>
          <w:szCs w:val="30"/>
        </w:rPr>
        <w:t>5</w:t>
      </w:r>
      <w:r w:rsidRPr="00415DA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และ</w:t>
      </w:r>
      <w:r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/>
          <w:bCs/>
          <w:sz w:val="30"/>
          <w:szCs w:val="30"/>
        </w:rPr>
        <w:t>6</w:t>
      </w:r>
      <w:r w:rsidRPr="00415DA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สำหรับความสัมพันธ์กับผู้บริหารสำคัญและกิจการที่เกี่ยวข้องกันอื่น</w:t>
      </w:r>
      <w:r w:rsidRPr="00415DA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มีดังนี้</w:t>
      </w:r>
    </w:p>
    <w:p w:rsidR="00415DAF" w:rsidRPr="00957BD5" w:rsidRDefault="00415DA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4050"/>
      </w:tblGrid>
      <w:tr w:rsidR="006056D3" w:rsidRPr="00957BD5" w:rsidTr="00DC1C28">
        <w:trPr>
          <w:trHeight w:val="20"/>
        </w:trPr>
        <w:tc>
          <w:tcPr>
            <w:tcW w:w="333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EB08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EB08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0358D" w:rsidRPr="00957BD5" w:rsidTr="00DC1C28">
        <w:trPr>
          <w:trHeight w:val="20"/>
        </w:trPr>
        <w:tc>
          <w:tcPr>
            <w:tcW w:w="3330" w:type="dxa"/>
            <w:shd w:val="clear" w:color="auto" w:fill="auto"/>
          </w:tcPr>
          <w:p w:rsidR="0030358D" w:rsidRPr="00957BD5" w:rsidRDefault="0030358D" w:rsidP="0057326C">
            <w:pPr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20" w:type="dxa"/>
            <w:shd w:val="clear" w:color="auto" w:fill="auto"/>
          </w:tcPr>
          <w:p w:rsidR="0030358D" w:rsidRPr="00957BD5" w:rsidRDefault="0030358D" w:rsidP="0057326C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ไทยและญี่ปุ่น</w:t>
            </w:r>
          </w:p>
        </w:tc>
        <w:tc>
          <w:tcPr>
            <w:tcW w:w="4050" w:type="dxa"/>
            <w:shd w:val="clear" w:color="auto" w:fill="auto"/>
          </w:tcPr>
          <w:p w:rsidR="0030358D" w:rsidRPr="00957BD5" w:rsidRDefault="0030358D" w:rsidP="0030358D">
            <w:pPr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บุค</w:t>
            </w:r>
            <w:r w:rsidR="000E50BC">
              <w:rPr>
                <w:rFonts w:asciiTheme="majorBidi" w:hAnsiTheme="majorBidi" w:cstheme="majorBidi"/>
                <w:sz w:val="30"/>
                <w:szCs w:val="30"/>
                <w:cs/>
              </w:rPr>
              <w:t>คลที่มีอำนาจและความรับผิดชอบการว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6056D3" w:rsidRPr="00957BD5" w:rsidTr="00DC1C28">
        <w:trPr>
          <w:trHeight w:val="20"/>
        </w:trPr>
        <w:tc>
          <w:tcPr>
            <w:tcW w:w="333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Kinugawa Rubber Industrial Co., Ltd.</w:t>
            </w:r>
          </w:p>
        </w:tc>
        <w:tc>
          <w:tcPr>
            <w:tcW w:w="162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  <w:shd w:val="clear" w:color="auto" w:fill="auto"/>
          </w:tcPr>
          <w:p w:rsidR="006056D3" w:rsidRPr="00957BD5" w:rsidRDefault="00202832" w:rsidP="00202832">
            <w:pPr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</w:t>
            </w:r>
          </w:p>
        </w:tc>
      </w:tr>
      <w:tr w:rsidR="00310E51" w:rsidRPr="00957BD5" w:rsidTr="00DC1C28">
        <w:trPr>
          <w:trHeight w:val="20"/>
        </w:trPr>
        <w:tc>
          <w:tcPr>
            <w:tcW w:w="3330" w:type="dxa"/>
            <w:shd w:val="clear" w:color="auto" w:fill="auto"/>
          </w:tcPr>
          <w:p w:rsidR="00310E51" w:rsidRPr="009B2C54" w:rsidRDefault="00310E51" w:rsidP="00310E5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Tepro Inc. Co., Ltd.</w:t>
            </w:r>
          </w:p>
        </w:tc>
        <w:tc>
          <w:tcPr>
            <w:tcW w:w="1620" w:type="dxa"/>
            <w:shd w:val="clear" w:color="auto" w:fill="auto"/>
          </w:tcPr>
          <w:p w:rsidR="00310E51" w:rsidRPr="009B2C54" w:rsidRDefault="00310E51" w:rsidP="00310E51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  <w:shd w:val="clear" w:color="auto" w:fill="auto"/>
          </w:tcPr>
          <w:p w:rsidR="00310E51" w:rsidRPr="009B2C54" w:rsidRDefault="00310E51" w:rsidP="00310E5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</w:tbl>
    <w:p w:rsidR="00773B1F" w:rsidRPr="00957BD5" w:rsidRDefault="00773B1F" w:rsidP="0057326C">
      <w:pPr>
        <w:pStyle w:val="block"/>
        <w:spacing w:after="0" w:line="240" w:lineRule="auto"/>
        <w:ind w:left="540" w:right="20"/>
        <w:jc w:val="both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BB1382" w:rsidRPr="008B3A63" w:rsidRDefault="000A2FC1" w:rsidP="00962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  <w:r w:rsidR="00BB1382" w:rsidRPr="00957BD5">
        <w:rPr>
          <w:rFonts w:asciiTheme="majorBidi" w:hAnsiTheme="majorBidi" w:cstheme="majorBidi"/>
          <w:b/>
          <w:sz w:val="30"/>
          <w:szCs w:val="30"/>
          <w:cs/>
        </w:rPr>
        <w:lastRenderedPageBreak/>
        <w:t>นโยบายการกำหนดราคาสำหรับ</w:t>
      </w:r>
      <w:r w:rsidR="00B451CB">
        <w:rPr>
          <w:rFonts w:ascii="Angsana New" w:hAnsi="Angsana New" w:cs="Angsana New"/>
          <w:b/>
          <w:sz w:val="30"/>
          <w:szCs w:val="30"/>
          <w:cs/>
        </w:rPr>
        <w:t>รายการ</w:t>
      </w:r>
      <w:r w:rsidR="00B451CB">
        <w:rPr>
          <w:rFonts w:ascii="Angsana New" w:hAnsi="Angsana New" w:cs="Angsana New" w:hint="cs"/>
          <w:b/>
          <w:sz w:val="30"/>
          <w:szCs w:val="30"/>
          <w:cs/>
        </w:rPr>
        <w:t>แต่ละประเภท</w:t>
      </w:r>
      <w:r w:rsidR="00B451CB">
        <w:rPr>
          <w:rFonts w:ascii="Angsana New" w:hAnsi="Angsana New" w:cs="Angsana New"/>
          <w:b/>
          <w:sz w:val="30"/>
          <w:szCs w:val="30"/>
          <w:cs/>
        </w:rPr>
        <w:t>อธิบาย</w:t>
      </w:r>
      <w:r w:rsidR="00BB1382" w:rsidRPr="00957BD5">
        <w:rPr>
          <w:rFonts w:asciiTheme="majorBidi" w:hAnsiTheme="majorBidi" w:cstheme="majorBidi"/>
          <w:b/>
          <w:sz w:val="30"/>
          <w:szCs w:val="30"/>
          <w:cs/>
        </w:rPr>
        <w:t>ได้ดังต่อไปนี้</w:t>
      </w:r>
    </w:p>
    <w:p w:rsidR="00BD2E29" w:rsidRPr="00957BD5" w:rsidRDefault="00BD2E29" w:rsidP="0057326C">
      <w:pPr>
        <w:pStyle w:val="block"/>
        <w:spacing w:after="0" w:line="240" w:lineRule="auto"/>
        <w:ind w:left="540" w:right="2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4680"/>
      </w:tblGrid>
      <w:tr w:rsidR="00384902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384902" w:rsidRPr="00957BD5" w:rsidRDefault="00384902" w:rsidP="0057326C">
            <w:pPr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680" w:type="dxa"/>
            <w:shd w:val="clear" w:color="auto" w:fill="auto"/>
          </w:tcPr>
          <w:p w:rsidR="00384902" w:rsidRPr="00957BD5" w:rsidRDefault="00384902" w:rsidP="0057326C">
            <w:pPr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A2FC1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0A2FC1" w:rsidRPr="009B2C54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680" w:type="dxa"/>
            <w:shd w:val="clear" w:color="auto" w:fill="auto"/>
          </w:tcPr>
          <w:p w:rsidR="000A2FC1" w:rsidRPr="001A2868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ราคาที่เทียบเคียงได้กับบุคคลภายนอก</w:t>
            </w:r>
          </w:p>
        </w:tc>
      </w:tr>
      <w:tr w:rsidR="000A2FC1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0A2FC1" w:rsidRPr="009B2C54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680" w:type="dxa"/>
            <w:shd w:val="clear" w:color="auto" w:fill="auto"/>
          </w:tcPr>
          <w:p w:rsidR="000A2FC1" w:rsidRPr="001A2868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ราคาที่เทียบเคียงได้กับบุคคลภายนอก</w:t>
            </w:r>
          </w:p>
        </w:tc>
      </w:tr>
      <w:tr w:rsidR="000A2FC1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0A2FC1" w:rsidRPr="009B2C54" w:rsidRDefault="006E15AE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="000A2FC1" w:rsidRPr="009B2C54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680" w:type="dxa"/>
            <w:shd w:val="clear" w:color="auto" w:fill="auto"/>
          </w:tcPr>
          <w:p w:rsidR="000A2FC1" w:rsidRPr="001A2868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าคา</w:t>
            </w: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ที่ตกลง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กันตามสัญญา</w:t>
            </w:r>
          </w:p>
        </w:tc>
      </w:tr>
      <w:tr w:rsidR="000A2FC1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0A2FC1" w:rsidRPr="009B2C54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680" w:type="dxa"/>
            <w:shd w:val="clear" w:color="auto" w:fill="auto"/>
          </w:tcPr>
          <w:p w:rsidR="000A2FC1" w:rsidRPr="001A2868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0A2FC1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0A2FC1" w:rsidRPr="009B2C54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4680" w:type="dxa"/>
            <w:shd w:val="clear" w:color="auto" w:fill="auto"/>
          </w:tcPr>
          <w:p w:rsidR="000A2FC1" w:rsidRPr="001A2868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ราคา</w:t>
            </w: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ที่ตกลงร่วมกัน</w:t>
            </w:r>
          </w:p>
        </w:tc>
      </w:tr>
    </w:tbl>
    <w:p w:rsidR="006F5B58" w:rsidRDefault="006F5B58" w:rsidP="00E44D5E">
      <w:pPr>
        <w:pStyle w:val="block"/>
        <w:spacing w:after="0" w:line="240" w:lineRule="auto"/>
        <w:ind w:left="0" w:right="14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A34AE2" w:rsidRPr="009B2C54" w:rsidRDefault="00A34AE2" w:rsidP="00A34AE2">
      <w:pPr>
        <w:pStyle w:val="block"/>
        <w:spacing w:after="0" w:line="240" w:lineRule="auto"/>
        <w:ind w:left="547" w:right="14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  <w:r w:rsidRPr="009B2C54">
        <w:rPr>
          <w:rFonts w:ascii="Angsana New" w:hAnsi="Angsana New" w:cs="Angsana New"/>
          <w:b/>
          <w:sz w:val="30"/>
          <w:szCs w:val="30"/>
          <w:cs/>
          <w:lang w:bidi="th-TH"/>
        </w:rPr>
        <w:t>รายการที่สำคัญกับบุคคลหรือกิจการที่เกี่ยวข้องกันสำหรับแต่ละงวดสามเดือน</w:t>
      </w:r>
      <w:r w:rsidRPr="009B2C54">
        <w:rPr>
          <w:rFonts w:ascii="Angsana New" w:hAnsi="Angsana New" w:cs="Angsana New" w:hint="cs"/>
          <w:b/>
          <w:sz w:val="30"/>
          <w:szCs w:val="30"/>
          <w:cs/>
          <w:lang w:bidi="th-TH"/>
        </w:rPr>
        <w:t>และหกเดือน</w:t>
      </w:r>
      <w:r w:rsidRPr="009B2C54">
        <w:rPr>
          <w:rFonts w:ascii="Angsana New" w:hAnsi="Angsana New" w:cs="Angsana New"/>
          <w:b/>
          <w:sz w:val="30"/>
          <w:szCs w:val="30"/>
          <w:cs/>
          <w:lang w:bidi="th-TH"/>
        </w:rPr>
        <w:t>สิ้นสุด</w:t>
      </w:r>
      <w:r w:rsidRPr="009B2C54">
        <w:rPr>
          <w:rFonts w:ascii="Angsana New" w:hAnsi="Angsana New" w:cs="Angsana New"/>
          <w:b/>
          <w:sz w:val="30"/>
          <w:szCs w:val="30"/>
          <w:lang w:bidi="th-TH"/>
        </w:rPr>
        <w:t xml:space="preserve"> </w:t>
      </w:r>
      <w:r w:rsidR="000E50BC">
        <w:rPr>
          <w:rFonts w:ascii="Angsana New" w:hAnsi="Angsana New" w:cs="Angsana New"/>
          <w:b/>
          <w:sz w:val="30"/>
          <w:szCs w:val="30"/>
          <w:cs/>
          <w:lang w:bidi="th-TH"/>
        </w:rPr>
        <w:br/>
      </w:r>
      <w:r w:rsidR="00931AC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Pr="009B2C54">
        <w:rPr>
          <w:rFonts w:ascii="Angsana New" w:hAnsi="Angsana New" w:cs="Angsana New"/>
          <w:sz w:val="30"/>
          <w:szCs w:val="30"/>
          <w:rtl/>
          <w:cs/>
        </w:rPr>
        <w:t>3</w:t>
      </w:r>
      <w:r w:rsidRPr="009B2C54">
        <w:rPr>
          <w:rFonts w:ascii="Angsana New" w:hAnsi="Angsana New" w:cs="Angsana New"/>
          <w:sz w:val="30"/>
          <w:szCs w:val="30"/>
        </w:rPr>
        <w:t xml:space="preserve">0 </w:t>
      </w:r>
      <w:r w:rsidR="000E50B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9B2C54">
        <w:rPr>
          <w:rFonts w:ascii="Angsana New" w:hAnsi="Angsana New" w:cs="Angsana New"/>
          <w:b/>
          <w:sz w:val="30"/>
          <w:szCs w:val="30"/>
          <w:cs/>
          <w:lang w:bidi="th-TH"/>
        </w:rPr>
        <w:t>สรุปได้ดังนี้</w:t>
      </w:r>
    </w:p>
    <w:p w:rsidR="00A34AE2" w:rsidRPr="009B2C54" w:rsidRDefault="00A34AE2" w:rsidP="00A34AE2">
      <w:pPr>
        <w:pStyle w:val="block"/>
        <w:spacing w:after="0" w:line="240" w:lineRule="auto"/>
        <w:ind w:left="547" w:right="14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tbl>
      <w:tblPr>
        <w:tblW w:w="92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5"/>
        <w:gridCol w:w="1078"/>
        <w:gridCol w:w="236"/>
        <w:gridCol w:w="1100"/>
        <w:gridCol w:w="236"/>
        <w:gridCol w:w="1032"/>
        <w:gridCol w:w="271"/>
        <w:gridCol w:w="1067"/>
      </w:tblGrid>
      <w:tr w:rsidR="00A34AE2" w:rsidRPr="009B2C54" w:rsidTr="00A34AE2">
        <w:tc>
          <w:tcPr>
            <w:tcW w:w="2276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AE2" w:rsidRPr="009B2C54" w:rsidTr="00A34AE2">
        <w:tc>
          <w:tcPr>
            <w:tcW w:w="2276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585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28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A34AE2" w:rsidRPr="009B2C54" w:rsidTr="00A34AE2">
        <w:tc>
          <w:tcPr>
            <w:tcW w:w="2276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4" w:type="pct"/>
            <w:gridSpan w:val="7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AE2" w:rsidRPr="009B2C54" w:rsidTr="00A34AE2">
        <w:tc>
          <w:tcPr>
            <w:tcW w:w="2276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585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4AE2" w:rsidRPr="009B2C54" w:rsidTr="00A34AE2">
        <w:tc>
          <w:tcPr>
            <w:tcW w:w="2276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5" w:type="pct"/>
          </w:tcPr>
          <w:p w:rsidR="00A34AE2" w:rsidRPr="009B2C54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8,799</w:t>
            </w: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11,615</w:t>
            </w: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A34AE2" w:rsidRPr="009B2C54" w:rsidRDefault="00E4713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8,799</w:t>
            </w:r>
          </w:p>
        </w:tc>
        <w:tc>
          <w:tcPr>
            <w:tcW w:w="147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11,615</w:t>
            </w:r>
          </w:p>
        </w:tc>
      </w:tr>
      <w:tr w:rsidR="00A34AE2" w:rsidRPr="009B2C54" w:rsidTr="00A34AE2">
        <w:tc>
          <w:tcPr>
            <w:tcW w:w="2276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5" w:type="pct"/>
          </w:tcPr>
          <w:p w:rsidR="00A34AE2" w:rsidRPr="009B2C54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7,555</w:t>
            </w: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10,376</w:t>
            </w: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A34AE2" w:rsidRPr="009B2C54" w:rsidRDefault="00E4713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7,555</w:t>
            </w:r>
          </w:p>
        </w:tc>
        <w:tc>
          <w:tcPr>
            <w:tcW w:w="147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10,376</w:t>
            </w:r>
          </w:p>
        </w:tc>
      </w:tr>
      <w:tr w:rsidR="00A34AE2" w:rsidRPr="009B2C54" w:rsidTr="00A34AE2">
        <w:tc>
          <w:tcPr>
            <w:tcW w:w="2276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5" w:type="pct"/>
          </w:tcPr>
          <w:p w:rsidR="00A34AE2" w:rsidRPr="009B2C54" w:rsidRDefault="00511609" w:rsidP="0051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7435D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:rsidR="00A34AE2" w:rsidRPr="009B2C54" w:rsidRDefault="00E47139" w:rsidP="00E4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7435D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4AE2" w:rsidRPr="009B2C54" w:rsidTr="00A34AE2">
        <w:tc>
          <w:tcPr>
            <w:tcW w:w="2276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4AE2" w:rsidRPr="009B2C54" w:rsidTr="00A34AE2">
        <w:tc>
          <w:tcPr>
            <w:tcW w:w="2276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50BC" w:rsidRPr="009B2C54" w:rsidTr="006A5580">
        <w:tc>
          <w:tcPr>
            <w:tcW w:w="2276" w:type="pct"/>
          </w:tcPr>
          <w:p w:rsidR="000E50BC" w:rsidRPr="009B2C54" w:rsidRDefault="000E50BC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5" w:type="pct"/>
          </w:tcPr>
          <w:p w:rsidR="000E50BC" w:rsidRPr="009B2C54" w:rsidRDefault="003A1DF1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0E50BC" w:rsidRPr="009B2C54" w:rsidRDefault="000E50BC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0E50BC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0E50BC" w:rsidRPr="009B2C54" w:rsidRDefault="000E50BC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0E50BC" w:rsidRPr="00E47139" w:rsidRDefault="00E4713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1,282</w:t>
            </w:r>
          </w:p>
        </w:tc>
        <w:tc>
          <w:tcPr>
            <w:tcW w:w="147" w:type="pct"/>
          </w:tcPr>
          <w:p w:rsidR="000E50BC" w:rsidRPr="00E47139" w:rsidRDefault="000E50BC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0E50BC" w:rsidRPr="00E47139" w:rsidRDefault="00E4713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1,282</w:t>
            </w:r>
          </w:p>
        </w:tc>
      </w:tr>
      <w:tr w:rsidR="000E50BC" w:rsidRPr="009B2C54" w:rsidTr="006A5580">
        <w:tc>
          <w:tcPr>
            <w:tcW w:w="2276" w:type="pct"/>
          </w:tcPr>
          <w:p w:rsidR="000E50BC" w:rsidRPr="009B2C54" w:rsidRDefault="000E50BC" w:rsidP="000E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:rsidR="000E50BC" w:rsidRPr="009B2C54" w:rsidRDefault="003A1DF1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:rsidR="000E50BC" w:rsidRPr="00E47139" w:rsidRDefault="00E47139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464</w:t>
            </w:r>
          </w:p>
        </w:tc>
        <w:tc>
          <w:tcPr>
            <w:tcW w:w="147" w:type="pct"/>
          </w:tcPr>
          <w:p w:rsidR="000E50BC" w:rsidRPr="00E47139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0E50BC" w:rsidRPr="00E47139" w:rsidRDefault="00E47139" w:rsidP="00E4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</w:tr>
      <w:tr w:rsidR="000E50BC" w:rsidRPr="009B2C54" w:rsidTr="00A34AE2">
        <w:tc>
          <w:tcPr>
            <w:tcW w:w="2276" w:type="pct"/>
          </w:tcPr>
          <w:p w:rsidR="000E50BC" w:rsidRPr="009B2C54" w:rsidRDefault="000E50BC" w:rsidP="000E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5" w:type="pct"/>
          </w:tcPr>
          <w:p w:rsidR="000E50BC" w:rsidRPr="009B2C54" w:rsidRDefault="003A1DF1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:rsidR="00862C88" w:rsidRPr="00E47139" w:rsidRDefault="00862C88" w:rsidP="00862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17,518</w:t>
            </w:r>
          </w:p>
        </w:tc>
        <w:tc>
          <w:tcPr>
            <w:tcW w:w="147" w:type="pct"/>
          </w:tcPr>
          <w:p w:rsidR="000E50BC" w:rsidRPr="00E47139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0E50BC" w:rsidRPr="00E47139" w:rsidRDefault="00862C88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15,891</w:t>
            </w:r>
          </w:p>
        </w:tc>
      </w:tr>
      <w:tr w:rsidR="000E50BC" w:rsidRPr="009B2C54" w:rsidTr="00511609">
        <w:trPr>
          <w:trHeight w:hRule="exact" w:val="362"/>
        </w:trPr>
        <w:tc>
          <w:tcPr>
            <w:tcW w:w="2276" w:type="pct"/>
          </w:tcPr>
          <w:p w:rsidR="000E50BC" w:rsidRDefault="000E50BC" w:rsidP="000E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862C88" w:rsidRPr="009B2C54" w:rsidRDefault="00862C88" w:rsidP="000E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E50BC" w:rsidRPr="009B2C54" w:rsidTr="00A34AE2">
        <w:tc>
          <w:tcPr>
            <w:tcW w:w="2276" w:type="pct"/>
          </w:tcPr>
          <w:p w:rsidR="000E50BC" w:rsidRPr="009B2C54" w:rsidRDefault="000E50BC" w:rsidP="000E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5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50BC" w:rsidRPr="009B2C54" w:rsidTr="00A34AE2">
        <w:tc>
          <w:tcPr>
            <w:tcW w:w="2276" w:type="pct"/>
          </w:tcPr>
          <w:p w:rsidR="000E50BC" w:rsidRPr="009B2C54" w:rsidRDefault="000E50BC" w:rsidP="000E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5" w:type="pct"/>
          </w:tcPr>
          <w:p w:rsidR="000E50BC" w:rsidRPr="009B2C54" w:rsidRDefault="00511609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29,688</w:t>
            </w:r>
          </w:p>
        </w:tc>
        <w:tc>
          <w:tcPr>
            <w:tcW w:w="128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19,581</w:t>
            </w:r>
          </w:p>
        </w:tc>
        <w:tc>
          <w:tcPr>
            <w:tcW w:w="128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0E50BC" w:rsidRPr="009B2C54" w:rsidRDefault="00E47139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29,437</w:t>
            </w:r>
          </w:p>
        </w:tc>
        <w:tc>
          <w:tcPr>
            <w:tcW w:w="147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19,581</w:t>
            </w:r>
          </w:p>
        </w:tc>
      </w:tr>
      <w:tr w:rsidR="00EB79A8" w:rsidRPr="009B2C54" w:rsidTr="006A5580">
        <w:tc>
          <w:tcPr>
            <w:tcW w:w="2276" w:type="pct"/>
          </w:tcPr>
          <w:p w:rsidR="00EB79A8" w:rsidRPr="009B2C54" w:rsidRDefault="00EB79A8" w:rsidP="00EB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5" w:type="pct"/>
          </w:tcPr>
          <w:p w:rsidR="00EB79A8" w:rsidRPr="009B2C54" w:rsidRDefault="0051160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3,934</w:t>
            </w:r>
          </w:p>
        </w:tc>
        <w:tc>
          <w:tcPr>
            <w:tcW w:w="128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EB79A8" w:rsidRPr="009B2C54" w:rsidRDefault="00E47139" w:rsidP="00E4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3,934</w:t>
            </w:r>
          </w:p>
        </w:tc>
        <w:tc>
          <w:tcPr>
            <w:tcW w:w="128" w:type="pct"/>
            <w:shd w:val="clear" w:color="auto" w:fill="auto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EB79A8" w:rsidRPr="009B2C54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3,934</w:t>
            </w:r>
          </w:p>
        </w:tc>
        <w:tc>
          <w:tcPr>
            <w:tcW w:w="147" w:type="pct"/>
            <w:shd w:val="clear" w:color="auto" w:fill="auto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EB79A8" w:rsidRPr="009B2C54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3,934</w:t>
            </w:r>
          </w:p>
        </w:tc>
      </w:tr>
      <w:tr w:rsidR="00EB79A8" w:rsidRPr="009B2C54" w:rsidTr="006A5580">
        <w:tc>
          <w:tcPr>
            <w:tcW w:w="2276" w:type="pct"/>
          </w:tcPr>
          <w:p w:rsidR="00EB79A8" w:rsidRPr="009B2C54" w:rsidRDefault="00EB79A8" w:rsidP="00EB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:rsidR="00EB79A8" w:rsidRPr="009B2C54" w:rsidRDefault="0051160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1,167</w:t>
            </w:r>
          </w:p>
        </w:tc>
        <w:tc>
          <w:tcPr>
            <w:tcW w:w="128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26" w:right="-9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:rsidR="00EB79A8" w:rsidRPr="009B2C54" w:rsidRDefault="00E47139" w:rsidP="00E4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956</w:t>
            </w:r>
          </w:p>
        </w:tc>
        <w:tc>
          <w:tcPr>
            <w:tcW w:w="128" w:type="pct"/>
            <w:shd w:val="clear" w:color="auto" w:fill="auto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EB79A8" w:rsidRPr="009B2C54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1,116</w:t>
            </w:r>
          </w:p>
        </w:tc>
        <w:tc>
          <w:tcPr>
            <w:tcW w:w="147" w:type="pct"/>
            <w:shd w:val="clear" w:color="auto" w:fill="auto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92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EB79A8" w:rsidRPr="009B2C54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954</w:t>
            </w:r>
          </w:p>
        </w:tc>
      </w:tr>
      <w:tr w:rsidR="000E50BC" w:rsidRPr="009B2C54" w:rsidTr="006A5580">
        <w:tc>
          <w:tcPr>
            <w:tcW w:w="2276" w:type="pct"/>
          </w:tcPr>
          <w:p w:rsidR="000E50BC" w:rsidRPr="009B2C54" w:rsidRDefault="000E50BC" w:rsidP="000E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5" w:type="pct"/>
          </w:tcPr>
          <w:p w:rsidR="000E50BC" w:rsidRPr="009B2C54" w:rsidRDefault="00511609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2,117</w:t>
            </w:r>
          </w:p>
        </w:tc>
        <w:tc>
          <w:tcPr>
            <w:tcW w:w="128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89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2,877</w:t>
            </w:r>
          </w:p>
        </w:tc>
        <w:tc>
          <w:tcPr>
            <w:tcW w:w="128" w:type="pct"/>
            <w:shd w:val="clear" w:color="auto" w:fill="auto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0" w:type="pct"/>
            <w:shd w:val="clear" w:color="auto" w:fill="auto"/>
          </w:tcPr>
          <w:p w:rsidR="000E50BC" w:rsidRPr="009B2C54" w:rsidRDefault="00E47139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2,117</w:t>
            </w:r>
          </w:p>
        </w:tc>
        <w:tc>
          <w:tcPr>
            <w:tcW w:w="147" w:type="pct"/>
            <w:shd w:val="clear" w:color="auto" w:fill="auto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92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2,877</w:t>
            </w:r>
          </w:p>
        </w:tc>
      </w:tr>
      <w:tr w:rsidR="000E50BC" w:rsidRPr="009B2C54" w:rsidTr="00A34AE2">
        <w:tc>
          <w:tcPr>
            <w:tcW w:w="2276" w:type="pct"/>
          </w:tcPr>
          <w:p w:rsidR="00511609" w:rsidRDefault="00511609" w:rsidP="000E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511609" w:rsidRPr="009B2C54" w:rsidRDefault="00511609" w:rsidP="000E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0E50BC" w:rsidRPr="009B2C54" w:rsidRDefault="000E50BC" w:rsidP="000E5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4AE2" w:rsidRPr="009B2C54" w:rsidTr="00A34AE2">
        <w:tc>
          <w:tcPr>
            <w:tcW w:w="2276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AE2" w:rsidRPr="009B2C54" w:rsidTr="00A34AE2">
        <w:tc>
          <w:tcPr>
            <w:tcW w:w="2276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585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28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A34AE2" w:rsidRPr="009B2C54" w:rsidTr="00A34AE2">
        <w:tc>
          <w:tcPr>
            <w:tcW w:w="2276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4" w:type="pct"/>
            <w:gridSpan w:val="7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6BF2" w:rsidRPr="009B2C54" w:rsidTr="00A34AE2">
        <w:tc>
          <w:tcPr>
            <w:tcW w:w="2276" w:type="pct"/>
          </w:tcPr>
          <w:p w:rsidR="003B6BF2" w:rsidRPr="00CF2A77" w:rsidRDefault="003B6BF2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2A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BF2" w:rsidRPr="009B2C54" w:rsidTr="00A34AE2">
        <w:tc>
          <w:tcPr>
            <w:tcW w:w="2276" w:type="pct"/>
          </w:tcPr>
          <w:p w:rsidR="003B6BF2" w:rsidRPr="002F2437" w:rsidRDefault="003B6BF2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2F24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5" w:type="pct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BF2" w:rsidRPr="009B2C54" w:rsidTr="006A5580">
        <w:tc>
          <w:tcPr>
            <w:tcW w:w="2276" w:type="pct"/>
          </w:tcPr>
          <w:p w:rsidR="003B6BF2" w:rsidRPr="00957BD5" w:rsidRDefault="003B6BF2" w:rsidP="003B6BF2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</w:p>
        </w:tc>
        <w:tc>
          <w:tcPr>
            <w:tcW w:w="585" w:type="pct"/>
          </w:tcPr>
          <w:p w:rsidR="003B6BF2" w:rsidRPr="00957BD5" w:rsidRDefault="00511609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4,706</w:t>
            </w:r>
          </w:p>
        </w:tc>
        <w:tc>
          <w:tcPr>
            <w:tcW w:w="128" w:type="pct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3B6BF2" w:rsidRPr="00F94912" w:rsidRDefault="006A5580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580">
              <w:rPr>
                <w:rFonts w:asciiTheme="majorBidi" w:hAnsiTheme="majorBidi" w:cstheme="majorBidi"/>
                <w:sz w:val="30"/>
                <w:szCs w:val="30"/>
              </w:rPr>
              <w:t>4,545</w:t>
            </w:r>
          </w:p>
        </w:tc>
        <w:tc>
          <w:tcPr>
            <w:tcW w:w="128" w:type="pct"/>
            <w:shd w:val="clear" w:color="auto" w:fill="auto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3B6BF2" w:rsidRPr="00957BD5" w:rsidRDefault="006A5580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580">
              <w:rPr>
                <w:rFonts w:asciiTheme="majorBidi" w:hAnsiTheme="majorBidi" w:cstheme="majorBidi"/>
                <w:sz w:val="30"/>
                <w:szCs w:val="30"/>
              </w:rPr>
              <w:t>3,364</w:t>
            </w:r>
          </w:p>
        </w:tc>
        <w:tc>
          <w:tcPr>
            <w:tcW w:w="147" w:type="pct"/>
            <w:shd w:val="clear" w:color="auto" w:fill="auto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3B6BF2" w:rsidRPr="00F94912" w:rsidRDefault="00E47139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47139">
              <w:rPr>
                <w:rFonts w:asciiTheme="majorBidi" w:hAnsiTheme="majorBidi" w:cstheme="majorBidi"/>
                <w:sz w:val="30"/>
                <w:szCs w:val="30"/>
              </w:rPr>
              <w:t>3,230</w:t>
            </w:r>
          </w:p>
        </w:tc>
      </w:tr>
      <w:tr w:rsidR="00EB79A8" w:rsidRPr="009B2C54" w:rsidTr="006A5580">
        <w:tc>
          <w:tcPr>
            <w:tcW w:w="2276" w:type="pct"/>
          </w:tcPr>
          <w:p w:rsidR="00EB79A8" w:rsidRPr="00957BD5" w:rsidRDefault="00EB79A8" w:rsidP="00EB79A8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EB79A8" w:rsidRPr="00957BD5" w:rsidRDefault="0051160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8" w:type="pct"/>
          </w:tcPr>
          <w:p w:rsidR="00EB79A8" w:rsidRPr="00957BD5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:rsidR="00EB79A8" w:rsidRPr="00F94912" w:rsidRDefault="006A5580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58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8" w:type="pct"/>
            <w:shd w:val="clear" w:color="auto" w:fill="auto"/>
          </w:tcPr>
          <w:p w:rsidR="00EB79A8" w:rsidRPr="00957BD5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:rsidR="00EB79A8" w:rsidRPr="00957BD5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47139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7" w:type="pct"/>
            <w:shd w:val="clear" w:color="auto" w:fill="auto"/>
          </w:tcPr>
          <w:p w:rsidR="00EB79A8" w:rsidRPr="00957BD5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:rsidR="00EB79A8" w:rsidRPr="00F94912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4713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A558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B79A8" w:rsidRPr="009B2C54" w:rsidTr="006A5580">
        <w:tc>
          <w:tcPr>
            <w:tcW w:w="2276" w:type="pct"/>
          </w:tcPr>
          <w:p w:rsidR="00EB79A8" w:rsidRPr="002F2437" w:rsidRDefault="00EB79A8" w:rsidP="00EB79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EB79A8" w:rsidRPr="009A3B7C" w:rsidRDefault="0051160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4,769</w:t>
            </w:r>
          </w:p>
        </w:tc>
        <w:tc>
          <w:tcPr>
            <w:tcW w:w="128" w:type="pct"/>
          </w:tcPr>
          <w:p w:rsidR="00EB79A8" w:rsidRPr="007A4BFA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9A8" w:rsidRPr="009A3B7C" w:rsidRDefault="006A5580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580">
              <w:rPr>
                <w:rFonts w:asciiTheme="majorBidi" w:hAnsiTheme="majorBidi" w:cstheme="majorBidi"/>
                <w:sz w:val="30"/>
                <w:szCs w:val="30"/>
              </w:rPr>
              <w:t>4,578</w:t>
            </w:r>
          </w:p>
        </w:tc>
        <w:tc>
          <w:tcPr>
            <w:tcW w:w="128" w:type="pct"/>
            <w:shd w:val="clear" w:color="auto" w:fill="auto"/>
          </w:tcPr>
          <w:p w:rsidR="00EB79A8" w:rsidRPr="009A3B7C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9A8" w:rsidRPr="009A3B7C" w:rsidRDefault="006A5580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580">
              <w:rPr>
                <w:rFonts w:asciiTheme="majorBidi" w:hAnsiTheme="majorBidi" w:cstheme="majorBidi"/>
                <w:sz w:val="30"/>
                <w:szCs w:val="30"/>
              </w:rPr>
              <w:t>3,427</w:t>
            </w:r>
          </w:p>
        </w:tc>
        <w:tc>
          <w:tcPr>
            <w:tcW w:w="147" w:type="pct"/>
            <w:shd w:val="clear" w:color="auto" w:fill="auto"/>
          </w:tcPr>
          <w:p w:rsidR="00EB79A8" w:rsidRPr="009A3B7C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9A8" w:rsidRPr="00F94912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47139">
              <w:rPr>
                <w:rFonts w:asciiTheme="majorBidi" w:hAnsiTheme="majorBidi" w:cstheme="majorBidi"/>
                <w:sz w:val="30"/>
                <w:szCs w:val="30"/>
              </w:rPr>
              <w:t>3,26</w:t>
            </w:r>
            <w:r w:rsidR="006A558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B6BF2" w:rsidRPr="009B2C54" w:rsidTr="006A5580">
        <w:tc>
          <w:tcPr>
            <w:tcW w:w="2276" w:type="pct"/>
          </w:tcPr>
          <w:p w:rsidR="003B6BF2" w:rsidRPr="009B2C54" w:rsidRDefault="003B6BF2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BF2" w:rsidRPr="009B2C54" w:rsidTr="00A34AE2">
        <w:tc>
          <w:tcPr>
            <w:tcW w:w="2276" w:type="pct"/>
          </w:tcPr>
          <w:p w:rsidR="003B6BF2" w:rsidRPr="009B2C54" w:rsidRDefault="003B6BF2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BF2" w:rsidRPr="009B2C54" w:rsidTr="00A34AE2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276" w:type="pct"/>
          </w:tcPr>
          <w:p w:rsidR="003B6BF2" w:rsidRPr="009B2C54" w:rsidRDefault="003B6BF2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5" w:type="pct"/>
          </w:tcPr>
          <w:p w:rsidR="003B6BF2" w:rsidRPr="009B2C54" w:rsidRDefault="00511609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425</w:t>
            </w:r>
          </w:p>
        </w:tc>
        <w:tc>
          <w:tcPr>
            <w:tcW w:w="128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428</w:t>
            </w:r>
          </w:p>
        </w:tc>
        <w:tc>
          <w:tcPr>
            <w:tcW w:w="128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3B6BF2" w:rsidRPr="009B2C54" w:rsidRDefault="00E47139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425</w:t>
            </w:r>
          </w:p>
        </w:tc>
        <w:tc>
          <w:tcPr>
            <w:tcW w:w="147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428</w:t>
            </w:r>
          </w:p>
        </w:tc>
      </w:tr>
    </w:tbl>
    <w:p w:rsidR="00A34AE2" w:rsidRPr="00A34AE2" w:rsidRDefault="00A34AE2" w:rsidP="00A34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="Angsana New" w:hAnsi="Angsana New" w:cs="Angsana New"/>
          <w:b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083"/>
        <w:gridCol w:w="269"/>
        <w:gridCol w:w="1092"/>
        <w:gridCol w:w="269"/>
        <w:gridCol w:w="1022"/>
        <w:gridCol w:w="245"/>
        <w:gridCol w:w="1076"/>
      </w:tblGrid>
      <w:tr w:rsidR="00A34AE2" w:rsidRPr="009B2C54" w:rsidTr="00A34AE2">
        <w:tc>
          <w:tcPr>
            <w:tcW w:w="2278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AE2" w:rsidRPr="009B2C54" w:rsidTr="00A34AE2">
        <w:tc>
          <w:tcPr>
            <w:tcW w:w="2278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583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5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2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A34AE2" w:rsidRPr="009B2C54" w:rsidTr="00A34AE2">
        <w:tc>
          <w:tcPr>
            <w:tcW w:w="227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AE2" w:rsidRPr="009B2C54" w:rsidTr="00A34AE2">
        <w:tc>
          <w:tcPr>
            <w:tcW w:w="2278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583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4AE2" w:rsidRPr="009B2C54" w:rsidTr="00A34AE2">
        <w:tc>
          <w:tcPr>
            <w:tcW w:w="2278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3" w:type="pct"/>
          </w:tcPr>
          <w:p w:rsidR="00A34AE2" w:rsidRPr="009B2C54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16,537</w:t>
            </w:r>
          </w:p>
        </w:tc>
        <w:tc>
          <w:tcPr>
            <w:tcW w:w="145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23,368</w:t>
            </w:r>
          </w:p>
        </w:tc>
        <w:tc>
          <w:tcPr>
            <w:tcW w:w="145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A34AE2" w:rsidRPr="009B2C54" w:rsidRDefault="00E4713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16,537</w:t>
            </w:r>
          </w:p>
        </w:tc>
        <w:tc>
          <w:tcPr>
            <w:tcW w:w="132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23,368</w:t>
            </w:r>
          </w:p>
        </w:tc>
      </w:tr>
      <w:tr w:rsidR="00A34AE2" w:rsidRPr="009B2C54" w:rsidTr="00A34AE2">
        <w:tc>
          <w:tcPr>
            <w:tcW w:w="2278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3" w:type="pct"/>
          </w:tcPr>
          <w:p w:rsidR="00A34AE2" w:rsidRPr="009B2C54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12,333</w:t>
            </w:r>
          </w:p>
        </w:tc>
        <w:tc>
          <w:tcPr>
            <w:tcW w:w="145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14,542</w:t>
            </w:r>
          </w:p>
        </w:tc>
        <w:tc>
          <w:tcPr>
            <w:tcW w:w="145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A34AE2" w:rsidRPr="009B2C54" w:rsidRDefault="00E4713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12,333</w:t>
            </w:r>
          </w:p>
        </w:tc>
        <w:tc>
          <w:tcPr>
            <w:tcW w:w="132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14,542</w:t>
            </w:r>
          </w:p>
        </w:tc>
      </w:tr>
      <w:tr w:rsidR="00A34AE2" w:rsidRPr="009B2C54" w:rsidTr="00A34AE2">
        <w:tc>
          <w:tcPr>
            <w:tcW w:w="2278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3" w:type="pct"/>
          </w:tcPr>
          <w:p w:rsidR="00A34AE2" w:rsidRPr="009B2C54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08547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45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A34AE2" w:rsidRPr="009B2C54" w:rsidRDefault="00E4713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08547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A34AE2" w:rsidRPr="009B2C54" w:rsidTr="00A34AE2">
        <w:tc>
          <w:tcPr>
            <w:tcW w:w="2278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4AE2" w:rsidRPr="009B2C54" w:rsidTr="00A34AE2">
        <w:tc>
          <w:tcPr>
            <w:tcW w:w="2278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79A8" w:rsidRPr="009B2C54" w:rsidTr="006A5580">
        <w:tc>
          <w:tcPr>
            <w:tcW w:w="2278" w:type="pct"/>
          </w:tcPr>
          <w:p w:rsidR="00EB79A8" w:rsidRPr="009B2C54" w:rsidRDefault="00EB79A8" w:rsidP="00EB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3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EB79A8" w:rsidRPr="009B2C54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2,564</w:t>
            </w:r>
          </w:p>
        </w:tc>
        <w:tc>
          <w:tcPr>
            <w:tcW w:w="132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EB79A8" w:rsidRPr="009B2C54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2,564</w:t>
            </w:r>
          </w:p>
        </w:tc>
      </w:tr>
      <w:tr w:rsidR="00EB79A8" w:rsidRPr="009B2C54" w:rsidTr="006A5580">
        <w:tc>
          <w:tcPr>
            <w:tcW w:w="2278" w:type="pct"/>
          </w:tcPr>
          <w:p w:rsidR="00EB79A8" w:rsidRPr="009B2C54" w:rsidRDefault="00EB79A8" w:rsidP="00EB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3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EB79A8" w:rsidRPr="009B2C54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876</w:t>
            </w:r>
          </w:p>
        </w:tc>
        <w:tc>
          <w:tcPr>
            <w:tcW w:w="132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EB79A8" w:rsidRPr="009B2C54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783</w:t>
            </w:r>
          </w:p>
        </w:tc>
      </w:tr>
      <w:tr w:rsidR="003B6BF2" w:rsidRPr="009B2C54" w:rsidTr="006A5580">
        <w:tc>
          <w:tcPr>
            <w:tcW w:w="2278" w:type="pct"/>
          </w:tcPr>
          <w:p w:rsidR="003B6BF2" w:rsidRPr="009B2C54" w:rsidRDefault="003B6BF2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3" w:type="pct"/>
          </w:tcPr>
          <w:p w:rsidR="003B6BF2" w:rsidRPr="009B2C54" w:rsidRDefault="003A1DF1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3B6BF2" w:rsidRPr="009B2C54" w:rsidRDefault="00862C88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33,720</w:t>
            </w:r>
          </w:p>
        </w:tc>
        <w:tc>
          <w:tcPr>
            <w:tcW w:w="132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3B6BF2" w:rsidRPr="009B2C54" w:rsidRDefault="00862C88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30,012</w:t>
            </w:r>
          </w:p>
        </w:tc>
      </w:tr>
      <w:tr w:rsidR="003B6BF2" w:rsidRPr="009B2C54" w:rsidTr="00511609">
        <w:trPr>
          <w:trHeight w:hRule="exact" w:val="380"/>
        </w:trPr>
        <w:tc>
          <w:tcPr>
            <w:tcW w:w="2278" w:type="pct"/>
          </w:tcPr>
          <w:p w:rsidR="003B6BF2" w:rsidRDefault="003B6BF2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862C88" w:rsidRPr="009B2C54" w:rsidRDefault="00862C88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B6BF2" w:rsidRPr="009B2C54" w:rsidTr="00A34AE2">
        <w:tc>
          <w:tcPr>
            <w:tcW w:w="2278" w:type="pct"/>
          </w:tcPr>
          <w:p w:rsidR="003B6BF2" w:rsidRPr="009B2C54" w:rsidRDefault="003B6BF2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BF2" w:rsidRPr="009B2C54" w:rsidTr="00A34AE2">
        <w:tc>
          <w:tcPr>
            <w:tcW w:w="2278" w:type="pct"/>
          </w:tcPr>
          <w:p w:rsidR="003B6BF2" w:rsidRPr="009B2C54" w:rsidRDefault="003B6BF2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3" w:type="pct"/>
          </w:tcPr>
          <w:p w:rsidR="003B6BF2" w:rsidRPr="009B2C54" w:rsidRDefault="00511609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56,708</w:t>
            </w:r>
          </w:p>
        </w:tc>
        <w:tc>
          <w:tcPr>
            <w:tcW w:w="14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43,502</w:t>
            </w:r>
          </w:p>
        </w:tc>
        <w:tc>
          <w:tcPr>
            <w:tcW w:w="14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3B6BF2" w:rsidRPr="009B2C54" w:rsidRDefault="00E47139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56,171</w:t>
            </w:r>
          </w:p>
        </w:tc>
        <w:tc>
          <w:tcPr>
            <w:tcW w:w="132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43,502</w:t>
            </w:r>
          </w:p>
        </w:tc>
      </w:tr>
      <w:tr w:rsidR="00EB79A8" w:rsidRPr="009B2C54" w:rsidTr="006A5580">
        <w:tc>
          <w:tcPr>
            <w:tcW w:w="2278" w:type="pct"/>
          </w:tcPr>
          <w:p w:rsidR="00EB79A8" w:rsidRPr="00476F9B" w:rsidRDefault="00EB79A8" w:rsidP="00EB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3" w:type="pct"/>
          </w:tcPr>
          <w:p w:rsidR="00EB79A8" w:rsidRPr="009B2C54" w:rsidRDefault="0051160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7,891</w:t>
            </w:r>
          </w:p>
        </w:tc>
        <w:tc>
          <w:tcPr>
            <w:tcW w:w="145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EB79A8" w:rsidRPr="009B2C54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7,868</w:t>
            </w:r>
          </w:p>
        </w:tc>
        <w:tc>
          <w:tcPr>
            <w:tcW w:w="145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EB79A8" w:rsidRPr="009B2C54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7,891</w:t>
            </w:r>
          </w:p>
        </w:tc>
        <w:tc>
          <w:tcPr>
            <w:tcW w:w="132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EB79A8" w:rsidRPr="009B2C54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7,868</w:t>
            </w:r>
          </w:p>
        </w:tc>
      </w:tr>
      <w:tr w:rsidR="00EB79A8" w:rsidRPr="009B2C54" w:rsidTr="006A5580">
        <w:tc>
          <w:tcPr>
            <w:tcW w:w="2278" w:type="pct"/>
          </w:tcPr>
          <w:p w:rsidR="00EB79A8" w:rsidRPr="009B2C54" w:rsidRDefault="00EB79A8" w:rsidP="00EB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3" w:type="pct"/>
          </w:tcPr>
          <w:p w:rsidR="00EB79A8" w:rsidRPr="009B2C54" w:rsidRDefault="0051160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2,287</w:t>
            </w:r>
          </w:p>
        </w:tc>
        <w:tc>
          <w:tcPr>
            <w:tcW w:w="145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EB79A8" w:rsidRPr="009B2C54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1,891</w:t>
            </w:r>
          </w:p>
        </w:tc>
        <w:tc>
          <w:tcPr>
            <w:tcW w:w="145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EB79A8" w:rsidRPr="009B2C54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2,181</w:t>
            </w:r>
          </w:p>
        </w:tc>
        <w:tc>
          <w:tcPr>
            <w:tcW w:w="132" w:type="pct"/>
          </w:tcPr>
          <w:p w:rsidR="00EB79A8" w:rsidRPr="009B2C54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EB79A8" w:rsidRPr="009B2C54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1,889</w:t>
            </w:r>
          </w:p>
        </w:tc>
      </w:tr>
      <w:tr w:rsidR="003B6BF2" w:rsidRPr="009B2C54" w:rsidTr="006A5580">
        <w:tc>
          <w:tcPr>
            <w:tcW w:w="2278" w:type="pct"/>
          </w:tcPr>
          <w:p w:rsidR="003B6BF2" w:rsidRPr="009B2C54" w:rsidRDefault="003B6BF2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3" w:type="pct"/>
          </w:tcPr>
          <w:p w:rsidR="003B6BF2" w:rsidRPr="009B2C54" w:rsidRDefault="00511609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4,756</w:t>
            </w:r>
          </w:p>
        </w:tc>
        <w:tc>
          <w:tcPr>
            <w:tcW w:w="14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5,611</w:t>
            </w:r>
          </w:p>
        </w:tc>
        <w:tc>
          <w:tcPr>
            <w:tcW w:w="14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3B6BF2" w:rsidRPr="009B2C54" w:rsidRDefault="00E47139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4,756</w:t>
            </w:r>
          </w:p>
        </w:tc>
        <w:tc>
          <w:tcPr>
            <w:tcW w:w="132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5,611</w:t>
            </w:r>
          </w:p>
        </w:tc>
      </w:tr>
      <w:tr w:rsidR="003B6BF2" w:rsidRPr="009B2C54" w:rsidTr="00A34AE2">
        <w:tc>
          <w:tcPr>
            <w:tcW w:w="2278" w:type="pct"/>
          </w:tcPr>
          <w:p w:rsidR="003B6BF2" w:rsidRDefault="003B6BF2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511609" w:rsidRPr="009B2C54" w:rsidRDefault="00511609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4AE2" w:rsidRPr="009B2C54" w:rsidTr="00A34AE2">
        <w:tc>
          <w:tcPr>
            <w:tcW w:w="2278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AE2" w:rsidRPr="009B2C54" w:rsidTr="00A34AE2">
        <w:tc>
          <w:tcPr>
            <w:tcW w:w="2278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583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5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2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A34AE2" w:rsidRPr="009B2C54" w:rsidTr="00A34AE2">
        <w:tc>
          <w:tcPr>
            <w:tcW w:w="227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6BF2" w:rsidRPr="009B2C54" w:rsidTr="00A34AE2">
        <w:tc>
          <w:tcPr>
            <w:tcW w:w="2278" w:type="pct"/>
            <w:shd w:val="clear" w:color="auto" w:fill="auto"/>
          </w:tcPr>
          <w:p w:rsidR="003B6BF2" w:rsidRPr="00CF2A77" w:rsidRDefault="003B6BF2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2A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3" w:type="pct"/>
            <w:shd w:val="clear" w:color="auto" w:fill="auto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BF2" w:rsidRPr="009B2C54" w:rsidTr="00A34AE2">
        <w:tc>
          <w:tcPr>
            <w:tcW w:w="2278" w:type="pct"/>
            <w:shd w:val="clear" w:color="auto" w:fill="auto"/>
          </w:tcPr>
          <w:p w:rsidR="003B6BF2" w:rsidRPr="002F2437" w:rsidRDefault="003B6BF2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2F24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3B6BF2" w:rsidRPr="00957BD5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79A8" w:rsidRPr="009B2C54" w:rsidTr="006A5580">
        <w:tc>
          <w:tcPr>
            <w:tcW w:w="2278" w:type="pct"/>
            <w:shd w:val="clear" w:color="auto" w:fill="auto"/>
          </w:tcPr>
          <w:p w:rsidR="00EB79A8" w:rsidRPr="00957BD5" w:rsidRDefault="00EB79A8" w:rsidP="00EB79A8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</w:p>
        </w:tc>
        <w:tc>
          <w:tcPr>
            <w:tcW w:w="583" w:type="pct"/>
            <w:shd w:val="clear" w:color="auto" w:fill="auto"/>
          </w:tcPr>
          <w:p w:rsidR="00EB79A8" w:rsidRPr="00957BD5" w:rsidRDefault="0051160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9,196</w:t>
            </w:r>
          </w:p>
        </w:tc>
        <w:tc>
          <w:tcPr>
            <w:tcW w:w="145" w:type="pct"/>
            <w:shd w:val="clear" w:color="auto" w:fill="auto"/>
          </w:tcPr>
          <w:p w:rsidR="00EB79A8" w:rsidRPr="00957BD5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EB79A8" w:rsidRPr="00F94912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47139">
              <w:rPr>
                <w:rFonts w:asciiTheme="majorBidi" w:hAnsiTheme="majorBidi" w:cstheme="majorBidi"/>
                <w:sz w:val="30"/>
                <w:szCs w:val="30"/>
              </w:rPr>
              <w:t>9,098</w:t>
            </w:r>
          </w:p>
        </w:tc>
        <w:tc>
          <w:tcPr>
            <w:tcW w:w="145" w:type="pct"/>
            <w:shd w:val="clear" w:color="auto" w:fill="auto"/>
          </w:tcPr>
          <w:p w:rsidR="00EB79A8" w:rsidRPr="00957BD5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:rsidR="00EB79A8" w:rsidRPr="00957BD5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47139">
              <w:rPr>
                <w:rFonts w:asciiTheme="majorBidi" w:hAnsiTheme="majorBidi" w:cstheme="majorBidi"/>
                <w:sz w:val="30"/>
                <w:szCs w:val="30"/>
              </w:rPr>
              <w:t>6,513</w:t>
            </w:r>
          </w:p>
        </w:tc>
        <w:tc>
          <w:tcPr>
            <w:tcW w:w="132" w:type="pct"/>
            <w:shd w:val="clear" w:color="auto" w:fill="auto"/>
          </w:tcPr>
          <w:p w:rsidR="00EB79A8" w:rsidRPr="00957BD5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EB79A8" w:rsidRPr="00F94912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47139">
              <w:rPr>
                <w:rFonts w:asciiTheme="majorBidi" w:hAnsiTheme="majorBidi" w:cstheme="majorBidi"/>
                <w:sz w:val="30"/>
                <w:szCs w:val="30"/>
              </w:rPr>
              <w:t>6,460</w:t>
            </w:r>
          </w:p>
        </w:tc>
      </w:tr>
      <w:tr w:rsidR="00EB79A8" w:rsidRPr="009B2C54" w:rsidTr="006A5580">
        <w:tc>
          <w:tcPr>
            <w:tcW w:w="2278" w:type="pct"/>
            <w:shd w:val="clear" w:color="auto" w:fill="auto"/>
          </w:tcPr>
          <w:p w:rsidR="00EB79A8" w:rsidRPr="00957BD5" w:rsidRDefault="00EB79A8" w:rsidP="00EB79A8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EB79A8" w:rsidRPr="00957BD5" w:rsidRDefault="0051160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45" w:type="pct"/>
            <w:shd w:val="clear" w:color="auto" w:fill="auto"/>
          </w:tcPr>
          <w:p w:rsidR="00EB79A8" w:rsidRPr="00957BD5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EB79A8" w:rsidRPr="00F94912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47139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5" w:type="pct"/>
            <w:shd w:val="clear" w:color="auto" w:fill="auto"/>
          </w:tcPr>
          <w:p w:rsidR="00EB79A8" w:rsidRPr="00957BD5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:rsidR="00EB79A8" w:rsidRPr="00957BD5" w:rsidRDefault="003C0467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32" w:type="pct"/>
            <w:shd w:val="clear" w:color="auto" w:fill="auto"/>
          </w:tcPr>
          <w:p w:rsidR="00EB79A8" w:rsidRPr="00957BD5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:rsidR="00EB79A8" w:rsidRPr="00F94912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47139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EB79A8" w:rsidRPr="009B2C54" w:rsidTr="006A5580">
        <w:tc>
          <w:tcPr>
            <w:tcW w:w="2278" w:type="pct"/>
          </w:tcPr>
          <w:p w:rsidR="00EB79A8" w:rsidRPr="002F2437" w:rsidRDefault="00EB79A8" w:rsidP="00EB79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EB79A8" w:rsidRPr="009A3B7C" w:rsidRDefault="0051160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9,322</w:t>
            </w:r>
          </w:p>
        </w:tc>
        <w:tc>
          <w:tcPr>
            <w:tcW w:w="145" w:type="pct"/>
          </w:tcPr>
          <w:p w:rsidR="00EB79A8" w:rsidRPr="007A4BFA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9A8" w:rsidRPr="009A3B7C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47139">
              <w:rPr>
                <w:rFonts w:asciiTheme="majorBidi" w:hAnsiTheme="majorBidi" w:cstheme="majorBidi"/>
                <w:sz w:val="30"/>
                <w:szCs w:val="30"/>
              </w:rPr>
              <w:t>9,163</w:t>
            </w:r>
          </w:p>
        </w:tc>
        <w:tc>
          <w:tcPr>
            <w:tcW w:w="145" w:type="pct"/>
            <w:shd w:val="clear" w:color="auto" w:fill="auto"/>
          </w:tcPr>
          <w:p w:rsidR="00EB79A8" w:rsidRPr="009A3B7C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9A8" w:rsidRPr="009A3B7C" w:rsidRDefault="003C0467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6,639</w:t>
            </w:r>
          </w:p>
        </w:tc>
        <w:tc>
          <w:tcPr>
            <w:tcW w:w="132" w:type="pct"/>
            <w:shd w:val="clear" w:color="auto" w:fill="auto"/>
          </w:tcPr>
          <w:p w:rsidR="00EB79A8" w:rsidRPr="009A3B7C" w:rsidRDefault="00EB79A8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79A8" w:rsidRPr="00F94912" w:rsidRDefault="00E47139" w:rsidP="00EB7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47139">
              <w:rPr>
                <w:rFonts w:asciiTheme="majorBidi" w:hAnsiTheme="majorBidi" w:cstheme="majorBidi"/>
                <w:sz w:val="30"/>
                <w:szCs w:val="30"/>
              </w:rPr>
              <w:t>6,525</w:t>
            </w:r>
          </w:p>
        </w:tc>
      </w:tr>
      <w:tr w:rsidR="003B6BF2" w:rsidRPr="009B2C54" w:rsidTr="006A5580">
        <w:tc>
          <w:tcPr>
            <w:tcW w:w="2278" w:type="pct"/>
          </w:tcPr>
          <w:p w:rsidR="003B6BF2" w:rsidRPr="009B2C54" w:rsidRDefault="003B6BF2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double" w:sz="4" w:space="0" w:color="auto"/>
            </w:tcBorders>
            <w:shd w:val="clear" w:color="auto" w:fill="auto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BF2" w:rsidRPr="009B2C54" w:rsidTr="003B6BF2">
        <w:tc>
          <w:tcPr>
            <w:tcW w:w="2278" w:type="pct"/>
          </w:tcPr>
          <w:p w:rsidR="003B6BF2" w:rsidRPr="009B2C54" w:rsidRDefault="003B6BF2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BF2" w:rsidRPr="009B2C54" w:rsidTr="003B6BF2">
        <w:tc>
          <w:tcPr>
            <w:tcW w:w="2278" w:type="pct"/>
          </w:tcPr>
          <w:p w:rsidR="003B6BF2" w:rsidRPr="009B2C54" w:rsidRDefault="003B6BF2" w:rsidP="003B6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3" w:type="pct"/>
          </w:tcPr>
          <w:p w:rsidR="003B6BF2" w:rsidRPr="009B2C54" w:rsidRDefault="00511609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425</w:t>
            </w:r>
          </w:p>
        </w:tc>
        <w:tc>
          <w:tcPr>
            <w:tcW w:w="14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867</w:t>
            </w:r>
          </w:p>
        </w:tc>
        <w:tc>
          <w:tcPr>
            <w:tcW w:w="145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3B6BF2" w:rsidRPr="009B2C54" w:rsidRDefault="00E47139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425</w:t>
            </w:r>
          </w:p>
        </w:tc>
        <w:tc>
          <w:tcPr>
            <w:tcW w:w="132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B6BF2" w:rsidRPr="009B2C54" w:rsidRDefault="003B6BF2" w:rsidP="003B6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867</w:t>
            </w:r>
          </w:p>
        </w:tc>
      </w:tr>
    </w:tbl>
    <w:p w:rsidR="00A34AE2" w:rsidRDefault="00A34AE2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516390" w:rsidRPr="00957BD5" w:rsidRDefault="00516390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ยอ</w:t>
      </w:r>
      <w:r w:rsidR="00A24B50" w:rsidRPr="00957BD5">
        <w:rPr>
          <w:rFonts w:asciiTheme="majorBidi" w:hAnsiTheme="majorBidi" w:cstheme="majorBidi"/>
          <w:sz w:val="30"/>
          <w:szCs w:val="30"/>
          <w:cs/>
        </w:rPr>
        <w:t>ดคงเหลือ</w:t>
      </w:r>
      <w:r w:rsidR="00DC426F" w:rsidRPr="00957BD5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="00DC426F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A24B50" w:rsidRPr="00957BD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51437">
        <w:rPr>
          <w:rFonts w:asciiTheme="majorBidi" w:hAnsiTheme="majorBidi" w:cstheme="majorBidi"/>
          <w:sz w:val="30"/>
          <w:szCs w:val="30"/>
        </w:rPr>
        <w:t>3</w:t>
      </w:r>
      <w:r w:rsidR="00A34AE2">
        <w:rPr>
          <w:rFonts w:asciiTheme="majorBidi" w:hAnsiTheme="majorBidi" w:cstheme="majorBidi" w:hint="cs"/>
          <w:sz w:val="30"/>
          <w:szCs w:val="30"/>
          <w:cs/>
        </w:rPr>
        <w:t>0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4AE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1437">
        <w:rPr>
          <w:rFonts w:asciiTheme="majorBidi" w:hAnsiTheme="majorBidi" w:cstheme="majorBidi"/>
          <w:sz w:val="30"/>
          <w:szCs w:val="30"/>
        </w:rPr>
        <w:t>2561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51437">
        <w:rPr>
          <w:rFonts w:asciiTheme="majorBidi" w:hAnsiTheme="majorBidi" w:cstheme="majorBidi"/>
          <w:sz w:val="30"/>
          <w:szCs w:val="30"/>
        </w:rPr>
        <w:t>31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51437">
        <w:rPr>
          <w:rFonts w:asciiTheme="majorBidi" w:hAnsiTheme="majorBidi" w:cstheme="majorBidi"/>
          <w:sz w:val="30"/>
          <w:szCs w:val="30"/>
        </w:rPr>
        <w:t>2560</w:t>
      </w:r>
      <w:r w:rsidR="00576C27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8E143E" w:rsidRPr="00957BD5" w:rsidRDefault="00641355" w:rsidP="0057326C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767A5" w:rsidRPr="00957BD5" w:rsidTr="005767A5">
        <w:tc>
          <w:tcPr>
            <w:tcW w:w="2267" w:type="pct"/>
            <w:shd w:val="clear" w:color="auto" w:fill="auto"/>
          </w:tcPr>
          <w:p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34AE2" w:rsidRPr="00957BD5" w:rsidTr="005767A5">
        <w:tc>
          <w:tcPr>
            <w:tcW w:w="226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3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4AE2" w:rsidRPr="00957BD5" w:rsidTr="005767A5">
        <w:tc>
          <w:tcPr>
            <w:tcW w:w="226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3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34AE2" w:rsidRPr="00957BD5" w:rsidTr="005767A5">
        <w:tc>
          <w:tcPr>
            <w:tcW w:w="226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AE2" w:rsidRPr="00957BD5" w:rsidTr="005767A5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34AE2" w:rsidRPr="00957BD5" w:rsidTr="005767A5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Cs/>
                <w:sz w:val="30"/>
                <w:szCs w:val="30"/>
              </w:rPr>
              <w:t>Kinugawa Rubber  Industrial  Co., Ltd.</w:t>
            </w:r>
          </w:p>
        </w:tc>
        <w:tc>
          <w:tcPr>
            <w:tcW w:w="577" w:type="pct"/>
          </w:tcPr>
          <w:p w:rsidR="00A34AE2" w:rsidRPr="00957BD5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2,437</w:t>
            </w: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0E285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2857">
              <w:rPr>
                <w:rFonts w:asciiTheme="majorBidi" w:hAnsiTheme="majorBidi" w:cstheme="majorBidi"/>
                <w:sz w:val="30"/>
                <w:szCs w:val="30"/>
              </w:rPr>
              <w:t>2,437</w:t>
            </w: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</w:tr>
      <w:tr w:rsidR="00A34AE2" w:rsidRPr="00957BD5" w:rsidTr="005767A5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4AE2" w:rsidRPr="00957BD5" w:rsidTr="005767A5">
        <w:trPr>
          <w:trHeight w:hRule="exact" w:val="479"/>
        </w:trPr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คินูงาว่า (ไทยแลนด์) จำกัด</w:t>
            </w:r>
          </w:p>
        </w:tc>
        <w:tc>
          <w:tcPr>
            <w:tcW w:w="577" w:type="pct"/>
          </w:tcPr>
          <w:p w:rsidR="00A34AE2" w:rsidRPr="0021444F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25,99</w:t>
            </w:r>
            <w:r w:rsidR="00E336E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24,585</w:t>
            </w:r>
          </w:p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0E285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2857">
              <w:rPr>
                <w:rFonts w:asciiTheme="majorBidi" w:hAnsiTheme="majorBidi" w:cstheme="majorBidi"/>
                <w:sz w:val="30"/>
                <w:szCs w:val="30"/>
              </w:rPr>
              <w:t>25,84</w:t>
            </w:r>
            <w:r w:rsidR="006607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24,349</w:t>
            </w:r>
          </w:p>
        </w:tc>
      </w:tr>
      <w:tr w:rsidR="00A34AE2" w:rsidRPr="00957BD5" w:rsidTr="005767A5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4AE2" w:rsidRPr="00957BD5" w:rsidTr="005767A5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E5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Tepro Inc. Co., </w:t>
            </w:r>
            <w:r w:rsidRPr="00957BD5">
              <w:rPr>
                <w:rFonts w:asciiTheme="majorBidi" w:hAnsiTheme="majorBidi" w:cstheme="majorBidi"/>
                <w:bCs/>
                <w:sz w:val="30"/>
                <w:szCs w:val="30"/>
              </w:rPr>
              <w:t>Ltd</w:t>
            </w:r>
            <w:r w:rsidRPr="00310E51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A34AE2" w:rsidRPr="00957BD5" w:rsidRDefault="00511609" w:rsidP="0051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A34AE2" w:rsidRPr="00957BD5" w:rsidRDefault="000E2857" w:rsidP="000E2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2857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A34AE2" w:rsidRPr="00957BD5" w:rsidTr="005767A5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28,87</w:t>
            </w:r>
            <w:r w:rsidR="00E336E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27,072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0E285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E285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28,72</w:t>
            </w:r>
            <w:r w:rsidR="00660706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26,836</w:t>
            </w:r>
          </w:p>
        </w:tc>
      </w:tr>
    </w:tbl>
    <w:p w:rsidR="00ED6991" w:rsidRPr="00957BD5" w:rsidRDefault="00ED6991" w:rsidP="00B71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A34AE2" w:rsidRDefault="00A34AE2">
      <w:r>
        <w:rPr>
          <w:b/>
          <w:bCs/>
        </w:rPr>
        <w:br w:type="page"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767A5" w:rsidRPr="00957BD5" w:rsidTr="00A34AE2">
        <w:tc>
          <w:tcPr>
            <w:tcW w:w="2267" w:type="pct"/>
            <w:shd w:val="clear" w:color="auto" w:fill="auto"/>
          </w:tcPr>
          <w:p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EB79A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34AE2" w:rsidRPr="00957BD5" w:rsidTr="00A34AE2">
        <w:tc>
          <w:tcPr>
            <w:tcW w:w="226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3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4AE2" w:rsidRPr="00957BD5" w:rsidTr="00A34AE2">
        <w:tc>
          <w:tcPr>
            <w:tcW w:w="226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3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ซีจีไอ เมททัล อินดัสเตรียล จำกัด</w:t>
            </w:r>
          </w:p>
        </w:tc>
        <w:tc>
          <w:tcPr>
            <w:tcW w:w="577" w:type="pct"/>
          </w:tcPr>
          <w:p w:rsidR="00A34AE2" w:rsidRPr="00957BD5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0E285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2857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ยูชอน ไพพ์ (ไทยแลนด์) จำกัด</w:t>
            </w:r>
          </w:p>
        </w:tc>
        <w:tc>
          <w:tcPr>
            <w:tcW w:w="577" w:type="pct"/>
          </w:tcPr>
          <w:p w:rsidR="00A34AE2" w:rsidRPr="00957BD5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0E285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2857">
              <w:rPr>
                <w:rFonts w:asciiTheme="majorBidi" w:hAnsiTheme="majorBidi" w:cstheme="majorBidi"/>
                <w:sz w:val="30"/>
                <w:szCs w:val="30"/>
              </w:rPr>
              <w:t>1,270</w:t>
            </w: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1,596</w:t>
            </w: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คินูงาว่า (ไทยแลนด์) จำกัด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A34AE2" w:rsidRPr="00957BD5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5,149</w:t>
            </w: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5,376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A34AE2" w:rsidRPr="00957BD5" w:rsidRDefault="000E285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2857">
              <w:rPr>
                <w:rFonts w:asciiTheme="majorBidi" w:hAnsiTheme="majorBidi" w:cstheme="majorBidi"/>
                <w:sz w:val="30"/>
                <w:szCs w:val="30"/>
              </w:rPr>
              <w:t>5,113</w:t>
            </w: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5,338</w:t>
            </w: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5,149</w:t>
            </w: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5,376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0E285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E285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6,746</w:t>
            </w: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7,192</w:t>
            </w:r>
          </w:p>
        </w:tc>
      </w:tr>
    </w:tbl>
    <w:p w:rsidR="00994ECF" w:rsidRDefault="00994ECF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p w:rsidR="004C4329" w:rsidRPr="00994ECF" w:rsidRDefault="004C4329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767A5" w:rsidRPr="00957BD5" w:rsidTr="00A34AE2">
        <w:tc>
          <w:tcPr>
            <w:tcW w:w="2267" w:type="pct"/>
            <w:shd w:val="clear" w:color="auto" w:fill="auto"/>
          </w:tcPr>
          <w:p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021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br w:type="page"/>
            </w:r>
            <w:r w:rsidRPr="00957B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 w:type="page"/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-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34AE2" w:rsidRPr="00957BD5" w:rsidTr="00A34AE2">
        <w:tc>
          <w:tcPr>
            <w:tcW w:w="226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3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4AE2" w:rsidRPr="00957BD5" w:rsidTr="00A34AE2">
        <w:tc>
          <w:tcPr>
            <w:tcW w:w="226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3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34AE2" w:rsidRPr="00957BD5" w:rsidTr="000A2FC1">
        <w:tc>
          <w:tcPr>
            <w:tcW w:w="226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Cs/>
                <w:sz w:val="30"/>
                <w:szCs w:val="30"/>
              </w:rPr>
              <w:t>Kinugawa Rubber  Industrial  Co., Ltd.</w:t>
            </w:r>
          </w:p>
        </w:tc>
        <w:tc>
          <w:tcPr>
            <w:tcW w:w="577" w:type="pct"/>
          </w:tcPr>
          <w:p w:rsidR="00A34AE2" w:rsidRPr="00957BD5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11,429</w:t>
            </w: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7,844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103F05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3F05">
              <w:rPr>
                <w:rFonts w:asciiTheme="majorBidi" w:hAnsiTheme="majorBidi" w:cstheme="majorBidi"/>
                <w:sz w:val="30"/>
                <w:szCs w:val="30"/>
              </w:rPr>
              <w:t>11,429</w:t>
            </w: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7,844</w:t>
            </w: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ซีจีไอ เมททัล อินดัสเตรียล จำกัด</w:t>
            </w:r>
          </w:p>
        </w:tc>
        <w:tc>
          <w:tcPr>
            <w:tcW w:w="577" w:type="pct"/>
          </w:tcPr>
          <w:p w:rsidR="00A34AE2" w:rsidRPr="00957BD5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103F05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3F05">
              <w:rPr>
                <w:rFonts w:asciiTheme="majorBidi" w:hAnsiTheme="majorBidi" w:cstheme="majorBidi"/>
                <w:sz w:val="30"/>
                <w:szCs w:val="30"/>
              </w:rPr>
              <w:t>5,242</w:t>
            </w: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3,723</w:t>
            </w: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ยูชอน ไพพ์ (ไทยแลนด์) จำกัด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A34AE2" w:rsidRPr="00957BD5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A34AE2" w:rsidRPr="00957BD5" w:rsidRDefault="00103F05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3F05">
              <w:rPr>
                <w:rFonts w:asciiTheme="majorBidi" w:hAnsiTheme="majorBidi" w:cstheme="majorBidi"/>
                <w:sz w:val="30"/>
                <w:szCs w:val="30"/>
              </w:rPr>
              <w:t>13,155</w:t>
            </w: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11,222</w:t>
            </w: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11,429</w:t>
            </w: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7,844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103F05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103F0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29,826</w:t>
            </w: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22,789</w:t>
            </w:r>
          </w:p>
        </w:tc>
      </w:tr>
    </w:tbl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Pr="00710211" w:rsidRDefault="004C4329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5"/>
        <w:gridCol w:w="1095"/>
        <w:gridCol w:w="270"/>
        <w:gridCol w:w="1088"/>
        <w:gridCol w:w="270"/>
        <w:gridCol w:w="1054"/>
        <w:gridCol w:w="246"/>
        <w:gridCol w:w="1101"/>
      </w:tblGrid>
      <w:tr w:rsidR="005767A5" w:rsidRPr="00957BD5" w:rsidTr="001F1777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8" w:type="pct"/>
            <w:gridSpan w:val="3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34AE2" w:rsidRPr="00957BD5" w:rsidTr="001F1777">
        <w:tc>
          <w:tcPr>
            <w:tcW w:w="2268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1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4AE2" w:rsidRPr="00957BD5" w:rsidTr="001F1777">
        <w:tc>
          <w:tcPr>
            <w:tcW w:w="2268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1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34AE2" w:rsidRPr="00957BD5" w:rsidTr="00957BD5">
        <w:tc>
          <w:tcPr>
            <w:tcW w:w="2268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2" w:type="pct"/>
            <w:gridSpan w:val="7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AE2" w:rsidRPr="00957BD5" w:rsidTr="001F1777">
        <w:tc>
          <w:tcPr>
            <w:tcW w:w="2268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:rsidR="00A34AE2" w:rsidRPr="00957BD5" w:rsidRDefault="00A34AE2" w:rsidP="00A34A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A34AE2" w:rsidRPr="00957BD5" w:rsidRDefault="00A34AE2" w:rsidP="00A34A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A34AE2" w:rsidRPr="00957BD5" w:rsidRDefault="00A34AE2" w:rsidP="00A34A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A34AE2" w:rsidRPr="00957BD5" w:rsidRDefault="00A34AE2" w:rsidP="00A34A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A34AE2" w:rsidRPr="00957BD5" w:rsidRDefault="00A34AE2" w:rsidP="00A34A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34AE2" w:rsidRPr="00957BD5" w:rsidTr="001F1777">
        <w:tc>
          <w:tcPr>
            <w:tcW w:w="2268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ยูชอน ไพพ์ (ไทยแลนด์) จำกัด</w:t>
            </w:r>
          </w:p>
        </w:tc>
        <w:tc>
          <w:tcPr>
            <w:tcW w:w="584" w:type="pct"/>
          </w:tcPr>
          <w:p w:rsidR="00A34AE2" w:rsidRPr="00957BD5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A34AE2" w:rsidRPr="00957BD5" w:rsidRDefault="00A34AE2" w:rsidP="00C47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A34AE2" w:rsidRPr="00957BD5" w:rsidRDefault="00103F05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3F05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131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</w:tr>
      <w:tr w:rsidR="00A34AE2" w:rsidRPr="00957BD5" w:rsidTr="001F1777">
        <w:tc>
          <w:tcPr>
            <w:tcW w:w="2268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34AE2" w:rsidRPr="00957BD5" w:rsidTr="001F1777">
        <w:tc>
          <w:tcPr>
            <w:tcW w:w="2268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คินูงาว่า (ไทยแลนด์) จำกัด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A34AE2" w:rsidRPr="00957BD5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2,120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2,592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:rsidR="00A34AE2" w:rsidRPr="00957BD5" w:rsidRDefault="00103F05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3F05">
              <w:rPr>
                <w:rFonts w:asciiTheme="majorBidi" w:hAnsiTheme="majorBidi" w:cstheme="majorBidi"/>
                <w:sz w:val="30"/>
                <w:szCs w:val="30"/>
              </w:rPr>
              <w:t>2,120</w:t>
            </w:r>
          </w:p>
        </w:tc>
        <w:tc>
          <w:tcPr>
            <w:tcW w:w="131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2,592</w:t>
            </w:r>
          </w:p>
        </w:tc>
      </w:tr>
      <w:tr w:rsidR="00A34AE2" w:rsidRPr="00957BD5" w:rsidTr="001F1777">
        <w:tc>
          <w:tcPr>
            <w:tcW w:w="2268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51160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2,120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2,592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103F05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103F0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2,467</w:t>
            </w:r>
          </w:p>
        </w:tc>
        <w:tc>
          <w:tcPr>
            <w:tcW w:w="131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2,873</w:t>
            </w:r>
          </w:p>
        </w:tc>
      </w:tr>
    </w:tbl>
    <w:p w:rsidR="00FD5E49" w:rsidRPr="00957BD5" w:rsidRDefault="001E1A63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sz w:val="30"/>
          <w:szCs w:val="30"/>
        </w:rPr>
        <w:lastRenderedPageBreak/>
        <w:t>4</w:t>
      </w:r>
      <w:r w:rsidR="0084559F" w:rsidRPr="00957BD5">
        <w:rPr>
          <w:rFonts w:asciiTheme="majorBidi" w:hAnsiTheme="majorBidi" w:cstheme="majorBidi"/>
          <w:bCs/>
          <w:sz w:val="30"/>
          <w:szCs w:val="30"/>
          <w:cs/>
        </w:rPr>
        <w:tab/>
        <w:t>ลูกหนี้การค้า</w:t>
      </w:r>
    </w:p>
    <w:p w:rsidR="00F71AE4" w:rsidRPr="00957BD5" w:rsidRDefault="00F71AE4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5767A5" w:rsidRPr="00957BD5" w:rsidTr="00957BD5">
        <w:tc>
          <w:tcPr>
            <w:tcW w:w="3330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AE2" w:rsidRPr="00957BD5" w:rsidTr="00957BD5">
        <w:tc>
          <w:tcPr>
            <w:tcW w:w="333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4AE2" w:rsidRPr="00957BD5" w:rsidTr="00957BD5">
        <w:tc>
          <w:tcPr>
            <w:tcW w:w="333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34AE2" w:rsidRPr="00957BD5" w:rsidTr="00957BD5">
        <w:tc>
          <w:tcPr>
            <w:tcW w:w="333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AE2" w:rsidRPr="00957BD5" w:rsidTr="00957BD5">
        <w:tc>
          <w:tcPr>
            <w:tcW w:w="333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:rsidR="00A34AE2" w:rsidRPr="00957BD5" w:rsidRDefault="00511609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28,877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27,072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F11C83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3F05">
              <w:rPr>
                <w:rFonts w:asciiTheme="majorBidi" w:hAnsiTheme="majorBidi" w:cstheme="majorBidi"/>
                <w:sz w:val="30"/>
                <w:szCs w:val="30"/>
              </w:rPr>
              <w:t>28,725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26,836</w:t>
            </w:r>
          </w:p>
        </w:tc>
      </w:tr>
      <w:tr w:rsidR="00A34AE2" w:rsidRPr="00957BD5" w:rsidTr="00957BD5">
        <w:tc>
          <w:tcPr>
            <w:tcW w:w="333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4AE2" w:rsidRPr="00957BD5" w:rsidRDefault="00511609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84,966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69,335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4AE2" w:rsidRPr="00F11C83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3F05">
              <w:rPr>
                <w:rFonts w:asciiTheme="majorBidi" w:hAnsiTheme="majorBidi" w:cstheme="majorBidi"/>
                <w:sz w:val="30"/>
                <w:szCs w:val="30"/>
              </w:rPr>
              <w:t>73,33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61,447</w:t>
            </w:r>
          </w:p>
        </w:tc>
      </w:tr>
      <w:tr w:rsidR="00A34AE2" w:rsidRPr="00957BD5" w:rsidTr="00957BD5">
        <w:tc>
          <w:tcPr>
            <w:tcW w:w="333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34AE2" w:rsidRPr="00957BD5" w:rsidRDefault="00511609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113,843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96,407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34AE2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103F0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102,06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88,283</w:t>
            </w:r>
          </w:p>
        </w:tc>
      </w:tr>
      <w:tr w:rsidR="00C47A0F" w:rsidRPr="00957BD5" w:rsidTr="00957BD5">
        <w:tc>
          <w:tcPr>
            <w:tcW w:w="3330" w:type="dxa"/>
          </w:tcPr>
          <w:p w:rsidR="00C47A0F" w:rsidRPr="00957BD5" w:rsidRDefault="00C47A0F" w:rsidP="00C47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</w:tcPr>
          <w:p w:rsidR="00C47A0F" w:rsidRPr="00957BD5" w:rsidRDefault="00C47A0F" w:rsidP="00C4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7A0F" w:rsidRPr="00957BD5" w:rsidRDefault="00511609" w:rsidP="00C4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47A0F" w:rsidRPr="00957BD5" w:rsidRDefault="00C47A0F" w:rsidP="00C4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7A0F" w:rsidRPr="00957BD5" w:rsidRDefault="00C47A0F" w:rsidP="00C47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47A0F" w:rsidRPr="00957BD5" w:rsidRDefault="00C47A0F" w:rsidP="00C47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7A0F" w:rsidRPr="00957BD5" w:rsidRDefault="00103F05" w:rsidP="00C4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47A0F" w:rsidRPr="00957BD5" w:rsidRDefault="00C47A0F" w:rsidP="00C4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7A0F" w:rsidRPr="00957BD5" w:rsidRDefault="00C47A0F" w:rsidP="00C47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4AE2" w:rsidRPr="00957BD5" w:rsidTr="00957BD5">
        <w:tc>
          <w:tcPr>
            <w:tcW w:w="333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511609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113,843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96,407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103F05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103F0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102,06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88,283</w:t>
            </w:r>
          </w:p>
        </w:tc>
      </w:tr>
      <w:tr w:rsidR="00A34AE2" w:rsidRPr="00957BD5" w:rsidTr="00957BD5">
        <w:tc>
          <w:tcPr>
            <w:tcW w:w="333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</w:tr>
      <w:tr w:rsidR="00A34AE2" w:rsidRPr="00957BD5" w:rsidTr="00F96CD9">
        <w:tc>
          <w:tcPr>
            <w:tcW w:w="4230" w:type="dxa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34AE2" w:rsidRPr="000B37BB" w:rsidTr="00E62AC5">
        <w:tc>
          <w:tcPr>
            <w:tcW w:w="4230" w:type="dxa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A34AE2" w:rsidRPr="000B37BB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AE2" w:rsidRPr="00957BD5" w:rsidTr="003A1DF1">
        <w:tc>
          <w:tcPr>
            <w:tcW w:w="4230" w:type="dxa"/>
            <w:gridSpan w:val="2"/>
          </w:tcPr>
          <w:p w:rsidR="00A34AE2" w:rsidRPr="00957BD5" w:rsidRDefault="00A34AE2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080" w:type="dxa"/>
          </w:tcPr>
          <w:p w:rsidR="00A34AE2" w:rsidRPr="00325B7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</w:tr>
      <w:tr w:rsidR="00C47A0F" w:rsidRPr="00C47A0F" w:rsidTr="00957BD5">
        <w:tc>
          <w:tcPr>
            <w:tcW w:w="4230" w:type="dxa"/>
            <w:gridSpan w:val="2"/>
          </w:tcPr>
          <w:p w:rsidR="00C47A0F" w:rsidRDefault="00C47A0F" w:rsidP="00C47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47A0F" w:rsidRPr="003A1DF1" w:rsidRDefault="00511609" w:rsidP="0051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47A0F" w:rsidRPr="003A1DF1" w:rsidRDefault="00C47A0F" w:rsidP="00C4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47A0F" w:rsidRPr="003A1DF1" w:rsidRDefault="00C47A0F" w:rsidP="00C4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3A1DF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(150)</w:t>
            </w:r>
          </w:p>
        </w:tc>
        <w:tc>
          <w:tcPr>
            <w:tcW w:w="270" w:type="dxa"/>
          </w:tcPr>
          <w:p w:rsidR="00C47A0F" w:rsidRPr="003A1DF1" w:rsidRDefault="00C47A0F" w:rsidP="00C4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47A0F" w:rsidRPr="003A1DF1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C47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47A0F" w:rsidRPr="003A1DF1" w:rsidRDefault="00C47A0F" w:rsidP="00C4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47A0F" w:rsidRPr="00C47A0F" w:rsidRDefault="00C47A0F" w:rsidP="00C47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7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47A0F" w:rsidRPr="00C47A0F" w:rsidTr="00957BD5">
        <w:tc>
          <w:tcPr>
            <w:tcW w:w="4230" w:type="dxa"/>
            <w:gridSpan w:val="2"/>
          </w:tcPr>
          <w:p w:rsidR="00C47A0F" w:rsidRDefault="00C47A0F" w:rsidP="00C47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47A0F" w:rsidRPr="003A1DF1" w:rsidRDefault="00511609" w:rsidP="00C4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C47A0F" w:rsidRPr="003A1DF1" w:rsidRDefault="00C47A0F" w:rsidP="00C4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47A0F" w:rsidRPr="003A1DF1" w:rsidRDefault="00C47A0F" w:rsidP="00C4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3A1DF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(320)</w:t>
            </w:r>
          </w:p>
        </w:tc>
        <w:tc>
          <w:tcPr>
            <w:tcW w:w="270" w:type="dxa"/>
          </w:tcPr>
          <w:p w:rsidR="00C47A0F" w:rsidRPr="003A1DF1" w:rsidRDefault="00C47A0F" w:rsidP="00C4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47A0F" w:rsidRPr="003A1DF1" w:rsidRDefault="00103F05" w:rsidP="00C4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C47A0F" w:rsidRPr="003A1DF1" w:rsidRDefault="00C47A0F" w:rsidP="00C4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47A0F" w:rsidRPr="00C47A0F" w:rsidRDefault="00C47A0F" w:rsidP="00C47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7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5767A5" w:rsidRPr="00957BD5" w:rsidRDefault="005767A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:rsidR="00957BD5" w:rsidRDefault="0095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B05B8A" w:rsidRPr="00957BD5" w:rsidRDefault="00970845" w:rsidP="00A40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A40086" w:rsidRPr="00957BD5" w:rsidRDefault="00A40086" w:rsidP="00A40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080"/>
        <w:gridCol w:w="270"/>
        <w:gridCol w:w="1080"/>
        <w:gridCol w:w="270"/>
        <w:gridCol w:w="1080"/>
        <w:gridCol w:w="270"/>
        <w:gridCol w:w="1080"/>
      </w:tblGrid>
      <w:tr w:rsidR="005767A5" w:rsidRPr="00957BD5" w:rsidTr="005767A5">
        <w:tc>
          <w:tcPr>
            <w:tcW w:w="4113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AE2" w:rsidRPr="00957BD5" w:rsidTr="005767A5">
        <w:tc>
          <w:tcPr>
            <w:tcW w:w="4113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4AE2" w:rsidRPr="00957BD5" w:rsidTr="005767A5">
        <w:tc>
          <w:tcPr>
            <w:tcW w:w="4113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34AE2" w:rsidRPr="00957BD5" w:rsidTr="005767A5">
        <w:tc>
          <w:tcPr>
            <w:tcW w:w="4113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AE2" w:rsidRPr="00957BD5" w:rsidTr="005767A5">
        <w:tc>
          <w:tcPr>
            <w:tcW w:w="4113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4AE2" w:rsidRPr="00957BD5" w:rsidTr="005767A5">
        <w:tc>
          <w:tcPr>
            <w:tcW w:w="4113" w:type="dxa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A34AE2" w:rsidRPr="00D54584" w:rsidRDefault="00511609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28,713</w:t>
            </w:r>
          </w:p>
        </w:tc>
        <w:tc>
          <w:tcPr>
            <w:tcW w:w="270" w:type="dxa"/>
          </w:tcPr>
          <w:p w:rsidR="00A34AE2" w:rsidRPr="00D5458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F96CD9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24,222</w:t>
            </w:r>
          </w:p>
        </w:tc>
        <w:tc>
          <w:tcPr>
            <w:tcW w:w="270" w:type="dxa"/>
          </w:tcPr>
          <w:p w:rsidR="00A34AE2" w:rsidRPr="00F96CD9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F11C83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03F05">
              <w:rPr>
                <w:rFonts w:ascii="Angsana New" w:hAnsi="Angsana New" w:cs="Angsana New"/>
                <w:sz w:val="30"/>
                <w:szCs w:val="30"/>
              </w:rPr>
              <w:t>28,561</w:t>
            </w:r>
          </w:p>
        </w:tc>
        <w:tc>
          <w:tcPr>
            <w:tcW w:w="270" w:type="dxa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2FE2">
              <w:rPr>
                <w:rFonts w:ascii="Angsana New" w:hAnsi="Angsana New" w:cs="Angsana New"/>
                <w:sz w:val="30"/>
                <w:szCs w:val="30"/>
              </w:rPr>
              <w:t>23,986</w:t>
            </w:r>
          </w:p>
        </w:tc>
      </w:tr>
      <w:tr w:rsidR="00A34AE2" w:rsidRPr="00957BD5" w:rsidTr="005767A5">
        <w:tc>
          <w:tcPr>
            <w:tcW w:w="4113" w:type="dxa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F11C83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4AE2" w:rsidRPr="00957BD5" w:rsidTr="005767A5">
        <w:tc>
          <w:tcPr>
            <w:tcW w:w="4113" w:type="dxa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A34AE2" w:rsidRPr="00F11C83" w:rsidRDefault="00511609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2,665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F11C83" w:rsidRDefault="00103F05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2FE2">
              <w:rPr>
                <w:rFonts w:asciiTheme="majorBidi" w:hAnsiTheme="majorBidi" w:cstheme="majorBidi"/>
                <w:sz w:val="30"/>
                <w:szCs w:val="30"/>
              </w:rPr>
              <w:t>2,665</w:t>
            </w:r>
          </w:p>
        </w:tc>
      </w:tr>
      <w:tr w:rsidR="00A34AE2" w:rsidRPr="00957BD5" w:rsidTr="005767A5">
        <w:tc>
          <w:tcPr>
            <w:tcW w:w="4113" w:type="dxa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</w:rPr>
              <w:t>3 - 6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A34AE2" w:rsidRPr="00F11C83" w:rsidRDefault="00511609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F11C83" w:rsidRDefault="00103F05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34AE2" w:rsidRPr="00957BD5" w:rsidTr="005767A5">
        <w:tc>
          <w:tcPr>
            <w:tcW w:w="4113" w:type="dxa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- 12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A34AE2" w:rsidRPr="00957BD5" w:rsidRDefault="00511609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="Angsana New"/>
                <w:sz w:val="30"/>
                <w:szCs w:val="30"/>
                <w:cs/>
              </w:rPr>
              <w:t>164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F11C83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:rsidR="00A34AE2" w:rsidRPr="0059606F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59606F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9606F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A34AE2" w:rsidRPr="00957BD5" w:rsidTr="00EC2FE2">
        <w:tc>
          <w:tcPr>
            <w:tcW w:w="4113" w:type="dxa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12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4AE2" w:rsidRPr="00F11C83" w:rsidRDefault="00511609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4AE2" w:rsidRPr="00F11C83" w:rsidRDefault="00103F05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A34AE2" w:rsidRPr="00957BD5" w:rsidTr="00EC2FE2">
        <w:tc>
          <w:tcPr>
            <w:tcW w:w="4113" w:type="dxa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34AE2" w:rsidRPr="00957BD5" w:rsidRDefault="00511609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28,877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27,072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34AE2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3F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28,725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26,836</w:t>
            </w:r>
          </w:p>
        </w:tc>
      </w:tr>
      <w:tr w:rsidR="00A34AE2" w:rsidRPr="00957BD5" w:rsidTr="005767A5">
        <w:tc>
          <w:tcPr>
            <w:tcW w:w="4113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ารอื่น</w:t>
            </w: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4AE2" w:rsidRPr="00957BD5" w:rsidTr="005767A5">
        <w:tc>
          <w:tcPr>
            <w:tcW w:w="4113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A34AE2" w:rsidRPr="00957BD5" w:rsidRDefault="00511609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84,158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69,307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59606F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03F05">
              <w:rPr>
                <w:rFonts w:ascii="Angsana New" w:hAnsi="Angsana New" w:cs="Angsana New"/>
                <w:sz w:val="30"/>
                <w:szCs w:val="30"/>
              </w:rPr>
              <w:t>73,03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34AE2" w:rsidRPr="0059606F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61,444</w:t>
            </w:r>
          </w:p>
        </w:tc>
      </w:tr>
      <w:tr w:rsidR="00A34AE2" w:rsidRPr="00957BD5" w:rsidTr="005767A5">
        <w:tc>
          <w:tcPr>
            <w:tcW w:w="4113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4AE2" w:rsidRPr="00957BD5" w:rsidTr="005767A5">
        <w:tc>
          <w:tcPr>
            <w:tcW w:w="4113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A34AE2" w:rsidRPr="00957BD5" w:rsidRDefault="00511609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3F05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34AE2" w:rsidRPr="00957BD5" w:rsidTr="005767A5">
        <w:tc>
          <w:tcPr>
            <w:tcW w:w="4113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A34AE2" w:rsidRPr="00F11C83" w:rsidRDefault="00511609" w:rsidP="0051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F11C83" w:rsidRDefault="00103F05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4AE2" w:rsidRPr="00957BD5" w:rsidTr="005767A5">
        <w:tc>
          <w:tcPr>
            <w:tcW w:w="4113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A34AE2" w:rsidRPr="00F11C83" w:rsidRDefault="0027572B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F11C83" w:rsidRDefault="00103F05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4AE2" w:rsidRPr="00957BD5" w:rsidTr="005767A5">
        <w:tc>
          <w:tcPr>
            <w:tcW w:w="4113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080" w:type="dxa"/>
          </w:tcPr>
          <w:p w:rsidR="00A34AE2" w:rsidRPr="00957BD5" w:rsidRDefault="0027572B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72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F11C83" w:rsidRDefault="00103F05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4AE2" w:rsidRPr="00957BD5" w:rsidTr="005767A5">
        <w:tc>
          <w:tcPr>
            <w:tcW w:w="4113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34AE2" w:rsidRPr="00957BD5" w:rsidRDefault="0027572B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27572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84,966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69,335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34AE2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103F0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73,33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61,447</w:t>
            </w:r>
          </w:p>
        </w:tc>
      </w:tr>
      <w:tr w:rsidR="00A34AE2" w:rsidRPr="00957BD5" w:rsidTr="005767A5">
        <w:tc>
          <w:tcPr>
            <w:tcW w:w="4113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4AE2" w:rsidRPr="00957BD5" w:rsidRDefault="0027572B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4AE2" w:rsidRPr="00F11C83" w:rsidRDefault="00103F05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4AE2" w:rsidRPr="00957BD5" w:rsidTr="005767A5">
        <w:tc>
          <w:tcPr>
            <w:tcW w:w="4113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34AE2" w:rsidRPr="00957BD5" w:rsidRDefault="0027572B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27572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84,966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69,335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34AE2" w:rsidRPr="00957BD5" w:rsidRDefault="00103F05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103F0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73,33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61,447</w:t>
            </w:r>
          </w:p>
        </w:tc>
      </w:tr>
      <w:tr w:rsidR="00A34AE2" w:rsidRPr="00957BD5" w:rsidTr="005767A5">
        <w:tc>
          <w:tcPr>
            <w:tcW w:w="4113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34AE2" w:rsidRPr="00957BD5" w:rsidRDefault="0027572B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27572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113,843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96,407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34AE2" w:rsidRPr="00957BD5" w:rsidRDefault="00103F05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103F0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102,06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88,283</w:t>
            </w:r>
          </w:p>
        </w:tc>
      </w:tr>
    </w:tbl>
    <w:p w:rsidR="005767A5" w:rsidRPr="00957BD5" w:rsidRDefault="005767A5" w:rsidP="00A40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EA223E" w:rsidRPr="00957BD5" w:rsidRDefault="004238B1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</w:t>
      </w:r>
      <w:r w:rsidR="002B037C">
        <w:rPr>
          <w:rFonts w:asciiTheme="majorBidi" w:hAnsiTheme="majorBidi" w:cstheme="majorBidi"/>
          <w:sz w:val="30"/>
          <w:szCs w:val="30"/>
          <w:cs/>
        </w:rPr>
        <w:t>สินเชื่อแก่ลูกค้าของกลุ่มบริษัท</w:t>
      </w:r>
      <w:r w:rsidRPr="00957BD5">
        <w:rPr>
          <w:rFonts w:asciiTheme="majorBidi" w:hAnsiTheme="majorBidi" w:cstheme="majorBidi"/>
          <w:sz w:val="30"/>
          <w:szCs w:val="30"/>
          <w:cs/>
        </w:rPr>
        <w:t>มีระยะเวลาตั้ง</w:t>
      </w:r>
      <w:r w:rsidR="006B1743" w:rsidRPr="00957BD5">
        <w:rPr>
          <w:rFonts w:asciiTheme="majorBidi" w:hAnsiTheme="majorBidi" w:cstheme="majorBidi"/>
          <w:sz w:val="30"/>
          <w:szCs w:val="30"/>
          <w:cs/>
        </w:rPr>
        <w:t>แต่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</w:rPr>
        <w:t xml:space="preserve">30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Pr="00957BD5">
        <w:rPr>
          <w:rFonts w:asciiTheme="majorBidi" w:hAnsiTheme="majorBidi" w:cstheme="majorBidi"/>
          <w:sz w:val="30"/>
          <w:szCs w:val="30"/>
        </w:rPr>
        <w:t xml:space="preserve">60 </w:t>
      </w:r>
      <w:r w:rsidRPr="00957BD5">
        <w:rPr>
          <w:rFonts w:asciiTheme="majorBidi" w:hAnsiTheme="majorBidi" w:cstheme="majorBidi"/>
          <w:sz w:val="30"/>
          <w:szCs w:val="30"/>
          <w:cs/>
        </w:rPr>
        <w:t>วัน</w:t>
      </w:r>
    </w:p>
    <w:p w:rsidR="003473B2" w:rsidRPr="00957BD5" w:rsidRDefault="003473B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3473B2" w:rsidRPr="00957BD5" w:rsidRDefault="003473B2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  <w:sectPr w:rsidR="003473B2" w:rsidRPr="00957BD5" w:rsidSect="00D84C9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:rsidR="00BA2571" w:rsidRPr="00957BD5" w:rsidRDefault="00C35FED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sz w:val="30"/>
          <w:szCs w:val="30"/>
        </w:rPr>
        <w:lastRenderedPageBreak/>
        <w:t>5</w:t>
      </w:r>
      <w:r w:rsidRPr="00957BD5">
        <w:rPr>
          <w:rFonts w:asciiTheme="majorBidi" w:hAnsiTheme="majorBidi" w:cstheme="majorBidi"/>
          <w:b/>
          <w:sz w:val="30"/>
          <w:szCs w:val="30"/>
        </w:rPr>
        <w:tab/>
      </w:r>
      <w:r w:rsidRPr="00957BD5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เงินลงทุนในบริษัทร่วม</w:t>
      </w:r>
    </w:p>
    <w:p w:rsidR="009000E1" w:rsidRPr="00957BD5" w:rsidRDefault="009000E1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:rsidR="00BA2571" w:rsidRPr="00957BD5" w:rsidRDefault="00981977" w:rsidP="00BA2571">
      <w:pPr>
        <w:spacing w:line="240" w:lineRule="auto"/>
        <w:ind w:left="540" w:right="14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เงินลงทุนในบริษัทร่วม ณ วันที่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3</w:t>
      </w:r>
      <w:r w:rsidR="00A34AE2">
        <w:rPr>
          <w:rFonts w:asciiTheme="majorBidi" w:hAnsiTheme="majorBidi" w:cstheme="majorBidi" w:hint="cs"/>
          <w:sz w:val="30"/>
          <w:szCs w:val="30"/>
          <w:cs/>
          <w:lang w:val="th-TH"/>
        </w:rPr>
        <w:t>0</w:t>
      </w:r>
      <w:r w:rsidR="00C35FED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A34AE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2561</w:t>
      </w:r>
      <w:r w:rsidR="00C35FED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C5717F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31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2560</w:t>
      </w:r>
      <w:r w:rsidR="00C35FED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C35FED" w:rsidRPr="00957BD5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:rsidR="009000E1" w:rsidRPr="00957BD5" w:rsidRDefault="009000E1" w:rsidP="00BA2571">
      <w:pPr>
        <w:spacing w:line="240" w:lineRule="auto"/>
        <w:ind w:left="540" w:right="14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1620"/>
        <w:gridCol w:w="1001"/>
        <w:gridCol w:w="180"/>
        <w:gridCol w:w="1001"/>
        <w:gridCol w:w="180"/>
        <w:gridCol w:w="1080"/>
        <w:gridCol w:w="180"/>
        <w:gridCol w:w="990"/>
        <w:gridCol w:w="180"/>
        <w:gridCol w:w="1080"/>
        <w:gridCol w:w="180"/>
        <w:gridCol w:w="1080"/>
        <w:gridCol w:w="180"/>
        <w:gridCol w:w="1080"/>
        <w:gridCol w:w="180"/>
        <w:gridCol w:w="1069"/>
      </w:tblGrid>
      <w:tr w:rsidR="009000E1" w:rsidRPr="00957BD5" w:rsidTr="00957BD5">
        <w:trPr>
          <w:cantSplit/>
          <w:tblHeader/>
        </w:trPr>
        <w:tc>
          <w:tcPr>
            <w:tcW w:w="7031" w:type="dxa"/>
            <w:gridSpan w:val="5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59" w:type="dxa"/>
            <w:gridSpan w:val="12"/>
            <w:vAlign w:val="bottom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00E1" w:rsidRPr="00957BD5" w:rsidTr="00957BD5">
        <w:trPr>
          <w:cantSplit/>
          <w:tblHeader/>
        </w:trPr>
        <w:tc>
          <w:tcPr>
            <w:tcW w:w="3229" w:type="dxa"/>
          </w:tcPr>
          <w:p w:rsidR="009000E1" w:rsidRPr="00957BD5" w:rsidRDefault="009000E1" w:rsidP="009000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182" w:type="dxa"/>
            <w:gridSpan w:val="3"/>
            <w:vAlign w:val="bottom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  <w:r w:rsidR="009771C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29" w:type="dxa"/>
            <w:gridSpan w:val="3"/>
            <w:vAlign w:val="bottom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</w:tr>
      <w:tr w:rsidR="00A34AE2" w:rsidRPr="00957BD5" w:rsidTr="00957BD5">
        <w:trPr>
          <w:cantSplit/>
          <w:tblHeader/>
        </w:trPr>
        <w:tc>
          <w:tcPr>
            <w:tcW w:w="3229" w:type="dxa"/>
          </w:tcPr>
          <w:p w:rsidR="00A34AE2" w:rsidRPr="00957BD5" w:rsidRDefault="00A34AE2" w:rsidP="00A34A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A34AE2" w:rsidRPr="00957BD5" w:rsidRDefault="00A34AE2" w:rsidP="00A34AE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A34AE2" w:rsidRPr="00957BD5" w:rsidRDefault="00A34AE2" w:rsidP="00A34AE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34AE2" w:rsidRPr="00957BD5" w:rsidTr="00957BD5">
        <w:trPr>
          <w:cantSplit/>
          <w:tblHeader/>
        </w:trPr>
        <w:tc>
          <w:tcPr>
            <w:tcW w:w="3229" w:type="dxa"/>
          </w:tcPr>
          <w:p w:rsidR="00A34AE2" w:rsidRPr="00957BD5" w:rsidRDefault="00A34AE2" w:rsidP="00A34A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A34AE2" w:rsidRPr="00957BD5" w:rsidRDefault="00A34AE2" w:rsidP="00A34AE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A34AE2" w:rsidRPr="00957BD5" w:rsidRDefault="00A34AE2" w:rsidP="00A34AE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A34AE2" w:rsidRPr="00957BD5" w:rsidTr="00957BD5">
        <w:trPr>
          <w:cantSplit/>
        </w:trPr>
        <w:tc>
          <w:tcPr>
            <w:tcW w:w="3229" w:type="dxa"/>
          </w:tcPr>
          <w:p w:rsidR="00A34AE2" w:rsidRPr="00957BD5" w:rsidRDefault="00A34AE2" w:rsidP="00A34A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A34AE2" w:rsidRPr="00957BD5" w:rsidRDefault="00A34AE2" w:rsidP="00A34AE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82" w:type="dxa"/>
            <w:gridSpan w:val="3"/>
          </w:tcPr>
          <w:p w:rsidR="00A34AE2" w:rsidRPr="00957BD5" w:rsidRDefault="00A34AE2" w:rsidP="00A34AE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A34AE2" w:rsidRPr="00957BD5" w:rsidRDefault="00A34AE2" w:rsidP="00A34AE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79" w:type="dxa"/>
            <w:gridSpan w:val="11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4AE2" w:rsidRPr="00957BD5" w:rsidTr="00C65511">
        <w:trPr>
          <w:cantSplit/>
        </w:trPr>
        <w:tc>
          <w:tcPr>
            <w:tcW w:w="3229" w:type="dxa"/>
            <w:vAlign w:val="bottom"/>
          </w:tcPr>
          <w:p w:rsidR="00A34AE2" w:rsidRPr="00957BD5" w:rsidRDefault="00A34AE2" w:rsidP="00A34AE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คินูงาว่า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1620" w:type="dxa"/>
            <w:vAlign w:val="bottom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ผลิตและจำหน่ายชิ้นส่วนยาง</w:t>
            </w:r>
          </w:p>
        </w:tc>
        <w:tc>
          <w:tcPr>
            <w:tcW w:w="1001" w:type="dxa"/>
            <w:vAlign w:val="bottom"/>
          </w:tcPr>
          <w:p w:rsidR="00A34AE2" w:rsidRPr="00957BD5" w:rsidRDefault="00EB79A8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80" w:type="dxa"/>
            <w:vAlign w:val="bottom"/>
          </w:tcPr>
          <w:p w:rsidR="00A34AE2" w:rsidRPr="00957BD5" w:rsidRDefault="00A34AE2" w:rsidP="00A34AE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80" w:type="dxa"/>
            <w:vAlign w:val="bottom"/>
          </w:tcPr>
          <w:p w:rsidR="00A34AE2" w:rsidRPr="00957BD5" w:rsidRDefault="00A34AE2" w:rsidP="00A34AE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34AE2" w:rsidRPr="00957BD5" w:rsidRDefault="00EB79A8" w:rsidP="00A34A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:rsidR="00A34AE2" w:rsidRPr="00957BD5" w:rsidRDefault="00A34AE2" w:rsidP="00A34AE2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:rsidR="00A34AE2" w:rsidRPr="00957BD5" w:rsidRDefault="00A34AE2" w:rsidP="00A34AE2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A34AE2" w:rsidRPr="009771CA" w:rsidRDefault="00EB79A8" w:rsidP="00A34A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1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11,250</w:t>
            </w:r>
          </w:p>
        </w:tc>
        <w:tc>
          <w:tcPr>
            <w:tcW w:w="180" w:type="dxa"/>
            <w:vAlign w:val="bottom"/>
          </w:tcPr>
          <w:p w:rsidR="00A34AE2" w:rsidRPr="009771CA" w:rsidRDefault="00A34AE2" w:rsidP="00A34A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A34AE2" w:rsidRPr="009771CA" w:rsidRDefault="00A34AE2" w:rsidP="00A34A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1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11,250</w:t>
            </w:r>
          </w:p>
        </w:tc>
        <w:tc>
          <w:tcPr>
            <w:tcW w:w="180" w:type="dxa"/>
            <w:vAlign w:val="bottom"/>
          </w:tcPr>
          <w:p w:rsidR="00A34AE2" w:rsidRPr="009771CA" w:rsidRDefault="00A34AE2" w:rsidP="00A34A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34AE2" w:rsidRPr="009771CA" w:rsidRDefault="00C65511" w:rsidP="00A34A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70,111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4AE2" w:rsidRPr="009771CA" w:rsidRDefault="00A34AE2" w:rsidP="00A34AE2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:rsidR="00A34AE2" w:rsidRPr="009771CA" w:rsidRDefault="00A34AE2" w:rsidP="00A34A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1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67,181</w:t>
            </w:r>
          </w:p>
        </w:tc>
      </w:tr>
    </w:tbl>
    <w:p w:rsidR="009000E1" w:rsidRPr="00957BD5" w:rsidRDefault="009000E1" w:rsidP="00BA2571">
      <w:pPr>
        <w:spacing w:line="240" w:lineRule="auto"/>
        <w:ind w:left="540" w:right="14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C35FED" w:rsidRDefault="00D95F7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ab/>
      </w:r>
      <w:r w:rsidR="001B6118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กลุ่ม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บริษัทไม่ได้รับเงินปันผลจากบริษัทร่วม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  <w:cs/>
        </w:rPr>
        <w:t>ดังกล่าว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สำหรับแต่ละงวด</w:t>
      </w:r>
      <w:r w:rsidR="00A34AE2">
        <w:rPr>
          <w:rFonts w:asciiTheme="majorBidi" w:hAnsiTheme="majorBidi" w:cstheme="majorBidi" w:hint="cs"/>
          <w:spacing w:val="-6"/>
          <w:sz w:val="30"/>
          <w:szCs w:val="30"/>
          <w:cs/>
        </w:rPr>
        <w:t>หก</w:t>
      </w:r>
      <w:r w:rsidR="00981977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เดือนสิ้นสุดวันที่ </w:t>
      </w:r>
      <w:r w:rsidR="00981977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3</w:t>
      </w:r>
      <w:r w:rsidR="00A34AE2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0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A34AE2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มิถุนายน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981977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2561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81977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981977">
        <w:rPr>
          <w:rFonts w:asciiTheme="majorBidi" w:hAnsiTheme="majorBidi" w:cstheme="majorBidi"/>
          <w:spacing w:val="-6"/>
          <w:sz w:val="30"/>
          <w:szCs w:val="30"/>
        </w:rPr>
        <w:t>2560</w:t>
      </w:r>
    </w:p>
    <w:p w:rsidR="00C8579A" w:rsidRPr="00A34AE2" w:rsidRDefault="00C8579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BA263F" w:rsidRPr="00957BD5" w:rsidRDefault="00BA263F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D95F7A" w:rsidRPr="00957BD5" w:rsidRDefault="00D95F7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C43880" w:rsidRPr="00957BD5" w:rsidRDefault="00C43880" w:rsidP="00C4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957BD5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เงินลงทุนในบริษัทย่อย</w:t>
      </w:r>
    </w:p>
    <w:p w:rsidR="00C43880" w:rsidRPr="00957BD5" w:rsidRDefault="00C43880" w:rsidP="00C4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:rsidR="00C43880" w:rsidRPr="00957BD5" w:rsidRDefault="00C43880" w:rsidP="00C43880">
      <w:pPr>
        <w:spacing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</w:t>
      </w:r>
      <w:r w:rsidRPr="00957BD5">
        <w:rPr>
          <w:rFonts w:asciiTheme="majorBidi" w:hAnsiTheme="majorBidi" w:cstheme="majorBidi"/>
          <w:sz w:val="30"/>
          <w:szCs w:val="30"/>
          <w:cs/>
        </w:rPr>
        <w:t>ย่อย</w:t>
      </w: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ณ วันที่ </w:t>
      </w:r>
      <w:r w:rsidR="005561E8">
        <w:rPr>
          <w:rFonts w:asciiTheme="majorBidi" w:hAnsiTheme="majorBidi" w:cstheme="majorBidi" w:hint="cs"/>
          <w:sz w:val="30"/>
          <w:szCs w:val="30"/>
          <w:cs/>
          <w:lang w:val="th-TH"/>
        </w:rPr>
        <w:t>3</w:t>
      </w:r>
      <w:r w:rsidR="00A34AE2">
        <w:rPr>
          <w:rFonts w:asciiTheme="majorBidi" w:hAnsiTheme="majorBidi" w:cstheme="majorBidi" w:hint="cs"/>
          <w:sz w:val="30"/>
          <w:szCs w:val="30"/>
          <w:cs/>
          <w:lang w:val="th-TH"/>
        </w:rPr>
        <w:t>0</w:t>
      </w:r>
      <w:r w:rsidR="005561E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34AE2">
        <w:rPr>
          <w:rFonts w:asciiTheme="majorBidi" w:hAnsiTheme="majorBidi" w:cstheme="majorBidi" w:hint="cs"/>
          <w:sz w:val="30"/>
          <w:szCs w:val="30"/>
          <w:cs/>
          <w:lang w:val="th-TH"/>
        </w:rPr>
        <w:t>มิถุนายน</w:t>
      </w:r>
      <w:r w:rsidR="005561E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5561E8">
        <w:rPr>
          <w:rFonts w:asciiTheme="majorBidi" w:hAnsiTheme="majorBidi" w:cstheme="majorBidi" w:hint="cs"/>
          <w:sz w:val="30"/>
          <w:szCs w:val="30"/>
          <w:cs/>
          <w:lang w:val="th-TH"/>
        </w:rPr>
        <w:t>2561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D40958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5561E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5561E8">
        <w:rPr>
          <w:rFonts w:asciiTheme="majorBidi" w:hAnsiTheme="majorBidi" w:cstheme="majorBidi" w:hint="cs"/>
          <w:sz w:val="30"/>
          <w:szCs w:val="30"/>
          <w:cs/>
          <w:lang w:val="th-TH"/>
        </w:rPr>
        <w:t>31</w:t>
      </w:r>
      <w:r w:rsidR="005561E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5561E8">
        <w:rPr>
          <w:rFonts w:asciiTheme="majorBidi" w:hAnsiTheme="majorBidi" w:cstheme="majorBidi" w:hint="cs"/>
          <w:sz w:val="30"/>
          <w:szCs w:val="30"/>
          <w:cs/>
          <w:lang w:val="th-TH"/>
        </w:rPr>
        <w:t>2560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:rsidR="00C43880" w:rsidRPr="00957BD5" w:rsidRDefault="00C43880" w:rsidP="00C43880">
      <w:pPr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7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80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000E1" w:rsidRPr="00957BD5" w:rsidTr="00A73719">
        <w:tc>
          <w:tcPr>
            <w:tcW w:w="3150" w:type="dxa"/>
          </w:tcPr>
          <w:p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10" w:type="dxa"/>
            <w:gridSpan w:val="15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2FE2" w:rsidRPr="00957BD5" w:rsidTr="00A73719">
        <w:tc>
          <w:tcPr>
            <w:tcW w:w="3150" w:type="dxa"/>
          </w:tcPr>
          <w:p w:rsidR="00EC2FE2" w:rsidRPr="00957BD5" w:rsidRDefault="00EC2FE2" w:rsidP="00EC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EC2FE2" w:rsidRPr="009B2C54" w:rsidRDefault="00EC2FE2" w:rsidP="00EC2FE2">
            <w:pPr>
              <w:pStyle w:val="acctmergecolhdg"/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B2C5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</w:tc>
      </w:tr>
      <w:tr w:rsidR="00EC2FE2" w:rsidRPr="00957BD5" w:rsidTr="00A73719">
        <w:tc>
          <w:tcPr>
            <w:tcW w:w="3150" w:type="dxa"/>
          </w:tcPr>
          <w:p w:rsidR="00EC2FE2" w:rsidRPr="00957BD5" w:rsidRDefault="00EC2FE2" w:rsidP="00EC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EC2FE2" w:rsidRPr="00957BD5" w:rsidRDefault="00EC2FE2" w:rsidP="00EC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250" w:type="dxa"/>
            <w:gridSpan w:val="3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ความเป็นเจ้าของ </w:t>
            </w: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EC2FE2" w:rsidRPr="009B2C54" w:rsidRDefault="00EC2FE2" w:rsidP="00F80805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B2C5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</w:t>
            </w:r>
            <w:r w:rsidR="00F8080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หก</w:t>
            </w:r>
            <w:r w:rsidRPr="009B2C5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A73719" w:rsidRPr="00957BD5" w:rsidTr="00A73719">
        <w:tc>
          <w:tcPr>
            <w:tcW w:w="315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มิถุนายน</w:t>
            </w:r>
          </w:p>
        </w:tc>
      </w:tr>
      <w:tr w:rsidR="00A73719" w:rsidRPr="00957BD5" w:rsidTr="00A73719">
        <w:tc>
          <w:tcPr>
            <w:tcW w:w="315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A73719" w:rsidRPr="00957BD5" w:rsidTr="00A73719">
        <w:tc>
          <w:tcPr>
            <w:tcW w:w="315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:rsidR="00A73719" w:rsidRPr="00957BD5" w:rsidRDefault="00A73719" w:rsidP="00A73719">
            <w:pPr>
              <w:pStyle w:val="acctfourfigures"/>
              <w:spacing w:line="240" w:lineRule="auto"/>
              <w:ind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73719" w:rsidRPr="00957BD5" w:rsidTr="00A73719">
        <w:tc>
          <w:tcPr>
            <w:tcW w:w="315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719" w:rsidRPr="00957BD5" w:rsidTr="00A73719">
        <w:tc>
          <w:tcPr>
            <w:tcW w:w="315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</w:t>
            </w: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79A8" w:rsidRPr="00957BD5" w:rsidTr="00A73719">
        <w:tc>
          <w:tcPr>
            <w:tcW w:w="3150" w:type="dxa"/>
          </w:tcPr>
          <w:p w:rsidR="00EB79A8" w:rsidRPr="00957BD5" w:rsidRDefault="00EB79A8" w:rsidP="00EB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ซีจีไอ เมททัล</w:t>
            </w:r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อินดัสเตรียล จำกัด</w:t>
            </w:r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ผลิตภัณฑ์จากเหล็ก</w:t>
            </w: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70.00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70.00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79A8" w:rsidRPr="00957BD5" w:rsidTr="00A73719">
        <w:tc>
          <w:tcPr>
            <w:tcW w:w="3150" w:type="dxa"/>
          </w:tcPr>
          <w:p w:rsidR="00EB79A8" w:rsidRPr="00957BD5" w:rsidRDefault="00EB79A8" w:rsidP="00EB79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</w:t>
            </w: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99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99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79A8" w:rsidRPr="00957BD5" w:rsidTr="00A73719">
        <w:tc>
          <w:tcPr>
            <w:tcW w:w="3150" w:type="dxa"/>
          </w:tcPr>
          <w:p w:rsidR="00EB79A8" w:rsidRPr="00957BD5" w:rsidRDefault="00EB79A8" w:rsidP="00EB79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ยูชอน ไพพ์</w:t>
            </w:r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(ไทยแลนด์) จำกัด</w:t>
            </w:r>
          </w:p>
        </w:tc>
        <w:tc>
          <w:tcPr>
            <w:tcW w:w="180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ผลิตภัณฑ์จากท่อเหล็ก</w:t>
            </w: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89,400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89,400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79A8" w:rsidRPr="00957BD5" w:rsidTr="00A73719">
        <w:tc>
          <w:tcPr>
            <w:tcW w:w="3150" w:type="dxa"/>
          </w:tcPr>
          <w:p w:rsidR="00EB79A8" w:rsidRPr="00957BD5" w:rsidRDefault="00EB79A8" w:rsidP="00EB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103,400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103,400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:rsidR="009000E1" w:rsidRPr="00957BD5" w:rsidRDefault="009000E1" w:rsidP="00C43880">
      <w:pPr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:rsidR="00C8579A" w:rsidRDefault="00C43880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0A2FC1" w:rsidRPr="000A2FC1">
        <w:rPr>
          <w:rFonts w:asciiTheme="majorBidi" w:hAnsiTheme="majorBidi" w:cs="Angsana New" w:hint="cs"/>
          <w:sz w:val="30"/>
          <w:szCs w:val="30"/>
          <w:cs/>
        </w:rPr>
        <w:t>ย่อยทั้งหมดดำเนินธุรกิจในประเทศไทย</w:t>
      </w:r>
      <w:r w:rsidR="000135CB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:rsidR="00C8579A" w:rsidRDefault="00C8579A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</w:pPr>
    </w:p>
    <w:p w:rsidR="003473B2" w:rsidRPr="000135CB" w:rsidRDefault="007E1AE3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  <w:sectPr w:rsidR="003473B2" w:rsidRPr="000135CB" w:rsidSect="00F7602F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  <w:r>
        <w:rPr>
          <w:rFonts w:asciiTheme="majorBidi" w:hAnsiTheme="majorBidi" w:cs="Angsana New" w:hint="cs"/>
          <w:sz w:val="30"/>
          <w:szCs w:val="30"/>
          <w:cs/>
        </w:rPr>
        <w:t>ไม่มีการซื้</w:t>
      </w:r>
      <w:r w:rsidR="00BA263F">
        <w:rPr>
          <w:rFonts w:asciiTheme="majorBidi" w:hAnsiTheme="majorBidi" w:cs="Angsana New" w:hint="cs"/>
          <w:sz w:val="30"/>
          <w:szCs w:val="30"/>
          <w:cs/>
        </w:rPr>
        <w:t>อและจำหน่ายเงินลงทุนในบริษัทย่อยในระหว่างงวด</w:t>
      </w:r>
      <w:r w:rsidR="00A73719">
        <w:rPr>
          <w:rFonts w:asciiTheme="majorBidi" w:hAnsiTheme="majorBidi" w:cs="Angsana New" w:hint="cs"/>
          <w:sz w:val="30"/>
          <w:szCs w:val="30"/>
          <w:cs/>
        </w:rPr>
        <w:t>หก</w:t>
      </w:r>
      <w:r w:rsidR="00BA263F">
        <w:rPr>
          <w:rFonts w:asciiTheme="majorBidi" w:hAnsiTheme="majorBidi" w:cs="Angsana New" w:hint="cs"/>
          <w:sz w:val="30"/>
          <w:szCs w:val="30"/>
          <w:cs/>
        </w:rPr>
        <w:t xml:space="preserve">เดือนสิ้นสุดวันที่ </w:t>
      </w:r>
      <w:r w:rsidR="005561E8">
        <w:rPr>
          <w:rFonts w:asciiTheme="majorBidi" w:hAnsiTheme="majorBidi" w:cs="Angsana New"/>
          <w:sz w:val="30"/>
          <w:szCs w:val="30"/>
        </w:rPr>
        <w:t>3</w:t>
      </w:r>
      <w:r w:rsidR="00A73719">
        <w:rPr>
          <w:rFonts w:asciiTheme="majorBidi" w:hAnsiTheme="majorBidi" w:cs="Angsana New" w:hint="cs"/>
          <w:sz w:val="30"/>
          <w:szCs w:val="30"/>
          <w:cs/>
        </w:rPr>
        <w:t>0</w:t>
      </w:r>
      <w:r w:rsidR="00BA263F">
        <w:rPr>
          <w:rFonts w:asciiTheme="majorBidi" w:hAnsiTheme="majorBidi" w:cs="Angsana New"/>
          <w:sz w:val="30"/>
          <w:szCs w:val="30"/>
        </w:rPr>
        <w:t xml:space="preserve"> </w:t>
      </w:r>
      <w:r w:rsidR="00A73719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BA263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A0FAD">
        <w:rPr>
          <w:rFonts w:asciiTheme="majorBidi" w:hAnsiTheme="majorBidi" w:cs="Angsana New"/>
          <w:sz w:val="30"/>
          <w:szCs w:val="30"/>
        </w:rPr>
        <w:t>2561</w:t>
      </w:r>
      <w:r w:rsidR="00BA263F">
        <w:rPr>
          <w:rFonts w:asciiTheme="majorBidi" w:hAnsiTheme="majorBidi" w:cs="Angsana New"/>
          <w:sz w:val="30"/>
          <w:szCs w:val="30"/>
        </w:rPr>
        <w:t xml:space="preserve"> </w:t>
      </w:r>
      <w:r w:rsidR="00BA263F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1A0FAD">
        <w:rPr>
          <w:rFonts w:asciiTheme="majorBidi" w:hAnsiTheme="majorBidi" w:cs="Angsana New"/>
          <w:sz w:val="30"/>
          <w:szCs w:val="30"/>
        </w:rPr>
        <w:t>2560</w:t>
      </w:r>
      <w:r w:rsidR="00BA263F">
        <w:rPr>
          <w:rFonts w:asciiTheme="majorBidi" w:hAnsiTheme="majorBidi" w:cs="Angsana New"/>
          <w:sz w:val="30"/>
          <w:szCs w:val="30"/>
          <w:cs/>
        </w:rPr>
        <w:br/>
      </w:r>
    </w:p>
    <w:p w:rsidR="00723321" w:rsidRPr="00957BD5" w:rsidRDefault="00723321" w:rsidP="0072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  <w:r w:rsidRPr="00957BD5">
        <w:rPr>
          <w:rFonts w:asciiTheme="majorBidi" w:hAnsiTheme="majorBidi" w:cstheme="majorBidi"/>
          <w:sz w:val="2"/>
          <w:szCs w:val="2"/>
          <w:cs/>
        </w:rPr>
        <w:lastRenderedPageBreak/>
        <w:t>ย</w:t>
      </w:r>
    </w:p>
    <w:p w:rsidR="00E02432" w:rsidRPr="001B5A26" w:rsidRDefault="00DD1B08" w:rsidP="00765A5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630" w:right="20" w:hanging="6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B5A26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สินทรัพย์ที่ใช้เป็นหลักประกัน</w:t>
      </w:r>
    </w:p>
    <w:p w:rsidR="00AD1ED8" w:rsidRDefault="00AD1ED8" w:rsidP="00AD1ED8">
      <w:pPr>
        <w:tabs>
          <w:tab w:val="clear" w:pos="227"/>
          <w:tab w:val="clear" w:pos="454"/>
          <w:tab w:val="clear" w:pos="68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4245CD" w:rsidRPr="00AD1ED8" w:rsidRDefault="004245CD" w:rsidP="00765A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กลุ่มบริ</w:t>
      </w:r>
      <w:r>
        <w:rPr>
          <w:rFonts w:asciiTheme="majorBidi" w:hAnsiTheme="majorBidi" w:cstheme="majorBidi"/>
          <w:sz w:val="30"/>
          <w:szCs w:val="30"/>
          <w:cs/>
        </w:rPr>
        <w:t>ษัทและบริษัทมีวงเงินสินเชื่อที่</w:t>
      </w:r>
      <w:r w:rsidRPr="00957BD5">
        <w:rPr>
          <w:rFonts w:asciiTheme="majorBidi" w:hAnsiTheme="majorBidi" w:cstheme="majorBidi"/>
          <w:sz w:val="30"/>
          <w:szCs w:val="30"/>
          <w:cs/>
        </w:rPr>
        <w:t>ยังมิได้เบิกใช้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103F05">
        <w:rPr>
          <w:rFonts w:asciiTheme="majorBidi" w:hAnsiTheme="majorBidi" w:cstheme="majorBidi"/>
          <w:sz w:val="30"/>
          <w:szCs w:val="30"/>
        </w:rPr>
        <w:t>346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103F05">
        <w:rPr>
          <w:rFonts w:asciiTheme="majorBidi" w:hAnsiTheme="majorBidi" w:cstheme="majorBidi"/>
          <w:sz w:val="30"/>
          <w:szCs w:val="30"/>
        </w:rPr>
        <w:t>303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  <w:r w:rsidR="0077221C">
        <w:rPr>
          <w:rFonts w:asciiTheme="majorBidi" w:hAnsiTheme="majorBidi" w:cstheme="majorBidi"/>
          <w:sz w:val="30"/>
          <w:szCs w:val="30"/>
        </w:rPr>
        <w:t xml:space="preserve"> </w:t>
      </w:r>
      <w:r w:rsidR="00C8579A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ซึ่งค้ำประกันโดยที่ดิน รวมทั้งสิ่งปลูกสร้างที่มีอยู่และที่จะมีขึ้นในอนาคต และเครื่องจักร และอุปกรณ์บางส่วนของกลุ่มบริษัทและบริษัท</w:t>
      </w:r>
      <w:r w:rsidR="004F5FCE">
        <w:rPr>
          <w:rFonts w:asciiTheme="majorBidi" w:hAnsiTheme="majorBidi" w:cstheme="majorBidi" w:hint="cs"/>
          <w:sz w:val="30"/>
          <w:szCs w:val="30"/>
          <w:cs/>
        </w:rPr>
        <w:t xml:space="preserve"> 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</w:t>
      </w:r>
    </w:p>
    <w:p w:rsidR="004245CD" w:rsidRDefault="004245CD" w:rsidP="004245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AD1ED8" w:rsidRPr="00AD1ED8" w:rsidRDefault="00AD1ED8" w:rsidP="00765A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รายละเอียดของหลักประกันซึ่งเป็นสินทรัพย์แสดงราคาตามบัญชี ดังนี้</w:t>
      </w:r>
    </w:p>
    <w:p w:rsidR="00DD1B08" w:rsidRDefault="00DD1B08" w:rsidP="00AD1ED8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1080"/>
        <w:gridCol w:w="270"/>
        <w:gridCol w:w="1080"/>
        <w:gridCol w:w="270"/>
        <w:gridCol w:w="1152"/>
      </w:tblGrid>
      <w:tr w:rsidR="00AD1ED8" w:rsidRPr="00957BD5" w:rsidTr="00E338F4">
        <w:tc>
          <w:tcPr>
            <w:tcW w:w="4068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3719" w:rsidRPr="00957BD5" w:rsidTr="00E338F4">
        <w:tc>
          <w:tcPr>
            <w:tcW w:w="4068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73719" w:rsidRPr="00957BD5" w:rsidTr="00E338F4">
        <w:tc>
          <w:tcPr>
            <w:tcW w:w="4068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A73719" w:rsidRPr="00957BD5" w:rsidTr="00E338F4">
        <w:tc>
          <w:tcPr>
            <w:tcW w:w="4068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3F05" w:rsidRPr="00957BD5" w:rsidTr="00E338F4">
        <w:tc>
          <w:tcPr>
            <w:tcW w:w="4068" w:type="dxa"/>
          </w:tcPr>
          <w:p w:rsidR="00103F05" w:rsidRPr="004F5FCE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เงินฝากประจำธนาคาร</w:t>
            </w:r>
          </w:p>
        </w:tc>
        <w:tc>
          <w:tcPr>
            <w:tcW w:w="1080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2,980</w:t>
            </w:r>
          </w:p>
        </w:tc>
        <w:tc>
          <w:tcPr>
            <w:tcW w:w="270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2,980</w:t>
            </w:r>
          </w:p>
        </w:tc>
        <w:tc>
          <w:tcPr>
            <w:tcW w:w="270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</w:tr>
      <w:tr w:rsidR="00103F05" w:rsidRPr="00957BD5" w:rsidTr="00E338F4">
        <w:tc>
          <w:tcPr>
            <w:tcW w:w="4068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รณ์</w:t>
            </w:r>
          </w:p>
        </w:tc>
        <w:tc>
          <w:tcPr>
            <w:tcW w:w="1080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35,291</w:t>
            </w:r>
          </w:p>
        </w:tc>
        <w:tc>
          <w:tcPr>
            <w:tcW w:w="270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35,291</w:t>
            </w:r>
          </w:p>
        </w:tc>
        <w:tc>
          <w:tcPr>
            <w:tcW w:w="270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31,706</w:t>
            </w:r>
          </w:p>
        </w:tc>
        <w:tc>
          <w:tcPr>
            <w:tcW w:w="270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31,706</w:t>
            </w:r>
          </w:p>
        </w:tc>
      </w:tr>
      <w:tr w:rsidR="00103F05" w:rsidRPr="00957BD5" w:rsidTr="000822FF">
        <w:tc>
          <w:tcPr>
            <w:tcW w:w="4068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63,299</w:t>
            </w:r>
          </w:p>
        </w:tc>
        <w:tc>
          <w:tcPr>
            <w:tcW w:w="270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63,299</w:t>
            </w:r>
          </w:p>
        </w:tc>
        <w:tc>
          <w:tcPr>
            <w:tcW w:w="270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66,884</w:t>
            </w:r>
          </w:p>
        </w:tc>
        <w:tc>
          <w:tcPr>
            <w:tcW w:w="270" w:type="dxa"/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:rsidR="00103F05" w:rsidRPr="00957BD5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66,884</w:t>
            </w:r>
          </w:p>
        </w:tc>
      </w:tr>
      <w:tr w:rsidR="00103F05" w:rsidRPr="00957BD5" w:rsidTr="000822FF">
        <w:tc>
          <w:tcPr>
            <w:tcW w:w="4068" w:type="dxa"/>
          </w:tcPr>
          <w:p w:rsidR="00103F05" w:rsidRPr="0077221C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2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103F05" w:rsidRPr="0077221C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101,570</w:t>
            </w:r>
          </w:p>
        </w:tc>
        <w:tc>
          <w:tcPr>
            <w:tcW w:w="270" w:type="dxa"/>
          </w:tcPr>
          <w:p w:rsidR="00103F05" w:rsidRPr="0077221C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103F05" w:rsidRPr="0077221C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101,570</w:t>
            </w:r>
          </w:p>
        </w:tc>
        <w:tc>
          <w:tcPr>
            <w:tcW w:w="270" w:type="dxa"/>
          </w:tcPr>
          <w:p w:rsidR="00103F05" w:rsidRPr="0077221C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103F05" w:rsidRPr="0077221C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101,170</w:t>
            </w:r>
          </w:p>
        </w:tc>
        <w:tc>
          <w:tcPr>
            <w:tcW w:w="270" w:type="dxa"/>
          </w:tcPr>
          <w:p w:rsidR="00103F05" w:rsidRPr="0077221C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000000"/>
            </w:tcBorders>
          </w:tcPr>
          <w:p w:rsidR="00103F05" w:rsidRPr="0077221C" w:rsidRDefault="00103F05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101,170</w:t>
            </w:r>
          </w:p>
        </w:tc>
      </w:tr>
    </w:tbl>
    <w:p w:rsidR="00650452" w:rsidRPr="00957BD5" w:rsidRDefault="00650452" w:rsidP="006D16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rPr>
          <w:rFonts w:asciiTheme="majorBidi" w:hAnsiTheme="majorBidi" w:cstheme="majorBidi"/>
          <w:sz w:val="30"/>
          <w:szCs w:val="30"/>
        </w:rPr>
      </w:pPr>
    </w:p>
    <w:p w:rsidR="001D0CA6" w:rsidRPr="00957BD5" w:rsidRDefault="008F135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1D0CA6"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="000C1F3C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</w:t>
      </w:r>
      <w:r w:rsidR="00067A00"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C5020D" w:rsidRPr="00957BD5" w:rsidRDefault="00C5020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5C5931" w:rsidRPr="00957BD5" w:rsidRDefault="000C5B61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</w:t>
      </w:r>
      <w:r w:rsidR="00F21A32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ดียวคือ </w:t>
      </w:r>
      <w:r w:rsidR="003B7C9E" w:rsidRPr="00957BD5">
        <w:rPr>
          <w:rFonts w:asciiTheme="majorBidi" w:hAnsiTheme="majorBidi" w:cstheme="majorBidi"/>
          <w:sz w:val="30"/>
          <w:szCs w:val="30"/>
          <w:cs/>
        </w:rPr>
        <w:t>ธุร</w:t>
      </w:r>
      <w:r w:rsidR="008A19B6" w:rsidRPr="00957BD5">
        <w:rPr>
          <w:rFonts w:asciiTheme="majorBidi" w:hAnsiTheme="majorBidi" w:cstheme="majorBidi"/>
          <w:sz w:val="30"/>
          <w:szCs w:val="30"/>
          <w:cs/>
        </w:rPr>
        <w:t>กิจผลิตและจัดจำหน่า</w:t>
      </w:r>
      <w:r w:rsidRPr="00957BD5">
        <w:rPr>
          <w:rFonts w:asciiTheme="majorBidi" w:hAnsiTheme="majorBidi" w:cstheme="majorBidi"/>
          <w:sz w:val="30"/>
          <w:szCs w:val="30"/>
          <w:cs/>
        </w:rPr>
        <w:t>ยชิ้นส่วนประกอบรถยนต์ดังนั้นฝ่ายบริหารจึงพิจารณาว่ากลุ่มบริษัทมีส่วนงานที่</w:t>
      </w:r>
      <w:r w:rsidRPr="005831E0">
        <w:rPr>
          <w:rFonts w:asciiTheme="majorBidi" w:hAnsiTheme="majorBidi" w:cstheme="majorBidi"/>
          <w:sz w:val="30"/>
          <w:szCs w:val="30"/>
          <w:cs/>
        </w:rPr>
        <w:t>รายงานเพียงส่วนงานเดียว</w:t>
      </w:r>
    </w:p>
    <w:p w:rsidR="00F20A4B" w:rsidRPr="00957BD5" w:rsidRDefault="00F20A4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D037CD" w:rsidRPr="0067661C" w:rsidRDefault="00D037C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66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D037CD" w:rsidRDefault="00D037C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B7C9E" w:rsidRDefault="00D037C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3B7C9E" w:rsidRPr="00957BD5">
        <w:rPr>
          <w:rFonts w:asciiTheme="majorBidi" w:hAnsiTheme="majorBidi" w:cstheme="majorBidi"/>
          <w:sz w:val="30"/>
          <w:szCs w:val="30"/>
          <w:cs/>
        </w:rPr>
        <w:t>มีการจัดการบริหารโดยมาตรฐานระดับสากล แต่</w:t>
      </w:r>
      <w:r w:rsidR="008551FF">
        <w:rPr>
          <w:rFonts w:asciiTheme="majorBidi" w:hAnsiTheme="majorBidi" w:cstheme="majorBidi"/>
          <w:sz w:val="30"/>
          <w:szCs w:val="30"/>
          <w:cs/>
        </w:rPr>
        <w:t>มีกระบวนการผลิตและสำนักงานขาย</w:t>
      </w:r>
      <w:r w:rsidR="003B7C9E" w:rsidRPr="00957BD5">
        <w:rPr>
          <w:rFonts w:asciiTheme="majorBidi" w:hAnsiTheme="majorBidi" w:cstheme="majorBidi"/>
          <w:sz w:val="30"/>
          <w:szCs w:val="30"/>
          <w:cs/>
        </w:rPr>
        <w:t>ใน</w:t>
      </w:r>
      <w:r w:rsidR="0067661C">
        <w:rPr>
          <w:rFonts w:asciiTheme="majorBidi" w:hAnsiTheme="majorBidi" w:cstheme="majorBidi"/>
          <w:sz w:val="30"/>
          <w:szCs w:val="30"/>
          <w:cs/>
        </w:rPr>
        <w:br/>
      </w:r>
      <w:r w:rsidR="003B7C9E" w:rsidRPr="00957BD5">
        <w:rPr>
          <w:rFonts w:asciiTheme="majorBidi" w:hAnsiTheme="majorBidi" w:cstheme="majorBidi"/>
          <w:sz w:val="30"/>
          <w:szCs w:val="30"/>
          <w:cs/>
        </w:rPr>
        <w:t>ประเทศไทย</w:t>
      </w:r>
    </w:p>
    <w:p w:rsidR="0067661C" w:rsidRDefault="0067661C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7661C" w:rsidRPr="00957BD5" w:rsidRDefault="0067661C" w:rsidP="0033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:rsidR="00F632C3" w:rsidRPr="00957BD5" w:rsidRDefault="00F632C3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3B7C9E" w:rsidRDefault="00704627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</w:rPr>
        <w:br w:type="page"/>
      </w:r>
      <w:r w:rsidR="003B7C9E" w:rsidRPr="00957B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</w:t>
      </w:r>
      <w:r w:rsidR="006517A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เกี่ยวกับ</w:t>
      </w:r>
      <w:r w:rsidR="003B7C9E" w:rsidRPr="00957B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ส่วนงานทางภูมิศาสตร์</w:t>
      </w:r>
    </w:p>
    <w:p w:rsidR="003A1DF1" w:rsidRDefault="003A1DF1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82"/>
        <w:gridCol w:w="1068"/>
        <w:gridCol w:w="270"/>
        <w:gridCol w:w="990"/>
        <w:gridCol w:w="270"/>
        <w:gridCol w:w="1080"/>
      </w:tblGrid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B2C5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B2C5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B2C54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4950" w:type="dxa"/>
            <w:gridSpan w:val="7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รายได้จากการขาย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37F" w:rsidRPr="009B2C54" w:rsidTr="003A1DF1">
        <w:tc>
          <w:tcPr>
            <w:tcW w:w="4140" w:type="dxa"/>
          </w:tcPr>
          <w:p w:rsidR="006D237F" w:rsidRPr="009B2C54" w:rsidRDefault="006D237F" w:rsidP="006D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B2C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9B2C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99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82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:rsidR="003A1DF1" w:rsidRPr="009B2C54" w:rsidRDefault="0027572B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7572B">
              <w:rPr>
                <w:rFonts w:ascii="Angsana New" w:hAnsi="Angsana New" w:cs="Angsana New"/>
                <w:sz w:val="30"/>
                <w:szCs w:val="30"/>
              </w:rPr>
              <w:t>128,005</w:t>
            </w:r>
          </w:p>
        </w:tc>
        <w:tc>
          <w:tcPr>
            <w:tcW w:w="282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3A1DF1" w:rsidRPr="009B2C54" w:rsidRDefault="006D237F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D237F">
              <w:rPr>
                <w:rFonts w:ascii="Angsana New" w:hAnsi="Angsana New" w:cs="Angsana New"/>
                <w:sz w:val="30"/>
                <w:szCs w:val="30"/>
              </w:rPr>
              <w:t>107,754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A1DF1" w:rsidRPr="009B2C54" w:rsidRDefault="00103F05" w:rsidP="001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03F05">
              <w:rPr>
                <w:rFonts w:ascii="Angsana New" w:hAnsi="Angsana New" w:cs="Angsana New"/>
                <w:sz w:val="30"/>
                <w:szCs w:val="30"/>
              </w:rPr>
              <w:t>116,751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3A1DF1" w:rsidRPr="009B2C54" w:rsidRDefault="006D237F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D237F">
              <w:rPr>
                <w:rFonts w:ascii="Angsana New" w:hAnsi="Angsana New" w:cs="Angsana New"/>
                <w:sz w:val="30"/>
                <w:szCs w:val="30"/>
              </w:rPr>
              <w:t>98,603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A1DF1" w:rsidRPr="009B2C54" w:rsidRDefault="0027572B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572B">
              <w:rPr>
                <w:rFonts w:ascii="Angsana New" w:hAnsi="Angsana New" w:cs="Angsana New"/>
                <w:sz w:val="30"/>
                <w:szCs w:val="30"/>
              </w:rPr>
              <w:t>9,224</w:t>
            </w:r>
          </w:p>
        </w:tc>
        <w:tc>
          <w:tcPr>
            <w:tcW w:w="282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3A1DF1" w:rsidRPr="009B2C54" w:rsidRDefault="006D237F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237F">
              <w:rPr>
                <w:rFonts w:ascii="Angsana New" w:hAnsi="Angsana New" w:cs="Angsana New"/>
                <w:sz w:val="30"/>
                <w:szCs w:val="30"/>
              </w:rPr>
              <w:t>12,694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A1DF1" w:rsidRPr="009B2C54" w:rsidRDefault="00103F05" w:rsidP="001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9,224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A1DF1" w:rsidRPr="009B2C54" w:rsidRDefault="006D237F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237F">
              <w:rPr>
                <w:rFonts w:ascii="Angsana New" w:hAnsi="Angsana New" w:cs="Angsana New"/>
                <w:sz w:val="30"/>
                <w:szCs w:val="30"/>
              </w:rPr>
              <w:t>12,695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A1DF1" w:rsidRPr="009B2C54" w:rsidRDefault="0027572B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2757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137,229</w:t>
            </w:r>
          </w:p>
        </w:tc>
        <w:tc>
          <w:tcPr>
            <w:tcW w:w="282" w:type="dxa"/>
          </w:tcPr>
          <w:p w:rsidR="003A1DF1" w:rsidRPr="009B2C54" w:rsidRDefault="003A1DF1" w:rsidP="003A1D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3A1DF1" w:rsidRPr="009B2C54" w:rsidRDefault="006D237F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D23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120,448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A1DF1" w:rsidRPr="009B2C54" w:rsidRDefault="00103F05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125,975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A1DF1" w:rsidRPr="009B2C54" w:rsidRDefault="006D237F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23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111,298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B2C5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B2C5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B2C54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4950" w:type="dxa"/>
            <w:gridSpan w:val="7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รายได้จากการขาย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37F" w:rsidRPr="009B2C54" w:rsidTr="003A1DF1">
        <w:tc>
          <w:tcPr>
            <w:tcW w:w="4140" w:type="dxa"/>
          </w:tcPr>
          <w:p w:rsidR="006D237F" w:rsidRPr="009B2C54" w:rsidRDefault="006D237F" w:rsidP="006D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B2C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9B2C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99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82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:rsidR="003A1DF1" w:rsidRPr="009B2C54" w:rsidRDefault="0027572B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7572B">
              <w:rPr>
                <w:rFonts w:ascii="Angsana New" w:hAnsi="Angsana New" w:cs="Angsana New"/>
                <w:sz w:val="30"/>
                <w:szCs w:val="30"/>
              </w:rPr>
              <w:t>248,515</w:t>
            </w:r>
          </w:p>
        </w:tc>
        <w:tc>
          <w:tcPr>
            <w:tcW w:w="282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3A1DF1" w:rsidRPr="009B2C54" w:rsidRDefault="006D237F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D237F">
              <w:rPr>
                <w:rFonts w:ascii="Angsana New" w:hAnsi="Angsana New" w:cs="Angsana New"/>
                <w:sz w:val="30"/>
                <w:szCs w:val="30"/>
              </w:rPr>
              <w:t>218,181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A1DF1" w:rsidRPr="009B2C54" w:rsidRDefault="00103F05" w:rsidP="001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226,893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3A1DF1" w:rsidRPr="009B2C54" w:rsidRDefault="006D237F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D237F">
              <w:rPr>
                <w:rFonts w:ascii="Angsana New" w:hAnsi="Angsana New" w:cs="Angsana New"/>
                <w:sz w:val="30"/>
                <w:szCs w:val="30"/>
              </w:rPr>
              <w:t>198,437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A1DF1" w:rsidRPr="009B2C54" w:rsidRDefault="0027572B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572B">
              <w:rPr>
                <w:rFonts w:ascii="Angsana New" w:hAnsi="Angsana New" w:cs="Angsana New"/>
                <w:sz w:val="30"/>
                <w:szCs w:val="30"/>
              </w:rPr>
              <w:t>16,962</w:t>
            </w:r>
          </w:p>
        </w:tc>
        <w:tc>
          <w:tcPr>
            <w:tcW w:w="282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3A1DF1" w:rsidRPr="009B2C54" w:rsidRDefault="006D237F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237F">
              <w:rPr>
                <w:rFonts w:ascii="Angsana New" w:hAnsi="Angsana New" w:cs="Angsana New"/>
                <w:sz w:val="30"/>
                <w:szCs w:val="30"/>
              </w:rPr>
              <w:t>25,983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A1DF1" w:rsidRPr="009B2C54" w:rsidRDefault="00103F05" w:rsidP="001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3F05">
              <w:rPr>
                <w:rFonts w:ascii="Angsana New" w:hAnsi="Angsana New" w:cs="Angsana New"/>
                <w:sz w:val="30"/>
                <w:szCs w:val="30"/>
              </w:rPr>
              <w:t>16,962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A1DF1" w:rsidRPr="009B2C54" w:rsidRDefault="006D237F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237F">
              <w:rPr>
                <w:rFonts w:ascii="Angsana New" w:hAnsi="Angsana New" w:cs="Angsana New"/>
                <w:sz w:val="30"/>
                <w:szCs w:val="30"/>
              </w:rPr>
              <w:t>25,983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A1DF1" w:rsidRPr="009B2C54" w:rsidRDefault="0027572B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2757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265,477</w:t>
            </w:r>
          </w:p>
        </w:tc>
        <w:tc>
          <w:tcPr>
            <w:tcW w:w="282" w:type="dxa"/>
          </w:tcPr>
          <w:p w:rsidR="003A1DF1" w:rsidRPr="009B2C54" w:rsidRDefault="003A1DF1" w:rsidP="003A1D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3A1DF1" w:rsidRPr="009B2C54" w:rsidRDefault="006D237F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D23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244,164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A1DF1" w:rsidRPr="009B2C54" w:rsidRDefault="00103F05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243,855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A1DF1" w:rsidRPr="009B2C54" w:rsidRDefault="006D237F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23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224,420</w:t>
            </w:r>
          </w:p>
        </w:tc>
      </w:tr>
    </w:tbl>
    <w:p w:rsidR="005C6558" w:rsidRDefault="005C6558" w:rsidP="005C6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p w:rsidR="002E37A6" w:rsidRDefault="002E37A6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:rsidR="002E37A6" w:rsidRDefault="002E37A6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2E37A6" w:rsidRDefault="002E37A6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9B2C54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9B2C54">
        <w:rPr>
          <w:rFonts w:ascii="Angsana New" w:hAnsi="Angsana New" w:cs="Angsana New"/>
          <w:sz w:val="30"/>
          <w:szCs w:val="30"/>
        </w:rPr>
        <w:t xml:space="preserve">27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9B2C5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1</w:t>
      </w:r>
      <w:r w:rsidRPr="009B2C54">
        <w:rPr>
          <w:rFonts w:ascii="Angsana New" w:hAnsi="Angsana New" w:cs="Angsana New"/>
          <w:sz w:val="30"/>
          <w:szCs w:val="30"/>
        </w:rPr>
        <w:t xml:space="preserve">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9B2C54">
        <w:rPr>
          <w:rFonts w:ascii="Angsana New" w:hAnsi="Angsana New" w:cs="Angsana New"/>
          <w:sz w:val="30"/>
          <w:szCs w:val="30"/>
        </w:rPr>
        <w:t>0.1</w:t>
      </w:r>
      <w:r>
        <w:rPr>
          <w:rFonts w:ascii="Angsana New" w:hAnsi="Angsana New" w:cs="Angsana New"/>
          <w:sz w:val="30"/>
          <w:szCs w:val="30"/>
        </w:rPr>
        <w:t>5</w:t>
      </w:r>
      <w:r w:rsidRPr="009B2C54">
        <w:rPr>
          <w:rFonts w:ascii="Angsana New" w:hAnsi="Angsana New" w:cs="Angsana New"/>
          <w:sz w:val="30"/>
          <w:szCs w:val="30"/>
        </w:rPr>
        <w:t xml:space="preserve">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="Angsana New" w:hAnsi="Angsana New" w:cs="Angsana New"/>
          <w:sz w:val="30"/>
          <w:szCs w:val="30"/>
        </w:rPr>
        <w:t>29.85</w:t>
      </w:r>
      <w:r w:rsidRPr="009B2C54">
        <w:rPr>
          <w:rFonts w:ascii="Angsana New" w:hAnsi="Angsana New" w:cs="Angsana New"/>
          <w:sz w:val="30"/>
          <w:szCs w:val="30"/>
        </w:rPr>
        <w:t xml:space="preserve">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>
        <w:rPr>
          <w:rFonts w:ascii="Angsana New" w:hAnsi="Angsana New" w:cs="Angsana New"/>
          <w:sz w:val="30"/>
          <w:szCs w:val="30"/>
        </w:rPr>
        <w:t>2561</w:t>
      </w:r>
    </w:p>
    <w:p w:rsidR="002E37A6" w:rsidRDefault="002E37A6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2E37A6" w:rsidRDefault="002E37A6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9B2C54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9B2C54">
        <w:rPr>
          <w:rFonts w:ascii="Angsana New" w:hAnsi="Angsana New" w:cs="Angsana New"/>
          <w:sz w:val="30"/>
          <w:szCs w:val="30"/>
        </w:rPr>
        <w:t xml:space="preserve">27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9B2C54">
        <w:rPr>
          <w:rFonts w:ascii="Angsana New" w:hAnsi="Angsana New" w:cs="Angsana New"/>
          <w:sz w:val="30"/>
          <w:szCs w:val="30"/>
        </w:rPr>
        <w:t xml:space="preserve">2560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9B2C54">
        <w:rPr>
          <w:rFonts w:ascii="Angsana New" w:hAnsi="Angsana New" w:cs="Angsana New"/>
          <w:sz w:val="30"/>
          <w:szCs w:val="30"/>
        </w:rPr>
        <w:t xml:space="preserve">0.14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บาท เป็นจำนวนเงินทั้งสิ้น </w:t>
      </w:r>
      <w:r w:rsidRPr="009B2C54">
        <w:rPr>
          <w:rFonts w:ascii="Angsana New" w:hAnsi="Angsana New" w:cs="Angsana New"/>
          <w:sz w:val="30"/>
          <w:szCs w:val="30"/>
        </w:rPr>
        <w:t xml:space="preserve">27.86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 w:rsidRPr="009B2C54">
        <w:rPr>
          <w:rFonts w:ascii="Angsana New" w:hAnsi="Angsana New" w:cs="Angsana New"/>
          <w:sz w:val="30"/>
          <w:szCs w:val="30"/>
        </w:rPr>
        <w:t>2560</w:t>
      </w:r>
    </w:p>
    <w:p w:rsidR="006D237F" w:rsidRDefault="006D237F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6D237F" w:rsidRDefault="006D237F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6D237F" w:rsidRDefault="006D237F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6D237F" w:rsidRPr="009B2C54" w:rsidRDefault="006D237F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2E37A6" w:rsidRDefault="002E37A6" w:rsidP="005C6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p w:rsidR="00982385" w:rsidRDefault="002E37A6" w:rsidP="005C6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2C7960"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82385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050012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กับ</w:t>
      </w:r>
      <w:r w:rsidR="00A73DD4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</w:t>
      </w:r>
      <w:r w:rsidR="00050012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p w:rsidR="00D55AB7" w:rsidRPr="00957BD5" w:rsidRDefault="00D55AB7" w:rsidP="00AD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1080"/>
        <w:gridCol w:w="270"/>
        <w:gridCol w:w="1080"/>
        <w:gridCol w:w="270"/>
        <w:gridCol w:w="1152"/>
      </w:tblGrid>
      <w:tr w:rsidR="006E2854" w:rsidRPr="00957BD5" w:rsidTr="006E2854">
        <w:tc>
          <w:tcPr>
            <w:tcW w:w="4068" w:type="dxa"/>
          </w:tcPr>
          <w:p w:rsidR="006E2854" w:rsidRPr="00957BD5" w:rsidRDefault="006E2854" w:rsidP="003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E2854" w:rsidRPr="00957BD5" w:rsidRDefault="006E2854" w:rsidP="003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2854" w:rsidRPr="00957BD5" w:rsidRDefault="006E2854" w:rsidP="003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:rsidR="006E2854" w:rsidRPr="00957BD5" w:rsidRDefault="006E2854" w:rsidP="003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3719" w:rsidRPr="00957BD5" w:rsidTr="006E2854">
        <w:tc>
          <w:tcPr>
            <w:tcW w:w="4068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73719" w:rsidRPr="00957BD5" w:rsidTr="006E2854">
        <w:tc>
          <w:tcPr>
            <w:tcW w:w="4068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A73719" w:rsidRPr="00957BD5" w:rsidTr="006E2854">
        <w:tc>
          <w:tcPr>
            <w:tcW w:w="4068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3719" w:rsidRPr="00957BD5" w:rsidTr="006E2854">
        <w:tc>
          <w:tcPr>
            <w:tcW w:w="4068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719" w:rsidRPr="00957BD5" w:rsidTr="006E2854">
        <w:tc>
          <w:tcPr>
            <w:tcW w:w="4068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:rsidR="00A73719" w:rsidRPr="00957BD5" w:rsidRDefault="00103F05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3,380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3,380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3719" w:rsidRPr="00957BD5" w:rsidRDefault="00103F05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</w:tr>
    </w:tbl>
    <w:p w:rsidR="00A40D81" w:rsidRPr="00957BD5" w:rsidRDefault="00A40D81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93DEA" w:rsidRPr="00957BD5" w:rsidRDefault="00393DEA" w:rsidP="00AD1E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อ</w:t>
      </w:r>
      <w:r w:rsidR="00AB552D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ค้ำประกันสำหรับการใช้ไฟฟ้า</w:t>
      </w:r>
      <w:r w:rsidR="00A50A05" w:rsidRPr="00957BD5">
        <w:rPr>
          <w:rFonts w:asciiTheme="majorBidi" w:hAnsiTheme="majorBidi" w:cstheme="majorBidi"/>
          <w:sz w:val="30"/>
          <w:szCs w:val="30"/>
          <w:cs/>
        </w:rPr>
        <w:t>และ</w:t>
      </w:r>
      <w:r w:rsidR="00732493">
        <w:rPr>
          <w:rFonts w:asciiTheme="majorBidi" w:hAnsiTheme="majorBidi" w:cstheme="majorBidi"/>
          <w:sz w:val="30"/>
          <w:szCs w:val="30"/>
          <w:cs/>
        </w:rPr>
        <w:t>น้ำมัน</w:t>
      </w:r>
    </w:p>
    <w:p w:rsidR="00EC2FE2" w:rsidRPr="00957BD5" w:rsidRDefault="00EC2FE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EC2FE2" w:rsidRPr="00957BD5" w:rsidSect="00F7602F">
      <w:foot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6BB" w:rsidRDefault="000C26BB">
      <w:r>
        <w:separator/>
      </w:r>
    </w:p>
  </w:endnote>
  <w:endnote w:type="continuationSeparator" w:id="0">
    <w:p w:rsidR="000C26BB" w:rsidRDefault="000C2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168" w:rsidRPr="00D42F23" w:rsidRDefault="00DC416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 w:rsidR="00B35AD8">
      <w:rPr>
        <w:rFonts w:ascii="Angsana New" w:hAnsi="Angsana New" w:cs="Angsana New"/>
        <w:noProof/>
        <w:sz w:val="30"/>
        <w:szCs w:val="30"/>
      </w:rPr>
      <w:t>21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168" w:rsidRPr="00D42F23" w:rsidRDefault="00DC416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 w:rsidR="00B35AD8">
      <w:rPr>
        <w:rFonts w:ascii="Angsana New" w:hAnsi="Angsana New" w:cs="Angsana New"/>
        <w:noProof/>
        <w:sz w:val="30"/>
        <w:szCs w:val="30"/>
      </w:rPr>
      <w:t>26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168" w:rsidRPr="00D42F23" w:rsidRDefault="00DC416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 w:rsidR="00B35AD8">
      <w:rPr>
        <w:rFonts w:ascii="Angsana New" w:hAnsi="Angsana New" w:cs="Angsana New"/>
        <w:noProof/>
        <w:sz w:val="30"/>
        <w:szCs w:val="30"/>
      </w:rPr>
      <w:t>29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6BB" w:rsidRDefault="000C26BB">
      <w:r>
        <w:separator/>
      </w:r>
    </w:p>
  </w:footnote>
  <w:footnote w:type="continuationSeparator" w:id="0">
    <w:p w:rsidR="000C26BB" w:rsidRDefault="000C2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168" w:rsidRPr="003E24D3" w:rsidRDefault="00DC4168" w:rsidP="001B61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DC4168" w:rsidRPr="003E24D3" w:rsidRDefault="00DC4168" w:rsidP="001B61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:rsidR="00DC4168" w:rsidRDefault="00DC4168" w:rsidP="00A34AE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30 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1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(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:rsidR="00DC4168" w:rsidRPr="001329D0" w:rsidRDefault="00DC416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2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4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6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1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1120319"/>
    <w:multiLevelType w:val="hybridMultilevel"/>
    <w:tmpl w:val="4A063730"/>
    <w:lvl w:ilvl="0" w:tplc="0FA8E94A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7"/>
  </w:num>
  <w:num w:numId="2">
    <w:abstractNumId w:val="13"/>
  </w:num>
  <w:num w:numId="3">
    <w:abstractNumId w:val="21"/>
  </w:num>
  <w:num w:numId="4">
    <w:abstractNumId w:val="23"/>
  </w:num>
  <w:num w:numId="5">
    <w:abstractNumId w:val="36"/>
  </w:num>
  <w:num w:numId="6">
    <w:abstractNumId w:val="18"/>
  </w:num>
  <w:num w:numId="7">
    <w:abstractNumId w:val="35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0"/>
  </w:num>
  <w:num w:numId="20">
    <w:abstractNumId w:val="30"/>
  </w:num>
  <w:num w:numId="21">
    <w:abstractNumId w:val="10"/>
  </w:num>
  <w:num w:numId="22">
    <w:abstractNumId w:val="37"/>
  </w:num>
  <w:num w:numId="23">
    <w:abstractNumId w:val="25"/>
  </w:num>
  <w:num w:numId="24">
    <w:abstractNumId w:val="15"/>
  </w:num>
  <w:num w:numId="25">
    <w:abstractNumId w:val="11"/>
  </w:num>
  <w:num w:numId="26">
    <w:abstractNumId w:val="29"/>
  </w:num>
  <w:num w:numId="27">
    <w:abstractNumId w:val="22"/>
  </w:num>
  <w:num w:numId="28">
    <w:abstractNumId w:val="24"/>
  </w:num>
  <w:num w:numId="29">
    <w:abstractNumId w:val="31"/>
  </w:num>
  <w:num w:numId="30">
    <w:abstractNumId w:val="32"/>
  </w:num>
  <w:num w:numId="31">
    <w:abstractNumId w:val="14"/>
  </w:num>
  <w:num w:numId="32">
    <w:abstractNumId w:val="28"/>
  </w:num>
  <w:num w:numId="33">
    <w:abstractNumId w:val="26"/>
  </w:num>
  <w:num w:numId="34">
    <w:abstractNumId w:val="34"/>
  </w:num>
  <w:num w:numId="35">
    <w:abstractNumId w:val="16"/>
  </w:num>
  <w:num w:numId="36">
    <w:abstractNumId w:val="27"/>
  </w:num>
  <w:num w:numId="37">
    <w:abstractNumId w:val="33"/>
  </w:num>
  <w:num w:numId="38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2B68"/>
    <w:rsid w:val="00002C37"/>
    <w:rsid w:val="00002E91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C32"/>
    <w:rsid w:val="000224D3"/>
    <w:rsid w:val="00023605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51AC"/>
    <w:rsid w:val="000359AD"/>
    <w:rsid w:val="00035A15"/>
    <w:rsid w:val="00035D27"/>
    <w:rsid w:val="00040B63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8FA"/>
    <w:rsid w:val="000570AA"/>
    <w:rsid w:val="00057C4F"/>
    <w:rsid w:val="000605A6"/>
    <w:rsid w:val="00061A80"/>
    <w:rsid w:val="000624A5"/>
    <w:rsid w:val="0006276B"/>
    <w:rsid w:val="00062C4B"/>
    <w:rsid w:val="00063C95"/>
    <w:rsid w:val="000652EC"/>
    <w:rsid w:val="00066174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80CDF"/>
    <w:rsid w:val="00080DC1"/>
    <w:rsid w:val="00081555"/>
    <w:rsid w:val="00081591"/>
    <w:rsid w:val="000816EC"/>
    <w:rsid w:val="000822FF"/>
    <w:rsid w:val="00083A6A"/>
    <w:rsid w:val="00085476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9C3"/>
    <w:rsid w:val="00096AC7"/>
    <w:rsid w:val="00097002"/>
    <w:rsid w:val="000977BD"/>
    <w:rsid w:val="00097CD1"/>
    <w:rsid w:val="000A078A"/>
    <w:rsid w:val="000A0FBB"/>
    <w:rsid w:val="000A12A1"/>
    <w:rsid w:val="000A1619"/>
    <w:rsid w:val="000A171A"/>
    <w:rsid w:val="000A2FC1"/>
    <w:rsid w:val="000A3A33"/>
    <w:rsid w:val="000A3A9C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29B4"/>
    <w:rsid w:val="000B33FE"/>
    <w:rsid w:val="000B37BB"/>
    <w:rsid w:val="000B4486"/>
    <w:rsid w:val="000B6C82"/>
    <w:rsid w:val="000B6EB0"/>
    <w:rsid w:val="000C00BB"/>
    <w:rsid w:val="000C12C2"/>
    <w:rsid w:val="000C1F3C"/>
    <w:rsid w:val="000C26BB"/>
    <w:rsid w:val="000C44F2"/>
    <w:rsid w:val="000C4DF0"/>
    <w:rsid w:val="000C5A4F"/>
    <w:rsid w:val="000C5B61"/>
    <w:rsid w:val="000C6B3B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2857"/>
    <w:rsid w:val="000E32D5"/>
    <w:rsid w:val="000E3A83"/>
    <w:rsid w:val="000E4043"/>
    <w:rsid w:val="000E42B9"/>
    <w:rsid w:val="000E50BC"/>
    <w:rsid w:val="000E56C6"/>
    <w:rsid w:val="000E6788"/>
    <w:rsid w:val="000F0134"/>
    <w:rsid w:val="000F0E53"/>
    <w:rsid w:val="000F30BE"/>
    <w:rsid w:val="00100142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3F05"/>
    <w:rsid w:val="00104AE3"/>
    <w:rsid w:val="00106B2D"/>
    <w:rsid w:val="001077C8"/>
    <w:rsid w:val="00107E13"/>
    <w:rsid w:val="0011238A"/>
    <w:rsid w:val="0011240E"/>
    <w:rsid w:val="00112626"/>
    <w:rsid w:val="00113FF0"/>
    <w:rsid w:val="00114F77"/>
    <w:rsid w:val="00116967"/>
    <w:rsid w:val="00116EC2"/>
    <w:rsid w:val="00117024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C4B"/>
    <w:rsid w:val="001346D4"/>
    <w:rsid w:val="0013657B"/>
    <w:rsid w:val="00136F11"/>
    <w:rsid w:val="0013717D"/>
    <w:rsid w:val="001378A2"/>
    <w:rsid w:val="00137F71"/>
    <w:rsid w:val="001414F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504CB"/>
    <w:rsid w:val="00152530"/>
    <w:rsid w:val="00153159"/>
    <w:rsid w:val="00154129"/>
    <w:rsid w:val="0015451C"/>
    <w:rsid w:val="00154FA7"/>
    <w:rsid w:val="00155730"/>
    <w:rsid w:val="001564AF"/>
    <w:rsid w:val="00156B5E"/>
    <w:rsid w:val="00157E35"/>
    <w:rsid w:val="001600C5"/>
    <w:rsid w:val="00161AC9"/>
    <w:rsid w:val="00162D56"/>
    <w:rsid w:val="00162E95"/>
    <w:rsid w:val="00164D10"/>
    <w:rsid w:val="00165B67"/>
    <w:rsid w:val="001665F7"/>
    <w:rsid w:val="00170AC6"/>
    <w:rsid w:val="00170CB3"/>
    <w:rsid w:val="00170EB5"/>
    <w:rsid w:val="00170FEF"/>
    <w:rsid w:val="00171E97"/>
    <w:rsid w:val="00172081"/>
    <w:rsid w:val="001751A8"/>
    <w:rsid w:val="00175B84"/>
    <w:rsid w:val="00175DF6"/>
    <w:rsid w:val="001760B5"/>
    <w:rsid w:val="001777B0"/>
    <w:rsid w:val="00180C2E"/>
    <w:rsid w:val="001826A8"/>
    <w:rsid w:val="001826D9"/>
    <w:rsid w:val="00182C4F"/>
    <w:rsid w:val="00183F00"/>
    <w:rsid w:val="001842EF"/>
    <w:rsid w:val="00185175"/>
    <w:rsid w:val="00185A95"/>
    <w:rsid w:val="00185AFD"/>
    <w:rsid w:val="00185B1A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5A26"/>
    <w:rsid w:val="001B5A9B"/>
    <w:rsid w:val="001B6118"/>
    <w:rsid w:val="001B662B"/>
    <w:rsid w:val="001B79EB"/>
    <w:rsid w:val="001C040F"/>
    <w:rsid w:val="001C0491"/>
    <w:rsid w:val="001C069E"/>
    <w:rsid w:val="001C09FB"/>
    <w:rsid w:val="001C0F7D"/>
    <w:rsid w:val="001C2A2F"/>
    <w:rsid w:val="001C4516"/>
    <w:rsid w:val="001C4C92"/>
    <w:rsid w:val="001C6B2D"/>
    <w:rsid w:val="001C7420"/>
    <w:rsid w:val="001D0CA6"/>
    <w:rsid w:val="001D0F2C"/>
    <w:rsid w:val="001D1889"/>
    <w:rsid w:val="001D381A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52F"/>
    <w:rsid w:val="001E153D"/>
    <w:rsid w:val="001E1A63"/>
    <w:rsid w:val="001E1B26"/>
    <w:rsid w:val="001E3763"/>
    <w:rsid w:val="001E56F2"/>
    <w:rsid w:val="001E5A75"/>
    <w:rsid w:val="001E680F"/>
    <w:rsid w:val="001E6863"/>
    <w:rsid w:val="001E6D58"/>
    <w:rsid w:val="001E7DFF"/>
    <w:rsid w:val="001E7EF8"/>
    <w:rsid w:val="001F134A"/>
    <w:rsid w:val="001F1777"/>
    <w:rsid w:val="001F1C27"/>
    <w:rsid w:val="001F248C"/>
    <w:rsid w:val="001F29E5"/>
    <w:rsid w:val="001F3CF7"/>
    <w:rsid w:val="001F49DB"/>
    <w:rsid w:val="001F4E17"/>
    <w:rsid w:val="001F568E"/>
    <w:rsid w:val="001F59A0"/>
    <w:rsid w:val="001F5C3D"/>
    <w:rsid w:val="001F6AB1"/>
    <w:rsid w:val="001F6DAD"/>
    <w:rsid w:val="001F7B90"/>
    <w:rsid w:val="001F7CB5"/>
    <w:rsid w:val="00200E87"/>
    <w:rsid w:val="002019C3"/>
    <w:rsid w:val="00202832"/>
    <w:rsid w:val="00202B06"/>
    <w:rsid w:val="00203480"/>
    <w:rsid w:val="0020348E"/>
    <w:rsid w:val="00203B9F"/>
    <w:rsid w:val="0020499B"/>
    <w:rsid w:val="00204CE4"/>
    <w:rsid w:val="0020690E"/>
    <w:rsid w:val="0020758F"/>
    <w:rsid w:val="0021124F"/>
    <w:rsid w:val="002114B8"/>
    <w:rsid w:val="00211C80"/>
    <w:rsid w:val="0021287D"/>
    <w:rsid w:val="0021327E"/>
    <w:rsid w:val="002134EA"/>
    <w:rsid w:val="00213B00"/>
    <w:rsid w:val="0021444F"/>
    <w:rsid w:val="00214C3B"/>
    <w:rsid w:val="00215113"/>
    <w:rsid w:val="00215D68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3AEC"/>
    <w:rsid w:val="00223E67"/>
    <w:rsid w:val="00224AF2"/>
    <w:rsid w:val="00224BB2"/>
    <w:rsid w:val="00224C82"/>
    <w:rsid w:val="00226049"/>
    <w:rsid w:val="00226626"/>
    <w:rsid w:val="00226CD3"/>
    <w:rsid w:val="0022736F"/>
    <w:rsid w:val="002273EE"/>
    <w:rsid w:val="00230BCE"/>
    <w:rsid w:val="00231198"/>
    <w:rsid w:val="002338AE"/>
    <w:rsid w:val="00234038"/>
    <w:rsid w:val="002341D1"/>
    <w:rsid w:val="00236180"/>
    <w:rsid w:val="00236AFF"/>
    <w:rsid w:val="0023725C"/>
    <w:rsid w:val="002372CE"/>
    <w:rsid w:val="00241B26"/>
    <w:rsid w:val="00241EC1"/>
    <w:rsid w:val="00242563"/>
    <w:rsid w:val="002425B2"/>
    <w:rsid w:val="00243648"/>
    <w:rsid w:val="00243796"/>
    <w:rsid w:val="00243921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889"/>
    <w:rsid w:val="002539C6"/>
    <w:rsid w:val="0025486A"/>
    <w:rsid w:val="00255C1A"/>
    <w:rsid w:val="0025705F"/>
    <w:rsid w:val="00260F18"/>
    <w:rsid w:val="002610A1"/>
    <w:rsid w:val="00263417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58C"/>
    <w:rsid w:val="00273E73"/>
    <w:rsid w:val="0027449B"/>
    <w:rsid w:val="00274EDA"/>
    <w:rsid w:val="0027572B"/>
    <w:rsid w:val="00275F32"/>
    <w:rsid w:val="00276171"/>
    <w:rsid w:val="00276809"/>
    <w:rsid w:val="0027761F"/>
    <w:rsid w:val="0027765C"/>
    <w:rsid w:val="002776D0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75B1"/>
    <w:rsid w:val="00297D70"/>
    <w:rsid w:val="00297E21"/>
    <w:rsid w:val="00297F58"/>
    <w:rsid w:val="002A2B4D"/>
    <w:rsid w:val="002A2D02"/>
    <w:rsid w:val="002A3B1F"/>
    <w:rsid w:val="002A447F"/>
    <w:rsid w:val="002A44A7"/>
    <w:rsid w:val="002A4A02"/>
    <w:rsid w:val="002A5B7F"/>
    <w:rsid w:val="002A6930"/>
    <w:rsid w:val="002A6A02"/>
    <w:rsid w:val="002A76F7"/>
    <w:rsid w:val="002A7BA5"/>
    <w:rsid w:val="002B037C"/>
    <w:rsid w:val="002B0856"/>
    <w:rsid w:val="002B2AE8"/>
    <w:rsid w:val="002B3308"/>
    <w:rsid w:val="002B35E0"/>
    <w:rsid w:val="002B37B3"/>
    <w:rsid w:val="002B455C"/>
    <w:rsid w:val="002B70E1"/>
    <w:rsid w:val="002C35D9"/>
    <w:rsid w:val="002C3756"/>
    <w:rsid w:val="002C56BB"/>
    <w:rsid w:val="002C7960"/>
    <w:rsid w:val="002D07E9"/>
    <w:rsid w:val="002D1677"/>
    <w:rsid w:val="002D1886"/>
    <w:rsid w:val="002D1D76"/>
    <w:rsid w:val="002D1E91"/>
    <w:rsid w:val="002D3889"/>
    <w:rsid w:val="002D495C"/>
    <w:rsid w:val="002D4C04"/>
    <w:rsid w:val="002D6F4F"/>
    <w:rsid w:val="002D7384"/>
    <w:rsid w:val="002D7FA1"/>
    <w:rsid w:val="002E2CF1"/>
    <w:rsid w:val="002E3315"/>
    <w:rsid w:val="002E37A6"/>
    <w:rsid w:val="002E409F"/>
    <w:rsid w:val="002E43BE"/>
    <w:rsid w:val="002E5FA9"/>
    <w:rsid w:val="002E6263"/>
    <w:rsid w:val="002E654A"/>
    <w:rsid w:val="002E7688"/>
    <w:rsid w:val="002E7785"/>
    <w:rsid w:val="002E7962"/>
    <w:rsid w:val="002E7F14"/>
    <w:rsid w:val="002F04C6"/>
    <w:rsid w:val="002F0CAB"/>
    <w:rsid w:val="002F182A"/>
    <w:rsid w:val="002F1CCE"/>
    <w:rsid w:val="002F2370"/>
    <w:rsid w:val="002F2437"/>
    <w:rsid w:val="002F40B8"/>
    <w:rsid w:val="002F5C81"/>
    <w:rsid w:val="002F6148"/>
    <w:rsid w:val="002F70A4"/>
    <w:rsid w:val="002F7969"/>
    <w:rsid w:val="003010D9"/>
    <w:rsid w:val="00301746"/>
    <w:rsid w:val="00301C87"/>
    <w:rsid w:val="003021AC"/>
    <w:rsid w:val="00302B30"/>
    <w:rsid w:val="00302D9A"/>
    <w:rsid w:val="0030358D"/>
    <w:rsid w:val="00303B6F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29E8"/>
    <w:rsid w:val="00312D54"/>
    <w:rsid w:val="00312E24"/>
    <w:rsid w:val="00313103"/>
    <w:rsid w:val="00313335"/>
    <w:rsid w:val="00313761"/>
    <w:rsid w:val="00314925"/>
    <w:rsid w:val="00314CB2"/>
    <w:rsid w:val="00315CC8"/>
    <w:rsid w:val="00317513"/>
    <w:rsid w:val="003177CF"/>
    <w:rsid w:val="003200ED"/>
    <w:rsid w:val="00320F09"/>
    <w:rsid w:val="00323B73"/>
    <w:rsid w:val="00324055"/>
    <w:rsid w:val="0032498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484"/>
    <w:rsid w:val="00334396"/>
    <w:rsid w:val="00334D0A"/>
    <w:rsid w:val="00335BD0"/>
    <w:rsid w:val="0033781D"/>
    <w:rsid w:val="00337C70"/>
    <w:rsid w:val="00340488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6A1"/>
    <w:rsid w:val="00351862"/>
    <w:rsid w:val="00352D38"/>
    <w:rsid w:val="003540A7"/>
    <w:rsid w:val="0035458A"/>
    <w:rsid w:val="003549E4"/>
    <w:rsid w:val="0035661D"/>
    <w:rsid w:val="00360335"/>
    <w:rsid w:val="003617C7"/>
    <w:rsid w:val="003627AA"/>
    <w:rsid w:val="00362F12"/>
    <w:rsid w:val="00363956"/>
    <w:rsid w:val="003642E0"/>
    <w:rsid w:val="0036526C"/>
    <w:rsid w:val="003653A8"/>
    <w:rsid w:val="00366306"/>
    <w:rsid w:val="00366C29"/>
    <w:rsid w:val="003679C8"/>
    <w:rsid w:val="00367B29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509"/>
    <w:rsid w:val="00381D29"/>
    <w:rsid w:val="00383708"/>
    <w:rsid w:val="00384902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A0EF4"/>
    <w:rsid w:val="003A1435"/>
    <w:rsid w:val="003A1DF1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6BF2"/>
    <w:rsid w:val="003B73CD"/>
    <w:rsid w:val="003B78FE"/>
    <w:rsid w:val="003B7C9E"/>
    <w:rsid w:val="003C0467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8E1"/>
    <w:rsid w:val="003D093E"/>
    <w:rsid w:val="003D151B"/>
    <w:rsid w:val="003D2AAC"/>
    <w:rsid w:val="003D4290"/>
    <w:rsid w:val="003D615C"/>
    <w:rsid w:val="003D6A41"/>
    <w:rsid w:val="003D6B63"/>
    <w:rsid w:val="003D6BA4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B4C"/>
    <w:rsid w:val="003F7105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4D8"/>
    <w:rsid w:val="004234A2"/>
    <w:rsid w:val="004238B1"/>
    <w:rsid w:val="0042429B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4287"/>
    <w:rsid w:val="00444500"/>
    <w:rsid w:val="00445F24"/>
    <w:rsid w:val="00447DB3"/>
    <w:rsid w:val="004502E7"/>
    <w:rsid w:val="00451479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DEC"/>
    <w:rsid w:val="0046708F"/>
    <w:rsid w:val="00467524"/>
    <w:rsid w:val="00467D5D"/>
    <w:rsid w:val="00470398"/>
    <w:rsid w:val="00470444"/>
    <w:rsid w:val="00470AC8"/>
    <w:rsid w:val="00470E45"/>
    <w:rsid w:val="00471406"/>
    <w:rsid w:val="00471DC9"/>
    <w:rsid w:val="00472531"/>
    <w:rsid w:val="00472BB2"/>
    <w:rsid w:val="00473CBE"/>
    <w:rsid w:val="004745E7"/>
    <w:rsid w:val="00476F9B"/>
    <w:rsid w:val="00477FD1"/>
    <w:rsid w:val="004802BB"/>
    <w:rsid w:val="00482817"/>
    <w:rsid w:val="00482DAC"/>
    <w:rsid w:val="00483E57"/>
    <w:rsid w:val="0048443E"/>
    <w:rsid w:val="004853A0"/>
    <w:rsid w:val="00485922"/>
    <w:rsid w:val="00485AA2"/>
    <w:rsid w:val="004865E5"/>
    <w:rsid w:val="004918AC"/>
    <w:rsid w:val="00491E5A"/>
    <w:rsid w:val="00493216"/>
    <w:rsid w:val="00493FF3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601"/>
    <w:rsid w:val="004B5B8D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7334"/>
    <w:rsid w:val="004D01C2"/>
    <w:rsid w:val="004D1B22"/>
    <w:rsid w:val="004D23DD"/>
    <w:rsid w:val="004D29F8"/>
    <w:rsid w:val="004D2A09"/>
    <w:rsid w:val="004D2A74"/>
    <w:rsid w:val="004D2A99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500371"/>
    <w:rsid w:val="00500945"/>
    <w:rsid w:val="005011CA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14A4"/>
    <w:rsid w:val="00511609"/>
    <w:rsid w:val="00511741"/>
    <w:rsid w:val="005126B4"/>
    <w:rsid w:val="005127B9"/>
    <w:rsid w:val="00512DF3"/>
    <w:rsid w:val="005142A2"/>
    <w:rsid w:val="005143F8"/>
    <w:rsid w:val="005162DC"/>
    <w:rsid w:val="00516390"/>
    <w:rsid w:val="00516A8B"/>
    <w:rsid w:val="005172F9"/>
    <w:rsid w:val="00517626"/>
    <w:rsid w:val="005200AE"/>
    <w:rsid w:val="00520C47"/>
    <w:rsid w:val="005210C0"/>
    <w:rsid w:val="0052121C"/>
    <w:rsid w:val="0052141E"/>
    <w:rsid w:val="00521933"/>
    <w:rsid w:val="00521E77"/>
    <w:rsid w:val="0052221F"/>
    <w:rsid w:val="0052386C"/>
    <w:rsid w:val="005239BF"/>
    <w:rsid w:val="00524909"/>
    <w:rsid w:val="00526209"/>
    <w:rsid w:val="0052660D"/>
    <w:rsid w:val="0052709D"/>
    <w:rsid w:val="0052757A"/>
    <w:rsid w:val="00527996"/>
    <w:rsid w:val="00527A73"/>
    <w:rsid w:val="00527E23"/>
    <w:rsid w:val="00530A2C"/>
    <w:rsid w:val="0053269C"/>
    <w:rsid w:val="00532922"/>
    <w:rsid w:val="0053293A"/>
    <w:rsid w:val="005331C2"/>
    <w:rsid w:val="00533D9A"/>
    <w:rsid w:val="00534512"/>
    <w:rsid w:val="00535512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44419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9D5"/>
    <w:rsid w:val="00565676"/>
    <w:rsid w:val="00565F56"/>
    <w:rsid w:val="00567511"/>
    <w:rsid w:val="0057213F"/>
    <w:rsid w:val="00572945"/>
    <w:rsid w:val="005729A1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1D10"/>
    <w:rsid w:val="005827F0"/>
    <w:rsid w:val="005831E0"/>
    <w:rsid w:val="005832DF"/>
    <w:rsid w:val="00583CF9"/>
    <w:rsid w:val="00585762"/>
    <w:rsid w:val="005905FC"/>
    <w:rsid w:val="005911EE"/>
    <w:rsid w:val="0059139F"/>
    <w:rsid w:val="00591656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D41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010"/>
    <w:rsid w:val="005B73F0"/>
    <w:rsid w:val="005B7BD0"/>
    <w:rsid w:val="005C09E3"/>
    <w:rsid w:val="005C1346"/>
    <w:rsid w:val="005C1601"/>
    <w:rsid w:val="005C24BF"/>
    <w:rsid w:val="005C2604"/>
    <w:rsid w:val="005C4256"/>
    <w:rsid w:val="005C53B8"/>
    <w:rsid w:val="005C5931"/>
    <w:rsid w:val="005C6558"/>
    <w:rsid w:val="005C6714"/>
    <w:rsid w:val="005C7203"/>
    <w:rsid w:val="005C7312"/>
    <w:rsid w:val="005C7F8F"/>
    <w:rsid w:val="005D030B"/>
    <w:rsid w:val="005D1409"/>
    <w:rsid w:val="005D233C"/>
    <w:rsid w:val="005D2760"/>
    <w:rsid w:val="005D2931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17FF"/>
    <w:rsid w:val="005F2545"/>
    <w:rsid w:val="005F2D54"/>
    <w:rsid w:val="005F312A"/>
    <w:rsid w:val="005F3E86"/>
    <w:rsid w:val="005F3FBE"/>
    <w:rsid w:val="005F46F9"/>
    <w:rsid w:val="005F470B"/>
    <w:rsid w:val="005F5654"/>
    <w:rsid w:val="005F6C9F"/>
    <w:rsid w:val="005F7CD9"/>
    <w:rsid w:val="006006B1"/>
    <w:rsid w:val="00600E68"/>
    <w:rsid w:val="00601C06"/>
    <w:rsid w:val="00602340"/>
    <w:rsid w:val="00603100"/>
    <w:rsid w:val="006040AC"/>
    <w:rsid w:val="006044BF"/>
    <w:rsid w:val="006056D3"/>
    <w:rsid w:val="0060646B"/>
    <w:rsid w:val="00610B1F"/>
    <w:rsid w:val="006141B5"/>
    <w:rsid w:val="00614F90"/>
    <w:rsid w:val="006151EA"/>
    <w:rsid w:val="00615962"/>
    <w:rsid w:val="00616DF6"/>
    <w:rsid w:val="00616E4A"/>
    <w:rsid w:val="00620955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D3C"/>
    <w:rsid w:val="006328AF"/>
    <w:rsid w:val="0063332A"/>
    <w:rsid w:val="0063411A"/>
    <w:rsid w:val="0063411E"/>
    <w:rsid w:val="00634246"/>
    <w:rsid w:val="00634708"/>
    <w:rsid w:val="0063492E"/>
    <w:rsid w:val="00634F15"/>
    <w:rsid w:val="00636DD8"/>
    <w:rsid w:val="00637090"/>
    <w:rsid w:val="00637449"/>
    <w:rsid w:val="006378D3"/>
    <w:rsid w:val="00637B93"/>
    <w:rsid w:val="00641055"/>
    <w:rsid w:val="00641355"/>
    <w:rsid w:val="006413D1"/>
    <w:rsid w:val="00642819"/>
    <w:rsid w:val="00643C96"/>
    <w:rsid w:val="00644165"/>
    <w:rsid w:val="00647294"/>
    <w:rsid w:val="00647895"/>
    <w:rsid w:val="00650452"/>
    <w:rsid w:val="0065046F"/>
    <w:rsid w:val="00650596"/>
    <w:rsid w:val="006517AE"/>
    <w:rsid w:val="00651E4F"/>
    <w:rsid w:val="00652918"/>
    <w:rsid w:val="0065370D"/>
    <w:rsid w:val="00654119"/>
    <w:rsid w:val="00654A8B"/>
    <w:rsid w:val="00655175"/>
    <w:rsid w:val="00657F55"/>
    <w:rsid w:val="00660257"/>
    <w:rsid w:val="00660706"/>
    <w:rsid w:val="00660E3B"/>
    <w:rsid w:val="006613FD"/>
    <w:rsid w:val="00661B17"/>
    <w:rsid w:val="00662BB5"/>
    <w:rsid w:val="00662DB6"/>
    <w:rsid w:val="00663F9A"/>
    <w:rsid w:val="00664481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1213"/>
    <w:rsid w:val="00681231"/>
    <w:rsid w:val="00681B9D"/>
    <w:rsid w:val="00681E31"/>
    <w:rsid w:val="00682E4B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DB"/>
    <w:rsid w:val="006958F0"/>
    <w:rsid w:val="00695EA4"/>
    <w:rsid w:val="006A0094"/>
    <w:rsid w:val="006A0B46"/>
    <w:rsid w:val="006A0CA1"/>
    <w:rsid w:val="006A161C"/>
    <w:rsid w:val="006A1B37"/>
    <w:rsid w:val="006A2695"/>
    <w:rsid w:val="006A2BCB"/>
    <w:rsid w:val="006A333B"/>
    <w:rsid w:val="006A34F6"/>
    <w:rsid w:val="006A5580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7B1"/>
    <w:rsid w:val="006B39E6"/>
    <w:rsid w:val="006B3B4D"/>
    <w:rsid w:val="006B3D21"/>
    <w:rsid w:val="006B49F7"/>
    <w:rsid w:val="006B4B05"/>
    <w:rsid w:val="006B530E"/>
    <w:rsid w:val="006B5BF9"/>
    <w:rsid w:val="006B6F24"/>
    <w:rsid w:val="006B7275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D0C4B"/>
    <w:rsid w:val="006D0D98"/>
    <w:rsid w:val="006D1625"/>
    <w:rsid w:val="006D1A5F"/>
    <w:rsid w:val="006D1C8F"/>
    <w:rsid w:val="006D1FC6"/>
    <w:rsid w:val="006D2221"/>
    <w:rsid w:val="006D237F"/>
    <w:rsid w:val="006D25AA"/>
    <w:rsid w:val="006D2B3D"/>
    <w:rsid w:val="006D2CAB"/>
    <w:rsid w:val="006D302C"/>
    <w:rsid w:val="006D524D"/>
    <w:rsid w:val="006D5466"/>
    <w:rsid w:val="006D6B8D"/>
    <w:rsid w:val="006E02EB"/>
    <w:rsid w:val="006E0758"/>
    <w:rsid w:val="006E15AE"/>
    <w:rsid w:val="006E2854"/>
    <w:rsid w:val="006E2BB6"/>
    <w:rsid w:val="006E3896"/>
    <w:rsid w:val="006E4DAA"/>
    <w:rsid w:val="006E5C1C"/>
    <w:rsid w:val="006E754C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515E"/>
    <w:rsid w:val="00715473"/>
    <w:rsid w:val="00715475"/>
    <w:rsid w:val="007158AB"/>
    <w:rsid w:val="00715D75"/>
    <w:rsid w:val="0071744E"/>
    <w:rsid w:val="00717E4A"/>
    <w:rsid w:val="00717EC1"/>
    <w:rsid w:val="00720458"/>
    <w:rsid w:val="007207A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35D3"/>
    <w:rsid w:val="00744F2E"/>
    <w:rsid w:val="00744FEF"/>
    <w:rsid w:val="007451BF"/>
    <w:rsid w:val="00745C4F"/>
    <w:rsid w:val="00746C5D"/>
    <w:rsid w:val="00747354"/>
    <w:rsid w:val="0074736C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7FD"/>
    <w:rsid w:val="00756FA5"/>
    <w:rsid w:val="00757032"/>
    <w:rsid w:val="007601A2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647D"/>
    <w:rsid w:val="00776DC3"/>
    <w:rsid w:val="00777E03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12F2"/>
    <w:rsid w:val="007A1AA5"/>
    <w:rsid w:val="007A1C7E"/>
    <w:rsid w:val="007A1DA3"/>
    <w:rsid w:val="007A3612"/>
    <w:rsid w:val="007A3917"/>
    <w:rsid w:val="007A3BA2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16B9"/>
    <w:rsid w:val="007C2E86"/>
    <w:rsid w:val="007C3CD5"/>
    <w:rsid w:val="007C5239"/>
    <w:rsid w:val="007C5CD3"/>
    <w:rsid w:val="007C60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E054A"/>
    <w:rsid w:val="007E0B09"/>
    <w:rsid w:val="007E1AE3"/>
    <w:rsid w:val="007E2124"/>
    <w:rsid w:val="007E22B6"/>
    <w:rsid w:val="007E3621"/>
    <w:rsid w:val="007E3D77"/>
    <w:rsid w:val="007E503A"/>
    <w:rsid w:val="007E5296"/>
    <w:rsid w:val="007E5D55"/>
    <w:rsid w:val="007E63AD"/>
    <w:rsid w:val="007E669C"/>
    <w:rsid w:val="007E6F26"/>
    <w:rsid w:val="007E7559"/>
    <w:rsid w:val="007F2B71"/>
    <w:rsid w:val="007F2E6D"/>
    <w:rsid w:val="007F4294"/>
    <w:rsid w:val="007F42A9"/>
    <w:rsid w:val="007F4E47"/>
    <w:rsid w:val="007F7118"/>
    <w:rsid w:val="007F7126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EE8"/>
    <w:rsid w:val="00811102"/>
    <w:rsid w:val="008121BA"/>
    <w:rsid w:val="00812B7B"/>
    <w:rsid w:val="0081331F"/>
    <w:rsid w:val="0081356A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8A3"/>
    <w:rsid w:val="008228AD"/>
    <w:rsid w:val="008230E1"/>
    <w:rsid w:val="00823CD7"/>
    <w:rsid w:val="00823F71"/>
    <w:rsid w:val="00824995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5C33"/>
    <w:rsid w:val="00835E39"/>
    <w:rsid w:val="00837005"/>
    <w:rsid w:val="0083763A"/>
    <w:rsid w:val="00837D7E"/>
    <w:rsid w:val="0084112B"/>
    <w:rsid w:val="00843974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0F3"/>
    <w:rsid w:val="008522E2"/>
    <w:rsid w:val="008547C2"/>
    <w:rsid w:val="008551FF"/>
    <w:rsid w:val="0085587C"/>
    <w:rsid w:val="0085601F"/>
    <w:rsid w:val="0085643B"/>
    <w:rsid w:val="0085663D"/>
    <w:rsid w:val="00856A80"/>
    <w:rsid w:val="00857B5F"/>
    <w:rsid w:val="00857F42"/>
    <w:rsid w:val="0086050C"/>
    <w:rsid w:val="0086142A"/>
    <w:rsid w:val="00861961"/>
    <w:rsid w:val="008620A9"/>
    <w:rsid w:val="0086213F"/>
    <w:rsid w:val="00862A5F"/>
    <w:rsid w:val="00862A8A"/>
    <w:rsid w:val="00862C88"/>
    <w:rsid w:val="008659BC"/>
    <w:rsid w:val="008704F1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6E98"/>
    <w:rsid w:val="00877703"/>
    <w:rsid w:val="00880F04"/>
    <w:rsid w:val="00880FAF"/>
    <w:rsid w:val="008822F9"/>
    <w:rsid w:val="00882459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2CFE"/>
    <w:rsid w:val="008930F4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2106"/>
    <w:rsid w:val="008B24BC"/>
    <w:rsid w:val="008B25AC"/>
    <w:rsid w:val="008B287D"/>
    <w:rsid w:val="008B3867"/>
    <w:rsid w:val="008B3A33"/>
    <w:rsid w:val="008B3A63"/>
    <w:rsid w:val="008B3AF1"/>
    <w:rsid w:val="008B4A66"/>
    <w:rsid w:val="008B5163"/>
    <w:rsid w:val="008B5651"/>
    <w:rsid w:val="008B7538"/>
    <w:rsid w:val="008C0C55"/>
    <w:rsid w:val="008C15C9"/>
    <w:rsid w:val="008C1973"/>
    <w:rsid w:val="008C2ED8"/>
    <w:rsid w:val="008C3A9F"/>
    <w:rsid w:val="008C3C99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54B6"/>
    <w:rsid w:val="008D5952"/>
    <w:rsid w:val="008D5D6D"/>
    <w:rsid w:val="008D5E5F"/>
    <w:rsid w:val="008D7A65"/>
    <w:rsid w:val="008E143E"/>
    <w:rsid w:val="008E1CB6"/>
    <w:rsid w:val="008E1E16"/>
    <w:rsid w:val="008E1E2D"/>
    <w:rsid w:val="008E2044"/>
    <w:rsid w:val="008E3975"/>
    <w:rsid w:val="008E3C1A"/>
    <w:rsid w:val="008E3F51"/>
    <w:rsid w:val="008E4041"/>
    <w:rsid w:val="008E43F9"/>
    <w:rsid w:val="008E44B9"/>
    <w:rsid w:val="008E44BE"/>
    <w:rsid w:val="008E60FF"/>
    <w:rsid w:val="008E69B4"/>
    <w:rsid w:val="008E6E0F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3F48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B14"/>
    <w:rsid w:val="00902274"/>
    <w:rsid w:val="009025FD"/>
    <w:rsid w:val="00903001"/>
    <w:rsid w:val="0090371C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EB6"/>
    <w:rsid w:val="00915626"/>
    <w:rsid w:val="009159DD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365"/>
    <w:rsid w:val="009247B2"/>
    <w:rsid w:val="009249D7"/>
    <w:rsid w:val="00924F8D"/>
    <w:rsid w:val="009256B4"/>
    <w:rsid w:val="00925AFE"/>
    <w:rsid w:val="00926EA6"/>
    <w:rsid w:val="00927E9E"/>
    <w:rsid w:val="0093105B"/>
    <w:rsid w:val="00931AC3"/>
    <w:rsid w:val="00932BA0"/>
    <w:rsid w:val="00933D95"/>
    <w:rsid w:val="0093431B"/>
    <w:rsid w:val="00934454"/>
    <w:rsid w:val="00934608"/>
    <w:rsid w:val="00935A77"/>
    <w:rsid w:val="00935D1B"/>
    <w:rsid w:val="00936025"/>
    <w:rsid w:val="00937DBF"/>
    <w:rsid w:val="00937F80"/>
    <w:rsid w:val="00940CF6"/>
    <w:rsid w:val="0094242C"/>
    <w:rsid w:val="00942ACE"/>
    <w:rsid w:val="00944477"/>
    <w:rsid w:val="009444BA"/>
    <w:rsid w:val="00944A8D"/>
    <w:rsid w:val="00944A9F"/>
    <w:rsid w:val="00944E1C"/>
    <w:rsid w:val="0094551D"/>
    <w:rsid w:val="00945836"/>
    <w:rsid w:val="009469A2"/>
    <w:rsid w:val="009479CA"/>
    <w:rsid w:val="00950473"/>
    <w:rsid w:val="00950A4C"/>
    <w:rsid w:val="00951236"/>
    <w:rsid w:val="00951495"/>
    <w:rsid w:val="00953117"/>
    <w:rsid w:val="00954B19"/>
    <w:rsid w:val="009553B2"/>
    <w:rsid w:val="00956C26"/>
    <w:rsid w:val="00957902"/>
    <w:rsid w:val="00957BD5"/>
    <w:rsid w:val="00957EE4"/>
    <w:rsid w:val="00962208"/>
    <w:rsid w:val="0096429D"/>
    <w:rsid w:val="00964881"/>
    <w:rsid w:val="00964AB7"/>
    <w:rsid w:val="00964F78"/>
    <w:rsid w:val="0096514D"/>
    <w:rsid w:val="0096521E"/>
    <w:rsid w:val="00965B88"/>
    <w:rsid w:val="00966A63"/>
    <w:rsid w:val="00967476"/>
    <w:rsid w:val="0097029F"/>
    <w:rsid w:val="00970845"/>
    <w:rsid w:val="009710C3"/>
    <w:rsid w:val="00971372"/>
    <w:rsid w:val="0097163B"/>
    <w:rsid w:val="00973A9E"/>
    <w:rsid w:val="00974640"/>
    <w:rsid w:val="00975653"/>
    <w:rsid w:val="00976EA8"/>
    <w:rsid w:val="009771CA"/>
    <w:rsid w:val="009776E7"/>
    <w:rsid w:val="00977EDC"/>
    <w:rsid w:val="00980289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3D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96F"/>
    <w:rsid w:val="009B1EF1"/>
    <w:rsid w:val="009B1FCD"/>
    <w:rsid w:val="009B1FCF"/>
    <w:rsid w:val="009B2862"/>
    <w:rsid w:val="009B311F"/>
    <w:rsid w:val="009B4212"/>
    <w:rsid w:val="009B48C4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5132"/>
    <w:rsid w:val="009C58D3"/>
    <w:rsid w:val="009C5B4C"/>
    <w:rsid w:val="009C6C23"/>
    <w:rsid w:val="009D06C2"/>
    <w:rsid w:val="009D07F9"/>
    <w:rsid w:val="009D16A3"/>
    <w:rsid w:val="009D1D30"/>
    <w:rsid w:val="009D1EB4"/>
    <w:rsid w:val="009D2252"/>
    <w:rsid w:val="009D2335"/>
    <w:rsid w:val="009D27E8"/>
    <w:rsid w:val="009D391A"/>
    <w:rsid w:val="009D3E12"/>
    <w:rsid w:val="009D4F51"/>
    <w:rsid w:val="009D60E5"/>
    <w:rsid w:val="009D66E6"/>
    <w:rsid w:val="009D67E8"/>
    <w:rsid w:val="009D72D0"/>
    <w:rsid w:val="009E0591"/>
    <w:rsid w:val="009E0CA7"/>
    <w:rsid w:val="009E16D8"/>
    <w:rsid w:val="009E2CC1"/>
    <w:rsid w:val="009E355C"/>
    <w:rsid w:val="009E533E"/>
    <w:rsid w:val="009E548A"/>
    <w:rsid w:val="009E656F"/>
    <w:rsid w:val="009E794E"/>
    <w:rsid w:val="009F1365"/>
    <w:rsid w:val="009F14FB"/>
    <w:rsid w:val="009F1971"/>
    <w:rsid w:val="009F1BD5"/>
    <w:rsid w:val="009F2914"/>
    <w:rsid w:val="009F3356"/>
    <w:rsid w:val="009F3D2B"/>
    <w:rsid w:val="009F5B2C"/>
    <w:rsid w:val="009F6763"/>
    <w:rsid w:val="009F6DBA"/>
    <w:rsid w:val="009F6EAB"/>
    <w:rsid w:val="009F7448"/>
    <w:rsid w:val="009F7D13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603"/>
    <w:rsid w:val="00A11005"/>
    <w:rsid w:val="00A1100B"/>
    <w:rsid w:val="00A136E1"/>
    <w:rsid w:val="00A13C71"/>
    <w:rsid w:val="00A1425A"/>
    <w:rsid w:val="00A15006"/>
    <w:rsid w:val="00A1519E"/>
    <w:rsid w:val="00A15691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308B0"/>
    <w:rsid w:val="00A31842"/>
    <w:rsid w:val="00A318BF"/>
    <w:rsid w:val="00A327B9"/>
    <w:rsid w:val="00A34AE2"/>
    <w:rsid w:val="00A35C99"/>
    <w:rsid w:val="00A36567"/>
    <w:rsid w:val="00A3764D"/>
    <w:rsid w:val="00A40086"/>
    <w:rsid w:val="00A40D81"/>
    <w:rsid w:val="00A4145F"/>
    <w:rsid w:val="00A42B5F"/>
    <w:rsid w:val="00A4318C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50766"/>
    <w:rsid w:val="00A50816"/>
    <w:rsid w:val="00A50A05"/>
    <w:rsid w:val="00A5105D"/>
    <w:rsid w:val="00A51AB5"/>
    <w:rsid w:val="00A51AB6"/>
    <w:rsid w:val="00A525B2"/>
    <w:rsid w:val="00A528C8"/>
    <w:rsid w:val="00A52AB3"/>
    <w:rsid w:val="00A539B2"/>
    <w:rsid w:val="00A541A7"/>
    <w:rsid w:val="00A545F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719"/>
    <w:rsid w:val="00A73DD4"/>
    <w:rsid w:val="00A73E85"/>
    <w:rsid w:val="00A74461"/>
    <w:rsid w:val="00A755BF"/>
    <w:rsid w:val="00A761BD"/>
    <w:rsid w:val="00A81995"/>
    <w:rsid w:val="00A84032"/>
    <w:rsid w:val="00A841A8"/>
    <w:rsid w:val="00A8499E"/>
    <w:rsid w:val="00A855EC"/>
    <w:rsid w:val="00A8589C"/>
    <w:rsid w:val="00A85E0E"/>
    <w:rsid w:val="00A86C1B"/>
    <w:rsid w:val="00A86DD7"/>
    <w:rsid w:val="00A90552"/>
    <w:rsid w:val="00A908E4"/>
    <w:rsid w:val="00A90F2E"/>
    <w:rsid w:val="00A911C0"/>
    <w:rsid w:val="00A92723"/>
    <w:rsid w:val="00A92C7A"/>
    <w:rsid w:val="00A92EA7"/>
    <w:rsid w:val="00A93B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CA3"/>
    <w:rsid w:val="00AA5791"/>
    <w:rsid w:val="00AA5CF2"/>
    <w:rsid w:val="00AA6C55"/>
    <w:rsid w:val="00AA7451"/>
    <w:rsid w:val="00AA7720"/>
    <w:rsid w:val="00AB01FB"/>
    <w:rsid w:val="00AB0F6C"/>
    <w:rsid w:val="00AB1FB0"/>
    <w:rsid w:val="00AB4279"/>
    <w:rsid w:val="00AB458B"/>
    <w:rsid w:val="00AB52C8"/>
    <w:rsid w:val="00AB552D"/>
    <w:rsid w:val="00AB58B0"/>
    <w:rsid w:val="00AB59E3"/>
    <w:rsid w:val="00AB6CAD"/>
    <w:rsid w:val="00AB6EFF"/>
    <w:rsid w:val="00AB700C"/>
    <w:rsid w:val="00AB7AC3"/>
    <w:rsid w:val="00AB7CD3"/>
    <w:rsid w:val="00AC016B"/>
    <w:rsid w:val="00AC09E6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56D"/>
    <w:rsid w:val="00AD7662"/>
    <w:rsid w:val="00AE03F2"/>
    <w:rsid w:val="00AE0AAC"/>
    <w:rsid w:val="00AE0E46"/>
    <w:rsid w:val="00AE3296"/>
    <w:rsid w:val="00AE3AAD"/>
    <w:rsid w:val="00AE4FF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62C5"/>
    <w:rsid w:val="00AF682C"/>
    <w:rsid w:val="00AF6A1B"/>
    <w:rsid w:val="00AF73D4"/>
    <w:rsid w:val="00AF763E"/>
    <w:rsid w:val="00AF7D14"/>
    <w:rsid w:val="00B00195"/>
    <w:rsid w:val="00B00667"/>
    <w:rsid w:val="00B006ED"/>
    <w:rsid w:val="00B00857"/>
    <w:rsid w:val="00B01B6E"/>
    <w:rsid w:val="00B027DB"/>
    <w:rsid w:val="00B044C2"/>
    <w:rsid w:val="00B05B8A"/>
    <w:rsid w:val="00B06AF8"/>
    <w:rsid w:val="00B06E0F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102"/>
    <w:rsid w:val="00B22312"/>
    <w:rsid w:val="00B2264A"/>
    <w:rsid w:val="00B228F1"/>
    <w:rsid w:val="00B23451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F5"/>
    <w:rsid w:val="00B32307"/>
    <w:rsid w:val="00B32680"/>
    <w:rsid w:val="00B329F2"/>
    <w:rsid w:val="00B32B7F"/>
    <w:rsid w:val="00B330DB"/>
    <w:rsid w:val="00B33DB9"/>
    <w:rsid w:val="00B35824"/>
    <w:rsid w:val="00B35AD8"/>
    <w:rsid w:val="00B35D32"/>
    <w:rsid w:val="00B3601B"/>
    <w:rsid w:val="00B36327"/>
    <w:rsid w:val="00B36AD2"/>
    <w:rsid w:val="00B3703F"/>
    <w:rsid w:val="00B374CC"/>
    <w:rsid w:val="00B378C0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50217"/>
    <w:rsid w:val="00B504FC"/>
    <w:rsid w:val="00B50760"/>
    <w:rsid w:val="00B50D2D"/>
    <w:rsid w:val="00B5216C"/>
    <w:rsid w:val="00B52E6A"/>
    <w:rsid w:val="00B53311"/>
    <w:rsid w:val="00B555A5"/>
    <w:rsid w:val="00B558F4"/>
    <w:rsid w:val="00B55BE4"/>
    <w:rsid w:val="00B55F8E"/>
    <w:rsid w:val="00B562C2"/>
    <w:rsid w:val="00B5662B"/>
    <w:rsid w:val="00B57698"/>
    <w:rsid w:val="00B57D4B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A16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7935"/>
    <w:rsid w:val="00B81142"/>
    <w:rsid w:val="00B8180F"/>
    <w:rsid w:val="00B81EAC"/>
    <w:rsid w:val="00B83469"/>
    <w:rsid w:val="00B861A7"/>
    <w:rsid w:val="00B868E2"/>
    <w:rsid w:val="00B870D5"/>
    <w:rsid w:val="00B872C3"/>
    <w:rsid w:val="00B879E9"/>
    <w:rsid w:val="00B87E2B"/>
    <w:rsid w:val="00B92E8F"/>
    <w:rsid w:val="00B9370A"/>
    <w:rsid w:val="00B95295"/>
    <w:rsid w:val="00B958D2"/>
    <w:rsid w:val="00BA0018"/>
    <w:rsid w:val="00BA0997"/>
    <w:rsid w:val="00BA2298"/>
    <w:rsid w:val="00BA2571"/>
    <w:rsid w:val="00BA263F"/>
    <w:rsid w:val="00BA277C"/>
    <w:rsid w:val="00BA2EF0"/>
    <w:rsid w:val="00BA5BC9"/>
    <w:rsid w:val="00BA6550"/>
    <w:rsid w:val="00BA699B"/>
    <w:rsid w:val="00BB0704"/>
    <w:rsid w:val="00BB1382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4A17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FC9"/>
    <w:rsid w:val="00BE2AC1"/>
    <w:rsid w:val="00BE554B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420C"/>
    <w:rsid w:val="00BF43D4"/>
    <w:rsid w:val="00BF4591"/>
    <w:rsid w:val="00BF4F9D"/>
    <w:rsid w:val="00BF5111"/>
    <w:rsid w:val="00BF532D"/>
    <w:rsid w:val="00BF5F4A"/>
    <w:rsid w:val="00BF62BB"/>
    <w:rsid w:val="00BF70E5"/>
    <w:rsid w:val="00BF7288"/>
    <w:rsid w:val="00C0017C"/>
    <w:rsid w:val="00C00FA4"/>
    <w:rsid w:val="00C01AA5"/>
    <w:rsid w:val="00C021BB"/>
    <w:rsid w:val="00C024D4"/>
    <w:rsid w:val="00C02881"/>
    <w:rsid w:val="00C02F08"/>
    <w:rsid w:val="00C04184"/>
    <w:rsid w:val="00C04DE0"/>
    <w:rsid w:val="00C059D4"/>
    <w:rsid w:val="00C061AA"/>
    <w:rsid w:val="00C06B94"/>
    <w:rsid w:val="00C07D1F"/>
    <w:rsid w:val="00C1015A"/>
    <w:rsid w:val="00C11A2C"/>
    <w:rsid w:val="00C12810"/>
    <w:rsid w:val="00C1453F"/>
    <w:rsid w:val="00C17E04"/>
    <w:rsid w:val="00C20BDA"/>
    <w:rsid w:val="00C21314"/>
    <w:rsid w:val="00C21A83"/>
    <w:rsid w:val="00C22045"/>
    <w:rsid w:val="00C22223"/>
    <w:rsid w:val="00C22462"/>
    <w:rsid w:val="00C22FA4"/>
    <w:rsid w:val="00C22FE0"/>
    <w:rsid w:val="00C23145"/>
    <w:rsid w:val="00C237B9"/>
    <w:rsid w:val="00C23C09"/>
    <w:rsid w:val="00C24ED8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A5D"/>
    <w:rsid w:val="00C35FED"/>
    <w:rsid w:val="00C37CCA"/>
    <w:rsid w:val="00C37F8D"/>
    <w:rsid w:val="00C40165"/>
    <w:rsid w:val="00C409A8"/>
    <w:rsid w:val="00C4115F"/>
    <w:rsid w:val="00C42B38"/>
    <w:rsid w:val="00C430E7"/>
    <w:rsid w:val="00C432E7"/>
    <w:rsid w:val="00C43880"/>
    <w:rsid w:val="00C43AF1"/>
    <w:rsid w:val="00C43CFC"/>
    <w:rsid w:val="00C43E24"/>
    <w:rsid w:val="00C4521D"/>
    <w:rsid w:val="00C45D3A"/>
    <w:rsid w:val="00C47A0F"/>
    <w:rsid w:val="00C5020D"/>
    <w:rsid w:val="00C50A57"/>
    <w:rsid w:val="00C50BE6"/>
    <w:rsid w:val="00C52072"/>
    <w:rsid w:val="00C52B43"/>
    <w:rsid w:val="00C53400"/>
    <w:rsid w:val="00C54D7C"/>
    <w:rsid w:val="00C5500C"/>
    <w:rsid w:val="00C566D3"/>
    <w:rsid w:val="00C5717F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511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72EE"/>
    <w:rsid w:val="00CC77D0"/>
    <w:rsid w:val="00CD0DB9"/>
    <w:rsid w:val="00CD11A5"/>
    <w:rsid w:val="00CD1E43"/>
    <w:rsid w:val="00CD2370"/>
    <w:rsid w:val="00CD3BAC"/>
    <w:rsid w:val="00CD3F51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4108"/>
    <w:rsid w:val="00CE46B6"/>
    <w:rsid w:val="00CE4918"/>
    <w:rsid w:val="00CE51BC"/>
    <w:rsid w:val="00CE7132"/>
    <w:rsid w:val="00CE753A"/>
    <w:rsid w:val="00CE7877"/>
    <w:rsid w:val="00CE7A4E"/>
    <w:rsid w:val="00CF019C"/>
    <w:rsid w:val="00CF0ADA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250B"/>
    <w:rsid w:val="00D03597"/>
    <w:rsid w:val="00D037CD"/>
    <w:rsid w:val="00D05A87"/>
    <w:rsid w:val="00D06A41"/>
    <w:rsid w:val="00D06CC8"/>
    <w:rsid w:val="00D0710A"/>
    <w:rsid w:val="00D07D5D"/>
    <w:rsid w:val="00D1035D"/>
    <w:rsid w:val="00D117DB"/>
    <w:rsid w:val="00D11DCC"/>
    <w:rsid w:val="00D121D5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1076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1286"/>
    <w:rsid w:val="00D31328"/>
    <w:rsid w:val="00D31FB6"/>
    <w:rsid w:val="00D3239F"/>
    <w:rsid w:val="00D331CA"/>
    <w:rsid w:val="00D33209"/>
    <w:rsid w:val="00D33741"/>
    <w:rsid w:val="00D337C3"/>
    <w:rsid w:val="00D3456C"/>
    <w:rsid w:val="00D35862"/>
    <w:rsid w:val="00D358AB"/>
    <w:rsid w:val="00D3734F"/>
    <w:rsid w:val="00D40284"/>
    <w:rsid w:val="00D405AF"/>
    <w:rsid w:val="00D40958"/>
    <w:rsid w:val="00D40B8A"/>
    <w:rsid w:val="00D4163E"/>
    <w:rsid w:val="00D41E18"/>
    <w:rsid w:val="00D4240B"/>
    <w:rsid w:val="00D42F23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F2D"/>
    <w:rsid w:val="00D61151"/>
    <w:rsid w:val="00D61724"/>
    <w:rsid w:val="00D62286"/>
    <w:rsid w:val="00D63642"/>
    <w:rsid w:val="00D67D73"/>
    <w:rsid w:val="00D7042F"/>
    <w:rsid w:val="00D70494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633E"/>
    <w:rsid w:val="00D76B82"/>
    <w:rsid w:val="00D7708D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94C"/>
    <w:rsid w:val="00D84287"/>
    <w:rsid w:val="00D84410"/>
    <w:rsid w:val="00D84C9E"/>
    <w:rsid w:val="00D85D4E"/>
    <w:rsid w:val="00D867F2"/>
    <w:rsid w:val="00D8707F"/>
    <w:rsid w:val="00D87F77"/>
    <w:rsid w:val="00D926C1"/>
    <w:rsid w:val="00D946AF"/>
    <w:rsid w:val="00D95A5D"/>
    <w:rsid w:val="00D95F7A"/>
    <w:rsid w:val="00D96829"/>
    <w:rsid w:val="00D96BC9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6BB"/>
    <w:rsid w:val="00DB008F"/>
    <w:rsid w:val="00DB0120"/>
    <w:rsid w:val="00DB0EE6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591A"/>
    <w:rsid w:val="00DB74FF"/>
    <w:rsid w:val="00DB7FBD"/>
    <w:rsid w:val="00DC05E9"/>
    <w:rsid w:val="00DC1C28"/>
    <w:rsid w:val="00DC3D70"/>
    <w:rsid w:val="00DC3F19"/>
    <w:rsid w:val="00DC4089"/>
    <w:rsid w:val="00DC4168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9D9"/>
    <w:rsid w:val="00DF1C8B"/>
    <w:rsid w:val="00DF1DBE"/>
    <w:rsid w:val="00DF5F96"/>
    <w:rsid w:val="00DF7009"/>
    <w:rsid w:val="00DF71D3"/>
    <w:rsid w:val="00E0098D"/>
    <w:rsid w:val="00E00A4F"/>
    <w:rsid w:val="00E00BE6"/>
    <w:rsid w:val="00E0100C"/>
    <w:rsid w:val="00E0169B"/>
    <w:rsid w:val="00E019BE"/>
    <w:rsid w:val="00E02432"/>
    <w:rsid w:val="00E02C64"/>
    <w:rsid w:val="00E03BC4"/>
    <w:rsid w:val="00E0435E"/>
    <w:rsid w:val="00E0465A"/>
    <w:rsid w:val="00E04EF4"/>
    <w:rsid w:val="00E04FE7"/>
    <w:rsid w:val="00E05DFD"/>
    <w:rsid w:val="00E062E9"/>
    <w:rsid w:val="00E06E8D"/>
    <w:rsid w:val="00E07466"/>
    <w:rsid w:val="00E10370"/>
    <w:rsid w:val="00E1490B"/>
    <w:rsid w:val="00E151FF"/>
    <w:rsid w:val="00E155AB"/>
    <w:rsid w:val="00E20367"/>
    <w:rsid w:val="00E21DC7"/>
    <w:rsid w:val="00E228A3"/>
    <w:rsid w:val="00E22DAD"/>
    <w:rsid w:val="00E23EEC"/>
    <w:rsid w:val="00E2435C"/>
    <w:rsid w:val="00E24624"/>
    <w:rsid w:val="00E25F30"/>
    <w:rsid w:val="00E27521"/>
    <w:rsid w:val="00E27EF2"/>
    <w:rsid w:val="00E3055E"/>
    <w:rsid w:val="00E31956"/>
    <w:rsid w:val="00E31B2D"/>
    <w:rsid w:val="00E327C1"/>
    <w:rsid w:val="00E32E8B"/>
    <w:rsid w:val="00E336E9"/>
    <w:rsid w:val="00E338F4"/>
    <w:rsid w:val="00E3566C"/>
    <w:rsid w:val="00E363D3"/>
    <w:rsid w:val="00E36578"/>
    <w:rsid w:val="00E3765B"/>
    <w:rsid w:val="00E37857"/>
    <w:rsid w:val="00E37E08"/>
    <w:rsid w:val="00E418AE"/>
    <w:rsid w:val="00E41D51"/>
    <w:rsid w:val="00E42AC0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47139"/>
    <w:rsid w:val="00E51951"/>
    <w:rsid w:val="00E5274C"/>
    <w:rsid w:val="00E5409F"/>
    <w:rsid w:val="00E55E5B"/>
    <w:rsid w:val="00E5760B"/>
    <w:rsid w:val="00E57EED"/>
    <w:rsid w:val="00E626A1"/>
    <w:rsid w:val="00E62AC5"/>
    <w:rsid w:val="00E62E16"/>
    <w:rsid w:val="00E63267"/>
    <w:rsid w:val="00E65890"/>
    <w:rsid w:val="00E65ACE"/>
    <w:rsid w:val="00E65BFC"/>
    <w:rsid w:val="00E6621B"/>
    <w:rsid w:val="00E66767"/>
    <w:rsid w:val="00E67E3A"/>
    <w:rsid w:val="00E7092A"/>
    <w:rsid w:val="00E7114E"/>
    <w:rsid w:val="00E72437"/>
    <w:rsid w:val="00E74163"/>
    <w:rsid w:val="00E74B50"/>
    <w:rsid w:val="00E75220"/>
    <w:rsid w:val="00E7569F"/>
    <w:rsid w:val="00E77FDA"/>
    <w:rsid w:val="00E808DF"/>
    <w:rsid w:val="00E80C3B"/>
    <w:rsid w:val="00E80C6A"/>
    <w:rsid w:val="00E814AB"/>
    <w:rsid w:val="00E8257D"/>
    <w:rsid w:val="00E829BD"/>
    <w:rsid w:val="00E845EA"/>
    <w:rsid w:val="00E847B7"/>
    <w:rsid w:val="00E854E6"/>
    <w:rsid w:val="00E86E6E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649"/>
    <w:rsid w:val="00E97865"/>
    <w:rsid w:val="00E97EFF"/>
    <w:rsid w:val="00EA0983"/>
    <w:rsid w:val="00EA0C4C"/>
    <w:rsid w:val="00EA0D93"/>
    <w:rsid w:val="00EA1707"/>
    <w:rsid w:val="00EA223E"/>
    <w:rsid w:val="00EA32BD"/>
    <w:rsid w:val="00EA34A8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E18"/>
    <w:rsid w:val="00EB266D"/>
    <w:rsid w:val="00EB2AB1"/>
    <w:rsid w:val="00EB2D2A"/>
    <w:rsid w:val="00EB2F1D"/>
    <w:rsid w:val="00EB3EE9"/>
    <w:rsid w:val="00EB4AE6"/>
    <w:rsid w:val="00EB52A2"/>
    <w:rsid w:val="00EB5A2C"/>
    <w:rsid w:val="00EB60B3"/>
    <w:rsid w:val="00EB6F68"/>
    <w:rsid w:val="00EB71BF"/>
    <w:rsid w:val="00EB7816"/>
    <w:rsid w:val="00EB79A8"/>
    <w:rsid w:val="00EC09B5"/>
    <w:rsid w:val="00EC1694"/>
    <w:rsid w:val="00EC1FF1"/>
    <w:rsid w:val="00EC2E8F"/>
    <w:rsid w:val="00EC2FE2"/>
    <w:rsid w:val="00EC3235"/>
    <w:rsid w:val="00EC3521"/>
    <w:rsid w:val="00EC637C"/>
    <w:rsid w:val="00ED006A"/>
    <w:rsid w:val="00ED0173"/>
    <w:rsid w:val="00ED235C"/>
    <w:rsid w:val="00ED2C3E"/>
    <w:rsid w:val="00ED44A6"/>
    <w:rsid w:val="00ED6991"/>
    <w:rsid w:val="00ED7C86"/>
    <w:rsid w:val="00ED7F3A"/>
    <w:rsid w:val="00EE15B2"/>
    <w:rsid w:val="00EE201F"/>
    <w:rsid w:val="00EE25F2"/>
    <w:rsid w:val="00EE277B"/>
    <w:rsid w:val="00EE3027"/>
    <w:rsid w:val="00EE3574"/>
    <w:rsid w:val="00EE4313"/>
    <w:rsid w:val="00EE455F"/>
    <w:rsid w:val="00EE5231"/>
    <w:rsid w:val="00EE66D4"/>
    <w:rsid w:val="00EE68B6"/>
    <w:rsid w:val="00EE6B6E"/>
    <w:rsid w:val="00EE742B"/>
    <w:rsid w:val="00EE78EC"/>
    <w:rsid w:val="00EE7DF4"/>
    <w:rsid w:val="00EF0743"/>
    <w:rsid w:val="00EF1900"/>
    <w:rsid w:val="00EF22F3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E34"/>
    <w:rsid w:val="00EF7FB0"/>
    <w:rsid w:val="00F00DBD"/>
    <w:rsid w:val="00F01015"/>
    <w:rsid w:val="00F01941"/>
    <w:rsid w:val="00F0233B"/>
    <w:rsid w:val="00F03162"/>
    <w:rsid w:val="00F03DC8"/>
    <w:rsid w:val="00F042BD"/>
    <w:rsid w:val="00F0437E"/>
    <w:rsid w:val="00F044DC"/>
    <w:rsid w:val="00F04E85"/>
    <w:rsid w:val="00F0602C"/>
    <w:rsid w:val="00F067C7"/>
    <w:rsid w:val="00F1032C"/>
    <w:rsid w:val="00F11C83"/>
    <w:rsid w:val="00F1201E"/>
    <w:rsid w:val="00F1259E"/>
    <w:rsid w:val="00F13F51"/>
    <w:rsid w:val="00F14362"/>
    <w:rsid w:val="00F15451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CD"/>
    <w:rsid w:val="00F23B5F"/>
    <w:rsid w:val="00F24FDE"/>
    <w:rsid w:val="00F2537F"/>
    <w:rsid w:val="00F25C12"/>
    <w:rsid w:val="00F25CC0"/>
    <w:rsid w:val="00F27E79"/>
    <w:rsid w:val="00F3042F"/>
    <w:rsid w:val="00F32038"/>
    <w:rsid w:val="00F32442"/>
    <w:rsid w:val="00F329A6"/>
    <w:rsid w:val="00F32B73"/>
    <w:rsid w:val="00F32CA7"/>
    <w:rsid w:val="00F330C1"/>
    <w:rsid w:val="00F332E9"/>
    <w:rsid w:val="00F35F4B"/>
    <w:rsid w:val="00F36E49"/>
    <w:rsid w:val="00F37398"/>
    <w:rsid w:val="00F3763D"/>
    <w:rsid w:val="00F4028F"/>
    <w:rsid w:val="00F40F24"/>
    <w:rsid w:val="00F4206B"/>
    <w:rsid w:val="00F427BA"/>
    <w:rsid w:val="00F512FD"/>
    <w:rsid w:val="00F52A12"/>
    <w:rsid w:val="00F52D73"/>
    <w:rsid w:val="00F53CD0"/>
    <w:rsid w:val="00F5431E"/>
    <w:rsid w:val="00F55341"/>
    <w:rsid w:val="00F5543C"/>
    <w:rsid w:val="00F5593B"/>
    <w:rsid w:val="00F605AC"/>
    <w:rsid w:val="00F6100B"/>
    <w:rsid w:val="00F61217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1AE4"/>
    <w:rsid w:val="00F723D5"/>
    <w:rsid w:val="00F74A33"/>
    <w:rsid w:val="00F75971"/>
    <w:rsid w:val="00F7602F"/>
    <w:rsid w:val="00F80096"/>
    <w:rsid w:val="00F80805"/>
    <w:rsid w:val="00F81B1E"/>
    <w:rsid w:val="00F81E28"/>
    <w:rsid w:val="00F82542"/>
    <w:rsid w:val="00F8282A"/>
    <w:rsid w:val="00F83FB0"/>
    <w:rsid w:val="00F849B2"/>
    <w:rsid w:val="00F85AA2"/>
    <w:rsid w:val="00F862BE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DC5"/>
    <w:rsid w:val="00FB225A"/>
    <w:rsid w:val="00FB268A"/>
    <w:rsid w:val="00FB2D7D"/>
    <w:rsid w:val="00FB2F8C"/>
    <w:rsid w:val="00FB312F"/>
    <w:rsid w:val="00FB31C1"/>
    <w:rsid w:val="00FB3465"/>
    <w:rsid w:val="00FB416A"/>
    <w:rsid w:val="00FB4D1F"/>
    <w:rsid w:val="00FB57EA"/>
    <w:rsid w:val="00FB6A8D"/>
    <w:rsid w:val="00FB6B6B"/>
    <w:rsid w:val="00FB6CC6"/>
    <w:rsid w:val="00FC0078"/>
    <w:rsid w:val="00FC0CCB"/>
    <w:rsid w:val="00FC3409"/>
    <w:rsid w:val="00FC3CA0"/>
    <w:rsid w:val="00FC5022"/>
    <w:rsid w:val="00FC598E"/>
    <w:rsid w:val="00FC599D"/>
    <w:rsid w:val="00FC626E"/>
    <w:rsid w:val="00FC70B9"/>
    <w:rsid w:val="00FC70FA"/>
    <w:rsid w:val="00FC771A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1F0D"/>
    <w:rsid w:val="00FE20FB"/>
    <w:rsid w:val="00FE2A09"/>
    <w:rsid w:val="00FE2B83"/>
    <w:rsid w:val="00FE39D1"/>
    <w:rsid w:val="00FE7356"/>
    <w:rsid w:val="00FE74C1"/>
    <w:rsid w:val="00FE78AB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5400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C81923-BCFF-4B35-915C-88C75B6FC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16</Pages>
  <Words>3251</Words>
  <Characters>14027</Characters>
  <Application>Microsoft Office Word</Application>
  <DocSecurity>0</DocSecurity>
  <Lines>116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17244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Laaurat, Jongthitinon</dc:creator>
  <cp:keywords/>
  <cp:lastModifiedBy>Somjai, Nigonyanont</cp:lastModifiedBy>
  <cp:revision>3</cp:revision>
  <cp:lastPrinted>2018-07-31T08:14:00Z</cp:lastPrinted>
  <dcterms:created xsi:type="dcterms:W3CDTF">2018-08-07T06:53:00Z</dcterms:created>
  <dcterms:modified xsi:type="dcterms:W3CDTF">2018-08-07T06:54:00Z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