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footer6.xml" ContentType="application/vnd.openxmlformats-officedocument.wordprocessingml.footer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0BA5" w:rsidRPr="00F1695C" w:rsidRDefault="00670BA5" w:rsidP="00905737">
      <w:pPr>
        <w:widowControl w:val="0"/>
        <w:tabs>
          <w:tab w:val="left" w:pos="7380"/>
        </w:tabs>
        <w:spacing w:line="240" w:lineRule="atLeast"/>
        <w:ind w:right="-43"/>
        <w:jc w:val="center"/>
        <w:rPr>
          <w:rFonts w:ascii="Angsana New" w:hAnsi="Angsana New"/>
          <w:snapToGrid w:val="0"/>
          <w:sz w:val="28"/>
          <w:szCs w:val="28"/>
          <w:cs/>
          <w:lang w:val="en-US" w:eastAsia="th-TH"/>
        </w:rPr>
      </w:pPr>
    </w:p>
    <w:p w:rsidR="00670BA5" w:rsidRPr="00FD572A" w:rsidRDefault="00670BA5" w:rsidP="00670BA5">
      <w:pPr>
        <w:widowControl w:val="0"/>
        <w:spacing w:line="240" w:lineRule="atLeast"/>
        <w:ind w:right="-43"/>
        <w:jc w:val="center"/>
        <w:rPr>
          <w:rFonts w:ascii="Angsana New" w:hAnsi="Angsana New"/>
          <w:snapToGrid w:val="0"/>
          <w:sz w:val="28"/>
          <w:szCs w:val="28"/>
          <w:cs/>
          <w:lang w:eastAsia="th-TH"/>
        </w:rPr>
      </w:pPr>
    </w:p>
    <w:p w:rsidR="00670BA5" w:rsidRPr="002729F3" w:rsidRDefault="00670BA5" w:rsidP="00670BA5">
      <w:pPr>
        <w:widowControl w:val="0"/>
        <w:spacing w:line="240" w:lineRule="atLeast"/>
        <w:ind w:right="-43"/>
        <w:jc w:val="center"/>
        <w:rPr>
          <w:rFonts w:ascii="Angsana New" w:hAnsi="Angsana New"/>
          <w:snapToGrid w:val="0"/>
          <w:sz w:val="28"/>
          <w:szCs w:val="28"/>
          <w:lang w:val="en-US" w:eastAsia="th-TH"/>
        </w:rPr>
      </w:pPr>
    </w:p>
    <w:p w:rsidR="00670BA5" w:rsidRPr="00FD572A" w:rsidRDefault="00670BA5" w:rsidP="00670BA5">
      <w:pPr>
        <w:widowControl w:val="0"/>
        <w:spacing w:line="240" w:lineRule="atLeast"/>
        <w:ind w:right="-43"/>
        <w:jc w:val="center"/>
        <w:rPr>
          <w:rFonts w:ascii="Angsana New" w:hAnsi="Angsana New"/>
          <w:snapToGrid w:val="0"/>
          <w:sz w:val="28"/>
          <w:szCs w:val="28"/>
          <w:lang w:eastAsia="th-TH"/>
        </w:rPr>
      </w:pPr>
    </w:p>
    <w:p w:rsidR="00670BA5" w:rsidRPr="00FD572A" w:rsidRDefault="00670BA5" w:rsidP="00670BA5">
      <w:pPr>
        <w:widowControl w:val="0"/>
        <w:spacing w:line="240" w:lineRule="atLeast"/>
        <w:ind w:right="-43"/>
        <w:jc w:val="center"/>
        <w:rPr>
          <w:rFonts w:ascii="Angsana New" w:hAnsi="Angsana New"/>
          <w:snapToGrid w:val="0"/>
          <w:sz w:val="28"/>
          <w:szCs w:val="28"/>
          <w:lang w:eastAsia="th-TH"/>
        </w:rPr>
      </w:pPr>
    </w:p>
    <w:p w:rsidR="00670BA5" w:rsidRPr="00FD572A" w:rsidRDefault="00670BA5" w:rsidP="00670BA5">
      <w:pPr>
        <w:widowControl w:val="0"/>
        <w:spacing w:line="240" w:lineRule="atLeast"/>
        <w:ind w:right="-43"/>
        <w:jc w:val="center"/>
        <w:rPr>
          <w:rFonts w:ascii="Angsana New" w:hAnsi="Angsana New"/>
          <w:snapToGrid w:val="0"/>
          <w:sz w:val="28"/>
          <w:szCs w:val="28"/>
          <w:lang w:eastAsia="th-TH"/>
        </w:rPr>
      </w:pPr>
    </w:p>
    <w:p w:rsidR="00670BA5" w:rsidRPr="00FD572A" w:rsidRDefault="00670BA5" w:rsidP="00670BA5">
      <w:pPr>
        <w:widowControl w:val="0"/>
        <w:spacing w:line="240" w:lineRule="atLeast"/>
        <w:ind w:right="-43"/>
        <w:jc w:val="center"/>
        <w:rPr>
          <w:rFonts w:ascii="Angsana New" w:hAnsi="Angsana New"/>
          <w:snapToGrid w:val="0"/>
          <w:sz w:val="28"/>
          <w:szCs w:val="28"/>
          <w:lang w:val="en-US" w:eastAsia="th-TH"/>
        </w:rPr>
      </w:pPr>
    </w:p>
    <w:p w:rsidR="00670BA5" w:rsidRPr="00FD572A" w:rsidRDefault="00670BA5" w:rsidP="00670BA5">
      <w:pPr>
        <w:widowControl w:val="0"/>
        <w:spacing w:line="240" w:lineRule="atLeast"/>
        <w:ind w:right="-43"/>
        <w:jc w:val="center"/>
        <w:rPr>
          <w:rFonts w:ascii="Angsana New" w:hAnsi="Angsana New"/>
          <w:snapToGrid w:val="0"/>
          <w:sz w:val="28"/>
          <w:szCs w:val="28"/>
          <w:lang w:eastAsia="th-TH"/>
        </w:rPr>
      </w:pPr>
    </w:p>
    <w:p w:rsidR="00670BA5" w:rsidRPr="00FD572A" w:rsidRDefault="00670BA5" w:rsidP="00670BA5">
      <w:pPr>
        <w:widowControl w:val="0"/>
        <w:spacing w:line="240" w:lineRule="atLeast"/>
        <w:ind w:right="-43"/>
        <w:jc w:val="center"/>
        <w:rPr>
          <w:rFonts w:ascii="Angsana New" w:hAnsi="Angsana New"/>
          <w:snapToGrid w:val="0"/>
          <w:sz w:val="28"/>
          <w:szCs w:val="28"/>
          <w:lang w:eastAsia="th-TH"/>
        </w:rPr>
      </w:pPr>
    </w:p>
    <w:p w:rsidR="00670BA5" w:rsidRPr="00FD572A" w:rsidRDefault="00670BA5" w:rsidP="00670BA5">
      <w:pPr>
        <w:widowControl w:val="0"/>
        <w:spacing w:line="240" w:lineRule="atLeast"/>
        <w:ind w:right="-43"/>
        <w:jc w:val="center"/>
        <w:rPr>
          <w:rFonts w:ascii="Angsana New" w:hAnsi="Angsana New"/>
          <w:snapToGrid w:val="0"/>
          <w:sz w:val="28"/>
          <w:szCs w:val="28"/>
          <w:lang w:eastAsia="th-TH"/>
        </w:rPr>
      </w:pPr>
    </w:p>
    <w:p w:rsidR="00670BA5" w:rsidRPr="00FD572A" w:rsidRDefault="00670BA5" w:rsidP="00670BA5">
      <w:pPr>
        <w:pStyle w:val="BodyText2"/>
        <w:spacing w:line="240" w:lineRule="atLeast"/>
        <w:ind w:right="-43"/>
        <w:jc w:val="center"/>
        <w:rPr>
          <w:rFonts w:ascii="Angsana New" w:hAnsi="Angsana New" w:cs="Angsana New"/>
          <w:b/>
          <w:bCs/>
          <w:sz w:val="52"/>
          <w:szCs w:val="52"/>
        </w:rPr>
      </w:pPr>
      <w:r w:rsidRPr="00FD572A">
        <w:rPr>
          <w:rFonts w:ascii="Angsana New" w:hAnsi="Angsana New" w:cs="Angsana New"/>
          <w:b/>
          <w:bCs/>
          <w:sz w:val="52"/>
          <w:szCs w:val="52"/>
          <w:cs/>
        </w:rPr>
        <w:t>บริษัท ไทยเทพรส จำกัด (มหาชน)</w:t>
      </w:r>
    </w:p>
    <w:p w:rsidR="00670BA5" w:rsidRPr="00FD572A" w:rsidRDefault="00670BA5" w:rsidP="00670BA5">
      <w:pPr>
        <w:widowControl w:val="0"/>
        <w:spacing w:line="240" w:lineRule="atLeast"/>
        <w:ind w:right="-43"/>
        <w:jc w:val="center"/>
        <w:rPr>
          <w:rFonts w:ascii="Angsana New" w:hAnsi="Angsana New"/>
          <w:snapToGrid w:val="0"/>
          <w:sz w:val="36"/>
          <w:szCs w:val="36"/>
          <w:lang w:eastAsia="th-TH"/>
        </w:rPr>
      </w:pPr>
    </w:p>
    <w:p w:rsidR="002F4BF2" w:rsidRPr="00A4230F" w:rsidRDefault="002F4BF2" w:rsidP="002F4BF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3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A4230F">
        <w:rPr>
          <w:rFonts w:ascii="Angsana New" w:hAnsi="Angsana New" w:cs="Angsana New"/>
          <w:b w:val="0"/>
          <w:bCs w:val="0"/>
          <w:sz w:val="32"/>
          <w:szCs w:val="32"/>
          <w:cs/>
        </w:rPr>
        <w:t>งบการเงิน</w:t>
      </w:r>
      <w:r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ระหว่างกาล </w:t>
      </w:r>
    </w:p>
    <w:p w:rsidR="002F4BF2" w:rsidRDefault="002F4BF2" w:rsidP="002F4BF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3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>
        <w:rPr>
          <w:rFonts w:ascii="Angsana New" w:hAnsi="Angsana New" w:cs="Angsana New"/>
          <w:b w:val="0"/>
          <w:bCs w:val="0"/>
          <w:sz w:val="32"/>
          <w:szCs w:val="32"/>
          <w:cs/>
        </w:rPr>
        <w:t>สำหรับงว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ดสามเดือนและ</w:t>
      </w:r>
      <w:r>
        <w:rPr>
          <w:rFonts w:ascii="Angsana New" w:hAnsi="Angsana New" w:cs="Angsana New"/>
          <w:b w:val="0"/>
          <w:bCs w:val="0"/>
          <w:sz w:val="32"/>
          <w:szCs w:val="32"/>
          <w:cs/>
        </w:rPr>
        <w:t>หกเดือน</w:t>
      </w:r>
      <w:r w:rsidRPr="005A15C6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สิ้นสุดวันที่ </w:t>
      </w:r>
      <w:r>
        <w:rPr>
          <w:rFonts w:ascii="Angsana New" w:hAnsi="Angsana New" w:cs="Angsana New"/>
          <w:b w:val="0"/>
          <w:bCs w:val="0"/>
          <w:sz w:val="32"/>
          <w:szCs w:val="32"/>
        </w:rPr>
        <w:t>30</w:t>
      </w:r>
      <w:r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มิถุนายน</w:t>
      </w:r>
      <w:r>
        <w:rPr>
          <w:rFonts w:ascii="Angsana New" w:hAnsi="Angsana New" w:cs="Angsana New"/>
          <w:b w:val="0"/>
          <w:bCs w:val="0"/>
          <w:sz w:val="32"/>
          <w:szCs w:val="32"/>
        </w:rPr>
        <w:t>2561</w:t>
      </w:r>
    </w:p>
    <w:p w:rsidR="002F4BF2" w:rsidRPr="005A15C6" w:rsidRDefault="002F4BF2" w:rsidP="002F4BF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3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</w:pPr>
      <w:r w:rsidRPr="005A15C6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:rsidR="002F4BF2" w:rsidRPr="00A4230F" w:rsidRDefault="002F4BF2" w:rsidP="002F4BF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3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5A15C6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รายงานการสอบทาน</w:t>
      </w:r>
      <w:r w:rsidRPr="005A15C6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ข้อมูลทางการเงินระหว่างกาล</w:t>
      </w:r>
      <w:r w:rsidRPr="005A15C6">
        <w:rPr>
          <w:rFonts w:ascii="Angsana New" w:hAnsi="Angsana New" w:cs="Angsana New"/>
          <w:b w:val="0"/>
          <w:bCs w:val="0"/>
          <w:sz w:val="32"/>
          <w:szCs w:val="32"/>
          <w:cs/>
        </w:rPr>
        <w:t>โดยผู้สอบบัญชีรับอนุญาต</w:t>
      </w:r>
    </w:p>
    <w:p w:rsidR="00140EAD" w:rsidRPr="005E052B" w:rsidRDefault="00140EAD" w:rsidP="005E052B">
      <w:pPr>
        <w:widowControl w:val="0"/>
        <w:tabs>
          <w:tab w:val="left" w:pos="540"/>
        </w:tabs>
        <w:spacing w:line="240" w:lineRule="atLeast"/>
        <w:ind w:right="-43"/>
        <w:jc w:val="center"/>
        <w:rPr>
          <w:rFonts w:ascii="Angsana New" w:hAnsi="Angsana New"/>
          <w:snapToGrid w:val="0"/>
          <w:sz w:val="32"/>
          <w:szCs w:val="32"/>
          <w:lang w:eastAsia="th-TH"/>
        </w:rPr>
      </w:pPr>
    </w:p>
    <w:p w:rsidR="00140EAD" w:rsidRPr="00FD572A" w:rsidRDefault="00140EAD" w:rsidP="00670BA5">
      <w:pPr>
        <w:widowControl w:val="0"/>
        <w:tabs>
          <w:tab w:val="left" w:pos="540"/>
        </w:tabs>
        <w:spacing w:line="240" w:lineRule="atLeast"/>
        <w:ind w:right="-43"/>
        <w:jc w:val="thaiDistribute"/>
        <w:rPr>
          <w:rFonts w:ascii="Angsana New" w:hAnsi="Angsana New"/>
          <w:b/>
          <w:bCs/>
          <w:snapToGrid w:val="0"/>
          <w:sz w:val="32"/>
          <w:szCs w:val="32"/>
          <w:lang w:eastAsia="th-TH"/>
        </w:rPr>
      </w:pPr>
    </w:p>
    <w:p w:rsidR="00140EAD" w:rsidRPr="00FD572A" w:rsidRDefault="00140EAD" w:rsidP="00670BA5">
      <w:pPr>
        <w:widowControl w:val="0"/>
        <w:tabs>
          <w:tab w:val="left" w:pos="540"/>
        </w:tabs>
        <w:spacing w:line="240" w:lineRule="atLeast"/>
        <w:ind w:right="-43"/>
        <w:jc w:val="thaiDistribute"/>
        <w:rPr>
          <w:rFonts w:ascii="Angsana New" w:hAnsi="Angsana New"/>
          <w:b/>
          <w:bCs/>
          <w:snapToGrid w:val="0"/>
          <w:sz w:val="32"/>
          <w:szCs w:val="32"/>
          <w:lang w:eastAsia="th-TH"/>
        </w:rPr>
        <w:sectPr w:rsidR="00140EAD" w:rsidRPr="00FD572A" w:rsidSect="00C61BBF">
          <w:footerReference w:type="even" r:id="rId8"/>
          <w:footerReference w:type="default" r:id="rId9"/>
          <w:pgSz w:w="11909" w:h="16834" w:code="9"/>
          <w:pgMar w:top="691" w:right="1152" w:bottom="576" w:left="1152" w:header="720" w:footer="720" w:gutter="0"/>
          <w:paperSrc w:first="15" w:other="15"/>
          <w:pgNumType w:start="0"/>
          <w:cols w:space="720"/>
          <w:noEndnote/>
          <w:titlePg/>
        </w:sectPr>
      </w:pPr>
    </w:p>
    <w:p w:rsidR="00670BA5" w:rsidRPr="00FD572A" w:rsidRDefault="00670BA5" w:rsidP="00670BA5">
      <w:pPr>
        <w:widowControl w:val="0"/>
        <w:tabs>
          <w:tab w:val="left" w:pos="540"/>
        </w:tabs>
        <w:spacing w:line="240" w:lineRule="atLeast"/>
        <w:ind w:right="-43"/>
        <w:jc w:val="thaiDistribute"/>
        <w:rPr>
          <w:rFonts w:ascii="Angsana New" w:hAnsi="Angsana New"/>
          <w:b/>
          <w:bCs/>
          <w:snapToGrid w:val="0"/>
          <w:sz w:val="32"/>
          <w:szCs w:val="32"/>
          <w:lang w:eastAsia="th-TH"/>
        </w:rPr>
      </w:pPr>
    </w:p>
    <w:p w:rsidR="003A404E" w:rsidRPr="00FD572A" w:rsidRDefault="003A404E" w:rsidP="00670BA5">
      <w:pPr>
        <w:widowControl w:val="0"/>
        <w:tabs>
          <w:tab w:val="center" w:pos="4860"/>
        </w:tabs>
        <w:spacing w:after="120" w:line="360" w:lineRule="exact"/>
        <w:ind w:right="-43"/>
        <w:jc w:val="both"/>
        <w:rPr>
          <w:rFonts w:ascii="Angsana New" w:hAnsi="Angsana New"/>
          <w:b/>
          <w:bCs/>
          <w:snapToGrid w:val="0"/>
          <w:sz w:val="32"/>
          <w:szCs w:val="32"/>
          <w:cs/>
          <w:lang w:val="th-TH" w:eastAsia="th-TH"/>
        </w:rPr>
      </w:pPr>
    </w:p>
    <w:p w:rsidR="003A404E" w:rsidRPr="00FD572A" w:rsidRDefault="003A404E" w:rsidP="00670BA5">
      <w:pPr>
        <w:widowControl w:val="0"/>
        <w:tabs>
          <w:tab w:val="center" w:pos="4860"/>
        </w:tabs>
        <w:spacing w:after="120" w:line="360" w:lineRule="exact"/>
        <w:ind w:right="-43"/>
        <w:jc w:val="both"/>
        <w:rPr>
          <w:rFonts w:ascii="Angsana New" w:hAnsi="Angsana New"/>
          <w:b/>
          <w:bCs/>
          <w:snapToGrid w:val="0"/>
          <w:sz w:val="32"/>
          <w:szCs w:val="32"/>
          <w:lang w:val="en-US" w:eastAsia="th-TH"/>
        </w:rPr>
      </w:pPr>
    </w:p>
    <w:p w:rsidR="00C32464" w:rsidRDefault="00C32464" w:rsidP="00670BA5">
      <w:pPr>
        <w:widowControl w:val="0"/>
        <w:tabs>
          <w:tab w:val="center" w:pos="4860"/>
        </w:tabs>
        <w:spacing w:after="120" w:line="360" w:lineRule="exact"/>
        <w:ind w:right="-43"/>
        <w:jc w:val="both"/>
        <w:rPr>
          <w:rFonts w:ascii="Angsana New" w:hAnsi="Angsana New"/>
          <w:b/>
          <w:bCs/>
          <w:snapToGrid w:val="0"/>
          <w:sz w:val="32"/>
          <w:szCs w:val="32"/>
          <w:lang w:val="en-US" w:eastAsia="th-TH"/>
        </w:rPr>
      </w:pPr>
    </w:p>
    <w:p w:rsidR="00A82685" w:rsidRPr="00FD572A" w:rsidRDefault="00A82685" w:rsidP="00670BA5">
      <w:pPr>
        <w:widowControl w:val="0"/>
        <w:tabs>
          <w:tab w:val="center" w:pos="4860"/>
        </w:tabs>
        <w:spacing w:after="120" w:line="360" w:lineRule="exact"/>
        <w:ind w:right="-43"/>
        <w:jc w:val="both"/>
        <w:rPr>
          <w:rFonts w:ascii="Angsana New" w:hAnsi="Angsana New"/>
          <w:b/>
          <w:bCs/>
          <w:snapToGrid w:val="0"/>
          <w:sz w:val="32"/>
          <w:szCs w:val="32"/>
          <w:lang w:val="en-US" w:eastAsia="th-TH"/>
        </w:rPr>
      </w:pPr>
    </w:p>
    <w:p w:rsidR="00C32464" w:rsidRPr="00FD572A" w:rsidRDefault="00C32464" w:rsidP="00670BA5">
      <w:pPr>
        <w:widowControl w:val="0"/>
        <w:tabs>
          <w:tab w:val="center" w:pos="4860"/>
        </w:tabs>
        <w:spacing w:after="120" w:line="360" w:lineRule="exact"/>
        <w:ind w:right="-43"/>
        <w:jc w:val="both"/>
        <w:rPr>
          <w:rFonts w:ascii="Angsana New" w:hAnsi="Angsana New"/>
          <w:b/>
          <w:bCs/>
          <w:snapToGrid w:val="0"/>
          <w:sz w:val="32"/>
          <w:szCs w:val="32"/>
          <w:lang w:val="en-US" w:eastAsia="th-TH"/>
        </w:rPr>
      </w:pPr>
    </w:p>
    <w:p w:rsidR="00C32464" w:rsidRPr="00FD572A" w:rsidRDefault="00C32464" w:rsidP="00670BA5">
      <w:pPr>
        <w:widowControl w:val="0"/>
        <w:tabs>
          <w:tab w:val="center" w:pos="4860"/>
        </w:tabs>
        <w:spacing w:after="120" w:line="360" w:lineRule="exact"/>
        <w:ind w:right="-43"/>
        <w:jc w:val="both"/>
        <w:rPr>
          <w:rFonts w:ascii="Angsana New" w:hAnsi="Angsana New"/>
          <w:b/>
          <w:bCs/>
          <w:snapToGrid w:val="0"/>
          <w:sz w:val="32"/>
          <w:szCs w:val="32"/>
          <w:lang w:val="en-US" w:eastAsia="th-TH"/>
        </w:rPr>
      </w:pPr>
    </w:p>
    <w:p w:rsidR="00C32464" w:rsidRPr="00FD572A" w:rsidRDefault="00C32464" w:rsidP="003A404E">
      <w:pPr>
        <w:widowControl w:val="0"/>
        <w:tabs>
          <w:tab w:val="center" w:pos="4860"/>
        </w:tabs>
        <w:spacing w:after="120" w:line="360" w:lineRule="exact"/>
        <w:ind w:right="-43"/>
        <w:jc w:val="both"/>
        <w:rPr>
          <w:rFonts w:ascii="Angsana New" w:hAnsi="Angsana New"/>
          <w:b/>
          <w:bCs/>
          <w:snapToGrid w:val="0"/>
          <w:sz w:val="32"/>
          <w:szCs w:val="32"/>
          <w:lang w:val="en-US" w:eastAsia="th-TH"/>
        </w:rPr>
      </w:pPr>
    </w:p>
    <w:p w:rsidR="00670BA5" w:rsidRPr="00FD572A" w:rsidRDefault="00C32464" w:rsidP="003A404E">
      <w:pPr>
        <w:widowControl w:val="0"/>
        <w:tabs>
          <w:tab w:val="center" w:pos="4860"/>
        </w:tabs>
        <w:spacing w:after="120" w:line="360" w:lineRule="exact"/>
        <w:ind w:right="-43"/>
        <w:jc w:val="both"/>
        <w:rPr>
          <w:rFonts w:ascii="Angsana New" w:hAnsi="Angsana New"/>
          <w:b/>
          <w:bCs/>
          <w:snapToGrid w:val="0"/>
          <w:sz w:val="32"/>
          <w:szCs w:val="32"/>
          <w:cs/>
          <w:lang w:val="th-TH" w:eastAsia="th-TH"/>
        </w:rPr>
      </w:pPr>
      <w:r w:rsidRPr="00FD572A">
        <w:rPr>
          <w:rFonts w:ascii="Angsana New" w:hAnsi="Angsana New"/>
          <w:b/>
          <w:bCs/>
          <w:snapToGrid w:val="0"/>
          <w:sz w:val="32"/>
          <w:szCs w:val="32"/>
          <w:cs/>
          <w:lang w:val="en-US" w:eastAsia="th-TH"/>
        </w:rPr>
        <w:t>ร</w:t>
      </w:r>
      <w:r w:rsidR="00670BA5" w:rsidRPr="00FD572A">
        <w:rPr>
          <w:rFonts w:ascii="Angsana New" w:hAnsi="Angsana New"/>
          <w:b/>
          <w:bCs/>
          <w:snapToGrid w:val="0"/>
          <w:sz w:val="32"/>
          <w:szCs w:val="32"/>
          <w:cs/>
          <w:lang w:val="th-TH" w:eastAsia="th-TH"/>
        </w:rPr>
        <w:t>ายงาน</w:t>
      </w:r>
      <w:r w:rsidR="003A416D" w:rsidRPr="00FD572A">
        <w:rPr>
          <w:rFonts w:ascii="Angsana New" w:hAnsi="Angsana New"/>
          <w:b/>
          <w:bCs/>
          <w:snapToGrid w:val="0"/>
          <w:sz w:val="32"/>
          <w:szCs w:val="32"/>
          <w:cs/>
          <w:lang w:val="th-TH" w:eastAsia="th-TH"/>
        </w:rPr>
        <w:t>การ</w:t>
      </w:r>
      <w:r w:rsidR="001D12DE" w:rsidRPr="00FD572A">
        <w:rPr>
          <w:rFonts w:ascii="Angsana New" w:hAnsi="Angsana New"/>
          <w:b/>
          <w:bCs/>
          <w:snapToGrid w:val="0"/>
          <w:sz w:val="32"/>
          <w:szCs w:val="32"/>
          <w:cs/>
          <w:lang w:val="th-TH" w:eastAsia="th-TH"/>
        </w:rPr>
        <w:t>สอบทานข้อมูลทางการเงินระหว่างกา</w:t>
      </w:r>
      <w:r w:rsidR="001D12DE" w:rsidRPr="00FD572A">
        <w:rPr>
          <w:rFonts w:ascii="Angsana New" w:hAnsi="Angsana New"/>
          <w:b/>
          <w:bCs/>
          <w:snapToGrid w:val="0"/>
          <w:sz w:val="32"/>
          <w:szCs w:val="32"/>
          <w:cs/>
          <w:lang w:val="en-US" w:eastAsia="th-TH"/>
        </w:rPr>
        <w:t>ล</w:t>
      </w:r>
      <w:r w:rsidR="003A416D" w:rsidRPr="00FD572A">
        <w:rPr>
          <w:rFonts w:ascii="Angsana New" w:hAnsi="Angsana New"/>
          <w:b/>
          <w:bCs/>
          <w:snapToGrid w:val="0"/>
          <w:sz w:val="32"/>
          <w:szCs w:val="32"/>
          <w:cs/>
          <w:lang w:val="th-TH" w:eastAsia="th-TH"/>
        </w:rPr>
        <w:t>โดย</w:t>
      </w:r>
      <w:r w:rsidR="00670BA5" w:rsidRPr="00FD572A">
        <w:rPr>
          <w:rFonts w:ascii="Angsana New" w:hAnsi="Angsana New"/>
          <w:b/>
          <w:bCs/>
          <w:snapToGrid w:val="0"/>
          <w:sz w:val="32"/>
          <w:szCs w:val="32"/>
          <w:cs/>
          <w:lang w:val="th-TH" w:eastAsia="th-TH"/>
        </w:rPr>
        <w:t>ผู้สอบบัญชีรับอนุญาต</w:t>
      </w:r>
    </w:p>
    <w:p w:rsidR="003A404E" w:rsidRPr="00FD572A" w:rsidRDefault="003A404E" w:rsidP="006169C7">
      <w:pPr>
        <w:widowControl w:val="0"/>
        <w:tabs>
          <w:tab w:val="center" w:pos="4860"/>
        </w:tabs>
        <w:spacing w:line="240" w:lineRule="auto"/>
        <w:ind w:right="-43"/>
        <w:jc w:val="both"/>
        <w:rPr>
          <w:rFonts w:ascii="Angsana New" w:hAnsi="Angsana New"/>
          <w:b/>
          <w:bCs/>
          <w:snapToGrid w:val="0"/>
          <w:sz w:val="30"/>
          <w:szCs w:val="30"/>
          <w:cs/>
          <w:lang w:val="th-TH" w:eastAsia="th-TH"/>
        </w:rPr>
      </w:pPr>
    </w:p>
    <w:p w:rsidR="00670BA5" w:rsidRPr="00FD572A" w:rsidRDefault="00670BA5" w:rsidP="00ED71B0">
      <w:pPr>
        <w:widowControl w:val="0"/>
        <w:tabs>
          <w:tab w:val="center" w:pos="4860"/>
        </w:tabs>
        <w:spacing w:after="120" w:line="360" w:lineRule="exact"/>
        <w:ind w:right="-43"/>
        <w:jc w:val="both"/>
        <w:rPr>
          <w:rFonts w:ascii="Angsana New" w:hAnsi="Angsana New"/>
          <w:b/>
          <w:bCs/>
          <w:snapToGrid w:val="0"/>
          <w:sz w:val="32"/>
          <w:szCs w:val="32"/>
          <w:cs/>
          <w:lang w:val="th-TH" w:eastAsia="th-TH"/>
        </w:rPr>
      </w:pPr>
      <w:r w:rsidRPr="00FD572A">
        <w:rPr>
          <w:rFonts w:ascii="Angsana New" w:hAnsi="Angsana New"/>
          <w:b/>
          <w:bCs/>
          <w:snapToGrid w:val="0"/>
          <w:sz w:val="30"/>
          <w:szCs w:val="30"/>
          <w:cs/>
          <w:lang w:eastAsia="th-TH"/>
        </w:rPr>
        <w:t xml:space="preserve">เสนอ </w:t>
      </w:r>
      <w:r w:rsidR="008B5153" w:rsidRPr="00FD572A">
        <w:rPr>
          <w:rFonts w:ascii="Angsana New" w:hAnsi="Angsana New"/>
          <w:b/>
          <w:bCs/>
          <w:snapToGrid w:val="0"/>
          <w:sz w:val="30"/>
          <w:szCs w:val="30"/>
          <w:cs/>
          <w:lang w:eastAsia="th-TH"/>
        </w:rPr>
        <w:t>คณะกรรมการ</w:t>
      </w:r>
      <w:r w:rsidR="00511542" w:rsidRPr="00FD572A">
        <w:rPr>
          <w:rFonts w:ascii="Angsana New" w:hAnsi="Angsana New"/>
          <w:b/>
          <w:bCs/>
          <w:snapToGrid w:val="0"/>
          <w:sz w:val="30"/>
          <w:szCs w:val="30"/>
          <w:cs/>
          <w:lang w:eastAsia="th-TH"/>
        </w:rPr>
        <w:t xml:space="preserve">บริษัท ไทยเทพรส จำกัด </w:t>
      </w:r>
      <w:r w:rsidR="00511542" w:rsidRPr="00FD572A">
        <w:rPr>
          <w:rFonts w:ascii="Angsana New" w:hAnsi="Angsana New"/>
          <w:b/>
          <w:bCs/>
          <w:snapToGrid w:val="0"/>
          <w:sz w:val="30"/>
          <w:szCs w:val="30"/>
          <w:lang w:eastAsia="th-TH"/>
        </w:rPr>
        <w:t>(</w:t>
      </w:r>
      <w:r w:rsidR="00511542" w:rsidRPr="00FD572A">
        <w:rPr>
          <w:rFonts w:ascii="Angsana New" w:hAnsi="Angsana New"/>
          <w:b/>
          <w:bCs/>
          <w:snapToGrid w:val="0"/>
          <w:sz w:val="30"/>
          <w:szCs w:val="30"/>
          <w:cs/>
          <w:lang w:eastAsia="th-TH"/>
        </w:rPr>
        <w:t>มหาชน</w:t>
      </w:r>
      <w:r w:rsidR="00511542" w:rsidRPr="00FD572A">
        <w:rPr>
          <w:rFonts w:ascii="Angsana New" w:hAnsi="Angsana New"/>
          <w:b/>
          <w:bCs/>
          <w:snapToGrid w:val="0"/>
          <w:sz w:val="30"/>
          <w:szCs w:val="30"/>
          <w:lang w:eastAsia="th-TH"/>
        </w:rPr>
        <w:t xml:space="preserve">) </w:t>
      </w:r>
    </w:p>
    <w:p w:rsidR="00655F2D" w:rsidRDefault="00655F2D" w:rsidP="00792846">
      <w:pPr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8B382B" w:rsidRPr="00345DA7" w:rsidRDefault="00543DB8" w:rsidP="008B382B">
      <w:pPr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FD572A">
        <w:rPr>
          <w:rFonts w:ascii="Angsana New" w:hAnsi="Angsana New"/>
          <w:sz w:val="30"/>
          <w:szCs w:val="30"/>
          <w:cs/>
        </w:rPr>
        <w:t xml:space="preserve">ข้าพเจ้าได้สอบทานงบแสดงฐานะการเงินที่แสดงเงินลงทุนตามวิธีส่วนได้เสียและงบแสดงฐานะการเงินเฉพาะกิจการ </w:t>
      </w:r>
      <w:r>
        <w:rPr>
          <w:rFonts w:ascii="Angsana New" w:hAnsi="Angsana New"/>
          <w:sz w:val="30"/>
          <w:szCs w:val="30"/>
        </w:rPr>
        <w:br/>
      </w:r>
      <w:r w:rsidRPr="00FD572A">
        <w:rPr>
          <w:rFonts w:ascii="Angsana New" w:hAnsi="Angsana New"/>
          <w:sz w:val="30"/>
          <w:szCs w:val="30"/>
          <w:cs/>
        </w:rPr>
        <w:t xml:space="preserve">ณ วันที่ </w:t>
      </w:r>
      <w:r w:rsidR="0085581D" w:rsidRPr="0085581D">
        <w:rPr>
          <w:rFonts w:ascii="Angsana New" w:hAnsi="Angsana New" w:hint="cs"/>
          <w:sz w:val="30"/>
          <w:szCs w:val="30"/>
          <w:lang w:val="en-US"/>
        </w:rPr>
        <w:t>3</w:t>
      </w:r>
      <w:r w:rsidR="002F4BF2">
        <w:rPr>
          <w:rFonts w:ascii="Angsana New" w:hAnsi="Angsana New"/>
          <w:sz w:val="30"/>
          <w:szCs w:val="30"/>
          <w:lang w:val="en-US"/>
        </w:rPr>
        <w:t>0</w:t>
      </w:r>
      <w:r w:rsidR="002F4BF2">
        <w:rPr>
          <w:rFonts w:ascii="Angsana New" w:hAnsi="Angsana New" w:hint="cs"/>
          <w:sz w:val="30"/>
          <w:szCs w:val="30"/>
          <w:cs/>
          <w:lang w:val="en-US"/>
        </w:rPr>
        <w:t>มิถุนายน</w:t>
      </w:r>
      <w:r w:rsidRPr="00593D3B">
        <w:rPr>
          <w:rFonts w:ascii="Angsana New" w:hAnsi="Angsana New"/>
          <w:sz w:val="30"/>
          <w:szCs w:val="30"/>
          <w:lang w:val="en-US"/>
        </w:rPr>
        <w:t>25</w:t>
      </w:r>
      <w:r>
        <w:rPr>
          <w:rFonts w:ascii="Angsana New" w:hAnsi="Angsana New"/>
          <w:sz w:val="30"/>
          <w:szCs w:val="30"/>
          <w:lang w:val="en-US"/>
        </w:rPr>
        <w:t>6</w:t>
      </w:r>
      <w:r w:rsidR="005E052B">
        <w:rPr>
          <w:rFonts w:ascii="Angsana New" w:hAnsi="Angsana New"/>
          <w:sz w:val="30"/>
          <w:szCs w:val="30"/>
          <w:lang w:val="en-US"/>
        </w:rPr>
        <w:t>1</w:t>
      </w:r>
      <w:r w:rsidRPr="00FD572A">
        <w:rPr>
          <w:rFonts w:ascii="Angsana New" w:hAnsi="Angsana New"/>
          <w:sz w:val="30"/>
          <w:szCs w:val="30"/>
          <w:cs/>
        </w:rPr>
        <w:t>งบกำไรขาดทุนเบ็ดเสร็จที่แสดงเงินลงทุนตามวิธีส่วนได้เสียและงบกำไรขาดทุนเบ็ดเสร็จ</w:t>
      </w:r>
      <w:r w:rsidR="007A4A1B">
        <w:rPr>
          <w:rFonts w:ascii="Angsana New" w:hAnsi="Angsana New"/>
          <w:sz w:val="30"/>
          <w:szCs w:val="30"/>
        </w:rPr>
        <w:br/>
      </w:r>
      <w:r>
        <w:rPr>
          <w:rFonts w:ascii="Angsana New" w:hAnsi="Angsana New"/>
          <w:sz w:val="30"/>
          <w:szCs w:val="30"/>
          <w:cs/>
        </w:rPr>
        <w:t>เ</w:t>
      </w:r>
      <w:r w:rsidR="00EE5B05">
        <w:rPr>
          <w:rFonts w:ascii="Angsana New" w:hAnsi="Angsana New"/>
          <w:sz w:val="30"/>
          <w:szCs w:val="30"/>
          <w:cs/>
        </w:rPr>
        <w:t>ฉพาะกิจการ</w:t>
      </w:r>
      <w:r w:rsidR="00B547AE" w:rsidRPr="00FD572A">
        <w:rPr>
          <w:rFonts w:ascii="Angsana New" w:hAnsi="Angsana New"/>
          <w:spacing w:val="8"/>
          <w:sz w:val="30"/>
          <w:szCs w:val="30"/>
          <w:cs/>
        </w:rPr>
        <w:t>สำหรับ</w:t>
      </w:r>
      <w:r w:rsidR="00B547AE" w:rsidRPr="00FD572A">
        <w:rPr>
          <w:rFonts w:ascii="Angsana New" w:hAnsi="Angsana New"/>
          <w:spacing w:val="8"/>
          <w:sz w:val="30"/>
          <w:szCs w:val="30"/>
          <w:cs/>
          <w:lang w:val="en-US"/>
        </w:rPr>
        <w:t>งวด</w:t>
      </w:r>
      <w:r w:rsidR="00B547AE">
        <w:rPr>
          <w:rFonts w:ascii="Angsana New" w:hAnsi="Angsana New" w:hint="cs"/>
          <w:spacing w:val="8"/>
          <w:sz w:val="30"/>
          <w:szCs w:val="30"/>
          <w:cs/>
          <w:lang w:val="en-US"/>
        </w:rPr>
        <w:t>สามเดือนและหกเดือน</w:t>
      </w:r>
      <w:r w:rsidR="00B547AE" w:rsidRPr="00FD572A">
        <w:rPr>
          <w:rFonts w:ascii="Angsana New" w:hAnsi="Angsana New"/>
          <w:spacing w:val="8"/>
          <w:sz w:val="30"/>
          <w:szCs w:val="30"/>
          <w:cs/>
        </w:rPr>
        <w:t xml:space="preserve">สิ้นสุดวันที่ </w:t>
      </w:r>
      <w:r w:rsidR="00B547AE">
        <w:rPr>
          <w:rFonts w:ascii="Angsana New" w:hAnsi="Angsana New"/>
          <w:spacing w:val="8"/>
          <w:sz w:val="30"/>
          <w:szCs w:val="30"/>
          <w:lang w:val="en-US"/>
        </w:rPr>
        <w:t>3</w:t>
      </w:r>
      <w:r w:rsidR="00B547AE" w:rsidRPr="00723282">
        <w:rPr>
          <w:rFonts w:ascii="Angsana New" w:hAnsi="Angsana New" w:hint="cs"/>
          <w:spacing w:val="8"/>
          <w:sz w:val="30"/>
          <w:szCs w:val="30"/>
          <w:lang w:val="en-US"/>
        </w:rPr>
        <w:t>0</w:t>
      </w:r>
      <w:r w:rsidR="00B547AE">
        <w:rPr>
          <w:rFonts w:ascii="Angsana New" w:hAnsi="Angsana New" w:hint="cs"/>
          <w:spacing w:val="8"/>
          <w:sz w:val="30"/>
          <w:szCs w:val="30"/>
          <w:cs/>
          <w:lang w:val="en-US"/>
        </w:rPr>
        <w:t xml:space="preserve"> มิถุนายน </w:t>
      </w:r>
      <w:r w:rsidR="00B547AE" w:rsidRPr="006E4F38">
        <w:rPr>
          <w:rFonts w:ascii="Angsana New" w:hAnsi="Angsana New"/>
          <w:spacing w:val="-2"/>
          <w:sz w:val="30"/>
          <w:szCs w:val="30"/>
          <w:lang w:val="en-US"/>
        </w:rPr>
        <w:t>256</w:t>
      </w:r>
      <w:r w:rsidR="00B547AE" w:rsidRPr="0085581D">
        <w:rPr>
          <w:rFonts w:ascii="Angsana New" w:hAnsi="Angsana New" w:hint="cs"/>
          <w:spacing w:val="-2"/>
          <w:sz w:val="30"/>
          <w:szCs w:val="30"/>
          <w:lang w:val="en-US"/>
        </w:rPr>
        <w:t>1</w:t>
      </w:r>
      <w:r w:rsidRPr="00FD572A">
        <w:rPr>
          <w:rFonts w:ascii="Angsana New" w:hAnsi="Angsana New"/>
          <w:sz w:val="30"/>
          <w:szCs w:val="30"/>
          <w:cs/>
        </w:rPr>
        <w:t>งบแสดงการเปลี่ยนแปลงส่วนของผู้ถือหุ้นที่แสดงเงินลงทุนตามวิธีส่วนได้เสียและงบแสดงการเปลี่ยนแปลงส่วนของผู้ถือหุ้นเฉพาะกิจการ และงบกระแสเงินสดที่แสดงเงินลงทุนตามวิธีส่วนได้เสียและงบกระแสเงินสดเฉพาะกิจการ</w:t>
      </w:r>
      <w:r w:rsidRPr="00FD572A">
        <w:rPr>
          <w:rFonts w:ascii="Angsana New" w:hAnsi="Angsana New"/>
          <w:spacing w:val="8"/>
          <w:sz w:val="30"/>
          <w:szCs w:val="30"/>
          <w:cs/>
        </w:rPr>
        <w:t>สำหรับ</w:t>
      </w:r>
      <w:r w:rsidRPr="00FD572A">
        <w:rPr>
          <w:rFonts w:ascii="Angsana New" w:hAnsi="Angsana New"/>
          <w:spacing w:val="8"/>
          <w:sz w:val="30"/>
          <w:szCs w:val="30"/>
          <w:cs/>
          <w:lang w:val="en-US"/>
        </w:rPr>
        <w:t>งวด</w:t>
      </w:r>
      <w:r w:rsidR="002F4BF2">
        <w:rPr>
          <w:rFonts w:ascii="Angsana New" w:hAnsi="Angsana New" w:hint="cs"/>
          <w:spacing w:val="8"/>
          <w:sz w:val="30"/>
          <w:szCs w:val="30"/>
          <w:cs/>
          <w:lang w:val="en-US"/>
        </w:rPr>
        <w:t>หกเดือน</w:t>
      </w:r>
      <w:r w:rsidRPr="00FD572A">
        <w:rPr>
          <w:rFonts w:ascii="Angsana New" w:hAnsi="Angsana New"/>
          <w:spacing w:val="8"/>
          <w:sz w:val="30"/>
          <w:szCs w:val="30"/>
          <w:cs/>
        </w:rPr>
        <w:t xml:space="preserve">สิ้นสุดวันที่ </w:t>
      </w:r>
      <w:r>
        <w:rPr>
          <w:rFonts w:ascii="Angsana New" w:hAnsi="Angsana New"/>
          <w:spacing w:val="8"/>
          <w:sz w:val="30"/>
          <w:szCs w:val="30"/>
          <w:lang w:val="en-US"/>
        </w:rPr>
        <w:t>3</w:t>
      </w:r>
      <w:r w:rsidR="00723282" w:rsidRPr="00723282">
        <w:rPr>
          <w:rFonts w:ascii="Angsana New" w:hAnsi="Angsana New" w:hint="cs"/>
          <w:spacing w:val="8"/>
          <w:sz w:val="30"/>
          <w:szCs w:val="30"/>
          <w:lang w:val="en-US"/>
        </w:rPr>
        <w:t>0</w:t>
      </w:r>
      <w:r w:rsidR="002F4BF2">
        <w:rPr>
          <w:rFonts w:ascii="Angsana New" w:hAnsi="Angsana New" w:hint="cs"/>
          <w:spacing w:val="8"/>
          <w:sz w:val="30"/>
          <w:szCs w:val="30"/>
          <w:cs/>
          <w:lang w:val="en-US"/>
        </w:rPr>
        <w:t>มิถุนายน</w:t>
      </w:r>
      <w:r w:rsidRPr="006E4F38">
        <w:rPr>
          <w:rFonts w:ascii="Angsana New" w:hAnsi="Angsana New"/>
          <w:spacing w:val="-2"/>
          <w:sz w:val="30"/>
          <w:szCs w:val="30"/>
          <w:lang w:val="en-US"/>
        </w:rPr>
        <w:t>256</w:t>
      </w:r>
      <w:r w:rsidR="0085581D" w:rsidRPr="0085581D">
        <w:rPr>
          <w:rFonts w:ascii="Angsana New" w:hAnsi="Angsana New" w:hint="cs"/>
          <w:spacing w:val="-2"/>
          <w:sz w:val="30"/>
          <w:szCs w:val="30"/>
          <w:lang w:val="en-US"/>
        </w:rPr>
        <w:t>1</w:t>
      </w:r>
      <w:r w:rsidRPr="006E4F38">
        <w:rPr>
          <w:rFonts w:ascii="Angsana New" w:hAnsi="Angsana New"/>
          <w:spacing w:val="-2"/>
          <w:sz w:val="30"/>
          <w:szCs w:val="30"/>
          <w:cs/>
          <w:lang w:val="en-US"/>
        </w:rPr>
        <w:t>และหมายเหตุประกอบงบการเงินแบบย่อ</w:t>
      </w:r>
      <w:r w:rsidRPr="006E4F38">
        <w:rPr>
          <w:rFonts w:ascii="Angsana New" w:hAnsi="Angsana New"/>
          <w:spacing w:val="-2"/>
          <w:sz w:val="30"/>
          <w:szCs w:val="30"/>
          <w:lang w:val="en-US"/>
        </w:rPr>
        <w:t xml:space="preserve"> (</w:t>
      </w:r>
      <w:r w:rsidRPr="006E4F38">
        <w:rPr>
          <w:rFonts w:ascii="Angsana New" w:hAnsi="Angsana New"/>
          <w:spacing w:val="-2"/>
          <w:sz w:val="30"/>
          <w:szCs w:val="30"/>
          <w:cs/>
          <w:lang w:val="en-US"/>
        </w:rPr>
        <w:t>ข้อมูลทางการเงินระหว่างกาล</w:t>
      </w:r>
      <w:r w:rsidRPr="006E4F38">
        <w:rPr>
          <w:rFonts w:ascii="Angsana New" w:hAnsi="Angsana New"/>
          <w:spacing w:val="-2"/>
          <w:sz w:val="30"/>
          <w:szCs w:val="30"/>
          <w:lang w:val="en-US"/>
        </w:rPr>
        <w:t xml:space="preserve">) </w:t>
      </w:r>
      <w:r w:rsidRPr="006E4F38">
        <w:rPr>
          <w:rFonts w:ascii="Angsana New" w:hAnsi="Angsana New"/>
          <w:spacing w:val="-2"/>
          <w:sz w:val="30"/>
          <w:szCs w:val="30"/>
          <w:cs/>
        </w:rPr>
        <w:t xml:space="preserve">ของบริษัท ไทยเทพรส จำกัด </w:t>
      </w:r>
      <w:r w:rsidRPr="00FD572A">
        <w:rPr>
          <w:rFonts w:ascii="Angsana New" w:hAnsi="Angsana New"/>
          <w:sz w:val="30"/>
          <w:szCs w:val="30"/>
          <w:cs/>
        </w:rPr>
        <w:t xml:space="preserve">(มหาชน) </w:t>
      </w:r>
      <w:r w:rsidRPr="00FD572A">
        <w:rPr>
          <w:rFonts w:ascii="Angsana New" w:hAnsi="Angsana New"/>
          <w:sz w:val="30"/>
          <w:szCs w:val="30"/>
          <w:cs/>
          <w:lang w:val="en-US"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FD572A">
        <w:rPr>
          <w:rFonts w:ascii="Angsana New" w:hAnsi="Angsana New"/>
          <w:sz w:val="30"/>
          <w:szCs w:val="30"/>
          <w:lang w:val="en-US"/>
        </w:rPr>
        <w:t>34</w:t>
      </w:r>
      <w:r w:rsidRPr="00FD572A">
        <w:rPr>
          <w:rFonts w:ascii="Angsana New" w:hAnsi="Angsana New"/>
          <w:sz w:val="30"/>
          <w:szCs w:val="30"/>
          <w:cs/>
          <w:lang w:val="en-US"/>
        </w:rPr>
        <w:t xml:space="preserve"> เรื่อง </w:t>
      </w:r>
      <w:r>
        <w:rPr>
          <w:rFonts w:ascii="Angsana New" w:hAnsi="Angsana New" w:hint="cs"/>
          <w:sz w:val="30"/>
          <w:szCs w:val="30"/>
          <w:cs/>
          <w:lang w:val="en-US"/>
        </w:rPr>
        <w:t>การรายงานทางการเงิน</w:t>
      </w:r>
      <w:r w:rsidRPr="00FD572A">
        <w:rPr>
          <w:rFonts w:ascii="Angsana New" w:hAnsi="Angsana New"/>
          <w:sz w:val="30"/>
          <w:szCs w:val="30"/>
          <w:cs/>
          <w:lang w:val="en-US"/>
        </w:rPr>
        <w:t>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</w:t>
      </w:r>
      <w:r w:rsidRPr="00FD572A">
        <w:rPr>
          <w:rFonts w:ascii="Angsana New" w:hAnsi="Angsana New"/>
          <w:sz w:val="30"/>
          <w:szCs w:val="30"/>
          <w:cs/>
        </w:rPr>
        <w:t>ของข้าพเจ้า</w:t>
      </w:r>
    </w:p>
    <w:p w:rsidR="008B382B" w:rsidRPr="00345DA7" w:rsidRDefault="008B382B" w:rsidP="008B382B">
      <w:pPr>
        <w:pStyle w:val="BodyText2"/>
        <w:spacing w:line="240" w:lineRule="auto"/>
        <w:ind w:right="-43"/>
        <w:jc w:val="thaiDistribute"/>
        <w:rPr>
          <w:rFonts w:ascii="Angsana New" w:hAnsi="Angsana New" w:cs="Angsana New"/>
          <w:i/>
          <w:iCs/>
          <w:sz w:val="30"/>
          <w:szCs w:val="30"/>
        </w:rPr>
      </w:pPr>
    </w:p>
    <w:p w:rsidR="008B382B" w:rsidRPr="00345DA7" w:rsidRDefault="008B382B" w:rsidP="008B382B">
      <w:pPr>
        <w:pStyle w:val="BodyText2"/>
        <w:spacing w:line="240" w:lineRule="auto"/>
        <w:ind w:right="-43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345DA7">
        <w:rPr>
          <w:rFonts w:ascii="Angsana New" w:hAnsi="Angsana New" w:cs="Angsana New"/>
          <w:i/>
          <w:iCs/>
          <w:sz w:val="30"/>
          <w:szCs w:val="30"/>
          <w:cs/>
        </w:rPr>
        <w:t>ขอบเขตการสอบทาน</w:t>
      </w:r>
    </w:p>
    <w:p w:rsidR="008B382B" w:rsidRPr="00345DA7" w:rsidRDefault="008B382B" w:rsidP="008B382B">
      <w:pPr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8B382B" w:rsidRPr="00345DA7" w:rsidRDefault="008B382B" w:rsidP="008B382B">
      <w:pPr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345DA7">
        <w:rPr>
          <w:rFonts w:ascii="Angsana New" w:hAnsi="Angsana New"/>
          <w:sz w:val="30"/>
          <w:szCs w:val="30"/>
          <w:cs/>
        </w:rPr>
        <w:t>ข้าพเจ้าได้ปฏิบัติงานสอบทานตามมาตรฐานงานสอบทานรหัส</w:t>
      </w:r>
      <w:r w:rsidRPr="00345DA7">
        <w:rPr>
          <w:rFonts w:ascii="Angsana New" w:hAnsi="Angsana New"/>
          <w:sz w:val="30"/>
          <w:szCs w:val="30"/>
        </w:rPr>
        <w:t xml:space="preserve"> 2410 “</w:t>
      </w:r>
      <w:r w:rsidRPr="00345DA7">
        <w:rPr>
          <w:rFonts w:ascii="Angsana New" w:hAnsi="Angsana New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345DA7">
        <w:rPr>
          <w:rFonts w:ascii="Angsana New" w:hAnsi="Angsana New"/>
          <w:sz w:val="30"/>
          <w:szCs w:val="30"/>
        </w:rPr>
        <w:t>”</w:t>
      </w:r>
      <w:r w:rsidRPr="00345DA7">
        <w:rPr>
          <w:rFonts w:ascii="Angsana New" w:hAnsi="Angsana New"/>
          <w:sz w:val="30"/>
          <w:szCs w:val="30"/>
          <w:cs/>
        </w:rPr>
        <w:t xml:space="preserve"> การสอบทานดังกล่าวประกอบด้วย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ดังนั้นข้าพเจ้าจึงไม่แสดงความเห็นต่อข้อมูลทางการเงินระหว่างกาลที่สอบทาน</w:t>
      </w:r>
    </w:p>
    <w:p w:rsidR="008B382B" w:rsidRPr="00345DA7" w:rsidRDefault="008B382B" w:rsidP="008B382B">
      <w:pPr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8B382B" w:rsidRPr="00345DA7" w:rsidRDefault="008B382B" w:rsidP="008B382B">
      <w:pPr>
        <w:widowControl w:val="0"/>
        <w:tabs>
          <w:tab w:val="left" w:pos="540"/>
        </w:tabs>
        <w:spacing w:line="240" w:lineRule="auto"/>
        <w:ind w:right="-43"/>
        <w:jc w:val="thaiDistribute"/>
        <w:rPr>
          <w:rFonts w:ascii="Angsana New" w:hAnsi="Angsana New"/>
          <w:b/>
          <w:bCs/>
          <w:snapToGrid w:val="0"/>
          <w:sz w:val="32"/>
          <w:szCs w:val="32"/>
          <w:lang w:eastAsia="th-TH"/>
        </w:rPr>
        <w:sectPr w:rsidR="008B382B" w:rsidRPr="00345DA7" w:rsidSect="00046F6F">
          <w:footerReference w:type="even" r:id="rId10"/>
          <w:footerReference w:type="default" r:id="rId11"/>
          <w:footerReference w:type="first" r:id="rId12"/>
          <w:pgSz w:w="11909" w:h="16834" w:code="9"/>
          <w:pgMar w:top="691" w:right="1152" w:bottom="576" w:left="1152" w:header="720" w:footer="720" w:gutter="0"/>
          <w:paperSrc w:first="15" w:other="15"/>
          <w:cols w:space="720"/>
          <w:noEndnote/>
          <w:titlePg/>
        </w:sectPr>
      </w:pPr>
    </w:p>
    <w:p w:rsidR="008B382B" w:rsidRPr="00345DA7" w:rsidRDefault="008B382B" w:rsidP="008B382B">
      <w:pPr>
        <w:spacing w:line="240" w:lineRule="auto"/>
        <w:jc w:val="thaiDistribute"/>
        <w:rPr>
          <w:rFonts w:ascii="Angsana New" w:hAnsi="Angsana New"/>
          <w:i/>
          <w:iCs/>
          <w:sz w:val="32"/>
          <w:szCs w:val="32"/>
          <w:lang w:val="en-US"/>
        </w:rPr>
      </w:pPr>
    </w:p>
    <w:p w:rsidR="008B382B" w:rsidRDefault="008B382B" w:rsidP="008B382B">
      <w:pPr>
        <w:spacing w:line="240" w:lineRule="auto"/>
        <w:jc w:val="thaiDistribute"/>
        <w:rPr>
          <w:rFonts w:ascii="Angsana New" w:hAnsi="Angsana New"/>
          <w:i/>
          <w:iCs/>
          <w:sz w:val="30"/>
          <w:szCs w:val="30"/>
          <w:lang w:val="en-US"/>
        </w:rPr>
      </w:pPr>
      <w:bookmarkStart w:id="0" w:name="_GoBack"/>
      <w:bookmarkEnd w:id="0"/>
    </w:p>
    <w:p w:rsidR="008B382B" w:rsidRPr="00345DA7" w:rsidRDefault="008B382B" w:rsidP="008B382B">
      <w:pPr>
        <w:spacing w:line="240" w:lineRule="auto"/>
        <w:jc w:val="thaiDistribute"/>
        <w:rPr>
          <w:rFonts w:ascii="Angsana New" w:hAnsi="Angsana New"/>
          <w:i/>
          <w:iCs/>
          <w:sz w:val="30"/>
          <w:szCs w:val="30"/>
          <w:lang w:val="en-US"/>
        </w:rPr>
      </w:pPr>
      <w:r w:rsidRPr="00345DA7">
        <w:rPr>
          <w:rFonts w:ascii="Angsana New" w:hAnsi="Angsana New"/>
          <w:i/>
          <w:iCs/>
          <w:sz w:val="30"/>
          <w:szCs w:val="30"/>
          <w:cs/>
          <w:lang w:val="en-US"/>
        </w:rPr>
        <w:t>ข้อสรุป</w:t>
      </w:r>
    </w:p>
    <w:p w:rsidR="008B382B" w:rsidRPr="00345DA7" w:rsidRDefault="008B382B" w:rsidP="008B382B">
      <w:pPr>
        <w:spacing w:line="240" w:lineRule="auto"/>
        <w:jc w:val="thaiDistribute"/>
        <w:rPr>
          <w:rFonts w:ascii="Angsana New" w:hAnsi="Angsana New"/>
          <w:sz w:val="30"/>
          <w:szCs w:val="30"/>
          <w:lang w:val="en-US"/>
        </w:rPr>
      </w:pPr>
    </w:p>
    <w:p w:rsidR="008B382B" w:rsidRPr="003E3EA1" w:rsidRDefault="008B382B" w:rsidP="008B382B">
      <w:pPr>
        <w:spacing w:line="240" w:lineRule="auto"/>
        <w:ind w:right="-115"/>
        <w:jc w:val="thaiDistribute"/>
        <w:rPr>
          <w:rFonts w:ascii="Angsana New" w:hAnsi="Angsana New"/>
          <w:sz w:val="30"/>
          <w:szCs w:val="30"/>
        </w:rPr>
      </w:pPr>
      <w:r w:rsidRPr="00345DA7">
        <w:rPr>
          <w:rFonts w:ascii="Angsana New" w:hAnsi="Angsana New"/>
          <w:sz w:val="30"/>
          <w:szCs w:val="30"/>
          <w:cs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</w:t>
      </w:r>
      <w:r w:rsidRPr="00345DA7">
        <w:rPr>
          <w:rFonts w:ascii="Angsana New" w:hAnsi="Angsana New"/>
          <w:sz w:val="30"/>
          <w:szCs w:val="30"/>
        </w:rPr>
        <w:t xml:space="preserve"> 34</w:t>
      </w:r>
      <w:r>
        <w:rPr>
          <w:rFonts w:ascii="Angsana New" w:hAnsi="Angsana New"/>
          <w:sz w:val="30"/>
          <w:szCs w:val="30"/>
          <w:cs/>
        </w:rPr>
        <w:t xml:space="preserve"> เรื่อง การราย</w:t>
      </w:r>
      <w:r>
        <w:rPr>
          <w:rFonts w:ascii="Angsana New" w:hAnsi="Angsana New" w:hint="cs"/>
          <w:sz w:val="30"/>
          <w:szCs w:val="30"/>
          <w:cs/>
        </w:rPr>
        <w:t>งานทาง</w:t>
      </w:r>
      <w:r w:rsidRPr="00345DA7">
        <w:rPr>
          <w:rFonts w:ascii="Angsana New" w:hAnsi="Angsana New"/>
          <w:sz w:val="30"/>
          <w:szCs w:val="30"/>
          <w:cs/>
        </w:rPr>
        <w:t>การเงินระหว่างกาลในสาระสำคัญจากการสอบทานของข้าพเจ้า</w:t>
      </w:r>
    </w:p>
    <w:p w:rsidR="0054591C" w:rsidRPr="00FD572A" w:rsidRDefault="0054591C" w:rsidP="00792846">
      <w:pPr>
        <w:spacing w:line="240" w:lineRule="auto"/>
        <w:jc w:val="thaiDistribute"/>
        <w:rPr>
          <w:rFonts w:ascii="Angsana New" w:hAnsi="Angsana New"/>
          <w:sz w:val="30"/>
          <w:szCs w:val="30"/>
          <w:cs/>
          <w:lang w:val="en-US"/>
        </w:rPr>
      </w:pPr>
    </w:p>
    <w:p w:rsidR="00D05C4D" w:rsidRPr="00FD572A" w:rsidRDefault="00D05C4D" w:rsidP="00792846">
      <w:pPr>
        <w:widowControl w:val="0"/>
        <w:spacing w:line="240" w:lineRule="auto"/>
        <w:ind w:right="-43"/>
        <w:jc w:val="both"/>
        <w:rPr>
          <w:rFonts w:ascii="Angsana New" w:hAnsi="Angsana New"/>
          <w:snapToGrid w:val="0"/>
          <w:sz w:val="30"/>
          <w:szCs w:val="30"/>
          <w:lang w:eastAsia="th-TH"/>
        </w:rPr>
      </w:pPr>
    </w:p>
    <w:p w:rsidR="0034582E" w:rsidRPr="00FD572A" w:rsidRDefault="0034582E" w:rsidP="00792846">
      <w:pPr>
        <w:widowControl w:val="0"/>
        <w:spacing w:line="240" w:lineRule="auto"/>
        <w:ind w:right="-43"/>
        <w:jc w:val="both"/>
        <w:rPr>
          <w:rFonts w:ascii="Angsana New" w:hAnsi="Angsana New"/>
          <w:snapToGrid w:val="0"/>
          <w:sz w:val="30"/>
          <w:szCs w:val="30"/>
          <w:lang w:eastAsia="th-TH"/>
        </w:rPr>
      </w:pPr>
    </w:p>
    <w:p w:rsidR="00670BA5" w:rsidRPr="00454A36" w:rsidRDefault="00670BA5" w:rsidP="00792846">
      <w:pPr>
        <w:spacing w:line="240" w:lineRule="auto"/>
        <w:ind w:right="-43"/>
        <w:jc w:val="thaiDistribute"/>
        <w:rPr>
          <w:rFonts w:ascii="Angsana New" w:hAnsi="Angsana New"/>
          <w:sz w:val="30"/>
          <w:szCs w:val="30"/>
        </w:rPr>
      </w:pPr>
      <w:r w:rsidRPr="00454A36">
        <w:rPr>
          <w:rFonts w:ascii="Angsana New" w:hAnsi="Angsana New"/>
          <w:sz w:val="30"/>
          <w:szCs w:val="30"/>
        </w:rPr>
        <w:t>(</w:t>
      </w:r>
      <w:r w:rsidR="00644B2C" w:rsidRPr="00454A36">
        <w:rPr>
          <w:rFonts w:ascii="Angsana New" w:hAnsi="Angsana New"/>
          <w:sz w:val="30"/>
          <w:szCs w:val="30"/>
          <w:cs/>
        </w:rPr>
        <w:t>นางศิริเพ็ญ สุขเจริญยิ่งยง</w:t>
      </w:r>
      <w:r w:rsidRPr="00454A36">
        <w:rPr>
          <w:rFonts w:ascii="Angsana New" w:hAnsi="Angsana New"/>
          <w:sz w:val="30"/>
          <w:szCs w:val="30"/>
        </w:rPr>
        <w:t>)</w:t>
      </w:r>
    </w:p>
    <w:p w:rsidR="00670BA5" w:rsidRPr="00454A36" w:rsidRDefault="00670BA5" w:rsidP="00792846">
      <w:pPr>
        <w:spacing w:line="240" w:lineRule="auto"/>
        <w:ind w:right="-43"/>
        <w:jc w:val="thaiDistribute"/>
        <w:rPr>
          <w:rFonts w:ascii="Angsana New" w:hAnsi="Angsana New"/>
          <w:sz w:val="30"/>
          <w:szCs w:val="30"/>
        </w:rPr>
      </w:pPr>
      <w:r w:rsidRPr="00454A36">
        <w:rPr>
          <w:rFonts w:ascii="Angsana New" w:hAnsi="Angsana New"/>
          <w:sz w:val="30"/>
          <w:szCs w:val="30"/>
          <w:cs/>
        </w:rPr>
        <w:t>ผู้สอบบัญชีรับอนุญาต</w:t>
      </w:r>
    </w:p>
    <w:p w:rsidR="00670BA5" w:rsidRPr="00454A36" w:rsidRDefault="00846A68" w:rsidP="00792846">
      <w:pPr>
        <w:widowControl w:val="0"/>
        <w:tabs>
          <w:tab w:val="center" w:pos="6480"/>
        </w:tabs>
        <w:spacing w:line="240" w:lineRule="auto"/>
        <w:ind w:right="-43"/>
        <w:jc w:val="both"/>
        <w:rPr>
          <w:rFonts w:ascii="Angsana New" w:hAnsi="Angsana New"/>
          <w:sz w:val="30"/>
          <w:szCs w:val="30"/>
          <w:lang w:val="en-US"/>
        </w:rPr>
      </w:pPr>
      <w:r w:rsidRPr="00454A36">
        <w:rPr>
          <w:rFonts w:ascii="Angsana New" w:hAnsi="Angsana New"/>
          <w:sz w:val="30"/>
          <w:szCs w:val="30"/>
          <w:cs/>
        </w:rPr>
        <w:t xml:space="preserve">เลขทะเบียน </w:t>
      </w:r>
      <w:r w:rsidR="00644B2C" w:rsidRPr="00454A36">
        <w:rPr>
          <w:rFonts w:ascii="Angsana New" w:hAnsi="Angsana New"/>
          <w:sz w:val="30"/>
          <w:szCs w:val="30"/>
        </w:rPr>
        <w:t>3636</w:t>
      </w:r>
    </w:p>
    <w:p w:rsidR="00670BA5" w:rsidRPr="00454A36" w:rsidRDefault="00670BA5" w:rsidP="00792846">
      <w:pPr>
        <w:widowControl w:val="0"/>
        <w:tabs>
          <w:tab w:val="center" w:pos="6480"/>
        </w:tabs>
        <w:spacing w:line="240" w:lineRule="auto"/>
        <w:ind w:right="-43"/>
        <w:jc w:val="both"/>
        <w:rPr>
          <w:rFonts w:ascii="Angsana New" w:hAnsi="Angsana New"/>
          <w:snapToGrid w:val="0"/>
          <w:sz w:val="30"/>
          <w:szCs w:val="30"/>
          <w:lang w:val="en-US" w:eastAsia="th-TH"/>
        </w:rPr>
      </w:pPr>
    </w:p>
    <w:p w:rsidR="00670BA5" w:rsidRPr="00454A36" w:rsidRDefault="00670BA5" w:rsidP="00792846">
      <w:pPr>
        <w:widowControl w:val="0"/>
        <w:spacing w:line="240" w:lineRule="auto"/>
        <w:ind w:right="-43"/>
        <w:jc w:val="both"/>
        <w:rPr>
          <w:rFonts w:ascii="Angsana New" w:hAnsi="Angsana New"/>
          <w:snapToGrid w:val="0"/>
          <w:sz w:val="30"/>
          <w:szCs w:val="30"/>
          <w:lang w:eastAsia="th-TH"/>
        </w:rPr>
      </w:pPr>
      <w:r w:rsidRPr="00454A36">
        <w:rPr>
          <w:rFonts w:ascii="Angsana New" w:hAnsi="Angsana New"/>
          <w:snapToGrid w:val="0"/>
          <w:sz w:val="30"/>
          <w:szCs w:val="30"/>
          <w:cs/>
          <w:lang w:eastAsia="th-TH"/>
        </w:rPr>
        <w:t>บริษัท เคพีเอ็มจี ภูมิไชยสอบบัญชีจำกัด</w:t>
      </w:r>
    </w:p>
    <w:p w:rsidR="00670BA5" w:rsidRPr="00454A36" w:rsidRDefault="00670BA5" w:rsidP="00792846">
      <w:pPr>
        <w:widowControl w:val="0"/>
        <w:spacing w:line="240" w:lineRule="auto"/>
        <w:ind w:right="-43"/>
        <w:jc w:val="both"/>
        <w:rPr>
          <w:rFonts w:ascii="Angsana New" w:hAnsi="Angsana New"/>
          <w:snapToGrid w:val="0"/>
          <w:sz w:val="30"/>
          <w:szCs w:val="30"/>
          <w:lang w:eastAsia="th-TH"/>
        </w:rPr>
      </w:pPr>
      <w:r w:rsidRPr="00454A36">
        <w:rPr>
          <w:rFonts w:ascii="Angsana New" w:hAnsi="Angsana New"/>
          <w:snapToGrid w:val="0"/>
          <w:sz w:val="30"/>
          <w:szCs w:val="30"/>
          <w:cs/>
          <w:lang w:eastAsia="th-TH"/>
        </w:rPr>
        <w:t>กรุงเทพมหานคร</w:t>
      </w:r>
    </w:p>
    <w:p w:rsidR="00670BA5" w:rsidRPr="00454A36" w:rsidRDefault="00D45938" w:rsidP="00792846">
      <w:pPr>
        <w:widowControl w:val="0"/>
        <w:spacing w:line="240" w:lineRule="auto"/>
        <w:ind w:right="-43"/>
        <w:jc w:val="both"/>
        <w:rPr>
          <w:rFonts w:ascii="Angsana New" w:hAnsi="Angsana New"/>
          <w:sz w:val="30"/>
          <w:szCs w:val="30"/>
          <w:lang w:val="en-US"/>
        </w:rPr>
      </w:pPr>
      <w:r>
        <w:rPr>
          <w:rFonts w:ascii="Angsana New" w:hAnsi="Angsana New"/>
          <w:snapToGrid w:val="0"/>
          <w:sz w:val="30"/>
          <w:szCs w:val="30"/>
          <w:lang w:val="en-US" w:eastAsia="th-TH"/>
        </w:rPr>
        <w:t xml:space="preserve">8 </w:t>
      </w:r>
      <w:r>
        <w:rPr>
          <w:rFonts w:ascii="Angsana New" w:hAnsi="Angsana New" w:hint="cs"/>
          <w:snapToGrid w:val="0"/>
          <w:sz w:val="30"/>
          <w:szCs w:val="30"/>
          <w:cs/>
          <w:lang w:val="en-US" w:eastAsia="th-TH"/>
        </w:rPr>
        <w:t xml:space="preserve">สิงหาคม </w:t>
      </w:r>
      <w:r w:rsidR="00723282" w:rsidRPr="00723282">
        <w:rPr>
          <w:rFonts w:ascii="Angsana New" w:hAnsi="Angsana New" w:hint="cs"/>
          <w:snapToGrid w:val="0"/>
          <w:sz w:val="30"/>
          <w:szCs w:val="30"/>
          <w:lang w:val="en-US" w:eastAsia="th-TH"/>
        </w:rPr>
        <w:t>2561</w:t>
      </w:r>
    </w:p>
    <w:p w:rsidR="00DD5973" w:rsidRPr="00E35AC8" w:rsidRDefault="00DD5973" w:rsidP="00046F6F">
      <w:pPr>
        <w:pStyle w:val="IndexHeading1"/>
        <w:tabs>
          <w:tab w:val="left" w:pos="1260"/>
        </w:tabs>
        <w:spacing w:after="0" w:line="240" w:lineRule="auto"/>
        <w:ind w:left="0" w:firstLine="0"/>
        <w:outlineLvl w:val="0"/>
        <w:rPr>
          <w:rFonts w:ascii="Angsana New" w:hAnsi="Angsana New"/>
          <w:sz w:val="30"/>
          <w:szCs w:val="30"/>
        </w:rPr>
      </w:pPr>
    </w:p>
    <w:sectPr w:rsidR="00DD5973" w:rsidRPr="00E35AC8" w:rsidSect="00046F6F">
      <w:headerReference w:type="default" r:id="rId13"/>
      <w:footerReference w:type="default" r:id="rId14"/>
      <w:pgSz w:w="11909" w:h="16834" w:code="9"/>
      <w:pgMar w:top="691" w:right="1152" w:bottom="576" w:left="1152" w:header="720" w:footer="720" w:gutter="0"/>
      <w:paperSrc w:first="13127" w:other="13127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04457" w:rsidRDefault="00004457">
      <w:r>
        <w:separator/>
      </w:r>
    </w:p>
  </w:endnote>
  <w:endnote w:type="continuationSeparator" w:id="1">
    <w:p w:rsidR="00004457" w:rsidRDefault="000044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9999999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Univers 55">
    <w:charset w:val="00"/>
    <w:family w:val="auto"/>
    <w:pitch w:val="variable"/>
    <w:sig w:usb0="80000023" w:usb1="00000000" w:usb2="00000000" w:usb3="00000000" w:csb0="00000001" w:csb1="00000000"/>
  </w:font>
  <w:font w:name="Univers 45 Light">
    <w:charset w:val="00"/>
    <w:family w:val="auto"/>
    <w:pitch w:val="variable"/>
    <w:sig w:usb0="8000002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KPMG Logo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libri Light"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7905" w:rsidRDefault="006F01F5" w:rsidP="006D473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  <w:lang w:val="en-US"/>
      </w:rPr>
      <w:fldChar w:fldCharType="begin"/>
    </w:r>
    <w:r w:rsidR="007E7905">
      <w:rPr>
        <w:rStyle w:val="PageNumber"/>
      </w:rPr>
      <w:instrText xml:space="preserve">PAGE  </w:instrText>
    </w:r>
    <w:r>
      <w:rPr>
        <w:rStyle w:val="PageNumber"/>
        <w:lang w:val="en-US"/>
      </w:rPr>
      <w:fldChar w:fldCharType="separate"/>
    </w:r>
    <w:r w:rsidR="007E7905">
      <w:rPr>
        <w:rStyle w:val="PageNumber"/>
        <w:noProof/>
        <w:lang w:val="en-US"/>
      </w:rPr>
      <w:t>25</w:t>
    </w:r>
    <w:r>
      <w:rPr>
        <w:rStyle w:val="PageNumber"/>
        <w:lang w:val="en-US"/>
      </w:rPr>
      <w:fldChar w:fldCharType="end"/>
    </w:r>
  </w:p>
  <w:p w:rsidR="007E7905" w:rsidRDefault="007E7905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7905" w:rsidRPr="006D4735" w:rsidRDefault="006F01F5" w:rsidP="00A479AB">
    <w:pPr>
      <w:pStyle w:val="Footer"/>
      <w:framePr w:wrap="around" w:vAnchor="text" w:hAnchor="margin" w:xAlign="right" w:y="1"/>
      <w:rPr>
        <w:rStyle w:val="PageNumber"/>
        <w:rFonts w:ascii="Angsana New" w:hAnsi="Angsana New" w:cs="Angsana New"/>
        <w:sz w:val="30"/>
        <w:szCs w:val="30"/>
      </w:rPr>
    </w:pPr>
    <w:r w:rsidRPr="006D4735">
      <w:rPr>
        <w:rStyle w:val="PageNumber"/>
        <w:rFonts w:ascii="Angsana New" w:hAnsi="Angsana New" w:cs="Angsana New"/>
        <w:sz w:val="30"/>
        <w:szCs w:val="30"/>
        <w:cs/>
      </w:rPr>
      <w:fldChar w:fldCharType="begin"/>
    </w:r>
    <w:r w:rsidR="007E7905" w:rsidRPr="006D4735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6D4735">
      <w:rPr>
        <w:rStyle w:val="PageNumber"/>
        <w:rFonts w:ascii="Angsana New" w:hAnsi="Angsana New" w:cs="Angsana New"/>
        <w:sz w:val="30"/>
        <w:szCs w:val="30"/>
        <w:cs/>
      </w:rPr>
      <w:fldChar w:fldCharType="separate"/>
    </w:r>
    <w:r w:rsidR="007E7905" w:rsidRPr="00593D3B">
      <w:rPr>
        <w:rStyle w:val="PageNumber"/>
        <w:rFonts w:ascii="Angsana New" w:hAnsi="Angsana New" w:cs="Angsana New"/>
        <w:noProof/>
        <w:sz w:val="30"/>
        <w:szCs w:val="30"/>
        <w:lang w:val="en-US"/>
      </w:rPr>
      <w:t>25</w:t>
    </w:r>
    <w:r w:rsidRPr="006D4735">
      <w:rPr>
        <w:rStyle w:val="PageNumber"/>
        <w:rFonts w:ascii="Angsana New" w:hAnsi="Angsana New" w:cs="Angsana New"/>
        <w:sz w:val="30"/>
        <w:szCs w:val="30"/>
        <w:cs/>
      </w:rPr>
      <w:fldChar w:fldCharType="end"/>
    </w:r>
  </w:p>
  <w:p w:rsidR="007E7905" w:rsidRDefault="007E7905" w:rsidP="006D4735">
    <w:pPr>
      <w:pStyle w:val="Footer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7905" w:rsidRDefault="006F01F5" w:rsidP="006D473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  <w:lang w:val="en-US"/>
      </w:rPr>
      <w:fldChar w:fldCharType="begin"/>
    </w:r>
    <w:r w:rsidR="007E7905">
      <w:rPr>
        <w:rStyle w:val="PageNumber"/>
      </w:rPr>
      <w:instrText xml:space="preserve">PAGE  </w:instrText>
    </w:r>
    <w:r>
      <w:rPr>
        <w:rStyle w:val="PageNumber"/>
        <w:lang w:val="en-US"/>
      </w:rPr>
      <w:fldChar w:fldCharType="separate"/>
    </w:r>
    <w:r w:rsidR="007E7905">
      <w:rPr>
        <w:rStyle w:val="PageNumber"/>
        <w:noProof/>
        <w:lang w:val="en-US"/>
      </w:rPr>
      <w:t>25</w:t>
    </w:r>
    <w:r>
      <w:rPr>
        <w:rStyle w:val="PageNumber"/>
        <w:lang w:val="en-US"/>
      </w:rPr>
      <w:fldChar w:fldCharType="end"/>
    </w:r>
  </w:p>
  <w:p w:rsidR="007E7905" w:rsidRDefault="007E7905">
    <w:pPr>
      <w:pStyle w:val="Footer"/>
      <w:ind w:right="360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7905" w:rsidRPr="006D4735" w:rsidRDefault="006F01F5" w:rsidP="00A479AB">
    <w:pPr>
      <w:pStyle w:val="Footer"/>
      <w:framePr w:wrap="around" w:vAnchor="text" w:hAnchor="margin" w:xAlign="right" w:y="1"/>
      <w:rPr>
        <w:rStyle w:val="PageNumber"/>
        <w:rFonts w:ascii="Angsana New" w:hAnsi="Angsana New" w:cs="Angsana New"/>
        <w:sz w:val="30"/>
        <w:szCs w:val="30"/>
      </w:rPr>
    </w:pPr>
    <w:r w:rsidRPr="006D4735">
      <w:rPr>
        <w:rStyle w:val="PageNumber"/>
        <w:rFonts w:ascii="Angsana New" w:hAnsi="Angsana New" w:cs="Angsana New"/>
        <w:sz w:val="30"/>
        <w:szCs w:val="30"/>
        <w:cs/>
      </w:rPr>
      <w:fldChar w:fldCharType="begin"/>
    </w:r>
    <w:r w:rsidR="007E7905" w:rsidRPr="006D4735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6D4735">
      <w:rPr>
        <w:rStyle w:val="PageNumber"/>
        <w:rFonts w:ascii="Angsana New" w:hAnsi="Angsana New" w:cs="Angsana New"/>
        <w:sz w:val="30"/>
        <w:szCs w:val="30"/>
        <w:cs/>
      </w:rPr>
      <w:fldChar w:fldCharType="separate"/>
    </w:r>
    <w:r w:rsidR="00046F6F">
      <w:rPr>
        <w:rStyle w:val="PageNumber"/>
        <w:rFonts w:ascii="Angsana New" w:hAnsi="Angsana New" w:cs="Angsana New"/>
        <w:noProof/>
        <w:sz w:val="30"/>
        <w:szCs w:val="30"/>
        <w:cs/>
      </w:rPr>
      <w:t>13</w:t>
    </w:r>
    <w:r w:rsidRPr="006D4735">
      <w:rPr>
        <w:rStyle w:val="PageNumber"/>
        <w:rFonts w:ascii="Angsana New" w:hAnsi="Angsana New" w:cs="Angsana New"/>
        <w:sz w:val="30"/>
        <w:szCs w:val="30"/>
        <w:cs/>
      </w:rPr>
      <w:fldChar w:fldCharType="end"/>
    </w:r>
  </w:p>
  <w:p w:rsidR="007E7905" w:rsidRDefault="007E7905" w:rsidP="006D4735">
    <w:pPr>
      <w:pStyle w:val="Footer"/>
      <w:ind w:right="360"/>
    </w:pP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46F6F" w:rsidRDefault="00046F6F">
    <w:pPr>
      <w:pStyle w:val="Footer"/>
    </w:pPr>
  </w:p>
</w:ftr>
</file>

<file path=word/footer6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12380295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046F6F" w:rsidRDefault="006F01F5">
        <w:pPr>
          <w:pStyle w:val="Footer"/>
          <w:jc w:val="center"/>
        </w:pPr>
        <w:r>
          <w:fldChar w:fldCharType="begin"/>
        </w:r>
        <w:r w:rsidR="00046F6F">
          <w:instrText xml:space="preserve"> PAGE   \* MERGEFORMAT </w:instrText>
        </w:r>
        <w:r>
          <w:fldChar w:fldCharType="separate"/>
        </w:r>
        <w:r w:rsidR="00522764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04457" w:rsidRDefault="00004457">
      <w:r>
        <w:separator/>
      </w:r>
    </w:p>
  </w:footnote>
  <w:footnote w:type="continuationSeparator" w:id="1">
    <w:p w:rsidR="00004457" w:rsidRDefault="0000445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7905" w:rsidRDefault="007E7905" w:rsidP="00A974D1">
    <w:pPr>
      <w:widowControl w:val="0"/>
      <w:spacing w:line="240" w:lineRule="auto"/>
      <w:ind w:right="389"/>
      <w:rPr>
        <w:rFonts w:ascii="Angsana New" w:hAnsi="Angsana New"/>
        <w:b/>
        <w:bCs/>
        <w:snapToGrid w:val="0"/>
        <w:sz w:val="32"/>
        <w:szCs w:val="32"/>
        <w:lang w:val="en-US" w:eastAsia="th-TH"/>
      </w:rPr>
    </w:pPr>
  </w:p>
  <w:p w:rsidR="00046F6F" w:rsidRPr="005F6BA2" w:rsidRDefault="00046F6F" w:rsidP="00A974D1">
    <w:pPr>
      <w:widowControl w:val="0"/>
      <w:spacing w:line="240" w:lineRule="auto"/>
      <w:ind w:right="389"/>
      <w:rPr>
        <w:rFonts w:ascii="Angsana New" w:hAnsi="Angsana New"/>
        <w:b/>
        <w:bCs/>
        <w:snapToGrid w:val="0"/>
        <w:sz w:val="32"/>
        <w:szCs w:val="32"/>
        <w:lang w:val="en-US" w:eastAsia="th-TH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2"/>
    <w:multiLevelType w:val="singleLevel"/>
    <w:tmpl w:val="15FCE30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1">
    <w:nsid w:val="04E27AA8"/>
    <w:multiLevelType w:val="multilevel"/>
    <w:tmpl w:val="6BF65B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5DC0631"/>
    <w:multiLevelType w:val="hybridMultilevel"/>
    <w:tmpl w:val="5DCE09B6"/>
    <w:lvl w:ilvl="0" w:tplc="C9568256">
      <w:start w:val="1"/>
      <w:numFmt w:val="thaiLetters"/>
      <w:lvlText w:val="(%1)"/>
      <w:lvlJc w:val="left"/>
      <w:pPr>
        <w:ind w:left="360" w:hanging="360"/>
      </w:pPr>
      <w:rPr>
        <w:rFonts w:hint="default"/>
        <w:b w:val="0"/>
        <w:bCs w:val="0"/>
        <w:i/>
        <w:iCs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8A6717E"/>
    <w:multiLevelType w:val="multilevel"/>
    <w:tmpl w:val="991AE8B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  <w:b/>
        <w:bCs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4">
    <w:nsid w:val="0BDE0297"/>
    <w:multiLevelType w:val="hybridMultilevel"/>
    <w:tmpl w:val="5C2C8ABE"/>
    <w:lvl w:ilvl="0" w:tplc="6AF23562">
      <w:start w:val="1"/>
      <w:numFmt w:val="decimal"/>
      <w:lvlText w:val="%1"/>
      <w:lvlJc w:val="left"/>
      <w:pPr>
        <w:tabs>
          <w:tab w:val="num" w:pos="1620"/>
        </w:tabs>
        <w:ind w:left="1620" w:hanging="12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07F0372"/>
    <w:multiLevelType w:val="singleLevel"/>
    <w:tmpl w:val="07D868F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6">
    <w:nsid w:val="10A40B2A"/>
    <w:multiLevelType w:val="multilevel"/>
    <w:tmpl w:val="C50E49C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  <w:b w:val="0"/>
        <w:bCs/>
        <w:sz w:val="22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7">
    <w:nsid w:val="12D062BE"/>
    <w:multiLevelType w:val="multilevel"/>
    <w:tmpl w:val="B04621C6"/>
    <w:lvl w:ilvl="0">
      <w:start w:val="4"/>
      <w:numFmt w:val="decimal"/>
      <w:lvlText w:val="%1.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</w:rPr>
    </w:lvl>
    <w:lvl w:ilvl="1">
      <w:start w:val="2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8">
    <w:nsid w:val="137C41A0"/>
    <w:multiLevelType w:val="singleLevel"/>
    <w:tmpl w:val="FFFFFFFF"/>
    <w:lvl w:ilvl="0">
      <w:numFmt w:val="decimal"/>
      <w:pStyle w:val="Heading1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9">
    <w:nsid w:val="157426A5"/>
    <w:multiLevelType w:val="multilevel"/>
    <w:tmpl w:val="845C1D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  <w:sz w:val="3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16D51141"/>
    <w:multiLevelType w:val="hybridMultilevel"/>
    <w:tmpl w:val="1B248CC0"/>
    <w:lvl w:ilvl="0" w:tplc="C65E82D2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>
    <w:nsid w:val="185C3160"/>
    <w:multiLevelType w:val="multilevel"/>
    <w:tmpl w:val="BBE02CB8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2">
    <w:nsid w:val="1E0319FB"/>
    <w:multiLevelType w:val="hybridMultilevel"/>
    <w:tmpl w:val="F4EA632E"/>
    <w:lvl w:ilvl="0" w:tplc="0D4426E2">
      <w:start w:val="12"/>
      <w:numFmt w:val="decimal"/>
      <w:lvlText w:val="%1"/>
      <w:lvlJc w:val="left"/>
      <w:pPr>
        <w:ind w:left="7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0" w:hanging="360"/>
      </w:pPr>
    </w:lvl>
    <w:lvl w:ilvl="2" w:tplc="0409001B" w:tentative="1">
      <w:start w:val="1"/>
      <w:numFmt w:val="lowerRoman"/>
      <w:lvlText w:val="%3."/>
      <w:lvlJc w:val="right"/>
      <w:pPr>
        <w:ind w:left="2140" w:hanging="180"/>
      </w:pPr>
    </w:lvl>
    <w:lvl w:ilvl="3" w:tplc="0409000F" w:tentative="1">
      <w:start w:val="1"/>
      <w:numFmt w:val="decimal"/>
      <w:lvlText w:val="%4."/>
      <w:lvlJc w:val="left"/>
      <w:pPr>
        <w:ind w:left="2860" w:hanging="360"/>
      </w:pPr>
    </w:lvl>
    <w:lvl w:ilvl="4" w:tplc="04090019" w:tentative="1">
      <w:start w:val="1"/>
      <w:numFmt w:val="lowerLetter"/>
      <w:lvlText w:val="%5."/>
      <w:lvlJc w:val="left"/>
      <w:pPr>
        <w:ind w:left="3580" w:hanging="360"/>
      </w:pPr>
    </w:lvl>
    <w:lvl w:ilvl="5" w:tplc="0409001B" w:tentative="1">
      <w:start w:val="1"/>
      <w:numFmt w:val="lowerRoman"/>
      <w:lvlText w:val="%6."/>
      <w:lvlJc w:val="right"/>
      <w:pPr>
        <w:ind w:left="4300" w:hanging="180"/>
      </w:pPr>
    </w:lvl>
    <w:lvl w:ilvl="6" w:tplc="0409000F" w:tentative="1">
      <w:start w:val="1"/>
      <w:numFmt w:val="decimal"/>
      <w:lvlText w:val="%7."/>
      <w:lvlJc w:val="left"/>
      <w:pPr>
        <w:ind w:left="5020" w:hanging="360"/>
      </w:pPr>
    </w:lvl>
    <w:lvl w:ilvl="7" w:tplc="04090019" w:tentative="1">
      <w:start w:val="1"/>
      <w:numFmt w:val="lowerLetter"/>
      <w:lvlText w:val="%8."/>
      <w:lvlJc w:val="left"/>
      <w:pPr>
        <w:ind w:left="5740" w:hanging="360"/>
      </w:pPr>
    </w:lvl>
    <w:lvl w:ilvl="8" w:tplc="0409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13">
    <w:nsid w:val="236224AE"/>
    <w:multiLevelType w:val="hybridMultilevel"/>
    <w:tmpl w:val="8BD4A682"/>
    <w:lvl w:ilvl="0" w:tplc="721C1944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4">
    <w:nsid w:val="242E34A2"/>
    <w:multiLevelType w:val="hybridMultilevel"/>
    <w:tmpl w:val="C39A6F10"/>
    <w:lvl w:ilvl="0" w:tplc="C32611D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5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6">
    <w:nsid w:val="2809274E"/>
    <w:multiLevelType w:val="hybridMultilevel"/>
    <w:tmpl w:val="2FF0931E"/>
    <w:lvl w:ilvl="0" w:tplc="9C54B4BC">
      <w:start w:val="23"/>
      <w:numFmt w:val="decimal"/>
      <w:lvlText w:val="%1"/>
      <w:lvlJc w:val="left"/>
      <w:pPr>
        <w:tabs>
          <w:tab w:val="num" w:pos="915"/>
        </w:tabs>
        <w:ind w:left="915" w:hanging="55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2E8D1A72"/>
    <w:multiLevelType w:val="singleLevel"/>
    <w:tmpl w:val="BE80B264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8">
    <w:nsid w:val="335040EB"/>
    <w:multiLevelType w:val="singleLevel"/>
    <w:tmpl w:val="5A92EAC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9">
    <w:nsid w:val="3A771A6B"/>
    <w:multiLevelType w:val="hybridMultilevel"/>
    <w:tmpl w:val="9022CC00"/>
    <w:lvl w:ilvl="0" w:tplc="1842131C">
      <w:start w:val="10"/>
      <w:numFmt w:val="decimal"/>
      <w:lvlText w:val="%1"/>
      <w:lvlJc w:val="left"/>
      <w:pPr>
        <w:tabs>
          <w:tab w:val="num" w:pos="915"/>
        </w:tabs>
        <w:ind w:left="915" w:hanging="55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1">
    <w:nsid w:val="41505D2F"/>
    <w:multiLevelType w:val="multilevel"/>
    <w:tmpl w:val="44A26642"/>
    <w:lvl w:ilvl="0">
      <w:start w:val="1"/>
      <w:numFmt w:val="decimal"/>
      <w:lvlText w:val="%1."/>
      <w:lvlJc w:val="left"/>
      <w:pPr>
        <w:ind w:left="900" w:hanging="360"/>
      </w:pPr>
      <w:rPr>
        <w:rFonts w:ascii="Angsana New" w:eastAsia="Times New Roman" w:hAnsi="Angsana New" w:cs="Angsana New"/>
      </w:rPr>
    </w:lvl>
    <w:lvl w:ilvl="1">
      <w:start w:val="1"/>
      <w:numFmt w:val="lowerLetter"/>
      <w:lvlText w:val="%2."/>
      <w:lvlJc w:val="left"/>
      <w:pPr>
        <w:ind w:left="1620" w:hanging="360"/>
      </w:pPr>
    </w:lvl>
    <w:lvl w:ilvl="2">
      <w:start w:val="1"/>
      <w:numFmt w:val="lowerRoman"/>
      <w:lvlText w:val="%3."/>
      <w:lvlJc w:val="right"/>
      <w:pPr>
        <w:ind w:left="2340" w:hanging="180"/>
      </w:pPr>
    </w:lvl>
    <w:lvl w:ilvl="3">
      <w:start w:val="1"/>
      <w:numFmt w:val="decimal"/>
      <w:lvlText w:val="%4."/>
      <w:lvlJc w:val="left"/>
      <w:pPr>
        <w:ind w:left="3060" w:hanging="360"/>
      </w:pPr>
    </w:lvl>
    <w:lvl w:ilvl="4">
      <w:start w:val="1"/>
      <w:numFmt w:val="lowerLetter"/>
      <w:lvlText w:val="%5."/>
      <w:lvlJc w:val="left"/>
      <w:pPr>
        <w:ind w:left="3780" w:hanging="360"/>
      </w:pPr>
    </w:lvl>
    <w:lvl w:ilvl="5">
      <w:start w:val="1"/>
      <w:numFmt w:val="lowerRoman"/>
      <w:lvlText w:val="%6."/>
      <w:lvlJc w:val="right"/>
      <w:pPr>
        <w:ind w:left="4500" w:hanging="180"/>
      </w:pPr>
    </w:lvl>
    <w:lvl w:ilvl="6">
      <w:start w:val="1"/>
      <w:numFmt w:val="decimal"/>
      <w:lvlText w:val="%7."/>
      <w:lvlJc w:val="left"/>
      <w:pPr>
        <w:ind w:left="5220" w:hanging="360"/>
      </w:pPr>
    </w:lvl>
    <w:lvl w:ilvl="7">
      <w:start w:val="1"/>
      <w:numFmt w:val="lowerLetter"/>
      <w:lvlText w:val="%8."/>
      <w:lvlJc w:val="left"/>
      <w:pPr>
        <w:ind w:left="5940" w:hanging="360"/>
      </w:pPr>
    </w:lvl>
    <w:lvl w:ilvl="8">
      <w:start w:val="1"/>
      <w:numFmt w:val="lowerRoman"/>
      <w:lvlText w:val="%9."/>
      <w:lvlJc w:val="right"/>
      <w:pPr>
        <w:ind w:left="6660" w:hanging="180"/>
      </w:pPr>
    </w:lvl>
  </w:abstractNum>
  <w:abstractNum w:abstractNumId="22">
    <w:nsid w:val="472F0BCF"/>
    <w:multiLevelType w:val="multilevel"/>
    <w:tmpl w:val="B04621C6"/>
    <w:lvl w:ilvl="0">
      <w:start w:val="4"/>
      <w:numFmt w:val="decimal"/>
      <w:lvlText w:val="%1.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</w:rPr>
    </w:lvl>
    <w:lvl w:ilvl="1">
      <w:start w:val="2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3">
    <w:nsid w:val="47361888"/>
    <w:multiLevelType w:val="hybridMultilevel"/>
    <w:tmpl w:val="458EE022"/>
    <w:lvl w:ilvl="0" w:tplc="CA2EFD82">
      <w:start w:val="11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03C76F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55204B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83A25C1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5BEB2D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2864F11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A8EDFB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CF2133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DDDCC26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49E519B8"/>
    <w:multiLevelType w:val="singleLevel"/>
    <w:tmpl w:val="97505B5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5">
    <w:nsid w:val="4B0F4063"/>
    <w:multiLevelType w:val="singleLevel"/>
    <w:tmpl w:val="D878081C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6">
    <w:nsid w:val="4D7D6B31"/>
    <w:multiLevelType w:val="singleLevel"/>
    <w:tmpl w:val="FFFFFFFF"/>
    <w:lvl w:ilvl="0">
      <w:numFmt w:val="decimal"/>
      <w:pStyle w:val="Heading2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27">
    <w:nsid w:val="55160774"/>
    <w:multiLevelType w:val="hybridMultilevel"/>
    <w:tmpl w:val="2BC817D0"/>
    <w:lvl w:ilvl="0" w:tplc="548AB6B8">
      <w:start w:val="176"/>
      <w:numFmt w:val="decimal"/>
      <w:lvlText w:val="%1"/>
      <w:lvlJc w:val="left"/>
      <w:pPr>
        <w:ind w:left="7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0" w:hanging="360"/>
      </w:pPr>
    </w:lvl>
    <w:lvl w:ilvl="2" w:tplc="0409001B" w:tentative="1">
      <w:start w:val="1"/>
      <w:numFmt w:val="lowerRoman"/>
      <w:lvlText w:val="%3."/>
      <w:lvlJc w:val="right"/>
      <w:pPr>
        <w:ind w:left="2140" w:hanging="180"/>
      </w:pPr>
    </w:lvl>
    <w:lvl w:ilvl="3" w:tplc="0409000F" w:tentative="1">
      <w:start w:val="1"/>
      <w:numFmt w:val="decimal"/>
      <w:lvlText w:val="%4."/>
      <w:lvlJc w:val="left"/>
      <w:pPr>
        <w:ind w:left="2860" w:hanging="360"/>
      </w:pPr>
    </w:lvl>
    <w:lvl w:ilvl="4" w:tplc="04090019" w:tentative="1">
      <w:start w:val="1"/>
      <w:numFmt w:val="lowerLetter"/>
      <w:lvlText w:val="%5."/>
      <w:lvlJc w:val="left"/>
      <w:pPr>
        <w:ind w:left="3580" w:hanging="360"/>
      </w:pPr>
    </w:lvl>
    <w:lvl w:ilvl="5" w:tplc="0409001B" w:tentative="1">
      <w:start w:val="1"/>
      <w:numFmt w:val="lowerRoman"/>
      <w:lvlText w:val="%6."/>
      <w:lvlJc w:val="right"/>
      <w:pPr>
        <w:ind w:left="4300" w:hanging="180"/>
      </w:pPr>
    </w:lvl>
    <w:lvl w:ilvl="6" w:tplc="0409000F" w:tentative="1">
      <w:start w:val="1"/>
      <w:numFmt w:val="decimal"/>
      <w:lvlText w:val="%7."/>
      <w:lvlJc w:val="left"/>
      <w:pPr>
        <w:ind w:left="5020" w:hanging="360"/>
      </w:pPr>
    </w:lvl>
    <w:lvl w:ilvl="7" w:tplc="04090019" w:tentative="1">
      <w:start w:val="1"/>
      <w:numFmt w:val="lowerLetter"/>
      <w:lvlText w:val="%8."/>
      <w:lvlJc w:val="left"/>
      <w:pPr>
        <w:ind w:left="5740" w:hanging="360"/>
      </w:pPr>
    </w:lvl>
    <w:lvl w:ilvl="8" w:tplc="0409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28">
    <w:nsid w:val="57CD2D6C"/>
    <w:multiLevelType w:val="hybridMultilevel"/>
    <w:tmpl w:val="69AAF90C"/>
    <w:lvl w:ilvl="0" w:tplc="0C6026DC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31A85A6C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3A24CB44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7C4024EE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4328AD78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7166BD62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F40AB6B0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B3A2A0C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8F80AC2C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9">
    <w:nsid w:val="5BBF6A5D"/>
    <w:multiLevelType w:val="multilevel"/>
    <w:tmpl w:val="22A20526"/>
    <w:lvl w:ilvl="0">
      <w:start w:val="37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</w:rPr>
    </w:lvl>
    <w:lvl w:ilvl="1">
      <w:start w:val="5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cs="Angsana New" w:hint="default"/>
        <w:b w:val="0"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0">
    <w:nsid w:val="5C6A2107"/>
    <w:multiLevelType w:val="hybridMultilevel"/>
    <w:tmpl w:val="75E2FCA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5EE70FB5"/>
    <w:multiLevelType w:val="singleLevel"/>
    <w:tmpl w:val="F56A7C0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2">
    <w:nsid w:val="5F9F31D7"/>
    <w:multiLevelType w:val="multilevel"/>
    <w:tmpl w:val="9022CC00"/>
    <w:lvl w:ilvl="0">
      <w:start w:val="10"/>
      <w:numFmt w:val="decimal"/>
      <w:lvlText w:val="%1"/>
      <w:lvlJc w:val="left"/>
      <w:pPr>
        <w:tabs>
          <w:tab w:val="num" w:pos="915"/>
        </w:tabs>
        <w:ind w:left="915" w:hanging="55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6567742B"/>
    <w:multiLevelType w:val="multilevel"/>
    <w:tmpl w:val="553E8FDE"/>
    <w:lvl w:ilvl="0">
      <w:start w:val="4"/>
      <w:numFmt w:val="decimal"/>
      <w:lvlText w:val="%1"/>
      <w:lvlJc w:val="left"/>
      <w:pPr>
        <w:tabs>
          <w:tab w:val="num" w:pos="1238"/>
        </w:tabs>
        <w:ind w:left="123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34">
    <w:nsid w:val="6BE75AF6"/>
    <w:multiLevelType w:val="hybridMultilevel"/>
    <w:tmpl w:val="54969698"/>
    <w:lvl w:ilvl="0" w:tplc="B0A05C6E">
      <w:start w:val="9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53B2276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C48C3C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4F88E6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8DC675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2116938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C4A499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FF0F49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EF786D2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726B3210"/>
    <w:multiLevelType w:val="hybridMultilevel"/>
    <w:tmpl w:val="8D3A6EBA"/>
    <w:lvl w:ilvl="0" w:tplc="21B80D02">
      <w:start w:val="8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78260A29"/>
    <w:multiLevelType w:val="hybridMultilevel"/>
    <w:tmpl w:val="44A26642"/>
    <w:lvl w:ilvl="0" w:tplc="4A1A5DEE">
      <w:start w:val="1"/>
      <w:numFmt w:val="decimal"/>
      <w:lvlText w:val="%1."/>
      <w:lvlJc w:val="left"/>
      <w:pPr>
        <w:ind w:left="900" w:hanging="360"/>
      </w:pPr>
      <w:rPr>
        <w:rFonts w:ascii="Angsana New" w:eastAsia="Times New Roman" w:hAnsi="Angsana New" w:cs="Angsana New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7">
    <w:nsid w:val="78F82418"/>
    <w:multiLevelType w:val="multilevel"/>
    <w:tmpl w:val="CE60DDF4"/>
    <w:lvl w:ilvl="0">
      <w:start w:val="3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8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>
    <w:abstractNumId w:val="8"/>
  </w:num>
  <w:num w:numId="2">
    <w:abstractNumId w:val="26"/>
  </w:num>
  <w:num w:numId="3">
    <w:abstractNumId w:val="37"/>
  </w:num>
  <w:num w:numId="4">
    <w:abstractNumId w:val="35"/>
  </w:num>
  <w:num w:numId="5">
    <w:abstractNumId w:val="34"/>
  </w:num>
  <w:num w:numId="6">
    <w:abstractNumId w:val="0"/>
  </w:num>
  <w:num w:numId="7">
    <w:abstractNumId w:val="5"/>
  </w:num>
  <w:num w:numId="8">
    <w:abstractNumId w:val="23"/>
  </w:num>
  <w:num w:numId="9">
    <w:abstractNumId w:val="29"/>
  </w:num>
  <w:num w:numId="10">
    <w:abstractNumId w:val="16"/>
  </w:num>
  <w:num w:numId="11">
    <w:abstractNumId w:val="30"/>
  </w:num>
  <w:num w:numId="12">
    <w:abstractNumId w:val="4"/>
  </w:num>
  <w:num w:numId="13">
    <w:abstractNumId w:val="3"/>
  </w:num>
  <w:num w:numId="14">
    <w:abstractNumId w:val="1"/>
  </w:num>
  <w:num w:numId="15">
    <w:abstractNumId w:val="9"/>
  </w:num>
  <w:num w:numId="16">
    <w:abstractNumId w:val="19"/>
  </w:num>
  <w:num w:numId="17">
    <w:abstractNumId w:val="32"/>
  </w:num>
  <w:num w:numId="18">
    <w:abstractNumId w:val="6"/>
  </w:num>
  <w:num w:numId="19">
    <w:abstractNumId w:val="36"/>
  </w:num>
  <w:num w:numId="20">
    <w:abstractNumId w:val="21"/>
  </w:num>
  <w:num w:numId="21">
    <w:abstractNumId w:val="2"/>
  </w:num>
  <w:num w:numId="22">
    <w:abstractNumId w:val="25"/>
  </w:num>
  <w:num w:numId="23">
    <w:abstractNumId w:val="18"/>
  </w:num>
  <w:num w:numId="24">
    <w:abstractNumId w:val="7"/>
  </w:num>
  <w:num w:numId="25">
    <w:abstractNumId w:val="22"/>
  </w:num>
  <w:num w:numId="26">
    <w:abstractNumId w:val="11"/>
  </w:num>
  <w:num w:numId="27">
    <w:abstractNumId w:val="38"/>
  </w:num>
  <w:num w:numId="28">
    <w:abstractNumId w:val="10"/>
  </w:num>
  <w:num w:numId="29">
    <w:abstractNumId w:val="28"/>
  </w:num>
  <w:num w:numId="30">
    <w:abstractNumId w:val="24"/>
  </w:num>
  <w:num w:numId="31">
    <w:abstractNumId w:val="27"/>
  </w:num>
  <w:num w:numId="32">
    <w:abstractNumId w:val="13"/>
  </w:num>
  <w:num w:numId="33">
    <w:abstractNumId w:val="12"/>
  </w:num>
  <w:num w:numId="34">
    <w:abstractNumId w:val="17"/>
  </w:num>
  <w:num w:numId="35">
    <w:abstractNumId w:val="31"/>
  </w:num>
  <w:num w:numId="36">
    <w:abstractNumId w:val="33"/>
  </w:num>
  <w:num w:numId="37">
    <w:abstractNumId w:val="15"/>
  </w:num>
  <w:num w:numId="38">
    <w:abstractNumId w:val="14"/>
  </w:num>
  <w:num w:numId="39">
    <w:abstractNumId w:val="20"/>
  </w:num>
  <w:numIdMacAtCleanup w:val="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embedSystemFonts/>
  <w:activeWritingStyle w:appName="MSWord" w:lang="en-GB" w:vendorID="64" w:dllVersion="131078" w:nlCheck="1" w:checkStyle="1"/>
  <w:activeWritingStyle w:appName="MSWord" w:lang="en-US" w:vendorID="64" w:dllVersion="131078" w:nlCheck="1" w:checkStyle="1"/>
  <w:attachedTemplate r:id="rId1"/>
  <w:stylePaneFormatFilter w:val="3F01"/>
  <w:defaultTabStop w:val="562"/>
  <w:hyphenationZone w:val="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9218"/>
  </w:hdrShapeDefaults>
  <w:footnotePr>
    <w:footnote w:id="0"/>
    <w:footnote w:id="1"/>
  </w:footnotePr>
  <w:endnotePr>
    <w:endnote w:id="0"/>
    <w:endnote w:id="1"/>
  </w:endnotePr>
  <w:compat>
    <w:doNotUseHTMLParagraphAutoSpacing/>
    <w:applyBreakingRules/>
    <w:useFELayout/>
  </w:compat>
  <w:rsids>
    <w:rsidRoot w:val="006E2B6F"/>
    <w:rsid w:val="0000128C"/>
    <w:rsid w:val="00001C53"/>
    <w:rsid w:val="000033A1"/>
    <w:rsid w:val="00003561"/>
    <w:rsid w:val="0000356E"/>
    <w:rsid w:val="00003668"/>
    <w:rsid w:val="00003A7E"/>
    <w:rsid w:val="000040DE"/>
    <w:rsid w:val="00004199"/>
    <w:rsid w:val="00004408"/>
    <w:rsid w:val="00004457"/>
    <w:rsid w:val="0000593E"/>
    <w:rsid w:val="00005951"/>
    <w:rsid w:val="00005DD9"/>
    <w:rsid w:val="00006288"/>
    <w:rsid w:val="00007008"/>
    <w:rsid w:val="0000774B"/>
    <w:rsid w:val="00007C55"/>
    <w:rsid w:val="00007C68"/>
    <w:rsid w:val="00011E8E"/>
    <w:rsid w:val="00012342"/>
    <w:rsid w:val="00012A8D"/>
    <w:rsid w:val="00012AA4"/>
    <w:rsid w:val="00012BB3"/>
    <w:rsid w:val="000131FD"/>
    <w:rsid w:val="00013250"/>
    <w:rsid w:val="000135CD"/>
    <w:rsid w:val="000139F1"/>
    <w:rsid w:val="00014192"/>
    <w:rsid w:val="000148B1"/>
    <w:rsid w:val="0001534F"/>
    <w:rsid w:val="00016170"/>
    <w:rsid w:val="0001623B"/>
    <w:rsid w:val="00016E0B"/>
    <w:rsid w:val="000172D2"/>
    <w:rsid w:val="00017A59"/>
    <w:rsid w:val="00020337"/>
    <w:rsid w:val="000213DB"/>
    <w:rsid w:val="0002159C"/>
    <w:rsid w:val="00021ADF"/>
    <w:rsid w:val="00022662"/>
    <w:rsid w:val="00022B1B"/>
    <w:rsid w:val="00022DDB"/>
    <w:rsid w:val="000233FC"/>
    <w:rsid w:val="00023574"/>
    <w:rsid w:val="000239AF"/>
    <w:rsid w:val="0002433C"/>
    <w:rsid w:val="00024843"/>
    <w:rsid w:val="00024C48"/>
    <w:rsid w:val="0002533B"/>
    <w:rsid w:val="00025E2E"/>
    <w:rsid w:val="0002626B"/>
    <w:rsid w:val="00027510"/>
    <w:rsid w:val="000276F4"/>
    <w:rsid w:val="000278A8"/>
    <w:rsid w:val="00027990"/>
    <w:rsid w:val="00030BE6"/>
    <w:rsid w:val="00031024"/>
    <w:rsid w:val="00031337"/>
    <w:rsid w:val="000313BB"/>
    <w:rsid w:val="000314B9"/>
    <w:rsid w:val="0003287F"/>
    <w:rsid w:val="000329EA"/>
    <w:rsid w:val="00032E60"/>
    <w:rsid w:val="00033F56"/>
    <w:rsid w:val="00034044"/>
    <w:rsid w:val="00034F70"/>
    <w:rsid w:val="00035A32"/>
    <w:rsid w:val="00035A57"/>
    <w:rsid w:val="00035FA5"/>
    <w:rsid w:val="000368AB"/>
    <w:rsid w:val="000378A0"/>
    <w:rsid w:val="00037E34"/>
    <w:rsid w:val="00037E87"/>
    <w:rsid w:val="000418D0"/>
    <w:rsid w:val="00041F93"/>
    <w:rsid w:val="000421FD"/>
    <w:rsid w:val="000423E0"/>
    <w:rsid w:val="00042E57"/>
    <w:rsid w:val="0004319C"/>
    <w:rsid w:val="00043BA8"/>
    <w:rsid w:val="00043C84"/>
    <w:rsid w:val="00045023"/>
    <w:rsid w:val="000458F6"/>
    <w:rsid w:val="00046950"/>
    <w:rsid w:val="00046F6F"/>
    <w:rsid w:val="00050759"/>
    <w:rsid w:val="00051405"/>
    <w:rsid w:val="000518D8"/>
    <w:rsid w:val="00051A5A"/>
    <w:rsid w:val="00052619"/>
    <w:rsid w:val="00052854"/>
    <w:rsid w:val="000534AE"/>
    <w:rsid w:val="00053833"/>
    <w:rsid w:val="0005450B"/>
    <w:rsid w:val="000545E3"/>
    <w:rsid w:val="0005462E"/>
    <w:rsid w:val="00054916"/>
    <w:rsid w:val="00054E19"/>
    <w:rsid w:val="000551D9"/>
    <w:rsid w:val="00055B90"/>
    <w:rsid w:val="00055D36"/>
    <w:rsid w:val="00056249"/>
    <w:rsid w:val="000563FD"/>
    <w:rsid w:val="00056FA4"/>
    <w:rsid w:val="000570E7"/>
    <w:rsid w:val="000574E9"/>
    <w:rsid w:val="00057D91"/>
    <w:rsid w:val="0006007F"/>
    <w:rsid w:val="00060986"/>
    <w:rsid w:val="0006213C"/>
    <w:rsid w:val="00062281"/>
    <w:rsid w:val="000623B4"/>
    <w:rsid w:val="000624E9"/>
    <w:rsid w:val="0006294C"/>
    <w:rsid w:val="00062976"/>
    <w:rsid w:val="00062CB9"/>
    <w:rsid w:val="00063101"/>
    <w:rsid w:val="0006458C"/>
    <w:rsid w:val="000647F5"/>
    <w:rsid w:val="00065311"/>
    <w:rsid w:val="00065BEA"/>
    <w:rsid w:val="00066BA2"/>
    <w:rsid w:val="00066F33"/>
    <w:rsid w:val="00067235"/>
    <w:rsid w:val="00067BF7"/>
    <w:rsid w:val="00067FC3"/>
    <w:rsid w:val="000702B3"/>
    <w:rsid w:val="000709D0"/>
    <w:rsid w:val="00070A2B"/>
    <w:rsid w:val="00072B80"/>
    <w:rsid w:val="00072E34"/>
    <w:rsid w:val="000732E6"/>
    <w:rsid w:val="00073544"/>
    <w:rsid w:val="00073661"/>
    <w:rsid w:val="00073718"/>
    <w:rsid w:val="0007471A"/>
    <w:rsid w:val="00074B56"/>
    <w:rsid w:val="00074F10"/>
    <w:rsid w:val="0007524C"/>
    <w:rsid w:val="000755A2"/>
    <w:rsid w:val="00075898"/>
    <w:rsid w:val="00075A6A"/>
    <w:rsid w:val="00075B39"/>
    <w:rsid w:val="0007690D"/>
    <w:rsid w:val="00076C15"/>
    <w:rsid w:val="00076D0E"/>
    <w:rsid w:val="0007738D"/>
    <w:rsid w:val="000777E3"/>
    <w:rsid w:val="00077F75"/>
    <w:rsid w:val="000809FE"/>
    <w:rsid w:val="00080C7B"/>
    <w:rsid w:val="00081DDC"/>
    <w:rsid w:val="00081F11"/>
    <w:rsid w:val="00081F2F"/>
    <w:rsid w:val="00082953"/>
    <w:rsid w:val="00083153"/>
    <w:rsid w:val="00083782"/>
    <w:rsid w:val="000837B0"/>
    <w:rsid w:val="00083D93"/>
    <w:rsid w:val="00084599"/>
    <w:rsid w:val="00084B9B"/>
    <w:rsid w:val="00084D24"/>
    <w:rsid w:val="00085A76"/>
    <w:rsid w:val="000861C8"/>
    <w:rsid w:val="000863D6"/>
    <w:rsid w:val="000865A0"/>
    <w:rsid w:val="0008671E"/>
    <w:rsid w:val="00086871"/>
    <w:rsid w:val="00086EB7"/>
    <w:rsid w:val="00087C42"/>
    <w:rsid w:val="00091037"/>
    <w:rsid w:val="00091197"/>
    <w:rsid w:val="00091424"/>
    <w:rsid w:val="00091442"/>
    <w:rsid w:val="00091BF9"/>
    <w:rsid w:val="00092539"/>
    <w:rsid w:val="0009277C"/>
    <w:rsid w:val="000929A1"/>
    <w:rsid w:val="00092E78"/>
    <w:rsid w:val="00093913"/>
    <w:rsid w:val="00093A49"/>
    <w:rsid w:val="00094280"/>
    <w:rsid w:val="00094BC1"/>
    <w:rsid w:val="00094E2C"/>
    <w:rsid w:val="00095177"/>
    <w:rsid w:val="000951C3"/>
    <w:rsid w:val="0009555F"/>
    <w:rsid w:val="00095675"/>
    <w:rsid w:val="00095BB8"/>
    <w:rsid w:val="0009601A"/>
    <w:rsid w:val="000962EA"/>
    <w:rsid w:val="000963B2"/>
    <w:rsid w:val="000969BD"/>
    <w:rsid w:val="000972DD"/>
    <w:rsid w:val="00097B7A"/>
    <w:rsid w:val="000A044F"/>
    <w:rsid w:val="000A0852"/>
    <w:rsid w:val="000A190E"/>
    <w:rsid w:val="000A194A"/>
    <w:rsid w:val="000A1A2F"/>
    <w:rsid w:val="000A1B27"/>
    <w:rsid w:val="000A2555"/>
    <w:rsid w:val="000A2677"/>
    <w:rsid w:val="000A3345"/>
    <w:rsid w:val="000A334D"/>
    <w:rsid w:val="000A3706"/>
    <w:rsid w:val="000A462D"/>
    <w:rsid w:val="000A5257"/>
    <w:rsid w:val="000A5867"/>
    <w:rsid w:val="000A58A3"/>
    <w:rsid w:val="000A5996"/>
    <w:rsid w:val="000A5D17"/>
    <w:rsid w:val="000A5DFE"/>
    <w:rsid w:val="000A656E"/>
    <w:rsid w:val="000A6CD9"/>
    <w:rsid w:val="000A6E80"/>
    <w:rsid w:val="000A728C"/>
    <w:rsid w:val="000A7670"/>
    <w:rsid w:val="000B0BC5"/>
    <w:rsid w:val="000B1CCC"/>
    <w:rsid w:val="000B27CF"/>
    <w:rsid w:val="000B2EB2"/>
    <w:rsid w:val="000B35CD"/>
    <w:rsid w:val="000B3C98"/>
    <w:rsid w:val="000B4572"/>
    <w:rsid w:val="000B4660"/>
    <w:rsid w:val="000B58E4"/>
    <w:rsid w:val="000B6BB6"/>
    <w:rsid w:val="000B6EFF"/>
    <w:rsid w:val="000C00A5"/>
    <w:rsid w:val="000C00F3"/>
    <w:rsid w:val="000C102F"/>
    <w:rsid w:val="000C1B15"/>
    <w:rsid w:val="000C334D"/>
    <w:rsid w:val="000C400C"/>
    <w:rsid w:val="000C40BE"/>
    <w:rsid w:val="000C410B"/>
    <w:rsid w:val="000C490D"/>
    <w:rsid w:val="000C4A80"/>
    <w:rsid w:val="000C4B06"/>
    <w:rsid w:val="000C4D28"/>
    <w:rsid w:val="000C4F2E"/>
    <w:rsid w:val="000C6453"/>
    <w:rsid w:val="000C7204"/>
    <w:rsid w:val="000C727F"/>
    <w:rsid w:val="000C7416"/>
    <w:rsid w:val="000C7B9E"/>
    <w:rsid w:val="000D01A4"/>
    <w:rsid w:val="000D08CB"/>
    <w:rsid w:val="000D11E4"/>
    <w:rsid w:val="000D2281"/>
    <w:rsid w:val="000D248C"/>
    <w:rsid w:val="000D3BA8"/>
    <w:rsid w:val="000D424C"/>
    <w:rsid w:val="000D4C34"/>
    <w:rsid w:val="000D4F56"/>
    <w:rsid w:val="000D5A9F"/>
    <w:rsid w:val="000D5DC5"/>
    <w:rsid w:val="000D62E3"/>
    <w:rsid w:val="000D6419"/>
    <w:rsid w:val="000E01C9"/>
    <w:rsid w:val="000E0B36"/>
    <w:rsid w:val="000E1503"/>
    <w:rsid w:val="000E17C2"/>
    <w:rsid w:val="000E1C88"/>
    <w:rsid w:val="000E2254"/>
    <w:rsid w:val="000E22C0"/>
    <w:rsid w:val="000E2749"/>
    <w:rsid w:val="000E3667"/>
    <w:rsid w:val="000E3AF5"/>
    <w:rsid w:val="000E4054"/>
    <w:rsid w:val="000E492A"/>
    <w:rsid w:val="000E4BA6"/>
    <w:rsid w:val="000E5710"/>
    <w:rsid w:val="000E60D6"/>
    <w:rsid w:val="000E6201"/>
    <w:rsid w:val="000E6998"/>
    <w:rsid w:val="000E6AC6"/>
    <w:rsid w:val="000E6D7B"/>
    <w:rsid w:val="000F02CF"/>
    <w:rsid w:val="000F0DFA"/>
    <w:rsid w:val="000F1208"/>
    <w:rsid w:val="000F2E34"/>
    <w:rsid w:val="000F3380"/>
    <w:rsid w:val="000F3E3A"/>
    <w:rsid w:val="000F3F31"/>
    <w:rsid w:val="000F442D"/>
    <w:rsid w:val="000F4C71"/>
    <w:rsid w:val="000F4E30"/>
    <w:rsid w:val="000F4EC7"/>
    <w:rsid w:val="000F6E62"/>
    <w:rsid w:val="000F7614"/>
    <w:rsid w:val="00100D35"/>
    <w:rsid w:val="00100E79"/>
    <w:rsid w:val="001010F8"/>
    <w:rsid w:val="001015C9"/>
    <w:rsid w:val="00102F52"/>
    <w:rsid w:val="00103424"/>
    <w:rsid w:val="00103CA0"/>
    <w:rsid w:val="00104B42"/>
    <w:rsid w:val="001051D3"/>
    <w:rsid w:val="00105847"/>
    <w:rsid w:val="00105B7C"/>
    <w:rsid w:val="00107721"/>
    <w:rsid w:val="0010776A"/>
    <w:rsid w:val="00107A1D"/>
    <w:rsid w:val="00110483"/>
    <w:rsid w:val="00110B2E"/>
    <w:rsid w:val="00110D95"/>
    <w:rsid w:val="0011145F"/>
    <w:rsid w:val="00112003"/>
    <w:rsid w:val="00112264"/>
    <w:rsid w:val="001129DD"/>
    <w:rsid w:val="00112BFE"/>
    <w:rsid w:val="00112EDF"/>
    <w:rsid w:val="001137AD"/>
    <w:rsid w:val="001140A7"/>
    <w:rsid w:val="001142D4"/>
    <w:rsid w:val="001155F0"/>
    <w:rsid w:val="00115C1C"/>
    <w:rsid w:val="00116526"/>
    <w:rsid w:val="00116590"/>
    <w:rsid w:val="00117693"/>
    <w:rsid w:val="001176F8"/>
    <w:rsid w:val="001177DF"/>
    <w:rsid w:val="001201D2"/>
    <w:rsid w:val="001206C6"/>
    <w:rsid w:val="00120753"/>
    <w:rsid w:val="001210AF"/>
    <w:rsid w:val="0012168E"/>
    <w:rsid w:val="001218C0"/>
    <w:rsid w:val="0012224E"/>
    <w:rsid w:val="00122A8F"/>
    <w:rsid w:val="00122C94"/>
    <w:rsid w:val="00123631"/>
    <w:rsid w:val="00123EC9"/>
    <w:rsid w:val="00124869"/>
    <w:rsid w:val="00124ABC"/>
    <w:rsid w:val="001250DB"/>
    <w:rsid w:val="0012577A"/>
    <w:rsid w:val="00125BE6"/>
    <w:rsid w:val="00125BED"/>
    <w:rsid w:val="0012614E"/>
    <w:rsid w:val="001266C0"/>
    <w:rsid w:val="00127493"/>
    <w:rsid w:val="001279E5"/>
    <w:rsid w:val="00130CCF"/>
    <w:rsid w:val="00130E56"/>
    <w:rsid w:val="00130EBC"/>
    <w:rsid w:val="0013133B"/>
    <w:rsid w:val="001313BA"/>
    <w:rsid w:val="0013140D"/>
    <w:rsid w:val="00131CA7"/>
    <w:rsid w:val="00131F1D"/>
    <w:rsid w:val="0013289F"/>
    <w:rsid w:val="001329F4"/>
    <w:rsid w:val="00132C8E"/>
    <w:rsid w:val="0013357D"/>
    <w:rsid w:val="0013367D"/>
    <w:rsid w:val="001351C5"/>
    <w:rsid w:val="00135CEA"/>
    <w:rsid w:val="00136184"/>
    <w:rsid w:val="001365B2"/>
    <w:rsid w:val="0013667C"/>
    <w:rsid w:val="00136FB1"/>
    <w:rsid w:val="001375FD"/>
    <w:rsid w:val="00137627"/>
    <w:rsid w:val="0014042A"/>
    <w:rsid w:val="00140AFA"/>
    <w:rsid w:val="00140EAD"/>
    <w:rsid w:val="0014162A"/>
    <w:rsid w:val="001416E2"/>
    <w:rsid w:val="00142595"/>
    <w:rsid w:val="00142901"/>
    <w:rsid w:val="00142B2F"/>
    <w:rsid w:val="001433C7"/>
    <w:rsid w:val="00143588"/>
    <w:rsid w:val="001435F0"/>
    <w:rsid w:val="001453F9"/>
    <w:rsid w:val="00145815"/>
    <w:rsid w:val="0014590C"/>
    <w:rsid w:val="00145C1C"/>
    <w:rsid w:val="001460A1"/>
    <w:rsid w:val="001463B3"/>
    <w:rsid w:val="00146F0E"/>
    <w:rsid w:val="00147AD2"/>
    <w:rsid w:val="00147B08"/>
    <w:rsid w:val="001504A5"/>
    <w:rsid w:val="001508DB"/>
    <w:rsid w:val="001520B1"/>
    <w:rsid w:val="00152E64"/>
    <w:rsid w:val="00153310"/>
    <w:rsid w:val="00153B6A"/>
    <w:rsid w:val="00153FF0"/>
    <w:rsid w:val="001541C8"/>
    <w:rsid w:val="001541EC"/>
    <w:rsid w:val="001546DB"/>
    <w:rsid w:val="00154CBB"/>
    <w:rsid w:val="001563AC"/>
    <w:rsid w:val="0015658C"/>
    <w:rsid w:val="00156732"/>
    <w:rsid w:val="00156A96"/>
    <w:rsid w:val="001570A3"/>
    <w:rsid w:val="00157401"/>
    <w:rsid w:val="0015781E"/>
    <w:rsid w:val="00157A63"/>
    <w:rsid w:val="00157FCD"/>
    <w:rsid w:val="0016070A"/>
    <w:rsid w:val="00161BBD"/>
    <w:rsid w:val="00162290"/>
    <w:rsid w:val="001624C1"/>
    <w:rsid w:val="0016331C"/>
    <w:rsid w:val="0016372C"/>
    <w:rsid w:val="00163E0A"/>
    <w:rsid w:val="001648F4"/>
    <w:rsid w:val="00164D14"/>
    <w:rsid w:val="00165409"/>
    <w:rsid w:val="00165DEB"/>
    <w:rsid w:val="00165F3E"/>
    <w:rsid w:val="001669FF"/>
    <w:rsid w:val="00166DFC"/>
    <w:rsid w:val="00166EA1"/>
    <w:rsid w:val="00167B84"/>
    <w:rsid w:val="001704AE"/>
    <w:rsid w:val="001712D0"/>
    <w:rsid w:val="001715D7"/>
    <w:rsid w:val="001715FC"/>
    <w:rsid w:val="00171BCC"/>
    <w:rsid w:val="00171FB8"/>
    <w:rsid w:val="00172294"/>
    <w:rsid w:val="001722C1"/>
    <w:rsid w:val="00172BEA"/>
    <w:rsid w:val="00172D94"/>
    <w:rsid w:val="001730B1"/>
    <w:rsid w:val="00173D9E"/>
    <w:rsid w:val="0017403B"/>
    <w:rsid w:val="00174992"/>
    <w:rsid w:val="00174C33"/>
    <w:rsid w:val="00174DDA"/>
    <w:rsid w:val="00175344"/>
    <w:rsid w:val="001766BB"/>
    <w:rsid w:val="0017724E"/>
    <w:rsid w:val="00177BF2"/>
    <w:rsid w:val="00177E0D"/>
    <w:rsid w:val="00177F5B"/>
    <w:rsid w:val="00180260"/>
    <w:rsid w:val="001802F7"/>
    <w:rsid w:val="00180ABE"/>
    <w:rsid w:val="001815C4"/>
    <w:rsid w:val="00181FAE"/>
    <w:rsid w:val="0018249A"/>
    <w:rsid w:val="00182BE8"/>
    <w:rsid w:val="0018338A"/>
    <w:rsid w:val="001837EF"/>
    <w:rsid w:val="001839FD"/>
    <w:rsid w:val="00183BFD"/>
    <w:rsid w:val="00183D84"/>
    <w:rsid w:val="00184601"/>
    <w:rsid w:val="0018503F"/>
    <w:rsid w:val="001853A9"/>
    <w:rsid w:val="001857BA"/>
    <w:rsid w:val="00185ED3"/>
    <w:rsid w:val="00185F1F"/>
    <w:rsid w:val="001863CA"/>
    <w:rsid w:val="0018650E"/>
    <w:rsid w:val="00186886"/>
    <w:rsid w:val="001875E9"/>
    <w:rsid w:val="001878FD"/>
    <w:rsid w:val="001879C4"/>
    <w:rsid w:val="00190BA7"/>
    <w:rsid w:val="00190EA0"/>
    <w:rsid w:val="001911BF"/>
    <w:rsid w:val="00191F5A"/>
    <w:rsid w:val="00191FF2"/>
    <w:rsid w:val="00192070"/>
    <w:rsid w:val="001920EE"/>
    <w:rsid w:val="00192655"/>
    <w:rsid w:val="00192BFA"/>
    <w:rsid w:val="00192CA8"/>
    <w:rsid w:val="00193092"/>
    <w:rsid w:val="0019363E"/>
    <w:rsid w:val="00193A2E"/>
    <w:rsid w:val="00193E5A"/>
    <w:rsid w:val="0019538F"/>
    <w:rsid w:val="001958FD"/>
    <w:rsid w:val="00195D50"/>
    <w:rsid w:val="001968BD"/>
    <w:rsid w:val="001A1552"/>
    <w:rsid w:val="001A15E8"/>
    <w:rsid w:val="001A167A"/>
    <w:rsid w:val="001A1E55"/>
    <w:rsid w:val="001A24AD"/>
    <w:rsid w:val="001A291F"/>
    <w:rsid w:val="001A2A7C"/>
    <w:rsid w:val="001A3007"/>
    <w:rsid w:val="001A372F"/>
    <w:rsid w:val="001A4169"/>
    <w:rsid w:val="001A51FB"/>
    <w:rsid w:val="001A5400"/>
    <w:rsid w:val="001A5403"/>
    <w:rsid w:val="001A59A9"/>
    <w:rsid w:val="001A5A12"/>
    <w:rsid w:val="001A6155"/>
    <w:rsid w:val="001A6329"/>
    <w:rsid w:val="001A6485"/>
    <w:rsid w:val="001A6F9D"/>
    <w:rsid w:val="001A7965"/>
    <w:rsid w:val="001A79C5"/>
    <w:rsid w:val="001A7A5E"/>
    <w:rsid w:val="001A7B60"/>
    <w:rsid w:val="001A7F22"/>
    <w:rsid w:val="001B0428"/>
    <w:rsid w:val="001B09F1"/>
    <w:rsid w:val="001B0BD1"/>
    <w:rsid w:val="001B0DB3"/>
    <w:rsid w:val="001B173D"/>
    <w:rsid w:val="001B1EBE"/>
    <w:rsid w:val="001B1F63"/>
    <w:rsid w:val="001B1FE7"/>
    <w:rsid w:val="001B2FF1"/>
    <w:rsid w:val="001B446E"/>
    <w:rsid w:val="001B46D3"/>
    <w:rsid w:val="001B4AFD"/>
    <w:rsid w:val="001B518A"/>
    <w:rsid w:val="001B5625"/>
    <w:rsid w:val="001B56BB"/>
    <w:rsid w:val="001B62E0"/>
    <w:rsid w:val="001B7172"/>
    <w:rsid w:val="001B7276"/>
    <w:rsid w:val="001B7C19"/>
    <w:rsid w:val="001B7FC9"/>
    <w:rsid w:val="001C12D6"/>
    <w:rsid w:val="001C14DD"/>
    <w:rsid w:val="001C202A"/>
    <w:rsid w:val="001C213B"/>
    <w:rsid w:val="001C240E"/>
    <w:rsid w:val="001C26B5"/>
    <w:rsid w:val="001C2FC8"/>
    <w:rsid w:val="001C302D"/>
    <w:rsid w:val="001C374E"/>
    <w:rsid w:val="001C44A9"/>
    <w:rsid w:val="001C463D"/>
    <w:rsid w:val="001C4DCA"/>
    <w:rsid w:val="001C4FC9"/>
    <w:rsid w:val="001C52C8"/>
    <w:rsid w:val="001C5CEE"/>
    <w:rsid w:val="001C6231"/>
    <w:rsid w:val="001C6320"/>
    <w:rsid w:val="001C6657"/>
    <w:rsid w:val="001C7477"/>
    <w:rsid w:val="001C794A"/>
    <w:rsid w:val="001D12DE"/>
    <w:rsid w:val="001D14C7"/>
    <w:rsid w:val="001D1D59"/>
    <w:rsid w:val="001D26A4"/>
    <w:rsid w:val="001D2793"/>
    <w:rsid w:val="001D2B2B"/>
    <w:rsid w:val="001D3142"/>
    <w:rsid w:val="001D3EC3"/>
    <w:rsid w:val="001D3F56"/>
    <w:rsid w:val="001D4643"/>
    <w:rsid w:val="001D46B1"/>
    <w:rsid w:val="001D490E"/>
    <w:rsid w:val="001D4D40"/>
    <w:rsid w:val="001D50D3"/>
    <w:rsid w:val="001D5490"/>
    <w:rsid w:val="001D5B9F"/>
    <w:rsid w:val="001D5D0F"/>
    <w:rsid w:val="001D61D7"/>
    <w:rsid w:val="001D67C0"/>
    <w:rsid w:val="001D6F9E"/>
    <w:rsid w:val="001D774B"/>
    <w:rsid w:val="001D77BB"/>
    <w:rsid w:val="001E0178"/>
    <w:rsid w:val="001E10F9"/>
    <w:rsid w:val="001E201A"/>
    <w:rsid w:val="001E24AE"/>
    <w:rsid w:val="001E34FC"/>
    <w:rsid w:val="001E44BB"/>
    <w:rsid w:val="001E4979"/>
    <w:rsid w:val="001E4A05"/>
    <w:rsid w:val="001E4D1D"/>
    <w:rsid w:val="001E4FEB"/>
    <w:rsid w:val="001E5B28"/>
    <w:rsid w:val="001E6B5D"/>
    <w:rsid w:val="001E7400"/>
    <w:rsid w:val="001E7757"/>
    <w:rsid w:val="001E7984"/>
    <w:rsid w:val="001F1319"/>
    <w:rsid w:val="001F21EC"/>
    <w:rsid w:val="001F2C99"/>
    <w:rsid w:val="001F3154"/>
    <w:rsid w:val="001F39D3"/>
    <w:rsid w:val="001F3D3D"/>
    <w:rsid w:val="001F4046"/>
    <w:rsid w:val="001F442F"/>
    <w:rsid w:val="001F52B3"/>
    <w:rsid w:val="001F53BF"/>
    <w:rsid w:val="001F5AAB"/>
    <w:rsid w:val="001F5C7C"/>
    <w:rsid w:val="001F5D5E"/>
    <w:rsid w:val="001F6382"/>
    <w:rsid w:val="001F7EE1"/>
    <w:rsid w:val="0020041B"/>
    <w:rsid w:val="00200489"/>
    <w:rsid w:val="00201855"/>
    <w:rsid w:val="00201948"/>
    <w:rsid w:val="00201E14"/>
    <w:rsid w:val="00202096"/>
    <w:rsid w:val="00204051"/>
    <w:rsid w:val="00205051"/>
    <w:rsid w:val="00205547"/>
    <w:rsid w:val="00205B9E"/>
    <w:rsid w:val="00205FCD"/>
    <w:rsid w:val="002063C2"/>
    <w:rsid w:val="00206510"/>
    <w:rsid w:val="00206A23"/>
    <w:rsid w:val="00206C61"/>
    <w:rsid w:val="00206C7A"/>
    <w:rsid w:val="00207596"/>
    <w:rsid w:val="002075BE"/>
    <w:rsid w:val="00207783"/>
    <w:rsid w:val="00207FEA"/>
    <w:rsid w:val="0021016C"/>
    <w:rsid w:val="0021020E"/>
    <w:rsid w:val="00210F13"/>
    <w:rsid w:val="00210F9A"/>
    <w:rsid w:val="00211145"/>
    <w:rsid w:val="00212CD0"/>
    <w:rsid w:val="0021328A"/>
    <w:rsid w:val="0021335E"/>
    <w:rsid w:val="00213669"/>
    <w:rsid w:val="0021381F"/>
    <w:rsid w:val="0021404E"/>
    <w:rsid w:val="0021489B"/>
    <w:rsid w:val="00215B14"/>
    <w:rsid w:val="00215FDB"/>
    <w:rsid w:val="00217CCE"/>
    <w:rsid w:val="00217D3C"/>
    <w:rsid w:val="00217E4C"/>
    <w:rsid w:val="00217FCB"/>
    <w:rsid w:val="002206B5"/>
    <w:rsid w:val="00221752"/>
    <w:rsid w:val="0022189A"/>
    <w:rsid w:val="00221A7D"/>
    <w:rsid w:val="00221E59"/>
    <w:rsid w:val="002222E6"/>
    <w:rsid w:val="00222403"/>
    <w:rsid w:val="00222A22"/>
    <w:rsid w:val="002237FA"/>
    <w:rsid w:val="00223ECD"/>
    <w:rsid w:val="00223FCC"/>
    <w:rsid w:val="00224D1C"/>
    <w:rsid w:val="00224FF7"/>
    <w:rsid w:val="00225404"/>
    <w:rsid w:val="00225665"/>
    <w:rsid w:val="002260A3"/>
    <w:rsid w:val="00226343"/>
    <w:rsid w:val="002266DD"/>
    <w:rsid w:val="00226AEA"/>
    <w:rsid w:val="00226C8A"/>
    <w:rsid w:val="00227EE1"/>
    <w:rsid w:val="00227F6B"/>
    <w:rsid w:val="002302BD"/>
    <w:rsid w:val="00230CC8"/>
    <w:rsid w:val="00231181"/>
    <w:rsid w:val="002318E0"/>
    <w:rsid w:val="00233133"/>
    <w:rsid w:val="0023379F"/>
    <w:rsid w:val="00234744"/>
    <w:rsid w:val="00234963"/>
    <w:rsid w:val="002351BD"/>
    <w:rsid w:val="00235511"/>
    <w:rsid w:val="00235750"/>
    <w:rsid w:val="00235F9C"/>
    <w:rsid w:val="00236AA8"/>
    <w:rsid w:val="00237CAA"/>
    <w:rsid w:val="00240AB4"/>
    <w:rsid w:val="00240CA3"/>
    <w:rsid w:val="0024169C"/>
    <w:rsid w:val="00241EFF"/>
    <w:rsid w:val="00242372"/>
    <w:rsid w:val="00242658"/>
    <w:rsid w:val="002427D4"/>
    <w:rsid w:val="0024293E"/>
    <w:rsid w:val="00242CF1"/>
    <w:rsid w:val="002437E7"/>
    <w:rsid w:val="00243D68"/>
    <w:rsid w:val="00244159"/>
    <w:rsid w:val="0024505E"/>
    <w:rsid w:val="002453C1"/>
    <w:rsid w:val="00245869"/>
    <w:rsid w:val="002459FD"/>
    <w:rsid w:val="00247BE0"/>
    <w:rsid w:val="00247EA8"/>
    <w:rsid w:val="00247FB3"/>
    <w:rsid w:val="00250B2A"/>
    <w:rsid w:val="00250C0A"/>
    <w:rsid w:val="00250D6B"/>
    <w:rsid w:val="002512A1"/>
    <w:rsid w:val="002519B1"/>
    <w:rsid w:val="00251D40"/>
    <w:rsid w:val="00252A01"/>
    <w:rsid w:val="00252F32"/>
    <w:rsid w:val="002537DA"/>
    <w:rsid w:val="002541A2"/>
    <w:rsid w:val="002542B0"/>
    <w:rsid w:val="00254D62"/>
    <w:rsid w:val="00254DB6"/>
    <w:rsid w:val="0025510C"/>
    <w:rsid w:val="00255489"/>
    <w:rsid w:val="00255959"/>
    <w:rsid w:val="00255E4B"/>
    <w:rsid w:val="00257B12"/>
    <w:rsid w:val="00257EA5"/>
    <w:rsid w:val="00260000"/>
    <w:rsid w:val="00261B01"/>
    <w:rsid w:val="00262102"/>
    <w:rsid w:val="002625E9"/>
    <w:rsid w:val="00262BA7"/>
    <w:rsid w:val="00263AB9"/>
    <w:rsid w:val="002647BD"/>
    <w:rsid w:val="002647F2"/>
    <w:rsid w:val="00264D05"/>
    <w:rsid w:val="00265372"/>
    <w:rsid w:val="002657AE"/>
    <w:rsid w:val="00265990"/>
    <w:rsid w:val="00266028"/>
    <w:rsid w:val="00266631"/>
    <w:rsid w:val="002666D1"/>
    <w:rsid w:val="00266E12"/>
    <w:rsid w:val="002674C7"/>
    <w:rsid w:val="002678C4"/>
    <w:rsid w:val="00267B44"/>
    <w:rsid w:val="00267C7B"/>
    <w:rsid w:val="002702B4"/>
    <w:rsid w:val="00270F60"/>
    <w:rsid w:val="00271F9F"/>
    <w:rsid w:val="00272475"/>
    <w:rsid w:val="002729F3"/>
    <w:rsid w:val="00273A5E"/>
    <w:rsid w:val="00273EC9"/>
    <w:rsid w:val="00273F62"/>
    <w:rsid w:val="002747A5"/>
    <w:rsid w:val="002747DB"/>
    <w:rsid w:val="0027639E"/>
    <w:rsid w:val="00276640"/>
    <w:rsid w:val="00276D4F"/>
    <w:rsid w:val="0027705F"/>
    <w:rsid w:val="00277179"/>
    <w:rsid w:val="00280399"/>
    <w:rsid w:val="002805D4"/>
    <w:rsid w:val="00281257"/>
    <w:rsid w:val="00281B31"/>
    <w:rsid w:val="0028394D"/>
    <w:rsid w:val="002839ED"/>
    <w:rsid w:val="00283BE0"/>
    <w:rsid w:val="0028469B"/>
    <w:rsid w:val="00284D0C"/>
    <w:rsid w:val="00285282"/>
    <w:rsid w:val="00286415"/>
    <w:rsid w:val="00286DF5"/>
    <w:rsid w:val="002873B4"/>
    <w:rsid w:val="00287436"/>
    <w:rsid w:val="00287585"/>
    <w:rsid w:val="0028773F"/>
    <w:rsid w:val="00287B31"/>
    <w:rsid w:val="00287E23"/>
    <w:rsid w:val="00287E2A"/>
    <w:rsid w:val="002908F9"/>
    <w:rsid w:val="00292B5B"/>
    <w:rsid w:val="002931F5"/>
    <w:rsid w:val="00293ECB"/>
    <w:rsid w:val="0029451A"/>
    <w:rsid w:val="00294632"/>
    <w:rsid w:val="00294C58"/>
    <w:rsid w:val="00295C43"/>
    <w:rsid w:val="00295F74"/>
    <w:rsid w:val="0029607A"/>
    <w:rsid w:val="0029625D"/>
    <w:rsid w:val="002962FA"/>
    <w:rsid w:val="0029641E"/>
    <w:rsid w:val="00296566"/>
    <w:rsid w:val="002965A7"/>
    <w:rsid w:val="00296903"/>
    <w:rsid w:val="00297703"/>
    <w:rsid w:val="00297A29"/>
    <w:rsid w:val="00297B6D"/>
    <w:rsid w:val="002A0369"/>
    <w:rsid w:val="002A0618"/>
    <w:rsid w:val="002A0CC1"/>
    <w:rsid w:val="002A11CF"/>
    <w:rsid w:val="002A196B"/>
    <w:rsid w:val="002A198E"/>
    <w:rsid w:val="002A1E05"/>
    <w:rsid w:val="002A2AB0"/>
    <w:rsid w:val="002A2E53"/>
    <w:rsid w:val="002A2EF1"/>
    <w:rsid w:val="002A32FA"/>
    <w:rsid w:val="002A3513"/>
    <w:rsid w:val="002A36F2"/>
    <w:rsid w:val="002A40F6"/>
    <w:rsid w:val="002A4368"/>
    <w:rsid w:val="002A49BD"/>
    <w:rsid w:val="002A529B"/>
    <w:rsid w:val="002A53F3"/>
    <w:rsid w:val="002A54C8"/>
    <w:rsid w:val="002A5C5E"/>
    <w:rsid w:val="002A61A6"/>
    <w:rsid w:val="002A66F0"/>
    <w:rsid w:val="002A776C"/>
    <w:rsid w:val="002A7B03"/>
    <w:rsid w:val="002B01E4"/>
    <w:rsid w:val="002B1B30"/>
    <w:rsid w:val="002B1FE9"/>
    <w:rsid w:val="002B248B"/>
    <w:rsid w:val="002B2B54"/>
    <w:rsid w:val="002B2D34"/>
    <w:rsid w:val="002B33E5"/>
    <w:rsid w:val="002B35F0"/>
    <w:rsid w:val="002B3B3B"/>
    <w:rsid w:val="002B3DAA"/>
    <w:rsid w:val="002B4165"/>
    <w:rsid w:val="002B5604"/>
    <w:rsid w:val="002B581A"/>
    <w:rsid w:val="002B60E4"/>
    <w:rsid w:val="002B6C92"/>
    <w:rsid w:val="002B79B9"/>
    <w:rsid w:val="002B7CC1"/>
    <w:rsid w:val="002C0161"/>
    <w:rsid w:val="002C0162"/>
    <w:rsid w:val="002C07E7"/>
    <w:rsid w:val="002C1655"/>
    <w:rsid w:val="002C223F"/>
    <w:rsid w:val="002C2419"/>
    <w:rsid w:val="002C2713"/>
    <w:rsid w:val="002C28C8"/>
    <w:rsid w:val="002C293C"/>
    <w:rsid w:val="002C2DDC"/>
    <w:rsid w:val="002C3044"/>
    <w:rsid w:val="002C3AD7"/>
    <w:rsid w:val="002C3CBF"/>
    <w:rsid w:val="002C4073"/>
    <w:rsid w:val="002C42DE"/>
    <w:rsid w:val="002C4584"/>
    <w:rsid w:val="002C45BA"/>
    <w:rsid w:val="002C53F5"/>
    <w:rsid w:val="002C568F"/>
    <w:rsid w:val="002C62F9"/>
    <w:rsid w:val="002C6B9D"/>
    <w:rsid w:val="002C6E67"/>
    <w:rsid w:val="002C7872"/>
    <w:rsid w:val="002C7A9B"/>
    <w:rsid w:val="002C7C76"/>
    <w:rsid w:val="002C7E9D"/>
    <w:rsid w:val="002D03EB"/>
    <w:rsid w:val="002D080E"/>
    <w:rsid w:val="002D0A42"/>
    <w:rsid w:val="002D0BF7"/>
    <w:rsid w:val="002D10BF"/>
    <w:rsid w:val="002D10F7"/>
    <w:rsid w:val="002D181E"/>
    <w:rsid w:val="002D197D"/>
    <w:rsid w:val="002D1D05"/>
    <w:rsid w:val="002D1EBF"/>
    <w:rsid w:val="002D2BEB"/>
    <w:rsid w:val="002D2EB4"/>
    <w:rsid w:val="002D3343"/>
    <w:rsid w:val="002D3568"/>
    <w:rsid w:val="002D3657"/>
    <w:rsid w:val="002D3761"/>
    <w:rsid w:val="002D56CC"/>
    <w:rsid w:val="002D633C"/>
    <w:rsid w:val="002D6745"/>
    <w:rsid w:val="002D6E7D"/>
    <w:rsid w:val="002D6F3B"/>
    <w:rsid w:val="002D7322"/>
    <w:rsid w:val="002D74CC"/>
    <w:rsid w:val="002E002D"/>
    <w:rsid w:val="002E0AD2"/>
    <w:rsid w:val="002E1C14"/>
    <w:rsid w:val="002E285F"/>
    <w:rsid w:val="002E317B"/>
    <w:rsid w:val="002E3305"/>
    <w:rsid w:val="002E345B"/>
    <w:rsid w:val="002E36A2"/>
    <w:rsid w:val="002E3D87"/>
    <w:rsid w:val="002E4425"/>
    <w:rsid w:val="002E476F"/>
    <w:rsid w:val="002E4EE4"/>
    <w:rsid w:val="002E5555"/>
    <w:rsid w:val="002E5945"/>
    <w:rsid w:val="002E6087"/>
    <w:rsid w:val="002E61C7"/>
    <w:rsid w:val="002E6D5A"/>
    <w:rsid w:val="002E6E19"/>
    <w:rsid w:val="002E731F"/>
    <w:rsid w:val="002F01C5"/>
    <w:rsid w:val="002F113A"/>
    <w:rsid w:val="002F1F15"/>
    <w:rsid w:val="002F20E5"/>
    <w:rsid w:val="002F3852"/>
    <w:rsid w:val="002F3A69"/>
    <w:rsid w:val="002F445A"/>
    <w:rsid w:val="002F46C8"/>
    <w:rsid w:val="002F4BF2"/>
    <w:rsid w:val="002F510E"/>
    <w:rsid w:val="002F546F"/>
    <w:rsid w:val="002F5E92"/>
    <w:rsid w:val="002F6C4A"/>
    <w:rsid w:val="002F6E02"/>
    <w:rsid w:val="002F73B4"/>
    <w:rsid w:val="002F7573"/>
    <w:rsid w:val="002F7C63"/>
    <w:rsid w:val="0030003C"/>
    <w:rsid w:val="003007E0"/>
    <w:rsid w:val="00300949"/>
    <w:rsid w:val="00300F1C"/>
    <w:rsid w:val="0030105F"/>
    <w:rsid w:val="00301266"/>
    <w:rsid w:val="003013F0"/>
    <w:rsid w:val="00301AEC"/>
    <w:rsid w:val="00301F27"/>
    <w:rsid w:val="00302787"/>
    <w:rsid w:val="00302D3D"/>
    <w:rsid w:val="0030351F"/>
    <w:rsid w:val="00303F25"/>
    <w:rsid w:val="00304726"/>
    <w:rsid w:val="003047B1"/>
    <w:rsid w:val="003049D1"/>
    <w:rsid w:val="00304BFC"/>
    <w:rsid w:val="0030550F"/>
    <w:rsid w:val="00305CEF"/>
    <w:rsid w:val="0030631F"/>
    <w:rsid w:val="003063BC"/>
    <w:rsid w:val="00307597"/>
    <w:rsid w:val="00310611"/>
    <w:rsid w:val="00310919"/>
    <w:rsid w:val="00310A1A"/>
    <w:rsid w:val="00310DA1"/>
    <w:rsid w:val="00312232"/>
    <w:rsid w:val="00312941"/>
    <w:rsid w:val="00312966"/>
    <w:rsid w:val="00313665"/>
    <w:rsid w:val="00314084"/>
    <w:rsid w:val="00314B6F"/>
    <w:rsid w:val="00314D15"/>
    <w:rsid w:val="00316219"/>
    <w:rsid w:val="00316637"/>
    <w:rsid w:val="003171F3"/>
    <w:rsid w:val="003174AE"/>
    <w:rsid w:val="00317745"/>
    <w:rsid w:val="00317B69"/>
    <w:rsid w:val="0032044A"/>
    <w:rsid w:val="003212CE"/>
    <w:rsid w:val="003226B4"/>
    <w:rsid w:val="00323724"/>
    <w:rsid w:val="00324095"/>
    <w:rsid w:val="0032451C"/>
    <w:rsid w:val="00324E07"/>
    <w:rsid w:val="00324E50"/>
    <w:rsid w:val="00324EBB"/>
    <w:rsid w:val="003250E9"/>
    <w:rsid w:val="00326872"/>
    <w:rsid w:val="00327043"/>
    <w:rsid w:val="00327174"/>
    <w:rsid w:val="003277D8"/>
    <w:rsid w:val="00331686"/>
    <w:rsid w:val="0033199A"/>
    <w:rsid w:val="00332E8F"/>
    <w:rsid w:val="00332FC9"/>
    <w:rsid w:val="003335F2"/>
    <w:rsid w:val="003336D2"/>
    <w:rsid w:val="00333AED"/>
    <w:rsid w:val="00333BFF"/>
    <w:rsid w:val="00333CDB"/>
    <w:rsid w:val="00333E25"/>
    <w:rsid w:val="003352CF"/>
    <w:rsid w:val="00335372"/>
    <w:rsid w:val="003354D3"/>
    <w:rsid w:val="0033584E"/>
    <w:rsid w:val="00335BA6"/>
    <w:rsid w:val="0033675B"/>
    <w:rsid w:val="003368D1"/>
    <w:rsid w:val="00336A28"/>
    <w:rsid w:val="00336EA4"/>
    <w:rsid w:val="00337CC4"/>
    <w:rsid w:val="00340E66"/>
    <w:rsid w:val="0034150F"/>
    <w:rsid w:val="003432BA"/>
    <w:rsid w:val="0034398E"/>
    <w:rsid w:val="00343EF9"/>
    <w:rsid w:val="00343FBF"/>
    <w:rsid w:val="00344875"/>
    <w:rsid w:val="00344BD2"/>
    <w:rsid w:val="0034582E"/>
    <w:rsid w:val="00345A00"/>
    <w:rsid w:val="00345B17"/>
    <w:rsid w:val="00345D0E"/>
    <w:rsid w:val="00345F90"/>
    <w:rsid w:val="00346035"/>
    <w:rsid w:val="00346135"/>
    <w:rsid w:val="003468B4"/>
    <w:rsid w:val="00347541"/>
    <w:rsid w:val="00352240"/>
    <w:rsid w:val="0035246E"/>
    <w:rsid w:val="00353B61"/>
    <w:rsid w:val="00354B7A"/>
    <w:rsid w:val="00354DED"/>
    <w:rsid w:val="0035538C"/>
    <w:rsid w:val="00355EAF"/>
    <w:rsid w:val="00356A55"/>
    <w:rsid w:val="00356AE7"/>
    <w:rsid w:val="003577AE"/>
    <w:rsid w:val="0036047E"/>
    <w:rsid w:val="00360630"/>
    <w:rsid w:val="003616CA"/>
    <w:rsid w:val="0036228A"/>
    <w:rsid w:val="00362482"/>
    <w:rsid w:val="00362A46"/>
    <w:rsid w:val="0036445A"/>
    <w:rsid w:val="0036521B"/>
    <w:rsid w:val="00365576"/>
    <w:rsid w:val="00365C76"/>
    <w:rsid w:val="003662F4"/>
    <w:rsid w:val="003663BF"/>
    <w:rsid w:val="003664B9"/>
    <w:rsid w:val="00366513"/>
    <w:rsid w:val="00366C7D"/>
    <w:rsid w:val="00366CB8"/>
    <w:rsid w:val="0036707D"/>
    <w:rsid w:val="00367F7A"/>
    <w:rsid w:val="00370229"/>
    <w:rsid w:val="00370294"/>
    <w:rsid w:val="00370D7E"/>
    <w:rsid w:val="00371220"/>
    <w:rsid w:val="003714A2"/>
    <w:rsid w:val="0037185C"/>
    <w:rsid w:val="00371DED"/>
    <w:rsid w:val="003720DC"/>
    <w:rsid w:val="0037303C"/>
    <w:rsid w:val="00373559"/>
    <w:rsid w:val="00373A21"/>
    <w:rsid w:val="00374B2D"/>
    <w:rsid w:val="00374FE2"/>
    <w:rsid w:val="00375034"/>
    <w:rsid w:val="00375161"/>
    <w:rsid w:val="0037575F"/>
    <w:rsid w:val="00375BC5"/>
    <w:rsid w:val="00375E90"/>
    <w:rsid w:val="00376AEA"/>
    <w:rsid w:val="003774CF"/>
    <w:rsid w:val="00380666"/>
    <w:rsid w:val="003808AF"/>
    <w:rsid w:val="00380C62"/>
    <w:rsid w:val="00380DAE"/>
    <w:rsid w:val="00381A85"/>
    <w:rsid w:val="00382D5A"/>
    <w:rsid w:val="00382FEE"/>
    <w:rsid w:val="00383051"/>
    <w:rsid w:val="0038326C"/>
    <w:rsid w:val="00383720"/>
    <w:rsid w:val="00383888"/>
    <w:rsid w:val="00383D9A"/>
    <w:rsid w:val="00385558"/>
    <w:rsid w:val="00385563"/>
    <w:rsid w:val="003859BD"/>
    <w:rsid w:val="00385C19"/>
    <w:rsid w:val="0038675A"/>
    <w:rsid w:val="00386E24"/>
    <w:rsid w:val="00390B67"/>
    <w:rsid w:val="003912A1"/>
    <w:rsid w:val="00391C1B"/>
    <w:rsid w:val="00392916"/>
    <w:rsid w:val="00392A94"/>
    <w:rsid w:val="00392EDB"/>
    <w:rsid w:val="003940AF"/>
    <w:rsid w:val="00394DD3"/>
    <w:rsid w:val="00394F4C"/>
    <w:rsid w:val="003955B0"/>
    <w:rsid w:val="003957D2"/>
    <w:rsid w:val="00396238"/>
    <w:rsid w:val="0039655B"/>
    <w:rsid w:val="00396704"/>
    <w:rsid w:val="0039756D"/>
    <w:rsid w:val="00397A43"/>
    <w:rsid w:val="00397D67"/>
    <w:rsid w:val="003A0187"/>
    <w:rsid w:val="003A0520"/>
    <w:rsid w:val="003A08E3"/>
    <w:rsid w:val="003A1FBF"/>
    <w:rsid w:val="003A28AC"/>
    <w:rsid w:val="003A3084"/>
    <w:rsid w:val="003A404E"/>
    <w:rsid w:val="003A416D"/>
    <w:rsid w:val="003A455F"/>
    <w:rsid w:val="003A494F"/>
    <w:rsid w:val="003A4D2F"/>
    <w:rsid w:val="003A5F2E"/>
    <w:rsid w:val="003A612A"/>
    <w:rsid w:val="003A6C7B"/>
    <w:rsid w:val="003A6EC3"/>
    <w:rsid w:val="003A7116"/>
    <w:rsid w:val="003B00F2"/>
    <w:rsid w:val="003B0254"/>
    <w:rsid w:val="003B041D"/>
    <w:rsid w:val="003B0430"/>
    <w:rsid w:val="003B0BEC"/>
    <w:rsid w:val="003B0EE2"/>
    <w:rsid w:val="003B161D"/>
    <w:rsid w:val="003B17AC"/>
    <w:rsid w:val="003B1A55"/>
    <w:rsid w:val="003B23C0"/>
    <w:rsid w:val="003B26A8"/>
    <w:rsid w:val="003B27AE"/>
    <w:rsid w:val="003B31A1"/>
    <w:rsid w:val="003B3266"/>
    <w:rsid w:val="003B3850"/>
    <w:rsid w:val="003B4989"/>
    <w:rsid w:val="003B54D8"/>
    <w:rsid w:val="003B5A89"/>
    <w:rsid w:val="003B64F2"/>
    <w:rsid w:val="003B6749"/>
    <w:rsid w:val="003B70A6"/>
    <w:rsid w:val="003B7A04"/>
    <w:rsid w:val="003B7FC0"/>
    <w:rsid w:val="003C0367"/>
    <w:rsid w:val="003C0A95"/>
    <w:rsid w:val="003C1677"/>
    <w:rsid w:val="003C1B82"/>
    <w:rsid w:val="003C1BF7"/>
    <w:rsid w:val="003C264E"/>
    <w:rsid w:val="003C2C26"/>
    <w:rsid w:val="003C386C"/>
    <w:rsid w:val="003C3A2D"/>
    <w:rsid w:val="003C3CA7"/>
    <w:rsid w:val="003C5401"/>
    <w:rsid w:val="003C54CE"/>
    <w:rsid w:val="003C564D"/>
    <w:rsid w:val="003C7A99"/>
    <w:rsid w:val="003C7F51"/>
    <w:rsid w:val="003C7F54"/>
    <w:rsid w:val="003D0866"/>
    <w:rsid w:val="003D29C3"/>
    <w:rsid w:val="003D3081"/>
    <w:rsid w:val="003D3668"/>
    <w:rsid w:val="003D3BE7"/>
    <w:rsid w:val="003D3DAE"/>
    <w:rsid w:val="003D4DC9"/>
    <w:rsid w:val="003D597C"/>
    <w:rsid w:val="003D6E69"/>
    <w:rsid w:val="003D7F01"/>
    <w:rsid w:val="003E0448"/>
    <w:rsid w:val="003E08AC"/>
    <w:rsid w:val="003E0A0A"/>
    <w:rsid w:val="003E0FB6"/>
    <w:rsid w:val="003E1A2B"/>
    <w:rsid w:val="003E1AC0"/>
    <w:rsid w:val="003E1EFE"/>
    <w:rsid w:val="003E21C7"/>
    <w:rsid w:val="003E3BDE"/>
    <w:rsid w:val="003E4484"/>
    <w:rsid w:val="003E4CC7"/>
    <w:rsid w:val="003E5830"/>
    <w:rsid w:val="003E5D3C"/>
    <w:rsid w:val="003E60D8"/>
    <w:rsid w:val="003E635D"/>
    <w:rsid w:val="003E6476"/>
    <w:rsid w:val="003E7474"/>
    <w:rsid w:val="003E7515"/>
    <w:rsid w:val="003F09C4"/>
    <w:rsid w:val="003F0C81"/>
    <w:rsid w:val="003F109F"/>
    <w:rsid w:val="003F14A2"/>
    <w:rsid w:val="003F2338"/>
    <w:rsid w:val="003F23E6"/>
    <w:rsid w:val="003F2A24"/>
    <w:rsid w:val="003F2C81"/>
    <w:rsid w:val="003F2E52"/>
    <w:rsid w:val="003F3421"/>
    <w:rsid w:val="003F355F"/>
    <w:rsid w:val="003F3580"/>
    <w:rsid w:val="003F35D4"/>
    <w:rsid w:val="003F3601"/>
    <w:rsid w:val="003F3A96"/>
    <w:rsid w:val="003F4BF5"/>
    <w:rsid w:val="003F6817"/>
    <w:rsid w:val="003F6AF8"/>
    <w:rsid w:val="003F76D9"/>
    <w:rsid w:val="003F7C33"/>
    <w:rsid w:val="00400664"/>
    <w:rsid w:val="00400A42"/>
    <w:rsid w:val="00401028"/>
    <w:rsid w:val="00401422"/>
    <w:rsid w:val="00401752"/>
    <w:rsid w:val="00401771"/>
    <w:rsid w:val="00401ADA"/>
    <w:rsid w:val="00402EC2"/>
    <w:rsid w:val="00403D4B"/>
    <w:rsid w:val="00403D4F"/>
    <w:rsid w:val="004045EB"/>
    <w:rsid w:val="00404C16"/>
    <w:rsid w:val="00404DD2"/>
    <w:rsid w:val="00404E90"/>
    <w:rsid w:val="00405402"/>
    <w:rsid w:val="004054FA"/>
    <w:rsid w:val="004056F3"/>
    <w:rsid w:val="0040595C"/>
    <w:rsid w:val="0040679B"/>
    <w:rsid w:val="00406A98"/>
    <w:rsid w:val="00406FDA"/>
    <w:rsid w:val="0040781E"/>
    <w:rsid w:val="00410024"/>
    <w:rsid w:val="004103B5"/>
    <w:rsid w:val="004106BE"/>
    <w:rsid w:val="0041104C"/>
    <w:rsid w:val="004115C6"/>
    <w:rsid w:val="0041169C"/>
    <w:rsid w:val="0041182F"/>
    <w:rsid w:val="00411EC9"/>
    <w:rsid w:val="004122C6"/>
    <w:rsid w:val="004126F6"/>
    <w:rsid w:val="00412905"/>
    <w:rsid w:val="00412AD1"/>
    <w:rsid w:val="00412C73"/>
    <w:rsid w:val="00412E6B"/>
    <w:rsid w:val="00412EBB"/>
    <w:rsid w:val="00413AA2"/>
    <w:rsid w:val="00413ADE"/>
    <w:rsid w:val="00413D4F"/>
    <w:rsid w:val="004143FE"/>
    <w:rsid w:val="00414BE6"/>
    <w:rsid w:val="00414E59"/>
    <w:rsid w:val="00414EB6"/>
    <w:rsid w:val="00414EF8"/>
    <w:rsid w:val="00415D4D"/>
    <w:rsid w:val="00415FEB"/>
    <w:rsid w:val="004164F2"/>
    <w:rsid w:val="0041689A"/>
    <w:rsid w:val="00416DF7"/>
    <w:rsid w:val="00416F67"/>
    <w:rsid w:val="00420376"/>
    <w:rsid w:val="004218B9"/>
    <w:rsid w:val="00421DDB"/>
    <w:rsid w:val="0042216E"/>
    <w:rsid w:val="00422D65"/>
    <w:rsid w:val="00422EC5"/>
    <w:rsid w:val="004232EC"/>
    <w:rsid w:val="004233AC"/>
    <w:rsid w:val="00423603"/>
    <w:rsid w:val="004236AD"/>
    <w:rsid w:val="004241EF"/>
    <w:rsid w:val="00424E6B"/>
    <w:rsid w:val="004250BE"/>
    <w:rsid w:val="004258EA"/>
    <w:rsid w:val="004271E3"/>
    <w:rsid w:val="004275AC"/>
    <w:rsid w:val="00427BD4"/>
    <w:rsid w:val="00427C6A"/>
    <w:rsid w:val="00430616"/>
    <w:rsid w:val="00430E07"/>
    <w:rsid w:val="00430ECE"/>
    <w:rsid w:val="00431770"/>
    <w:rsid w:val="00431B86"/>
    <w:rsid w:val="00432086"/>
    <w:rsid w:val="0043271F"/>
    <w:rsid w:val="00432FBB"/>
    <w:rsid w:val="0043324B"/>
    <w:rsid w:val="0043331C"/>
    <w:rsid w:val="004335AC"/>
    <w:rsid w:val="00433DDB"/>
    <w:rsid w:val="004345BE"/>
    <w:rsid w:val="004345F9"/>
    <w:rsid w:val="00435D05"/>
    <w:rsid w:val="00436629"/>
    <w:rsid w:val="00436AA7"/>
    <w:rsid w:val="00436E05"/>
    <w:rsid w:val="00437DA3"/>
    <w:rsid w:val="00437DAE"/>
    <w:rsid w:val="004401C2"/>
    <w:rsid w:val="004417C8"/>
    <w:rsid w:val="00443416"/>
    <w:rsid w:val="004438FD"/>
    <w:rsid w:val="00443A39"/>
    <w:rsid w:val="00443B86"/>
    <w:rsid w:val="00443C68"/>
    <w:rsid w:val="004441BA"/>
    <w:rsid w:val="004456A5"/>
    <w:rsid w:val="0044649D"/>
    <w:rsid w:val="00446E2B"/>
    <w:rsid w:val="00446E7D"/>
    <w:rsid w:val="0044707A"/>
    <w:rsid w:val="00447610"/>
    <w:rsid w:val="00450344"/>
    <w:rsid w:val="00451A69"/>
    <w:rsid w:val="00451CBD"/>
    <w:rsid w:val="004532F3"/>
    <w:rsid w:val="004548ED"/>
    <w:rsid w:val="00454A36"/>
    <w:rsid w:val="00454A4D"/>
    <w:rsid w:val="00454C0E"/>
    <w:rsid w:val="004558AC"/>
    <w:rsid w:val="00455961"/>
    <w:rsid w:val="00455ABC"/>
    <w:rsid w:val="00455E5E"/>
    <w:rsid w:val="0045614F"/>
    <w:rsid w:val="00456442"/>
    <w:rsid w:val="00457241"/>
    <w:rsid w:val="004577CB"/>
    <w:rsid w:val="0045788E"/>
    <w:rsid w:val="004604A7"/>
    <w:rsid w:val="00460752"/>
    <w:rsid w:val="00461293"/>
    <w:rsid w:val="004618FD"/>
    <w:rsid w:val="0046249C"/>
    <w:rsid w:val="00462C8B"/>
    <w:rsid w:val="004630AB"/>
    <w:rsid w:val="00463C63"/>
    <w:rsid w:val="00463CA5"/>
    <w:rsid w:val="00464034"/>
    <w:rsid w:val="00464B0F"/>
    <w:rsid w:val="00464B1C"/>
    <w:rsid w:val="00465AEA"/>
    <w:rsid w:val="004661E0"/>
    <w:rsid w:val="00466333"/>
    <w:rsid w:val="00466F97"/>
    <w:rsid w:val="004678D9"/>
    <w:rsid w:val="00467F19"/>
    <w:rsid w:val="00470516"/>
    <w:rsid w:val="00470F90"/>
    <w:rsid w:val="00472275"/>
    <w:rsid w:val="00473418"/>
    <w:rsid w:val="004737F8"/>
    <w:rsid w:val="00473CFD"/>
    <w:rsid w:val="00473EFA"/>
    <w:rsid w:val="00473F1D"/>
    <w:rsid w:val="004744CB"/>
    <w:rsid w:val="004750B8"/>
    <w:rsid w:val="004750F1"/>
    <w:rsid w:val="004751E1"/>
    <w:rsid w:val="004769C4"/>
    <w:rsid w:val="00476A1B"/>
    <w:rsid w:val="00476DC3"/>
    <w:rsid w:val="00477216"/>
    <w:rsid w:val="00477F30"/>
    <w:rsid w:val="00480541"/>
    <w:rsid w:val="00480FDD"/>
    <w:rsid w:val="004811AD"/>
    <w:rsid w:val="0048131E"/>
    <w:rsid w:val="00481679"/>
    <w:rsid w:val="00482262"/>
    <w:rsid w:val="00483F91"/>
    <w:rsid w:val="004846E2"/>
    <w:rsid w:val="00485881"/>
    <w:rsid w:val="00485A65"/>
    <w:rsid w:val="00486523"/>
    <w:rsid w:val="00486872"/>
    <w:rsid w:val="00486C7A"/>
    <w:rsid w:val="0048778D"/>
    <w:rsid w:val="00487C8F"/>
    <w:rsid w:val="004907D2"/>
    <w:rsid w:val="00490EB8"/>
    <w:rsid w:val="00491444"/>
    <w:rsid w:val="00491840"/>
    <w:rsid w:val="00491947"/>
    <w:rsid w:val="00491F28"/>
    <w:rsid w:val="00492109"/>
    <w:rsid w:val="004922AB"/>
    <w:rsid w:val="004922B1"/>
    <w:rsid w:val="00492A5E"/>
    <w:rsid w:val="00493260"/>
    <w:rsid w:val="004936C9"/>
    <w:rsid w:val="004938D5"/>
    <w:rsid w:val="00493A73"/>
    <w:rsid w:val="00493C64"/>
    <w:rsid w:val="00493F70"/>
    <w:rsid w:val="0049484F"/>
    <w:rsid w:val="00495875"/>
    <w:rsid w:val="00495C6A"/>
    <w:rsid w:val="00495FD1"/>
    <w:rsid w:val="00496667"/>
    <w:rsid w:val="004969FC"/>
    <w:rsid w:val="00496F67"/>
    <w:rsid w:val="00496FAA"/>
    <w:rsid w:val="00497156"/>
    <w:rsid w:val="004977D6"/>
    <w:rsid w:val="004A0602"/>
    <w:rsid w:val="004A1039"/>
    <w:rsid w:val="004A138E"/>
    <w:rsid w:val="004A1610"/>
    <w:rsid w:val="004A1C86"/>
    <w:rsid w:val="004A1F71"/>
    <w:rsid w:val="004A23C2"/>
    <w:rsid w:val="004A2DAB"/>
    <w:rsid w:val="004A4051"/>
    <w:rsid w:val="004A4406"/>
    <w:rsid w:val="004A457D"/>
    <w:rsid w:val="004A4A29"/>
    <w:rsid w:val="004A4C59"/>
    <w:rsid w:val="004A56AE"/>
    <w:rsid w:val="004A6187"/>
    <w:rsid w:val="004A6E52"/>
    <w:rsid w:val="004A7354"/>
    <w:rsid w:val="004A7CEE"/>
    <w:rsid w:val="004A7EB2"/>
    <w:rsid w:val="004B04EA"/>
    <w:rsid w:val="004B084B"/>
    <w:rsid w:val="004B0DCD"/>
    <w:rsid w:val="004B236D"/>
    <w:rsid w:val="004B24C4"/>
    <w:rsid w:val="004B31DC"/>
    <w:rsid w:val="004B3542"/>
    <w:rsid w:val="004B37F0"/>
    <w:rsid w:val="004B3A1A"/>
    <w:rsid w:val="004B3D1D"/>
    <w:rsid w:val="004B4061"/>
    <w:rsid w:val="004B4909"/>
    <w:rsid w:val="004B4985"/>
    <w:rsid w:val="004B4DE0"/>
    <w:rsid w:val="004B5EB7"/>
    <w:rsid w:val="004B6826"/>
    <w:rsid w:val="004B6C5A"/>
    <w:rsid w:val="004B6D95"/>
    <w:rsid w:val="004B6FC2"/>
    <w:rsid w:val="004B7392"/>
    <w:rsid w:val="004B7600"/>
    <w:rsid w:val="004B7FEF"/>
    <w:rsid w:val="004C0895"/>
    <w:rsid w:val="004C14DE"/>
    <w:rsid w:val="004C1F7C"/>
    <w:rsid w:val="004C21CF"/>
    <w:rsid w:val="004C2549"/>
    <w:rsid w:val="004C26C5"/>
    <w:rsid w:val="004C2702"/>
    <w:rsid w:val="004C4292"/>
    <w:rsid w:val="004C4826"/>
    <w:rsid w:val="004C4959"/>
    <w:rsid w:val="004C5258"/>
    <w:rsid w:val="004C52EE"/>
    <w:rsid w:val="004C66A4"/>
    <w:rsid w:val="004C7034"/>
    <w:rsid w:val="004C75E4"/>
    <w:rsid w:val="004C783F"/>
    <w:rsid w:val="004D06D0"/>
    <w:rsid w:val="004D0FEB"/>
    <w:rsid w:val="004D1B25"/>
    <w:rsid w:val="004D1BF2"/>
    <w:rsid w:val="004D21BC"/>
    <w:rsid w:val="004D2C3B"/>
    <w:rsid w:val="004D2D3F"/>
    <w:rsid w:val="004D2F5B"/>
    <w:rsid w:val="004D35BB"/>
    <w:rsid w:val="004D39A0"/>
    <w:rsid w:val="004D3A8E"/>
    <w:rsid w:val="004D478B"/>
    <w:rsid w:val="004D524C"/>
    <w:rsid w:val="004D5650"/>
    <w:rsid w:val="004D5DFF"/>
    <w:rsid w:val="004D669C"/>
    <w:rsid w:val="004E09E6"/>
    <w:rsid w:val="004E0DE9"/>
    <w:rsid w:val="004E1288"/>
    <w:rsid w:val="004E1B91"/>
    <w:rsid w:val="004E1C2F"/>
    <w:rsid w:val="004E2241"/>
    <w:rsid w:val="004E2557"/>
    <w:rsid w:val="004E2D1F"/>
    <w:rsid w:val="004E3357"/>
    <w:rsid w:val="004E33A5"/>
    <w:rsid w:val="004E4849"/>
    <w:rsid w:val="004E4C69"/>
    <w:rsid w:val="004E4D91"/>
    <w:rsid w:val="004E508D"/>
    <w:rsid w:val="004E5C13"/>
    <w:rsid w:val="004E6302"/>
    <w:rsid w:val="004E687C"/>
    <w:rsid w:val="004E7055"/>
    <w:rsid w:val="004E721B"/>
    <w:rsid w:val="004F0203"/>
    <w:rsid w:val="004F0C9B"/>
    <w:rsid w:val="004F1344"/>
    <w:rsid w:val="004F17DA"/>
    <w:rsid w:val="004F17F1"/>
    <w:rsid w:val="004F19B2"/>
    <w:rsid w:val="004F1AA1"/>
    <w:rsid w:val="004F1C00"/>
    <w:rsid w:val="004F2EF2"/>
    <w:rsid w:val="004F2F85"/>
    <w:rsid w:val="004F394B"/>
    <w:rsid w:val="004F4160"/>
    <w:rsid w:val="004F4479"/>
    <w:rsid w:val="004F56F6"/>
    <w:rsid w:val="004F5B58"/>
    <w:rsid w:val="004F5DB5"/>
    <w:rsid w:val="004F65C9"/>
    <w:rsid w:val="004F7404"/>
    <w:rsid w:val="00500EEF"/>
    <w:rsid w:val="00500F38"/>
    <w:rsid w:val="005019AC"/>
    <w:rsid w:val="00501F0B"/>
    <w:rsid w:val="00502232"/>
    <w:rsid w:val="0050256C"/>
    <w:rsid w:val="00502A6F"/>
    <w:rsid w:val="005043E2"/>
    <w:rsid w:val="0050510B"/>
    <w:rsid w:val="005052C1"/>
    <w:rsid w:val="0050586C"/>
    <w:rsid w:val="00505986"/>
    <w:rsid w:val="005062D7"/>
    <w:rsid w:val="00506AA0"/>
    <w:rsid w:val="00506C76"/>
    <w:rsid w:val="005077DB"/>
    <w:rsid w:val="005079F5"/>
    <w:rsid w:val="005106D7"/>
    <w:rsid w:val="00510CCD"/>
    <w:rsid w:val="00511166"/>
    <w:rsid w:val="005111C1"/>
    <w:rsid w:val="0051151A"/>
    <w:rsid w:val="00511542"/>
    <w:rsid w:val="0051220A"/>
    <w:rsid w:val="00512579"/>
    <w:rsid w:val="00512A87"/>
    <w:rsid w:val="00513055"/>
    <w:rsid w:val="0051347B"/>
    <w:rsid w:val="00514372"/>
    <w:rsid w:val="00514764"/>
    <w:rsid w:val="005147B4"/>
    <w:rsid w:val="00514EAD"/>
    <w:rsid w:val="005159A2"/>
    <w:rsid w:val="00515E68"/>
    <w:rsid w:val="005161D2"/>
    <w:rsid w:val="0051635F"/>
    <w:rsid w:val="005167E0"/>
    <w:rsid w:val="00517404"/>
    <w:rsid w:val="00517C24"/>
    <w:rsid w:val="00517D97"/>
    <w:rsid w:val="005200BA"/>
    <w:rsid w:val="005200FC"/>
    <w:rsid w:val="00520361"/>
    <w:rsid w:val="0052040D"/>
    <w:rsid w:val="00520A2C"/>
    <w:rsid w:val="005211EF"/>
    <w:rsid w:val="00521835"/>
    <w:rsid w:val="00521AB8"/>
    <w:rsid w:val="005224B6"/>
    <w:rsid w:val="00522636"/>
    <w:rsid w:val="00522764"/>
    <w:rsid w:val="00523054"/>
    <w:rsid w:val="00525325"/>
    <w:rsid w:val="0052537E"/>
    <w:rsid w:val="00525CDF"/>
    <w:rsid w:val="00527F1E"/>
    <w:rsid w:val="005316DD"/>
    <w:rsid w:val="00531FB9"/>
    <w:rsid w:val="00532618"/>
    <w:rsid w:val="005327DE"/>
    <w:rsid w:val="00532C18"/>
    <w:rsid w:val="005337ED"/>
    <w:rsid w:val="00533D90"/>
    <w:rsid w:val="005341E5"/>
    <w:rsid w:val="0053421A"/>
    <w:rsid w:val="00534711"/>
    <w:rsid w:val="005349D3"/>
    <w:rsid w:val="00534C4F"/>
    <w:rsid w:val="00535ED0"/>
    <w:rsid w:val="005362EB"/>
    <w:rsid w:val="005369D0"/>
    <w:rsid w:val="00536DAD"/>
    <w:rsid w:val="00537040"/>
    <w:rsid w:val="00537285"/>
    <w:rsid w:val="00537870"/>
    <w:rsid w:val="00537971"/>
    <w:rsid w:val="00540515"/>
    <w:rsid w:val="0054121E"/>
    <w:rsid w:val="0054183F"/>
    <w:rsid w:val="00542378"/>
    <w:rsid w:val="005423B6"/>
    <w:rsid w:val="0054282F"/>
    <w:rsid w:val="00543A22"/>
    <w:rsid w:val="00543DB8"/>
    <w:rsid w:val="00544097"/>
    <w:rsid w:val="0054591C"/>
    <w:rsid w:val="005461B3"/>
    <w:rsid w:val="00546B7D"/>
    <w:rsid w:val="005471FC"/>
    <w:rsid w:val="005472BB"/>
    <w:rsid w:val="00547B10"/>
    <w:rsid w:val="00551C6C"/>
    <w:rsid w:val="005529AA"/>
    <w:rsid w:val="005530CB"/>
    <w:rsid w:val="00553369"/>
    <w:rsid w:val="00553616"/>
    <w:rsid w:val="00553ADF"/>
    <w:rsid w:val="00553E17"/>
    <w:rsid w:val="00553EE1"/>
    <w:rsid w:val="00554765"/>
    <w:rsid w:val="00554961"/>
    <w:rsid w:val="00555022"/>
    <w:rsid w:val="005558B7"/>
    <w:rsid w:val="005566C5"/>
    <w:rsid w:val="005568A1"/>
    <w:rsid w:val="00557527"/>
    <w:rsid w:val="00557E82"/>
    <w:rsid w:val="005608ED"/>
    <w:rsid w:val="00560D72"/>
    <w:rsid w:val="00560E14"/>
    <w:rsid w:val="00560E2F"/>
    <w:rsid w:val="005613AF"/>
    <w:rsid w:val="00561B0C"/>
    <w:rsid w:val="00562865"/>
    <w:rsid w:val="005628A4"/>
    <w:rsid w:val="00563D9B"/>
    <w:rsid w:val="00563EA8"/>
    <w:rsid w:val="00564227"/>
    <w:rsid w:val="0056484B"/>
    <w:rsid w:val="00565222"/>
    <w:rsid w:val="005653C1"/>
    <w:rsid w:val="00565C46"/>
    <w:rsid w:val="00565E9B"/>
    <w:rsid w:val="005660DC"/>
    <w:rsid w:val="0056709B"/>
    <w:rsid w:val="00567A06"/>
    <w:rsid w:val="005700C5"/>
    <w:rsid w:val="005724F4"/>
    <w:rsid w:val="005728D6"/>
    <w:rsid w:val="005728F2"/>
    <w:rsid w:val="00572FCC"/>
    <w:rsid w:val="005731FF"/>
    <w:rsid w:val="0057348A"/>
    <w:rsid w:val="00574222"/>
    <w:rsid w:val="00574D07"/>
    <w:rsid w:val="0057509D"/>
    <w:rsid w:val="0057584C"/>
    <w:rsid w:val="00575AF7"/>
    <w:rsid w:val="005760A9"/>
    <w:rsid w:val="00576A0D"/>
    <w:rsid w:val="005772A8"/>
    <w:rsid w:val="00580814"/>
    <w:rsid w:val="005808B3"/>
    <w:rsid w:val="00580C89"/>
    <w:rsid w:val="00580D49"/>
    <w:rsid w:val="00581040"/>
    <w:rsid w:val="0058206C"/>
    <w:rsid w:val="00583550"/>
    <w:rsid w:val="005837E6"/>
    <w:rsid w:val="00583BE1"/>
    <w:rsid w:val="00583ED2"/>
    <w:rsid w:val="00585006"/>
    <w:rsid w:val="005854A7"/>
    <w:rsid w:val="00586277"/>
    <w:rsid w:val="0058677E"/>
    <w:rsid w:val="00586F7E"/>
    <w:rsid w:val="005870D8"/>
    <w:rsid w:val="00587F9E"/>
    <w:rsid w:val="005904B8"/>
    <w:rsid w:val="00590641"/>
    <w:rsid w:val="00591D50"/>
    <w:rsid w:val="00592002"/>
    <w:rsid w:val="005926E1"/>
    <w:rsid w:val="00593903"/>
    <w:rsid w:val="00593BD7"/>
    <w:rsid w:val="00593D3B"/>
    <w:rsid w:val="005940DB"/>
    <w:rsid w:val="00594932"/>
    <w:rsid w:val="0059498A"/>
    <w:rsid w:val="00594C1A"/>
    <w:rsid w:val="00594CFB"/>
    <w:rsid w:val="005965C2"/>
    <w:rsid w:val="00597A67"/>
    <w:rsid w:val="005A0240"/>
    <w:rsid w:val="005A07B1"/>
    <w:rsid w:val="005A15C6"/>
    <w:rsid w:val="005A166C"/>
    <w:rsid w:val="005A16D3"/>
    <w:rsid w:val="005A2453"/>
    <w:rsid w:val="005A2DC0"/>
    <w:rsid w:val="005A2F2A"/>
    <w:rsid w:val="005A3C30"/>
    <w:rsid w:val="005A4A24"/>
    <w:rsid w:val="005A505E"/>
    <w:rsid w:val="005A53AA"/>
    <w:rsid w:val="005A588D"/>
    <w:rsid w:val="005A5B59"/>
    <w:rsid w:val="005A5BD8"/>
    <w:rsid w:val="005A5D3E"/>
    <w:rsid w:val="005A6268"/>
    <w:rsid w:val="005A64F8"/>
    <w:rsid w:val="005B0172"/>
    <w:rsid w:val="005B0DE9"/>
    <w:rsid w:val="005B23B8"/>
    <w:rsid w:val="005B25E2"/>
    <w:rsid w:val="005B4221"/>
    <w:rsid w:val="005B4DB6"/>
    <w:rsid w:val="005B4DBE"/>
    <w:rsid w:val="005B5836"/>
    <w:rsid w:val="005B5C0E"/>
    <w:rsid w:val="005B5FBF"/>
    <w:rsid w:val="005B63AA"/>
    <w:rsid w:val="005B6B70"/>
    <w:rsid w:val="005B6E4C"/>
    <w:rsid w:val="005B7397"/>
    <w:rsid w:val="005B7B51"/>
    <w:rsid w:val="005C0F5F"/>
    <w:rsid w:val="005C27A4"/>
    <w:rsid w:val="005C37CF"/>
    <w:rsid w:val="005C3C20"/>
    <w:rsid w:val="005C44E2"/>
    <w:rsid w:val="005C4599"/>
    <w:rsid w:val="005C4E68"/>
    <w:rsid w:val="005C5411"/>
    <w:rsid w:val="005C585A"/>
    <w:rsid w:val="005C5917"/>
    <w:rsid w:val="005D0447"/>
    <w:rsid w:val="005D09BE"/>
    <w:rsid w:val="005D1177"/>
    <w:rsid w:val="005D15D1"/>
    <w:rsid w:val="005D171C"/>
    <w:rsid w:val="005D37D1"/>
    <w:rsid w:val="005D3B39"/>
    <w:rsid w:val="005D3C13"/>
    <w:rsid w:val="005D46C4"/>
    <w:rsid w:val="005D46EF"/>
    <w:rsid w:val="005D6516"/>
    <w:rsid w:val="005E0369"/>
    <w:rsid w:val="005E052B"/>
    <w:rsid w:val="005E066A"/>
    <w:rsid w:val="005E0CFB"/>
    <w:rsid w:val="005E0DA5"/>
    <w:rsid w:val="005E1150"/>
    <w:rsid w:val="005E11D4"/>
    <w:rsid w:val="005E1315"/>
    <w:rsid w:val="005E15AD"/>
    <w:rsid w:val="005E24FF"/>
    <w:rsid w:val="005E2777"/>
    <w:rsid w:val="005E287C"/>
    <w:rsid w:val="005E34CA"/>
    <w:rsid w:val="005E3879"/>
    <w:rsid w:val="005E3A24"/>
    <w:rsid w:val="005E3A55"/>
    <w:rsid w:val="005E3AFF"/>
    <w:rsid w:val="005E44EF"/>
    <w:rsid w:val="005E4528"/>
    <w:rsid w:val="005E499C"/>
    <w:rsid w:val="005E5300"/>
    <w:rsid w:val="005E5312"/>
    <w:rsid w:val="005E57A5"/>
    <w:rsid w:val="005E582D"/>
    <w:rsid w:val="005E5865"/>
    <w:rsid w:val="005E58E3"/>
    <w:rsid w:val="005E59E1"/>
    <w:rsid w:val="005E68AA"/>
    <w:rsid w:val="005E74A7"/>
    <w:rsid w:val="005E7DD4"/>
    <w:rsid w:val="005F0C62"/>
    <w:rsid w:val="005F1417"/>
    <w:rsid w:val="005F254C"/>
    <w:rsid w:val="005F3210"/>
    <w:rsid w:val="005F367B"/>
    <w:rsid w:val="005F3EFE"/>
    <w:rsid w:val="005F4227"/>
    <w:rsid w:val="005F47F1"/>
    <w:rsid w:val="005F4D04"/>
    <w:rsid w:val="005F5020"/>
    <w:rsid w:val="005F5DBE"/>
    <w:rsid w:val="005F622B"/>
    <w:rsid w:val="005F66E1"/>
    <w:rsid w:val="005F6BA2"/>
    <w:rsid w:val="005F6CE8"/>
    <w:rsid w:val="005F704B"/>
    <w:rsid w:val="005F7164"/>
    <w:rsid w:val="005F7201"/>
    <w:rsid w:val="005F7828"/>
    <w:rsid w:val="005F788E"/>
    <w:rsid w:val="005F7ECD"/>
    <w:rsid w:val="0060057C"/>
    <w:rsid w:val="00600828"/>
    <w:rsid w:val="00601AD7"/>
    <w:rsid w:val="00602725"/>
    <w:rsid w:val="00602754"/>
    <w:rsid w:val="0060284D"/>
    <w:rsid w:val="006029E4"/>
    <w:rsid w:val="00602B26"/>
    <w:rsid w:val="00602CC5"/>
    <w:rsid w:val="00602E05"/>
    <w:rsid w:val="006030C3"/>
    <w:rsid w:val="00603226"/>
    <w:rsid w:val="006034E8"/>
    <w:rsid w:val="006039BC"/>
    <w:rsid w:val="006041FB"/>
    <w:rsid w:val="0060422D"/>
    <w:rsid w:val="00604444"/>
    <w:rsid w:val="006046AE"/>
    <w:rsid w:val="00604FFB"/>
    <w:rsid w:val="00605AA0"/>
    <w:rsid w:val="00605B2F"/>
    <w:rsid w:val="0060662B"/>
    <w:rsid w:val="006068CD"/>
    <w:rsid w:val="00606EAE"/>
    <w:rsid w:val="006075CF"/>
    <w:rsid w:val="00607A76"/>
    <w:rsid w:val="006124BC"/>
    <w:rsid w:val="00612834"/>
    <w:rsid w:val="00613573"/>
    <w:rsid w:val="00613C03"/>
    <w:rsid w:val="00613D37"/>
    <w:rsid w:val="006144B8"/>
    <w:rsid w:val="006149BE"/>
    <w:rsid w:val="006154C4"/>
    <w:rsid w:val="00616329"/>
    <w:rsid w:val="006166B5"/>
    <w:rsid w:val="006169C7"/>
    <w:rsid w:val="00616A08"/>
    <w:rsid w:val="006173E4"/>
    <w:rsid w:val="006174B5"/>
    <w:rsid w:val="006174D0"/>
    <w:rsid w:val="00617CD9"/>
    <w:rsid w:val="00617DFF"/>
    <w:rsid w:val="0062024C"/>
    <w:rsid w:val="00620478"/>
    <w:rsid w:val="00620545"/>
    <w:rsid w:val="006205CD"/>
    <w:rsid w:val="00621753"/>
    <w:rsid w:val="0062176E"/>
    <w:rsid w:val="00621832"/>
    <w:rsid w:val="00621855"/>
    <w:rsid w:val="006219FF"/>
    <w:rsid w:val="006221D2"/>
    <w:rsid w:val="00622645"/>
    <w:rsid w:val="006228E7"/>
    <w:rsid w:val="00622DB1"/>
    <w:rsid w:val="00622F4C"/>
    <w:rsid w:val="006237EE"/>
    <w:rsid w:val="00624095"/>
    <w:rsid w:val="0062434C"/>
    <w:rsid w:val="00625634"/>
    <w:rsid w:val="0062570A"/>
    <w:rsid w:val="00625745"/>
    <w:rsid w:val="006257D4"/>
    <w:rsid w:val="00625BB8"/>
    <w:rsid w:val="00625EC1"/>
    <w:rsid w:val="00626881"/>
    <w:rsid w:val="006269C9"/>
    <w:rsid w:val="00626F90"/>
    <w:rsid w:val="00626FBC"/>
    <w:rsid w:val="0062721A"/>
    <w:rsid w:val="0063068F"/>
    <w:rsid w:val="00630AB2"/>
    <w:rsid w:val="00631941"/>
    <w:rsid w:val="00634164"/>
    <w:rsid w:val="0063456D"/>
    <w:rsid w:val="00634E5E"/>
    <w:rsid w:val="0063632D"/>
    <w:rsid w:val="006365A2"/>
    <w:rsid w:val="0063792E"/>
    <w:rsid w:val="00641746"/>
    <w:rsid w:val="006421CE"/>
    <w:rsid w:val="00642805"/>
    <w:rsid w:val="00642AE3"/>
    <w:rsid w:val="00643133"/>
    <w:rsid w:val="0064360D"/>
    <w:rsid w:val="006436F6"/>
    <w:rsid w:val="00643E1E"/>
    <w:rsid w:val="0064402B"/>
    <w:rsid w:val="00644965"/>
    <w:rsid w:val="00644B2C"/>
    <w:rsid w:val="006465CA"/>
    <w:rsid w:val="0064665C"/>
    <w:rsid w:val="00647103"/>
    <w:rsid w:val="0064739B"/>
    <w:rsid w:val="00647589"/>
    <w:rsid w:val="00647BD5"/>
    <w:rsid w:val="00647EE0"/>
    <w:rsid w:val="006501D2"/>
    <w:rsid w:val="00650639"/>
    <w:rsid w:val="00650699"/>
    <w:rsid w:val="00650D86"/>
    <w:rsid w:val="006519AF"/>
    <w:rsid w:val="00651EC2"/>
    <w:rsid w:val="00652317"/>
    <w:rsid w:val="00652B45"/>
    <w:rsid w:val="00652C8D"/>
    <w:rsid w:val="0065303A"/>
    <w:rsid w:val="00653256"/>
    <w:rsid w:val="006547EC"/>
    <w:rsid w:val="00655184"/>
    <w:rsid w:val="00655B1C"/>
    <w:rsid w:val="00655F2D"/>
    <w:rsid w:val="006570EA"/>
    <w:rsid w:val="0066021B"/>
    <w:rsid w:val="0066041B"/>
    <w:rsid w:val="00660965"/>
    <w:rsid w:val="00660C42"/>
    <w:rsid w:val="00660C85"/>
    <w:rsid w:val="00660CFB"/>
    <w:rsid w:val="00661810"/>
    <w:rsid w:val="006619EF"/>
    <w:rsid w:val="00661D64"/>
    <w:rsid w:val="0066200D"/>
    <w:rsid w:val="006623CB"/>
    <w:rsid w:val="006628D0"/>
    <w:rsid w:val="006633ED"/>
    <w:rsid w:val="006639A6"/>
    <w:rsid w:val="00663F57"/>
    <w:rsid w:val="0066492C"/>
    <w:rsid w:val="00664EA6"/>
    <w:rsid w:val="00664FFA"/>
    <w:rsid w:val="0066529D"/>
    <w:rsid w:val="00665955"/>
    <w:rsid w:val="00665C4D"/>
    <w:rsid w:val="00666A3C"/>
    <w:rsid w:val="00667789"/>
    <w:rsid w:val="00667819"/>
    <w:rsid w:val="00667AD6"/>
    <w:rsid w:val="00670906"/>
    <w:rsid w:val="00670BA5"/>
    <w:rsid w:val="006727B8"/>
    <w:rsid w:val="00672B35"/>
    <w:rsid w:val="00672D82"/>
    <w:rsid w:val="00673289"/>
    <w:rsid w:val="006737E6"/>
    <w:rsid w:val="00674566"/>
    <w:rsid w:val="00674728"/>
    <w:rsid w:val="00675AF5"/>
    <w:rsid w:val="0067603E"/>
    <w:rsid w:val="0067677C"/>
    <w:rsid w:val="00676D22"/>
    <w:rsid w:val="0067776E"/>
    <w:rsid w:val="00677F55"/>
    <w:rsid w:val="0068007C"/>
    <w:rsid w:val="0068116D"/>
    <w:rsid w:val="006814A4"/>
    <w:rsid w:val="00682F01"/>
    <w:rsid w:val="00683142"/>
    <w:rsid w:val="00683952"/>
    <w:rsid w:val="00683AD6"/>
    <w:rsid w:val="00683C86"/>
    <w:rsid w:val="006842E3"/>
    <w:rsid w:val="00684A21"/>
    <w:rsid w:val="00685468"/>
    <w:rsid w:val="00685B46"/>
    <w:rsid w:val="00685DFE"/>
    <w:rsid w:val="006864DC"/>
    <w:rsid w:val="00686A73"/>
    <w:rsid w:val="00690684"/>
    <w:rsid w:val="006906FC"/>
    <w:rsid w:val="00690836"/>
    <w:rsid w:val="0069094F"/>
    <w:rsid w:val="00690A06"/>
    <w:rsid w:val="00690FF5"/>
    <w:rsid w:val="00691040"/>
    <w:rsid w:val="00692775"/>
    <w:rsid w:val="00692BF5"/>
    <w:rsid w:val="006950E0"/>
    <w:rsid w:val="0069527C"/>
    <w:rsid w:val="006969C2"/>
    <w:rsid w:val="00696F8D"/>
    <w:rsid w:val="00697134"/>
    <w:rsid w:val="00697192"/>
    <w:rsid w:val="0069762F"/>
    <w:rsid w:val="006A0022"/>
    <w:rsid w:val="006A05DA"/>
    <w:rsid w:val="006A0620"/>
    <w:rsid w:val="006A114F"/>
    <w:rsid w:val="006A1247"/>
    <w:rsid w:val="006A1C62"/>
    <w:rsid w:val="006A1DFE"/>
    <w:rsid w:val="006A2B4C"/>
    <w:rsid w:val="006A3152"/>
    <w:rsid w:val="006A34AA"/>
    <w:rsid w:val="006A380D"/>
    <w:rsid w:val="006A4C0C"/>
    <w:rsid w:val="006A538A"/>
    <w:rsid w:val="006A626B"/>
    <w:rsid w:val="006A6CBC"/>
    <w:rsid w:val="006A7B78"/>
    <w:rsid w:val="006B03FD"/>
    <w:rsid w:val="006B06F0"/>
    <w:rsid w:val="006B080B"/>
    <w:rsid w:val="006B0A89"/>
    <w:rsid w:val="006B0BB2"/>
    <w:rsid w:val="006B10BC"/>
    <w:rsid w:val="006B1314"/>
    <w:rsid w:val="006B1DFF"/>
    <w:rsid w:val="006B292F"/>
    <w:rsid w:val="006B2DE6"/>
    <w:rsid w:val="006B2E07"/>
    <w:rsid w:val="006B3466"/>
    <w:rsid w:val="006B3ED8"/>
    <w:rsid w:val="006B3F13"/>
    <w:rsid w:val="006B4528"/>
    <w:rsid w:val="006B54C0"/>
    <w:rsid w:val="006B5DD2"/>
    <w:rsid w:val="006B6687"/>
    <w:rsid w:val="006B6DDA"/>
    <w:rsid w:val="006C0201"/>
    <w:rsid w:val="006C03C2"/>
    <w:rsid w:val="006C06FB"/>
    <w:rsid w:val="006C0911"/>
    <w:rsid w:val="006C0C0A"/>
    <w:rsid w:val="006C1F37"/>
    <w:rsid w:val="006C22DD"/>
    <w:rsid w:val="006C2BEB"/>
    <w:rsid w:val="006C2C22"/>
    <w:rsid w:val="006C325D"/>
    <w:rsid w:val="006C35C0"/>
    <w:rsid w:val="006C3657"/>
    <w:rsid w:val="006C3693"/>
    <w:rsid w:val="006C4400"/>
    <w:rsid w:val="006C4912"/>
    <w:rsid w:val="006C51CB"/>
    <w:rsid w:val="006C54A3"/>
    <w:rsid w:val="006C54D0"/>
    <w:rsid w:val="006C67BA"/>
    <w:rsid w:val="006C6C4A"/>
    <w:rsid w:val="006C6C4E"/>
    <w:rsid w:val="006C6CBA"/>
    <w:rsid w:val="006C6EE6"/>
    <w:rsid w:val="006C7B9A"/>
    <w:rsid w:val="006D02D0"/>
    <w:rsid w:val="006D0369"/>
    <w:rsid w:val="006D03B4"/>
    <w:rsid w:val="006D04A1"/>
    <w:rsid w:val="006D059D"/>
    <w:rsid w:val="006D104F"/>
    <w:rsid w:val="006D10E9"/>
    <w:rsid w:val="006D136E"/>
    <w:rsid w:val="006D141C"/>
    <w:rsid w:val="006D21C2"/>
    <w:rsid w:val="006D2583"/>
    <w:rsid w:val="006D2961"/>
    <w:rsid w:val="006D2A17"/>
    <w:rsid w:val="006D2B5D"/>
    <w:rsid w:val="006D2B84"/>
    <w:rsid w:val="006D313A"/>
    <w:rsid w:val="006D4735"/>
    <w:rsid w:val="006D48D3"/>
    <w:rsid w:val="006D4973"/>
    <w:rsid w:val="006D4B05"/>
    <w:rsid w:val="006D4D79"/>
    <w:rsid w:val="006D507B"/>
    <w:rsid w:val="006D5282"/>
    <w:rsid w:val="006D5632"/>
    <w:rsid w:val="006D5765"/>
    <w:rsid w:val="006D5EFC"/>
    <w:rsid w:val="006D5FEA"/>
    <w:rsid w:val="006D6103"/>
    <w:rsid w:val="006D613A"/>
    <w:rsid w:val="006D61B6"/>
    <w:rsid w:val="006D6AD8"/>
    <w:rsid w:val="006D74A5"/>
    <w:rsid w:val="006D7A11"/>
    <w:rsid w:val="006D7DC3"/>
    <w:rsid w:val="006E04A2"/>
    <w:rsid w:val="006E0C3B"/>
    <w:rsid w:val="006E1B30"/>
    <w:rsid w:val="006E2569"/>
    <w:rsid w:val="006E263C"/>
    <w:rsid w:val="006E2889"/>
    <w:rsid w:val="006E2B6F"/>
    <w:rsid w:val="006E31A7"/>
    <w:rsid w:val="006E3303"/>
    <w:rsid w:val="006E3717"/>
    <w:rsid w:val="006E3B47"/>
    <w:rsid w:val="006E43A1"/>
    <w:rsid w:val="006E4F38"/>
    <w:rsid w:val="006E5982"/>
    <w:rsid w:val="006E5B24"/>
    <w:rsid w:val="006E5C2B"/>
    <w:rsid w:val="006E669B"/>
    <w:rsid w:val="006E6D20"/>
    <w:rsid w:val="006E714D"/>
    <w:rsid w:val="006E726C"/>
    <w:rsid w:val="006E7763"/>
    <w:rsid w:val="006E7CAB"/>
    <w:rsid w:val="006F0008"/>
    <w:rsid w:val="006F01F5"/>
    <w:rsid w:val="006F086C"/>
    <w:rsid w:val="006F0DFC"/>
    <w:rsid w:val="006F1209"/>
    <w:rsid w:val="006F26F0"/>
    <w:rsid w:val="006F3242"/>
    <w:rsid w:val="006F488A"/>
    <w:rsid w:val="006F5692"/>
    <w:rsid w:val="006F5B9A"/>
    <w:rsid w:val="006F75E7"/>
    <w:rsid w:val="006F75EA"/>
    <w:rsid w:val="006F7A46"/>
    <w:rsid w:val="006F7CA4"/>
    <w:rsid w:val="00700381"/>
    <w:rsid w:val="00700788"/>
    <w:rsid w:val="00700BF1"/>
    <w:rsid w:val="00701427"/>
    <w:rsid w:val="00701C6B"/>
    <w:rsid w:val="007024DC"/>
    <w:rsid w:val="00702EAE"/>
    <w:rsid w:val="0070334F"/>
    <w:rsid w:val="00703830"/>
    <w:rsid w:val="00703D40"/>
    <w:rsid w:val="00704967"/>
    <w:rsid w:val="00705322"/>
    <w:rsid w:val="0070575F"/>
    <w:rsid w:val="007059A1"/>
    <w:rsid w:val="00706EF2"/>
    <w:rsid w:val="00706F2D"/>
    <w:rsid w:val="007073F8"/>
    <w:rsid w:val="00707851"/>
    <w:rsid w:val="00707D64"/>
    <w:rsid w:val="007100EE"/>
    <w:rsid w:val="00710374"/>
    <w:rsid w:val="007104D2"/>
    <w:rsid w:val="00710682"/>
    <w:rsid w:val="00710EF3"/>
    <w:rsid w:val="00710F3D"/>
    <w:rsid w:val="00711458"/>
    <w:rsid w:val="00711E56"/>
    <w:rsid w:val="00713501"/>
    <w:rsid w:val="00713D36"/>
    <w:rsid w:val="00713E4F"/>
    <w:rsid w:val="00714CDB"/>
    <w:rsid w:val="0071516A"/>
    <w:rsid w:val="007152E6"/>
    <w:rsid w:val="00715ACD"/>
    <w:rsid w:val="00715B90"/>
    <w:rsid w:val="00716337"/>
    <w:rsid w:val="0071644D"/>
    <w:rsid w:val="007174C9"/>
    <w:rsid w:val="00717E3B"/>
    <w:rsid w:val="0072105F"/>
    <w:rsid w:val="00721134"/>
    <w:rsid w:val="00721786"/>
    <w:rsid w:val="007218A7"/>
    <w:rsid w:val="00721952"/>
    <w:rsid w:val="00723282"/>
    <w:rsid w:val="00723326"/>
    <w:rsid w:val="007234D7"/>
    <w:rsid w:val="007239B1"/>
    <w:rsid w:val="007239C1"/>
    <w:rsid w:val="007243CF"/>
    <w:rsid w:val="00724584"/>
    <w:rsid w:val="00724E54"/>
    <w:rsid w:val="00725634"/>
    <w:rsid w:val="00725911"/>
    <w:rsid w:val="00726BA4"/>
    <w:rsid w:val="007275AC"/>
    <w:rsid w:val="007275B6"/>
    <w:rsid w:val="007302A8"/>
    <w:rsid w:val="00730AC4"/>
    <w:rsid w:val="007310ED"/>
    <w:rsid w:val="007315A0"/>
    <w:rsid w:val="00731808"/>
    <w:rsid w:val="00731A76"/>
    <w:rsid w:val="00731D6F"/>
    <w:rsid w:val="007323A0"/>
    <w:rsid w:val="00732955"/>
    <w:rsid w:val="00732B16"/>
    <w:rsid w:val="007330E1"/>
    <w:rsid w:val="007344EF"/>
    <w:rsid w:val="00734C78"/>
    <w:rsid w:val="00734E04"/>
    <w:rsid w:val="00735731"/>
    <w:rsid w:val="00735756"/>
    <w:rsid w:val="00735D6B"/>
    <w:rsid w:val="00735FE0"/>
    <w:rsid w:val="007361CA"/>
    <w:rsid w:val="0073754A"/>
    <w:rsid w:val="00737881"/>
    <w:rsid w:val="007378D9"/>
    <w:rsid w:val="007400D7"/>
    <w:rsid w:val="00740217"/>
    <w:rsid w:val="007405BE"/>
    <w:rsid w:val="00740B28"/>
    <w:rsid w:val="00741109"/>
    <w:rsid w:val="00741D9F"/>
    <w:rsid w:val="00741E7B"/>
    <w:rsid w:val="0074259C"/>
    <w:rsid w:val="00742AB5"/>
    <w:rsid w:val="00743B50"/>
    <w:rsid w:val="00743EB9"/>
    <w:rsid w:val="00743F31"/>
    <w:rsid w:val="00744575"/>
    <w:rsid w:val="00744707"/>
    <w:rsid w:val="00744902"/>
    <w:rsid w:val="00745130"/>
    <w:rsid w:val="00745A87"/>
    <w:rsid w:val="00745E6A"/>
    <w:rsid w:val="007460E5"/>
    <w:rsid w:val="0074651E"/>
    <w:rsid w:val="00746D40"/>
    <w:rsid w:val="00747659"/>
    <w:rsid w:val="00747836"/>
    <w:rsid w:val="00747CC6"/>
    <w:rsid w:val="00747E29"/>
    <w:rsid w:val="007508DC"/>
    <w:rsid w:val="0075107A"/>
    <w:rsid w:val="0075129A"/>
    <w:rsid w:val="0075129C"/>
    <w:rsid w:val="007515CD"/>
    <w:rsid w:val="00751795"/>
    <w:rsid w:val="0075187E"/>
    <w:rsid w:val="00751AED"/>
    <w:rsid w:val="0075253D"/>
    <w:rsid w:val="00752A7E"/>
    <w:rsid w:val="0075343A"/>
    <w:rsid w:val="007535E7"/>
    <w:rsid w:val="00753B74"/>
    <w:rsid w:val="00754211"/>
    <w:rsid w:val="00754587"/>
    <w:rsid w:val="00754ED9"/>
    <w:rsid w:val="007550AA"/>
    <w:rsid w:val="007550C8"/>
    <w:rsid w:val="0075594C"/>
    <w:rsid w:val="00755E01"/>
    <w:rsid w:val="0075659F"/>
    <w:rsid w:val="007565E6"/>
    <w:rsid w:val="00756639"/>
    <w:rsid w:val="007567A1"/>
    <w:rsid w:val="00756AA9"/>
    <w:rsid w:val="007575EF"/>
    <w:rsid w:val="00760C86"/>
    <w:rsid w:val="00760F18"/>
    <w:rsid w:val="007625C6"/>
    <w:rsid w:val="007625ED"/>
    <w:rsid w:val="00762643"/>
    <w:rsid w:val="007630D4"/>
    <w:rsid w:val="007633FF"/>
    <w:rsid w:val="00763942"/>
    <w:rsid w:val="0076450E"/>
    <w:rsid w:val="00764C10"/>
    <w:rsid w:val="00765468"/>
    <w:rsid w:val="007654CE"/>
    <w:rsid w:val="00765A41"/>
    <w:rsid w:val="00766AF5"/>
    <w:rsid w:val="00766BB2"/>
    <w:rsid w:val="00766C51"/>
    <w:rsid w:val="00767A87"/>
    <w:rsid w:val="00767CD5"/>
    <w:rsid w:val="00770202"/>
    <w:rsid w:val="0077045D"/>
    <w:rsid w:val="007704DA"/>
    <w:rsid w:val="00772BAE"/>
    <w:rsid w:val="00772C5A"/>
    <w:rsid w:val="00773047"/>
    <w:rsid w:val="007732C7"/>
    <w:rsid w:val="00773630"/>
    <w:rsid w:val="00773CBA"/>
    <w:rsid w:val="0077449D"/>
    <w:rsid w:val="007744A3"/>
    <w:rsid w:val="007764D1"/>
    <w:rsid w:val="007770F1"/>
    <w:rsid w:val="00777332"/>
    <w:rsid w:val="00777510"/>
    <w:rsid w:val="0077776B"/>
    <w:rsid w:val="0078003A"/>
    <w:rsid w:val="00780569"/>
    <w:rsid w:val="00781497"/>
    <w:rsid w:val="007815E2"/>
    <w:rsid w:val="007822F8"/>
    <w:rsid w:val="0078287F"/>
    <w:rsid w:val="00782BA4"/>
    <w:rsid w:val="00782F9C"/>
    <w:rsid w:val="007832A6"/>
    <w:rsid w:val="00784AF4"/>
    <w:rsid w:val="00785B85"/>
    <w:rsid w:val="00786E5F"/>
    <w:rsid w:val="00786F65"/>
    <w:rsid w:val="00787117"/>
    <w:rsid w:val="00787AC8"/>
    <w:rsid w:val="0079003B"/>
    <w:rsid w:val="00790301"/>
    <w:rsid w:val="007904D0"/>
    <w:rsid w:val="00790B41"/>
    <w:rsid w:val="00791AE0"/>
    <w:rsid w:val="0079207F"/>
    <w:rsid w:val="00792846"/>
    <w:rsid w:val="007929E5"/>
    <w:rsid w:val="00792A62"/>
    <w:rsid w:val="00793869"/>
    <w:rsid w:val="007949DE"/>
    <w:rsid w:val="00794FD6"/>
    <w:rsid w:val="00796504"/>
    <w:rsid w:val="00797319"/>
    <w:rsid w:val="00797CC4"/>
    <w:rsid w:val="00797CD4"/>
    <w:rsid w:val="007A113C"/>
    <w:rsid w:val="007A177C"/>
    <w:rsid w:val="007A1846"/>
    <w:rsid w:val="007A2225"/>
    <w:rsid w:val="007A23C2"/>
    <w:rsid w:val="007A23CF"/>
    <w:rsid w:val="007A27DD"/>
    <w:rsid w:val="007A37FD"/>
    <w:rsid w:val="007A3FA6"/>
    <w:rsid w:val="007A4016"/>
    <w:rsid w:val="007A46CE"/>
    <w:rsid w:val="007A481D"/>
    <w:rsid w:val="007A4A1B"/>
    <w:rsid w:val="007A4D63"/>
    <w:rsid w:val="007A5143"/>
    <w:rsid w:val="007A52F6"/>
    <w:rsid w:val="007A6124"/>
    <w:rsid w:val="007A64CC"/>
    <w:rsid w:val="007A6A55"/>
    <w:rsid w:val="007A7903"/>
    <w:rsid w:val="007B079C"/>
    <w:rsid w:val="007B088A"/>
    <w:rsid w:val="007B0BEE"/>
    <w:rsid w:val="007B1751"/>
    <w:rsid w:val="007B1969"/>
    <w:rsid w:val="007B200A"/>
    <w:rsid w:val="007B233B"/>
    <w:rsid w:val="007B28AE"/>
    <w:rsid w:val="007B2B3C"/>
    <w:rsid w:val="007B2B95"/>
    <w:rsid w:val="007B2E55"/>
    <w:rsid w:val="007B35C2"/>
    <w:rsid w:val="007B4453"/>
    <w:rsid w:val="007B4780"/>
    <w:rsid w:val="007B4C63"/>
    <w:rsid w:val="007B4CAE"/>
    <w:rsid w:val="007B4D7D"/>
    <w:rsid w:val="007B503B"/>
    <w:rsid w:val="007B51C5"/>
    <w:rsid w:val="007B6300"/>
    <w:rsid w:val="007B654D"/>
    <w:rsid w:val="007B680F"/>
    <w:rsid w:val="007B6867"/>
    <w:rsid w:val="007B7091"/>
    <w:rsid w:val="007B7CB7"/>
    <w:rsid w:val="007C0D1F"/>
    <w:rsid w:val="007C0D88"/>
    <w:rsid w:val="007C0E94"/>
    <w:rsid w:val="007C21CB"/>
    <w:rsid w:val="007C3371"/>
    <w:rsid w:val="007C34AA"/>
    <w:rsid w:val="007C3C48"/>
    <w:rsid w:val="007C42C2"/>
    <w:rsid w:val="007C42E9"/>
    <w:rsid w:val="007C62D0"/>
    <w:rsid w:val="007C643D"/>
    <w:rsid w:val="007C64AC"/>
    <w:rsid w:val="007C6A71"/>
    <w:rsid w:val="007C6F05"/>
    <w:rsid w:val="007C763E"/>
    <w:rsid w:val="007C76AD"/>
    <w:rsid w:val="007D01DF"/>
    <w:rsid w:val="007D038A"/>
    <w:rsid w:val="007D0A59"/>
    <w:rsid w:val="007D0AB2"/>
    <w:rsid w:val="007D13C4"/>
    <w:rsid w:val="007D1D2F"/>
    <w:rsid w:val="007D1F4D"/>
    <w:rsid w:val="007D26A1"/>
    <w:rsid w:val="007D2916"/>
    <w:rsid w:val="007D46B9"/>
    <w:rsid w:val="007D4AC4"/>
    <w:rsid w:val="007D4C12"/>
    <w:rsid w:val="007D4DA8"/>
    <w:rsid w:val="007D4E34"/>
    <w:rsid w:val="007D57B3"/>
    <w:rsid w:val="007D6C52"/>
    <w:rsid w:val="007D71E5"/>
    <w:rsid w:val="007D79D5"/>
    <w:rsid w:val="007E00E6"/>
    <w:rsid w:val="007E0248"/>
    <w:rsid w:val="007E03DF"/>
    <w:rsid w:val="007E0650"/>
    <w:rsid w:val="007E0FBC"/>
    <w:rsid w:val="007E13F6"/>
    <w:rsid w:val="007E2001"/>
    <w:rsid w:val="007E2CEA"/>
    <w:rsid w:val="007E2F22"/>
    <w:rsid w:val="007E4EED"/>
    <w:rsid w:val="007E5D85"/>
    <w:rsid w:val="007E5FC7"/>
    <w:rsid w:val="007E6177"/>
    <w:rsid w:val="007E6589"/>
    <w:rsid w:val="007E66EB"/>
    <w:rsid w:val="007E66EC"/>
    <w:rsid w:val="007E6B93"/>
    <w:rsid w:val="007E6EC4"/>
    <w:rsid w:val="007E7686"/>
    <w:rsid w:val="007E76E4"/>
    <w:rsid w:val="007E7905"/>
    <w:rsid w:val="007E7975"/>
    <w:rsid w:val="007E7CF3"/>
    <w:rsid w:val="007E7D35"/>
    <w:rsid w:val="007F09F4"/>
    <w:rsid w:val="007F0A47"/>
    <w:rsid w:val="007F1351"/>
    <w:rsid w:val="007F1D20"/>
    <w:rsid w:val="007F1DAD"/>
    <w:rsid w:val="007F22DD"/>
    <w:rsid w:val="007F26DA"/>
    <w:rsid w:val="007F2A2F"/>
    <w:rsid w:val="007F2B1D"/>
    <w:rsid w:val="007F345D"/>
    <w:rsid w:val="007F4E49"/>
    <w:rsid w:val="007F5C52"/>
    <w:rsid w:val="007F5E7E"/>
    <w:rsid w:val="007F63B0"/>
    <w:rsid w:val="007F6E82"/>
    <w:rsid w:val="007F7462"/>
    <w:rsid w:val="00800D31"/>
    <w:rsid w:val="008014B3"/>
    <w:rsid w:val="00801908"/>
    <w:rsid w:val="00801D61"/>
    <w:rsid w:val="0080223F"/>
    <w:rsid w:val="00802642"/>
    <w:rsid w:val="00802804"/>
    <w:rsid w:val="00803C1B"/>
    <w:rsid w:val="00804258"/>
    <w:rsid w:val="00804267"/>
    <w:rsid w:val="008045EB"/>
    <w:rsid w:val="00804B89"/>
    <w:rsid w:val="00804CD8"/>
    <w:rsid w:val="0080653B"/>
    <w:rsid w:val="00807411"/>
    <w:rsid w:val="00810909"/>
    <w:rsid w:val="00811261"/>
    <w:rsid w:val="008114E3"/>
    <w:rsid w:val="00811E79"/>
    <w:rsid w:val="008125CF"/>
    <w:rsid w:val="008126F2"/>
    <w:rsid w:val="00812B90"/>
    <w:rsid w:val="00813466"/>
    <w:rsid w:val="00813EE1"/>
    <w:rsid w:val="00814472"/>
    <w:rsid w:val="00814CFE"/>
    <w:rsid w:val="00816583"/>
    <w:rsid w:val="00816B4E"/>
    <w:rsid w:val="00816FE8"/>
    <w:rsid w:val="008171CA"/>
    <w:rsid w:val="00817383"/>
    <w:rsid w:val="008173CC"/>
    <w:rsid w:val="0081757D"/>
    <w:rsid w:val="008178FA"/>
    <w:rsid w:val="00817DA7"/>
    <w:rsid w:val="00820404"/>
    <w:rsid w:val="008209C3"/>
    <w:rsid w:val="00821134"/>
    <w:rsid w:val="008212C3"/>
    <w:rsid w:val="00821720"/>
    <w:rsid w:val="00821A5D"/>
    <w:rsid w:val="00821E71"/>
    <w:rsid w:val="0082289B"/>
    <w:rsid w:val="008233BF"/>
    <w:rsid w:val="00823594"/>
    <w:rsid w:val="00823A16"/>
    <w:rsid w:val="00823D7F"/>
    <w:rsid w:val="008243CE"/>
    <w:rsid w:val="00824730"/>
    <w:rsid w:val="00824AA6"/>
    <w:rsid w:val="0082502F"/>
    <w:rsid w:val="00825568"/>
    <w:rsid w:val="00825773"/>
    <w:rsid w:val="00825AF1"/>
    <w:rsid w:val="00826165"/>
    <w:rsid w:val="008270C3"/>
    <w:rsid w:val="0082783F"/>
    <w:rsid w:val="00830B8A"/>
    <w:rsid w:val="008324AC"/>
    <w:rsid w:val="00833C06"/>
    <w:rsid w:val="00833DA2"/>
    <w:rsid w:val="008344EE"/>
    <w:rsid w:val="00834A5D"/>
    <w:rsid w:val="00834BDB"/>
    <w:rsid w:val="00834F86"/>
    <w:rsid w:val="00835880"/>
    <w:rsid w:val="00835A4B"/>
    <w:rsid w:val="00835BE7"/>
    <w:rsid w:val="008361B2"/>
    <w:rsid w:val="008366A8"/>
    <w:rsid w:val="008369C7"/>
    <w:rsid w:val="00836E09"/>
    <w:rsid w:val="008378F2"/>
    <w:rsid w:val="00837AAD"/>
    <w:rsid w:val="00837B6D"/>
    <w:rsid w:val="008405B3"/>
    <w:rsid w:val="008413E7"/>
    <w:rsid w:val="00841410"/>
    <w:rsid w:val="00843088"/>
    <w:rsid w:val="008435B1"/>
    <w:rsid w:val="00843601"/>
    <w:rsid w:val="00843818"/>
    <w:rsid w:val="00843B42"/>
    <w:rsid w:val="008444B2"/>
    <w:rsid w:val="00844D5D"/>
    <w:rsid w:val="00844FAA"/>
    <w:rsid w:val="00845544"/>
    <w:rsid w:val="0084621A"/>
    <w:rsid w:val="00846A68"/>
    <w:rsid w:val="00846D17"/>
    <w:rsid w:val="00847093"/>
    <w:rsid w:val="00847666"/>
    <w:rsid w:val="0084797C"/>
    <w:rsid w:val="00847DC9"/>
    <w:rsid w:val="00847FF4"/>
    <w:rsid w:val="00850016"/>
    <w:rsid w:val="0085021E"/>
    <w:rsid w:val="00850CA2"/>
    <w:rsid w:val="00850F38"/>
    <w:rsid w:val="00851117"/>
    <w:rsid w:val="00851F73"/>
    <w:rsid w:val="008520A4"/>
    <w:rsid w:val="00852483"/>
    <w:rsid w:val="008527A3"/>
    <w:rsid w:val="008529D0"/>
    <w:rsid w:val="00852E32"/>
    <w:rsid w:val="0085361E"/>
    <w:rsid w:val="0085369B"/>
    <w:rsid w:val="00853EF9"/>
    <w:rsid w:val="00853FDA"/>
    <w:rsid w:val="00854098"/>
    <w:rsid w:val="00854319"/>
    <w:rsid w:val="008545FB"/>
    <w:rsid w:val="00854B06"/>
    <w:rsid w:val="00854D85"/>
    <w:rsid w:val="00854DA6"/>
    <w:rsid w:val="0085518B"/>
    <w:rsid w:val="008557DE"/>
    <w:rsid w:val="0085581D"/>
    <w:rsid w:val="00856642"/>
    <w:rsid w:val="00856FD6"/>
    <w:rsid w:val="0085702F"/>
    <w:rsid w:val="0086054C"/>
    <w:rsid w:val="0086094E"/>
    <w:rsid w:val="00860DA9"/>
    <w:rsid w:val="008614A5"/>
    <w:rsid w:val="00861B48"/>
    <w:rsid w:val="008624CA"/>
    <w:rsid w:val="00862503"/>
    <w:rsid w:val="008637A2"/>
    <w:rsid w:val="0086411F"/>
    <w:rsid w:val="00865617"/>
    <w:rsid w:val="00865C62"/>
    <w:rsid w:val="00866231"/>
    <w:rsid w:val="00866E7A"/>
    <w:rsid w:val="00867C84"/>
    <w:rsid w:val="008701E0"/>
    <w:rsid w:val="008707A0"/>
    <w:rsid w:val="00870801"/>
    <w:rsid w:val="00870965"/>
    <w:rsid w:val="00870E75"/>
    <w:rsid w:val="0087129F"/>
    <w:rsid w:val="00871569"/>
    <w:rsid w:val="00871D70"/>
    <w:rsid w:val="00871E2A"/>
    <w:rsid w:val="00872A76"/>
    <w:rsid w:val="0087363E"/>
    <w:rsid w:val="00873AE7"/>
    <w:rsid w:val="00873F3B"/>
    <w:rsid w:val="0087402F"/>
    <w:rsid w:val="00874170"/>
    <w:rsid w:val="008744BC"/>
    <w:rsid w:val="00875CD9"/>
    <w:rsid w:val="00876A66"/>
    <w:rsid w:val="00876AD9"/>
    <w:rsid w:val="00876D92"/>
    <w:rsid w:val="0087710F"/>
    <w:rsid w:val="00877211"/>
    <w:rsid w:val="00877EC8"/>
    <w:rsid w:val="0088018C"/>
    <w:rsid w:val="00880416"/>
    <w:rsid w:val="00880809"/>
    <w:rsid w:val="00880C1B"/>
    <w:rsid w:val="00881110"/>
    <w:rsid w:val="00881625"/>
    <w:rsid w:val="008818A4"/>
    <w:rsid w:val="0088200F"/>
    <w:rsid w:val="008826AF"/>
    <w:rsid w:val="00882B5F"/>
    <w:rsid w:val="00882EC9"/>
    <w:rsid w:val="00883C83"/>
    <w:rsid w:val="008856D0"/>
    <w:rsid w:val="00885F19"/>
    <w:rsid w:val="00885F30"/>
    <w:rsid w:val="008861AD"/>
    <w:rsid w:val="008869B4"/>
    <w:rsid w:val="00886F7B"/>
    <w:rsid w:val="00887631"/>
    <w:rsid w:val="00890A31"/>
    <w:rsid w:val="00890AED"/>
    <w:rsid w:val="00890B5F"/>
    <w:rsid w:val="008914F7"/>
    <w:rsid w:val="00892CDE"/>
    <w:rsid w:val="008935AD"/>
    <w:rsid w:val="00893D0A"/>
    <w:rsid w:val="00894C1E"/>
    <w:rsid w:val="00894E24"/>
    <w:rsid w:val="00895393"/>
    <w:rsid w:val="008954DA"/>
    <w:rsid w:val="00895FB7"/>
    <w:rsid w:val="00896100"/>
    <w:rsid w:val="008968C3"/>
    <w:rsid w:val="00896E4B"/>
    <w:rsid w:val="0089726C"/>
    <w:rsid w:val="0089760B"/>
    <w:rsid w:val="00897C4A"/>
    <w:rsid w:val="00897D06"/>
    <w:rsid w:val="00897DFD"/>
    <w:rsid w:val="00897FA8"/>
    <w:rsid w:val="008A06D6"/>
    <w:rsid w:val="008A09C5"/>
    <w:rsid w:val="008A1229"/>
    <w:rsid w:val="008A14E4"/>
    <w:rsid w:val="008A1541"/>
    <w:rsid w:val="008A17A1"/>
    <w:rsid w:val="008A22DD"/>
    <w:rsid w:val="008A35EC"/>
    <w:rsid w:val="008A3803"/>
    <w:rsid w:val="008A3E6D"/>
    <w:rsid w:val="008A417E"/>
    <w:rsid w:val="008A4754"/>
    <w:rsid w:val="008A6D30"/>
    <w:rsid w:val="008A7846"/>
    <w:rsid w:val="008A78FF"/>
    <w:rsid w:val="008A7956"/>
    <w:rsid w:val="008A7F54"/>
    <w:rsid w:val="008B0AA0"/>
    <w:rsid w:val="008B0D5C"/>
    <w:rsid w:val="008B1A7C"/>
    <w:rsid w:val="008B1D02"/>
    <w:rsid w:val="008B20AF"/>
    <w:rsid w:val="008B22F1"/>
    <w:rsid w:val="008B2496"/>
    <w:rsid w:val="008B2BAB"/>
    <w:rsid w:val="008B382B"/>
    <w:rsid w:val="008B38CF"/>
    <w:rsid w:val="008B4907"/>
    <w:rsid w:val="008B4E93"/>
    <w:rsid w:val="008B5153"/>
    <w:rsid w:val="008B52ED"/>
    <w:rsid w:val="008B5304"/>
    <w:rsid w:val="008B57B5"/>
    <w:rsid w:val="008B5966"/>
    <w:rsid w:val="008B6140"/>
    <w:rsid w:val="008B65B8"/>
    <w:rsid w:val="008B6797"/>
    <w:rsid w:val="008B694F"/>
    <w:rsid w:val="008B7207"/>
    <w:rsid w:val="008B754D"/>
    <w:rsid w:val="008B77AA"/>
    <w:rsid w:val="008C0ACB"/>
    <w:rsid w:val="008C0E0E"/>
    <w:rsid w:val="008C2C6E"/>
    <w:rsid w:val="008C32ED"/>
    <w:rsid w:val="008C35AB"/>
    <w:rsid w:val="008C3E13"/>
    <w:rsid w:val="008C413F"/>
    <w:rsid w:val="008C455D"/>
    <w:rsid w:val="008C5161"/>
    <w:rsid w:val="008C58F4"/>
    <w:rsid w:val="008C5DA3"/>
    <w:rsid w:val="008C62D6"/>
    <w:rsid w:val="008C7050"/>
    <w:rsid w:val="008D0A53"/>
    <w:rsid w:val="008D0F2E"/>
    <w:rsid w:val="008D1C65"/>
    <w:rsid w:val="008D2555"/>
    <w:rsid w:val="008D38EB"/>
    <w:rsid w:val="008D3A62"/>
    <w:rsid w:val="008D3BC1"/>
    <w:rsid w:val="008D44FE"/>
    <w:rsid w:val="008D4D7B"/>
    <w:rsid w:val="008D4E26"/>
    <w:rsid w:val="008D4E44"/>
    <w:rsid w:val="008D5306"/>
    <w:rsid w:val="008D545E"/>
    <w:rsid w:val="008D5583"/>
    <w:rsid w:val="008D59C2"/>
    <w:rsid w:val="008D5E24"/>
    <w:rsid w:val="008D63FA"/>
    <w:rsid w:val="008D71E0"/>
    <w:rsid w:val="008D749B"/>
    <w:rsid w:val="008D77E1"/>
    <w:rsid w:val="008D7A4C"/>
    <w:rsid w:val="008D7F28"/>
    <w:rsid w:val="008E18CF"/>
    <w:rsid w:val="008E1EBC"/>
    <w:rsid w:val="008E3BC6"/>
    <w:rsid w:val="008E3D41"/>
    <w:rsid w:val="008E42EA"/>
    <w:rsid w:val="008E43B9"/>
    <w:rsid w:val="008E4424"/>
    <w:rsid w:val="008E4B45"/>
    <w:rsid w:val="008E4DE7"/>
    <w:rsid w:val="008E4EF5"/>
    <w:rsid w:val="008E5120"/>
    <w:rsid w:val="008E61A6"/>
    <w:rsid w:val="008E6671"/>
    <w:rsid w:val="008E7116"/>
    <w:rsid w:val="008E711F"/>
    <w:rsid w:val="008E71D8"/>
    <w:rsid w:val="008E7266"/>
    <w:rsid w:val="008E7D3D"/>
    <w:rsid w:val="008E7EB5"/>
    <w:rsid w:val="008E7F15"/>
    <w:rsid w:val="008F0A3F"/>
    <w:rsid w:val="008F0E3F"/>
    <w:rsid w:val="008F173E"/>
    <w:rsid w:val="008F1A43"/>
    <w:rsid w:val="008F2694"/>
    <w:rsid w:val="008F27E4"/>
    <w:rsid w:val="008F2D0E"/>
    <w:rsid w:val="008F3A5E"/>
    <w:rsid w:val="008F530C"/>
    <w:rsid w:val="008F538C"/>
    <w:rsid w:val="008F5604"/>
    <w:rsid w:val="008F5AF7"/>
    <w:rsid w:val="008F5E6E"/>
    <w:rsid w:val="008F6023"/>
    <w:rsid w:val="008F6E1C"/>
    <w:rsid w:val="008F7DA3"/>
    <w:rsid w:val="00900148"/>
    <w:rsid w:val="0090049C"/>
    <w:rsid w:val="0090175E"/>
    <w:rsid w:val="0090179D"/>
    <w:rsid w:val="009018B3"/>
    <w:rsid w:val="009018B6"/>
    <w:rsid w:val="009018BD"/>
    <w:rsid w:val="00902397"/>
    <w:rsid w:val="0090251F"/>
    <w:rsid w:val="00902FAE"/>
    <w:rsid w:val="00903148"/>
    <w:rsid w:val="00903199"/>
    <w:rsid w:val="00903437"/>
    <w:rsid w:val="009036B4"/>
    <w:rsid w:val="00903994"/>
    <w:rsid w:val="00903B95"/>
    <w:rsid w:val="009043BC"/>
    <w:rsid w:val="009048E0"/>
    <w:rsid w:val="00904E0D"/>
    <w:rsid w:val="00904F73"/>
    <w:rsid w:val="00905718"/>
    <w:rsid w:val="00905737"/>
    <w:rsid w:val="00905BEB"/>
    <w:rsid w:val="00905D21"/>
    <w:rsid w:val="009069E5"/>
    <w:rsid w:val="00906BCF"/>
    <w:rsid w:val="00907685"/>
    <w:rsid w:val="00907ED2"/>
    <w:rsid w:val="00907F37"/>
    <w:rsid w:val="00910747"/>
    <w:rsid w:val="00910BB2"/>
    <w:rsid w:val="00910F60"/>
    <w:rsid w:val="00910F65"/>
    <w:rsid w:val="00911F96"/>
    <w:rsid w:val="0091206E"/>
    <w:rsid w:val="009124D7"/>
    <w:rsid w:val="0091291E"/>
    <w:rsid w:val="00913426"/>
    <w:rsid w:val="00913F16"/>
    <w:rsid w:val="00914AFB"/>
    <w:rsid w:val="0091529A"/>
    <w:rsid w:val="009157B1"/>
    <w:rsid w:val="00915CCC"/>
    <w:rsid w:val="00915D56"/>
    <w:rsid w:val="00916310"/>
    <w:rsid w:val="0091631D"/>
    <w:rsid w:val="009175CE"/>
    <w:rsid w:val="009179A0"/>
    <w:rsid w:val="00917ADB"/>
    <w:rsid w:val="00920E27"/>
    <w:rsid w:val="00922281"/>
    <w:rsid w:val="0092335A"/>
    <w:rsid w:val="00923757"/>
    <w:rsid w:val="009241B1"/>
    <w:rsid w:val="0092495E"/>
    <w:rsid w:val="00924F7B"/>
    <w:rsid w:val="009252C2"/>
    <w:rsid w:val="00925824"/>
    <w:rsid w:val="00926802"/>
    <w:rsid w:val="00926DEF"/>
    <w:rsid w:val="00927105"/>
    <w:rsid w:val="009271BD"/>
    <w:rsid w:val="009273A1"/>
    <w:rsid w:val="00927604"/>
    <w:rsid w:val="00927868"/>
    <w:rsid w:val="00927F1D"/>
    <w:rsid w:val="00930431"/>
    <w:rsid w:val="00930DB7"/>
    <w:rsid w:val="00931147"/>
    <w:rsid w:val="00931196"/>
    <w:rsid w:val="0093188C"/>
    <w:rsid w:val="00932147"/>
    <w:rsid w:val="0093236A"/>
    <w:rsid w:val="0093273A"/>
    <w:rsid w:val="00932A43"/>
    <w:rsid w:val="00932B6B"/>
    <w:rsid w:val="0093376A"/>
    <w:rsid w:val="00933B0F"/>
    <w:rsid w:val="00934B38"/>
    <w:rsid w:val="00934E7C"/>
    <w:rsid w:val="00935499"/>
    <w:rsid w:val="00935C55"/>
    <w:rsid w:val="00936145"/>
    <w:rsid w:val="00937A95"/>
    <w:rsid w:val="00937C51"/>
    <w:rsid w:val="00941019"/>
    <w:rsid w:val="00941642"/>
    <w:rsid w:val="00941651"/>
    <w:rsid w:val="009416ED"/>
    <w:rsid w:val="009417A5"/>
    <w:rsid w:val="00941A99"/>
    <w:rsid w:val="0094203F"/>
    <w:rsid w:val="009428BC"/>
    <w:rsid w:val="00942D21"/>
    <w:rsid w:val="00943784"/>
    <w:rsid w:val="00943F19"/>
    <w:rsid w:val="00943FE0"/>
    <w:rsid w:val="0094409D"/>
    <w:rsid w:val="0094516E"/>
    <w:rsid w:val="00945551"/>
    <w:rsid w:val="009458ED"/>
    <w:rsid w:val="009466F6"/>
    <w:rsid w:val="009467FE"/>
    <w:rsid w:val="00946936"/>
    <w:rsid w:val="00946B59"/>
    <w:rsid w:val="00946CFB"/>
    <w:rsid w:val="009471F5"/>
    <w:rsid w:val="009478B3"/>
    <w:rsid w:val="00947939"/>
    <w:rsid w:val="00950CCA"/>
    <w:rsid w:val="0095173F"/>
    <w:rsid w:val="00951789"/>
    <w:rsid w:val="00951E12"/>
    <w:rsid w:val="0095211A"/>
    <w:rsid w:val="00952209"/>
    <w:rsid w:val="009536EA"/>
    <w:rsid w:val="00953D71"/>
    <w:rsid w:val="009543C2"/>
    <w:rsid w:val="00954705"/>
    <w:rsid w:val="00954753"/>
    <w:rsid w:val="00954B4A"/>
    <w:rsid w:val="00954DA4"/>
    <w:rsid w:val="009564C4"/>
    <w:rsid w:val="009567C6"/>
    <w:rsid w:val="009576DA"/>
    <w:rsid w:val="00960213"/>
    <w:rsid w:val="00960B91"/>
    <w:rsid w:val="00960E2A"/>
    <w:rsid w:val="00960F63"/>
    <w:rsid w:val="009619F5"/>
    <w:rsid w:val="009639BB"/>
    <w:rsid w:val="00963B22"/>
    <w:rsid w:val="00963FA4"/>
    <w:rsid w:val="00964018"/>
    <w:rsid w:val="009648A6"/>
    <w:rsid w:val="00964BBB"/>
    <w:rsid w:val="00965369"/>
    <w:rsid w:val="00967405"/>
    <w:rsid w:val="00967B33"/>
    <w:rsid w:val="00970019"/>
    <w:rsid w:val="0097010B"/>
    <w:rsid w:val="00970957"/>
    <w:rsid w:val="00970E14"/>
    <w:rsid w:val="00971BC2"/>
    <w:rsid w:val="0097222F"/>
    <w:rsid w:val="00972929"/>
    <w:rsid w:val="00972DAB"/>
    <w:rsid w:val="009732C2"/>
    <w:rsid w:val="00973AEA"/>
    <w:rsid w:val="00974CA9"/>
    <w:rsid w:val="00975681"/>
    <w:rsid w:val="009758E5"/>
    <w:rsid w:val="00975A23"/>
    <w:rsid w:val="00975DFB"/>
    <w:rsid w:val="0097616E"/>
    <w:rsid w:val="009761BE"/>
    <w:rsid w:val="009763D6"/>
    <w:rsid w:val="0097651D"/>
    <w:rsid w:val="00976825"/>
    <w:rsid w:val="009769F4"/>
    <w:rsid w:val="0097721D"/>
    <w:rsid w:val="00977A17"/>
    <w:rsid w:val="00980490"/>
    <w:rsid w:val="00980746"/>
    <w:rsid w:val="00980916"/>
    <w:rsid w:val="00980A89"/>
    <w:rsid w:val="00980D95"/>
    <w:rsid w:val="009811F9"/>
    <w:rsid w:val="0098154A"/>
    <w:rsid w:val="00981B60"/>
    <w:rsid w:val="00981D9B"/>
    <w:rsid w:val="00981DBD"/>
    <w:rsid w:val="00982157"/>
    <w:rsid w:val="009823DA"/>
    <w:rsid w:val="00982F23"/>
    <w:rsid w:val="009833EC"/>
    <w:rsid w:val="009837BC"/>
    <w:rsid w:val="00983A21"/>
    <w:rsid w:val="00983CA1"/>
    <w:rsid w:val="00983F4A"/>
    <w:rsid w:val="0098412E"/>
    <w:rsid w:val="0098551C"/>
    <w:rsid w:val="00985FCE"/>
    <w:rsid w:val="00986735"/>
    <w:rsid w:val="009867E2"/>
    <w:rsid w:val="00986E5C"/>
    <w:rsid w:val="00987127"/>
    <w:rsid w:val="0099046B"/>
    <w:rsid w:val="009909C4"/>
    <w:rsid w:val="00990BA0"/>
    <w:rsid w:val="0099138F"/>
    <w:rsid w:val="00991775"/>
    <w:rsid w:val="00991DCC"/>
    <w:rsid w:val="00991FC6"/>
    <w:rsid w:val="00992D27"/>
    <w:rsid w:val="00993BEB"/>
    <w:rsid w:val="009940DF"/>
    <w:rsid w:val="009944B5"/>
    <w:rsid w:val="0099516D"/>
    <w:rsid w:val="009959B0"/>
    <w:rsid w:val="00995DCC"/>
    <w:rsid w:val="00996E0F"/>
    <w:rsid w:val="0099784C"/>
    <w:rsid w:val="00997B3D"/>
    <w:rsid w:val="00997BED"/>
    <w:rsid w:val="00997FAE"/>
    <w:rsid w:val="009A06D0"/>
    <w:rsid w:val="009A08E0"/>
    <w:rsid w:val="009A0CFE"/>
    <w:rsid w:val="009A0F96"/>
    <w:rsid w:val="009A111A"/>
    <w:rsid w:val="009A1439"/>
    <w:rsid w:val="009A163C"/>
    <w:rsid w:val="009A16F7"/>
    <w:rsid w:val="009A1B54"/>
    <w:rsid w:val="009A1D1F"/>
    <w:rsid w:val="009A20A7"/>
    <w:rsid w:val="009A22D3"/>
    <w:rsid w:val="009A24DC"/>
    <w:rsid w:val="009A2544"/>
    <w:rsid w:val="009A37A4"/>
    <w:rsid w:val="009A43B6"/>
    <w:rsid w:val="009A45A0"/>
    <w:rsid w:val="009A4E9A"/>
    <w:rsid w:val="009A5084"/>
    <w:rsid w:val="009A5623"/>
    <w:rsid w:val="009A5939"/>
    <w:rsid w:val="009A59C3"/>
    <w:rsid w:val="009A608A"/>
    <w:rsid w:val="009A6D14"/>
    <w:rsid w:val="009A7F33"/>
    <w:rsid w:val="009B00A2"/>
    <w:rsid w:val="009B09E5"/>
    <w:rsid w:val="009B1517"/>
    <w:rsid w:val="009B273D"/>
    <w:rsid w:val="009B317F"/>
    <w:rsid w:val="009B3988"/>
    <w:rsid w:val="009B3FBC"/>
    <w:rsid w:val="009B4133"/>
    <w:rsid w:val="009B43A9"/>
    <w:rsid w:val="009B43D0"/>
    <w:rsid w:val="009B447F"/>
    <w:rsid w:val="009B4B5B"/>
    <w:rsid w:val="009B50AF"/>
    <w:rsid w:val="009B684F"/>
    <w:rsid w:val="009B6AA7"/>
    <w:rsid w:val="009B6E2C"/>
    <w:rsid w:val="009B717F"/>
    <w:rsid w:val="009B7987"/>
    <w:rsid w:val="009B7F0B"/>
    <w:rsid w:val="009B7FB0"/>
    <w:rsid w:val="009C021A"/>
    <w:rsid w:val="009C02E5"/>
    <w:rsid w:val="009C04CA"/>
    <w:rsid w:val="009C0D9E"/>
    <w:rsid w:val="009C18DA"/>
    <w:rsid w:val="009C29E7"/>
    <w:rsid w:val="009C2A74"/>
    <w:rsid w:val="009C2B49"/>
    <w:rsid w:val="009C3237"/>
    <w:rsid w:val="009C345A"/>
    <w:rsid w:val="009C3481"/>
    <w:rsid w:val="009C3E21"/>
    <w:rsid w:val="009C5262"/>
    <w:rsid w:val="009C5F34"/>
    <w:rsid w:val="009C5FAD"/>
    <w:rsid w:val="009C6190"/>
    <w:rsid w:val="009C66CD"/>
    <w:rsid w:val="009C66DD"/>
    <w:rsid w:val="009C6C92"/>
    <w:rsid w:val="009C7704"/>
    <w:rsid w:val="009D17F7"/>
    <w:rsid w:val="009D1C62"/>
    <w:rsid w:val="009D1C7C"/>
    <w:rsid w:val="009D1E30"/>
    <w:rsid w:val="009D2DEE"/>
    <w:rsid w:val="009D33F9"/>
    <w:rsid w:val="009D369A"/>
    <w:rsid w:val="009D3A68"/>
    <w:rsid w:val="009D42D3"/>
    <w:rsid w:val="009D4757"/>
    <w:rsid w:val="009D48E6"/>
    <w:rsid w:val="009D5024"/>
    <w:rsid w:val="009D5118"/>
    <w:rsid w:val="009D52E1"/>
    <w:rsid w:val="009D61F6"/>
    <w:rsid w:val="009D6221"/>
    <w:rsid w:val="009D63D6"/>
    <w:rsid w:val="009D7339"/>
    <w:rsid w:val="009D7512"/>
    <w:rsid w:val="009D7C73"/>
    <w:rsid w:val="009D7D1C"/>
    <w:rsid w:val="009D7E60"/>
    <w:rsid w:val="009E023B"/>
    <w:rsid w:val="009E03BE"/>
    <w:rsid w:val="009E049A"/>
    <w:rsid w:val="009E0747"/>
    <w:rsid w:val="009E0C31"/>
    <w:rsid w:val="009E2876"/>
    <w:rsid w:val="009E2CF1"/>
    <w:rsid w:val="009E2EB0"/>
    <w:rsid w:val="009E3859"/>
    <w:rsid w:val="009E4241"/>
    <w:rsid w:val="009E475A"/>
    <w:rsid w:val="009E47E1"/>
    <w:rsid w:val="009E4ACB"/>
    <w:rsid w:val="009E4C77"/>
    <w:rsid w:val="009E4E7B"/>
    <w:rsid w:val="009E54A1"/>
    <w:rsid w:val="009E5E94"/>
    <w:rsid w:val="009E767F"/>
    <w:rsid w:val="009F00C3"/>
    <w:rsid w:val="009F04EB"/>
    <w:rsid w:val="009F1312"/>
    <w:rsid w:val="009F1652"/>
    <w:rsid w:val="009F1B83"/>
    <w:rsid w:val="009F236D"/>
    <w:rsid w:val="009F2F48"/>
    <w:rsid w:val="009F334E"/>
    <w:rsid w:val="009F46B4"/>
    <w:rsid w:val="009F4D09"/>
    <w:rsid w:val="009F4F26"/>
    <w:rsid w:val="009F4F61"/>
    <w:rsid w:val="009F566E"/>
    <w:rsid w:val="009F5785"/>
    <w:rsid w:val="009F5D8D"/>
    <w:rsid w:val="009F752D"/>
    <w:rsid w:val="00A00275"/>
    <w:rsid w:val="00A00B6E"/>
    <w:rsid w:val="00A00E96"/>
    <w:rsid w:val="00A0229E"/>
    <w:rsid w:val="00A028B2"/>
    <w:rsid w:val="00A02AA2"/>
    <w:rsid w:val="00A031CE"/>
    <w:rsid w:val="00A03346"/>
    <w:rsid w:val="00A0374D"/>
    <w:rsid w:val="00A03C28"/>
    <w:rsid w:val="00A04ECD"/>
    <w:rsid w:val="00A055A6"/>
    <w:rsid w:val="00A05E4A"/>
    <w:rsid w:val="00A0637B"/>
    <w:rsid w:val="00A06A21"/>
    <w:rsid w:val="00A07544"/>
    <w:rsid w:val="00A10BC5"/>
    <w:rsid w:val="00A10BFC"/>
    <w:rsid w:val="00A11373"/>
    <w:rsid w:val="00A113F2"/>
    <w:rsid w:val="00A11CCF"/>
    <w:rsid w:val="00A12074"/>
    <w:rsid w:val="00A1212E"/>
    <w:rsid w:val="00A1434C"/>
    <w:rsid w:val="00A14798"/>
    <w:rsid w:val="00A1673F"/>
    <w:rsid w:val="00A175A0"/>
    <w:rsid w:val="00A17A4A"/>
    <w:rsid w:val="00A17CF4"/>
    <w:rsid w:val="00A2075E"/>
    <w:rsid w:val="00A20B66"/>
    <w:rsid w:val="00A20E90"/>
    <w:rsid w:val="00A22AD6"/>
    <w:rsid w:val="00A2338D"/>
    <w:rsid w:val="00A23D9F"/>
    <w:rsid w:val="00A242E2"/>
    <w:rsid w:val="00A24A7E"/>
    <w:rsid w:val="00A25174"/>
    <w:rsid w:val="00A256C8"/>
    <w:rsid w:val="00A27104"/>
    <w:rsid w:val="00A27A00"/>
    <w:rsid w:val="00A30411"/>
    <w:rsid w:val="00A3053E"/>
    <w:rsid w:val="00A307BE"/>
    <w:rsid w:val="00A308BC"/>
    <w:rsid w:val="00A30FF2"/>
    <w:rsid w:val="00A310F6"/>
    <w:rsid w:val="00A3172D"/>
    <w:rsid w:val="00A31905"/>
    <w:rsid w:val="00A3196E"/>
    <w:rsid w:val="00A31C13"/>
    <w:rsid w:val="00A32242"/>
    <w:rsid w:val="00A32708"/>
    <w:rsid w:val="00A32B4E"/>
    <w:rsid w:val="00A32EB0"/>
    <w:rsid w:val="00A33300"/>
    <w:rsid w:val="00A33861"/>
    <w:rsid w:val="00A33A90"/>
    <w:rsid w:val="00A34C6B"/>
    <w:rsid w:val="00A34DE2"/>
    <w:rsid w:val="00A35CBA"/>
    <w:rsid w:val="00A36970"/>
    <w:rsid w:val="00A36AE8"/>
    <w:rsid w:val="00A36E51"/>
    <w:rsid w:val="00A36FB8"/>
    <w:rsid w:val="00A370ED"/>
    <w:rsid w:val="00A37A6C"/>
    <w:rsid w:val="00A40D48"/>
    <w:rsid w:val="00A413E2"/>
    <w:rsid w:val="00A41782"/>
    <w:rsid w:val="00A41CE6"/>
    <w:rsid w:val="00A422D0"/>
    <w:rsid w:val="00A426F8"/>
    <w:rsid w:val="00A43232"/>
    <w:rsid w:val="00A44374"/>
    <w:rsid w:val="00A44487"/>
    <w:rsid w:val="00A445A3"/>
    <w:rsid w:val="00A453A7"/>
    <w:rsid w:val="00A4574B"/>
    <w:rsid w:val="00A458B4"/>
    <w:rsid w:val="00A466FD"/>
    <w:rsid w:val="00A473FB"/>
    <w:rsid w:val="00A479AB"/>
    <w:rsid w:val="00A47EC4"/>
    <w:rsid w:val="00A50D93"/>
    <w:rsid w:val="00A51140"/>
    <w:rsid w:val="00A513B1"/>
    <w:rsid w:val="00A51524"/>
    <w:rsid w:val="00A52219"/>
    <w:rsid w:val="00A52844"/>
    <w:rsid w:val="00A5350E"/>
    <w:rsid w:val="00A53B22"/>
    <w:rsid w:val="00A543C7"/>
    <w:rsid w:val="00A545E6"/>
    <w:rsid w:val="00A54E4E"/>
    <w:rsid w:val="00A55168"/>
    <w:rsid w:val="00A55585"/>
    <w:rsid w:val="00A55B0B"/>
    <w:rsid w:val="00A56533"/>
    <w:rsid w:val="00A566CA"/>
    <w:rsid w:val="00A56760"/>
    <w:rsid w:val="00A57123"/>
    <w:rsid w:val="00A572BB"/>
    <w:rsid w:val="00A57E94"/>
    <w:rsid w:val="00A6000B"/>
    <w:rsid w:val="00A6048D"/>
    <w:rsid w:val="00A61871"/>
    <w:rsid w:val="00A61B26"/>
    <w:rsid w:val="00A628DF"/>
    <w:rsid w:val="00A631AA"/>
    <w:rsid w:val="00A63430"/>
    <w:rsid w:val="00A64A8D"/>
    <w:rsid w:val="00A64BB6"/>
    <w:rsid w:val="00A66270"/>
    <w:rsid w:val="00A66E17"/>
    <w:rsid w:val="00A66EA7"/>
    <w:rsid w:val="00A67BA2"/>
    <w:rsid w:val="00A705D7"/>
    <w:rsid w:val="00A706A4"/>
    <w:rsid w:val="00A70DFB"/>
    <w:rsid w:val="00A71016"/>
    <w:rsid w:val="00A71EEB"/>
    <w:rsid w:val="00A72772"/>
    <w:rsid w:val="00A7332D"/>
    <w:rsid w:val="00A73803"/>
    <w:rsid w:val="00A73DAE"/>
    <w:rsid w:val="00A74496"/>
    <w:rsid w:val="00A747AD"/>
    <w:rsid w:val="00A748B9"/>
    <w:rsid w:val="00A74D90"/>
    <w:rsid w:val="00A750A9"/>
    <w:rsid w:val="00A7601A"/>
    <w:rsid w:val="00A7612C"/>
    <w:rsid w:val="00A7653F"/>
    <w:rsid w:val="00A76D7E"/>
    <w:rsid w:val="00A77B04"/>
    <w:rsid w:val="00A8026D"/>
    <w:rsid w:val="00A81B2F"/>
    <w:rsid w:val="00A81B61"/>
    <w:rsid w:val="00A81D49"/>
    <w:rsid w:val="00A81F6D"/>
    <w:rsid w:val="00A8228C"/>
    <w:rsid w:val="00A82685"/>
    <w:rsid w:val="00A82F1B"/>
    <w:rsid w:val="00A8325C"/>
    <w:rsid w:val="00A83517"/>
    <w:rsid w:val="00A83FBF"/>
    <w:rsid w:val="00A84163"/>
    <w:rsid w:val="00A8417B"/>
    <w:rsid w:val="00A851BA"/>
    <w:rsid w:val="00A860D7"/>
    <w:rsid w:val="00A86846"/>
    <w:rsid w:val="00A878F5"/>
    <w:rsid w:val="00A87D1B"/>
    <w:rsid w:val="00A914E3"/>
    <w:rsid w:val="00A9190F"/>
    <w:rsid w:val="00A91978"/>
    <w:rsid w:val="00A91B61"/>
    <w:rsid w:val="00A92422"/>
    <w:rsid w:val="00A93536"/>
    <w:rsid w:val="00A9372D"/>
    <w:rsid w:val="00A944E6"/>
    <w:rsid w:val="00A94B9F"/>
    <w:rsid w:val="00A94F2C"/>
    <w:rsid w:val="00A951C7"/>
    <w:rsid w:val="00A95570"/>
    <w:rsid w:val="00A95C5E"/>
    <w:rsid w:val="00A96E75"/>
    <w:rsid w:val="00A974D1"/>
    <w:rsid w:val="00A97B15"/>
    <w:rsid w:val="00AA01D9"/>
    <w:rsid w:val="00AA14CE"/>
    <w:rsid w:val="00AA1964"/>
    <w:rsid w:val="00AA1A0C"/>
    <w:rsid w:val="00AA1CF7"/>
    <w:rsid w:val="00AA27C2"/>
    <w:rsid w:val="00AA34A6"/>
    <w:rsid w:val="00AA3610"/>
    <w:rsid w:val="00AA39C7"/>
    <w:rsid w:val="00AA3A78"/>
    <w:rsid w:val="00AA4247"/>
    <w:rsid w:val="00AA4CA6"/>
    <w:rsid w:val="00AA5934"/>
    <w:rsid w:val="00AA60DD"/>
    <w:rsid w:val="00AA61B2"/>
    <w:rsid w:val="00AA6585"/>
    <w:rsid w:val="00AA698B"/>
    <w:rsid w:val="00AA78D0"/>
    <w:rsid w:val="00AB0387"/>
    <w:rsid w:val="00AB06C8"/>
    <w:rsid w:val="00AB07AB"/>
    <w:rsid w:val="00AB0E1E"/>
    <w:rsid w:val="00AB22C2"/>
    <w:rsid w:val="00AB2349"/>
    <w:rsid w:val="00AB2B89"/>
    <w:rsid w:val="00AB2C7F"/>
    <w:rsid w:val="00AB2F2B"/>
    <w:rsid w:val="00AB305D"/>
    <w:rsid w:val="00AB36AD"/>
    <w:rsid w:val="00AB4616"/>
    <w:rsid w:val="00AB4BEB"/>
    <w:rsid w:val="00AB5212"/>
    <w:rsid w:val="00AB54CF"/>
    <w:rsid w:val="00AB6581"/>
    <w:rsid w:val="00AB6904"/>
    <w:rsid w:val="00AB733A"/>
    <w:rsid w:val="00AB79B4"/>
    <w:rsid w:val="00AB7B50"/>
    <w:rsid w:val="00AC0074"/>
    <w:rsid w:val="00AC0C22"/>
    <w:rsid w:val="00AC0DBD"/>
    <w:rsid w:val="00AC0EF0"/>
    <w:rsid w:val="00AC19C5"/>
    <w:rsid w:val="00AC20C0"/>
    <w:rsid w:val="00AC21A6"/>
    <w:rsid w:val="00AC2287"/>
    <w:rsid w:val="00AC25AF"/>
    <w:rsid w:val="00AC2989"/>
    <w:rsid w:val="00AC2D69"/>
    <w:rsid w:val="00AC3305"/>
    <w:rsid w:val="00AC3395"/>
    <w:rsid w:val="00AC349B"/>
    <w:rsid w:val="00AC353D"/>
    <w:rsid w:val="00AC364B"/>
    <w:rsid w:val="00AC3CAA"/>
    <w:rsid w:val="00AC431F"/>
    <w:rsid w:val="00AC44B8"/>
    <w:rsid w:val="00AC457A"/>
    <w:rsid w:val="00AC4B67"/>
    <w:rsid w:val="00AC4DD2"/>
    <w:rsid w:val="00AC537B"/>
    <w:rsid w:val="00AC5723"/>
    <w:rsid w:val="00AC5737"/>
    <w:rsid w:val="00AC5D49"/>
    <w:rsid w:val="00AC6308"/>
    <w:rsid w:val="00AC6D54"/>
    <w:rsid w:val="00AC6F71"/>
    <w:rsid w:val="00AC748F"/>
    <w:rsid w:val="00AD071D"/>
    <w:rsid w:val="00AD14B5"/>
    <w:rsid w:val="00AD15DF"/>
    <w:rsid w:val="00AD266A"/>
    <w:rsid w:val="00AD296F"/>
    <w:rsid w:val="00AD2CFB"/>
    <w:rsid w:val="00AD493F"/>
    <w:rsid w:val="00AD5380"/>
    <w:rsid w:val="00AD7741"/>
    <w:rsid w:val="00AD7A04"/>
    <w:rsid w:val="00AD7DEC"/>
    <w:rsid w:val="00AE01D7"/>
    <w:rsid w:val="00AE0240"/>
    <w:rsid w:val="00AE0C12"/>
    <w:rsid w:val="00AE0E35"/>
    <w:rsid w:val="00AE25D5"/>
    <w:rsid w:val="00AE34C0"/>
    <w:rsid w:val="00AE3B12"/>
    <w:rsid w:val="00AE4D59"/>
    <w:rsid w:val="00AE507B"/>
    <w:rsid w:val="00AE5F93"/>
    <w:rsid w:val="00AF0DA2"/>
    <w:rsid w:val="00AF1D9D"/>
    <w:rsid w:val="00AF2864"/>
    <w:rsid w:val="00AF2961"/>
    <w:rsid w:val="00AF2990"/>
    <w:rsid w:val="00AF2FFE"/>
    <w:rsid w:val="00AF3A57"/>
    <w:rsid w:val="00AF4AE4"/>
    <w:rsid w:val="00AF554C"/>
    <w:rsid w:val="00AF5D28"/>
    <w:rsid w:val="00AF6D97"/>
    <w:rsid w:val="00AF7B93"/>
    <w:rsid w:val="00B00048"/>
    <w:rsid w:val="00B01FED"/>
    <w:rsid w:val="00B020DC"/>
    <w:rsid w:val="00B03783"/>
    <w:rsid w:val="00B038F6"/>
    <w:rsid w:val="00B04BD5"/>
    <w:rsid w:val="00B04DC9"/>
    <w:rsid w:val="00B05462"/>
    <w:rsid w:val="00B05592"/>
    <w:rsid w:val="00B0602F"/>
    <w:rsid w:val="00B0630F"/>
    <w:rsid w:val="00B073D1"/>
    <w:rsid w:val="00B07D67"/>
    <w:rsid w:val="00B07DDA"/>
    <w:rsid w:val="00B10BAC"/>
    <w:rsid w:val="00B11A75"/>
    <w:rsid w:val="00B11ACF"/>
    <w:rsid w:val="00B11DB8"/>
    <w:rsid w:val="00B11DE8"/>
    <w:rsid w:val="00B1269F"/>
    <w:rsid w:val="00B13D80"/>
    <w:rsid w:val="00B14019"/>
    <w:rsid w:val="00B14896"/>
    <w:rsid w:val="00B14D2F"/>
    <w:rsid w:val="00B14E36"/>
    <w:rsid w:val="00B150BC"/>
    <w:rsid w:val="00B15297"/>
    <w:rsid w:val="00B16F56"/>
    <w:rsid w:val="00B17344"/>
    <w:rsid w:val="00B2008A"/>
    <w:rsid w:val="00B201D3"/>
    <w:rsid w:val="00B2085C"/>
    <w:rsid w:val="00B21464"/>
    <w:rsid w:val="00B21863"/>
    <w:rsid w:val="00B21872"/>
    <w:rsid w:val="00B21E61"/>
    <w:rsid w:val="00B21F18"/>
    <w:rsid w:val="00B2206C"/>
    <w:rsid w:val="00B233C1"/>
    <w:rsid w:val="00B23D60"/>
    <w:rsid w:val="00B23EEE"/>
    <w:rsid w:val="00B24897"/>
    <w:rsid w:val="00B24DCE"/>
    <w:rsid w:val="00B260AC"/>
    <w:rsid w:val="00B26A10"/>
    <w:rsid w:val="00B2727C"/>
    <w:rsid w:val="00B2781C"/>
    <w:rsid w:val="00B2798D"/>
    <w:rsid w:val="00B3011C"/>
    <w:rsid w:val="00B31091"/>
    <w:rsid w:val="00B31DBE"/>
    <w:rsid w:val="00B3250D"/>
    <w:rsid w:val="00B32A0B"/>
    <w:rsid w:val="00B32BEE"/>
    <w:rsid w:val="00B33246"/>
    <w:rsid w:val="00B33DBA"/>
    <w:rsid w:val="00B344F6"/>
    <w:rsid w:val="00B34D92"/>
    <w:rsid w:val="00B350A8"/>
    <w:rsid w:val="00B3668C"/>
    <w:rsid w:val="00B36DBC"/>
    <w:rsid w:val="00B4062F"/>
    <w:rsid w:val="00B40677"/>
    <w:rsid w:val="00B409FF"/>
    <w:rsid w:val="00B414B2"/>
    <w:rsid w:val="00B415B4"/>
    <w:rsid w:val="00B41905"/>
    <w:rsid w:val="00B41C46"/>
    <w:rsid w:val="00B41F0C"/>
    <w:rsid w:val="00B41F7C"/>
    <w:rsid w:val="00B425DC"/>
    <w:rsid w:val="00B42D8F"/>
    <w:rsid w:val="00B42F24"/>
    <w:rsid w:val="00B43FF6"/>
    <w:rsid w:val="00B44EAF"/>
    <w:rsid w:val="00B4538C"/>
    <w:rsid w:val="00B45698"/>
    <w:rsid w:val="00B4577A"/>
    <w:rsid w:val="00B45DD1"/>
    <w:rsid w:val="00B4688B"/>
    <w:rsid w:val="00B46996"/>
    <w:rsid w:val="00B4735A"/>
    <w:rsid w:val="00B50759"/>
    <w:rsid w:val="00B50A0B"/>
    <w:rsid w:val="00B5133B"/>
    <w:rsid w:val="00B51BDA"/>
    <w:rsid w:val="00B5208E"/>
    <w:rsid w:val="00B52192"/>
    <w:rsid w:val="00B524DD"/>
    <w:rsid w:val="00B52C35"/>
    <w:rsid w:val="00B52CA7"/>
    <w:rsid w:val="00B53F43"/>
    <w:rsid w:val="00B54019"/>
    <w:rsid w:val="00B540BE"/>
    <w:rsid w:val="00B54107"/>
    <w:rsid w:val="00B547AE"/>
    <w:rsid w:val="00B54E00"/>
    <w:rsid w:val="00B55BEA"/>
    <w:rsid w:val="00B55EAA"/>
    <w:rsid w:val="00B568C0"/>
    <w:rsid w:val="00B568D6"/>
    <w:rsid w:val="00B56C85"/>
    <w:rsid w:val="00B56DAA"/>
    <w:rsid w:val="00B56FF6"/>
    <w:rsid w:val="00B57A4D"/>
    <w:rsid w:val="00B60CE0"/>
    <w:rsid w:val="00B60E8B"/>
    <w:rsid w:val="00B61228"/>
    <w:rsid w:val="00B61A80"/>
    <w:rsid w:val="00B62267"/>
    <w:rsid w:val="00B625B5"/>
    <w:rsid w:val="00B625C3"/>
    <w:rsid w:val="00B62642"/>
    <w:rsid w:val="00B62EE3"/>
    <w:rsid w:val="00B6375B"/>
    <w:rsid w:val="00B63BF7"/>
    <w:rsid w:val="00B63C93"/>
    <w:rsid w:val="00B64152"/>
    <w:rsid w:val="00B6513B"/>
    <w:rsid w:val="00B65295"/>
    <w:rsid w:val="00B65371"/>
    <w:rsid w:val="00B653FF"/>
    <w:rsid w:val="00B656F3"/>
    <w:rsid w:val="00B65B10"/>
    <w:rsid w:val="00B65DE0"/>
    <w:rsid w:val="00B65EB3"/>
    <w:rsid w:val="00B66DBB"/>
    <w:rsid w:val="00B672F8"/>
    <w:rsid w:val="00B673F4"/>
    <w:rsid w:val="00B677A5"/>
    <w:rsid w:val="00B7001F"/>
    <w:rsid w:val="00B707DE"/>
    <w:rsid w:val="00B70814"/>
    <w:rsid w:val="00B70ECA"/>
    <w:rsid w:val="00B717D3"/>
    <w:rsid w:val="00B719CD"/>
    <w:rsid w:val="00B719D9"/>
    <w:rsid w:val="00B7201B"/>
    <w:rsid w:val="00B73076"/>
    <w:rsid w:val="00B737CA"/>
    <w:rsid w:val="00B73AC6"/>
    <w:rsid w:val="00B7449C"/>
    <w:rsid w:val="00B759BF"/>
    <w:rsid w:val="00B76F3E"/>
    <w:rsid w:val="00B77536"/>
    <w:rsid w:val="00B77E5B"/>
    <w:rsid w:val="00B801C9"/>
    <w:rsid w:val="00B8058D"/>
    <w:rsid w:val="00B80DD4"/>
    <w:rsid w:val="00B80DDB"/>
    <w:rsid w:val="00B815BB"/>
    <w:rsid w:val="00B816C5"/>
    <w:rsid w:val="00B81E32"/>
    <w:rsid w:val="00B81E7A"/>
    <w:rsid w:val="00B83259"/>
    <w:rsid w:val="00B832E4"/>
    <w:rsid w:val="00B84033"/>
    <w:rsid w:val="00B84C1B"/>
    <w:rsid w:val="00B86F51"/>
    <w:rsid w:val="00B87B67"/>
    <w:rsid w:val="00B903F4"/>
    <w:rsid w:val="00B9042F"/>
    <w:rsid w:val="00B90987"/>
    <w:rsid w:val="00B90E70"/>
    <w:rsid w:val="00B915CA"/>
    <w:rsid w:val="00B91E24"/>
    <w:rsid w:val="00B92195"/>
    <w:rsid w:val="00B93514"/>
    <w:rsid w:val="00B936CF"/>
    <w:rsid w:val="00B93C9C"/>
    <w:rsid w:val="00B94EB3"/>
    <w:rsid w:val="00B95361"/>
    <w:rsid w:val="00B95EB8"/>
    <w:rsid w:val="00B9657D"/>
    <w:rsid w:val="00B967A1"/>
    <w:rsid w:val="00B96F2E"/>
    <w:rsid w:val="00B972B2"/>
    <w:rsid w:val="00B975CF"/>
    <w:rsid w:val="00B979DF"/>
    <w:rsid w:val="00B97C39"/>
    <w:rsid w:val="00B97E3F"/>
    <w:rsid w:val="00B97F2F"/>
    <w:rsid w:val="00BA0256"/>
    <w:rsid w:val="00BA1E9F"/>
    <w:rsid w:val="00BA2AB1"/>
    <w:rsid w:val="00BA2AE3"/>
    <w:rsid w:val="00BA4263"/>
    <w:rsid w:val="00BA4490"/>
    <w:rsid w:val="00BA49B0"/>
    <w:rsid w:val="00BA5141"/>
    <w:rsid w:val="00BA55CC"/>
    <w:rsid w:val="00BA5820"/>
    <w:rsid w:val="00BA5F21"/>
    <w:rsid w:val="00BA5F4E"/>
    <w:rsid w:val="00BA6731"/>
    <w:rsid w:val="00BA67B7"/>
    <w:rsid w:val="00BA70F3"/>
    <w:rsid w:val="00BA74B5"/>
    <w:rsid w:val="00BA7CE4"/>
    <w:rsid w:val="00BA7DE3"/>
    <w:rsid w:val="00BB0A30"/>
    <w:rsid w:val="00BB14BB"/>
    <w:rsid w:val="00BB14D5"/>
    <w:rsid w:val="00BB159B"/>
    <w:rsid w:val="00BB164C"/>
    <w:rsid w:val="00BB195B"/>
    <w:rsid w:val="00BB1CE9"/>
    <w:rsid w:val="00BB21B6"/>
    <w:rsid w:val="00BB2932"/>
    <w:rsid w:val="00BB3166"/>
    <w:rsid w:val="00BB3D56"/>
    <w:rsid w:val="00BB3EA6"/>
    <w:rsid w:val="00BB4DF4"/>
    <w:rsid w:val="00BB5073"/>
    <w:rsid w:val="00BB5807"/>
    <w:rsid w:val="00BB59B8"/>
    <w:rsid w:val="00BB5FC1"/>
    <w:rsid w:val="00BB6161"/>
    <w:rsid w:val="00BB61B6"/>
    <w:rsid w:val="00BB6AAD"/>
    <w:rsid w:val="00BB7028"/>
    <w:rsid w:val="00BB702B"/>
    <w:rsid w:val="00BC01A8"/>
    <w:rsid w:val="00BC05DC"/>
    <w:rsid w:val="00BC06A6"/>
    <w:rsid w:val="00BC0ABF"/>
    <w:rsid w:val="00BC0D02"/>
    <w:rsid w:val="00BC1793"/>
    <w:rsid w:val="00BC245B"/>
    <w:rsid w:val="00BC2CE7"/>
    <w:rsid w:val="00BC3020"/>
    <w:rsid w:val="00BC3790"/>
    <w:rsid w:val="00BC4131"/>
    <w:rsid w:val="00BC4384"/>
    <w:rsid w:val="00BC45F7"/>
    <w:rsid w:val="00BC46C4"/>
    <w:rsid w:val="00BC46CB"/>
    <w:rsid w:val="00BC6D29"/>
    <w:rsid w:val="00BD004B"/>
    <w:rsid w:val="00BD08E9"/>
    <w:rsid w:val="00BD0F5B"/>
    <w:rsid w:val="00BD0FB1"/>
    <w:rsid w:val="00BD127D"/>
    <w:rsid w:val="00BD13E1"/>
    <w:rsid w:val="00BD2657"/>
    <w:rsid w:val="00BD2D4F"/>
    <w:rsid w:val="00BD3060"/>
    <w:rsid w:val="00BD322E"/>
    <w:rsid w:val="00BD560E"/>
    <w:rsid w:val="00BD595F"/>
    <w:rsid w:val="00BD5B0F"/>
    <w:rsid w:val="00BD62D7"/>
    <w:rsid w:val="00BD65CF"/>
    <w:rsid w:val="00BD6B06"/>
    <w:rsid w:val="00BD6DA7"/>
    <w:rsid w:val="00BD6DAA"/>
    <w:rsid w:val="00BD6F09"/>
    <w:rsid w:val="00BE0119"/>
    <w:rsid w:val="00BE170B"/>
    <w:rsid w:val="00BE17D7"/>
    <w:rsid w:val="00BE1AB7"/>
    <w:rsid w:val="00BE1BFB"/>
    <w:rsid w:val="00BE217C"/>
    <w:rsid w:val="00BE2745"/>
    <w:rsid w:val="00BE357A"/>
    <w:rsid w:val="00BE4E5D"/>
    <w:rsid w:val="00BE53E6"/>
    <w:rsid w:val="00BE5994"/>
    <w:rsid w:val="00BE5C3D"/>
    <w:rsid w:val="00BE5F60"/>
    <w:rsid w:val="00BE6DC5"/>
    <w:rsid w:val="00BE709B"/>
    <w:rsid w:val="00BE71EE"/>
    <w:rsid w:val="00BF0189"/>
    <w:rsid w:val="00BF0AD2"/>
    <w:rsid w:val="00BF1538"/>
    <w:rsid w:val="00BF18AD"/>
    <w:rsid w:val="00BF1DE9"/>
    <w:rsid w:val="00BF290D"/>
    <w:rsid w:val="00BF296B"/>
    <w:rsid w:val="00BF2AA8"/>
    <w:rsid w:val="00BF2F51"/>
    <w:rsid w:val="00BF35A0"/>
    <w:rsid w:val="00BF377E"/>
    <w:rsid w:val="00BF3A03"/>
    <w:rsid w:val="00BF3F81"/>
    <w:rsid w:val="00BF472C"/>
    <w:rsid w:val="00BF4A72"/>
    <w:rsid w:val="00BF5355"/>
    <w:rsid w:val="00BF6903"/>
    <w:rsid w:val="00BF6FDE"/>
    <w:rsid w:val="00BF7468"/>
    <w:rsid w:val="00BF7507"/>
    <w:rsid w:val="00C00184"/>
    <w:rsid w:val="00C001D6"/>
    <w:rsid w:val="00C00DB3"/>
    <w:rsid w:val="00C0124B"/>
    <w:rsid w:val="00C01315"/>
    <w:rsid w:val="00C01786"/>
    <w:rsid w:val="00C026D0"/>
    <w:rsid w:val="00C02D07"/>
    <w:rsid w:val="00C0338A"/>
    <w:rsid w:val="00C03401"/>
    <w:rsid w:val="00C03F7B"/>
    <w:rsid w:val="00C040FD"/>
    <w:rsid w:val="00C042F1"/>
    <w:rsid w:val="00C0445A"/>
    <w:rsid w:val="00C04A94"/>
    <w:rsid w:val="00C04D6E"/>
    <w:rsid w:val="00C05BB2"/>
    <w:rsid w:val="00C0611A"/>
    <w:rsid w:val="00C06162"/>
    <w:rsid w:val="00C063D5"/>
    <w:rsid w:val="00C07C35"/>
    <w:rsid w:val="00C07F97"/>
    <w:rsid w:val="00C10339"/>
    <w:rsid w:val="00C1033E"/>
    <w:rsid w:val="00C103AE"/>
    <w:rsid w:val="00C112DD"/>
    <w:rsid w:val="00C127AA"/>
    <w:rsid w:val="00C12B14"/>
    <w:rsid w:val="00C13129"/>
    <w:rsid w:val="00C13617"/>
    <w:rsid w:val="00C13FD7"/>
    <w:rsid w:val="00C1456A"/>
    <w:rsid w:val="00C14808"/>
    <w:rsid w:val="00C14B95"/>
    <w:rsid w:val="00C15161"/>
    <w:rsid w:val="00C158DA"/>
    <w:rsid w:val="00C15A46"/>
    <w:rsid w:val="00C1634E"/>
    <w:rsid w:val="00C1676F"/>
    <w:rsid w:val="00C16AB6"/>
    <w:rsid w:val="00C16E49"/>
    <w:rsid w:val="00C16EBF"/>
    <w:rsid w:val="00C16F56"/>
    <w:rsid w:val="00C17684"/>
    <w:rsid w:val="00C1786E"/>
    <w:rsid w:val="00C17A6D"/>
    <w:rsid w:val="00C17DCB"/>
    <w:rsid w:val="00C17DE8"/>
    <w:rsid w:val="00C207F2"/>
    <w:rsid w:val="00C20C8E"/>
    <w:rsid w:val="00C21279"/>
    <w:rsid w:val="00C21826"/>
    <w:rsid w:val="00C21B97"/>
    <w:rsid w:val="00C21CE5"/>
    <w:rsid w:val="00C21E07"/>
    <w:rsid w:val="00C2299A"/>
    <w:rsid w:val="00C238F6"/>
    <w:rsid w:val="00C23C41"/>
    <w:rsid w:val="00C24170"/>
    <w:rsid w:val="00C24BD3"/>
    <w:rsid w:val="00C252D2"/>
    <w:rsid w:val="00C25D64"/>
    <w:rsid w:val="00C25DEE"/>
    <w:rsid w:val="00C25ECD"/>
    <w:rsid w:val="00C26017"/>
    <w:rsid w:val="00C2625B"/>
    <w:rsid w:val="00C26398"/>
    <w:rsid w:val="00C26475"/>
    <w:rsid w:val="00C26E1F"/>
    <w:rsid w:val="00C26F8B"/>
    <w:rsid w:val="00C278EA"/>
    <w:rsid w:val="00C27EA2"/>
    <w:rsid w:val="00C300D1"/>
    <w:rsid w:val="00C30208"/>
    <w:rsid w:val="00C307CE"/>
    <w:rsid w:val="00C3095E"/>
    <w:rsid w:val="00C30A77"/>
    <w:rsid w:val="00C30EB2"/>
    <w:rsid w:val="00C31122"/>
    <w:rsid w:val="00C32464"/>
    <w:rsid w:val="00C33415"/>
    <w:rsid w:val="00C33B8D"/>
    <w:rsid w:val="00C34257"/>
    <w:rsid w:val="00C346D5"/>
    <w:rsid w:val="00C34BDA"/>
    <w:rsid w:val="00C360A3"/>
    <w:rsid w:val="00C36202"/>
    <w:rsid w:val="00C36756"/>
    <w:rsid w:val="00C37897"/>
    <w:rsid w:val="00C402F8"/>
    <w:rsid w:val="00C407AB"/>
    <w:rsid w:val="00C41C09"/>
    <w:rsid w:val="00C41FEF"/>
    <w:rsid w:val="00C4226D"/>
    <w:rsid w:val="00C424C0"/>
    <w:rsid w:val="00C427CF"/>
    <w:rsid w:val="00C42B0C"/>
    <w:rsid w:val="00C44F29"/>
    <w:rsid w:val="00C45750"/>
    <w:rsid w:val="00C45B5F"/>
    <w:rsid w:val="00C45BB8"/>
    <w:rsid w:val="00C463DD"/>
    <w:rsid w:val="00C467DE"/>
    <w:rsid w:val="00C50238"/>
    <w:rsid w:val="00C5179A"/>
    <w:rsid w:val="00C524D3"/>
    <w:rsid w:val="00C526BA"/>
    <w:rsid w:val="00C5271F"/>
    <w:rsid w:val="00C53054"/>
    <w:rsid w:val="00C5307F"/>
    <w:rsid w:val="00C532AD"/>
    <w:rsid w:val="00C5384B"/>
    <w:rsid w:val="00C5417E"/>
    <w:rsid w:val="00C5537D"/>
    <w:rsid w:val="00C556FE"/>
    <w:rsid w:val="00C56240"/>
    <w:rsid w:val="00C568E4"/>
    <w:rsid w:val="00C56FB6"/>
    <w:rsid w:val="00C5707E"/>
    <w:rsid w:val="00C60109"/>
    <w:rsid w:val="00C60494"/>
    <w:rsid w:val="00C60752"/>
    <w:rsid w:val="00C60B31"/>
    <w:rsid w:val="00C60CAA"/>
    <w:rsid w:val="00C6111B"/>
    <w:rsid w:val="00C61313"/>
    <w:rsid w:val="00C61BBF"/>
    <w:rsid w:val="00C62A07"/>
    <w:rsid w:val="00C631A4"/>
    <w:rsid w:val="00C64225"/>
    <w:rsid w:val="00C6467C"/>
    <w:rsid w:val="00C64798"/>
    <w:rsid w:val="00C648A2"/>
    <w:rsid w:val="00C64C2C"/>
    <w:rsid w:val="00C651FD"/>
    <w:rsid w:val="00C6572D"/>
    <w:rsid w:val="00C66145"/>
    <w:rsid w:val="00C66978"/>
    <w:rsid w:val="00C67590"/>
    <w:rsid w:val="00C70179"/>
    <w:rsid w:val="00C707DC"/>
    <w:rsid w:val="00C70F0F"/>
    <w:rsid w:val="00C71E3B"/>
    <w:rsid w:val="00C721C5"/>
    <w:rsid w:val="00C7349C"/>
    <w:rsid w:val="00C73C33"/>
    <w:rsid w:val="00C73D0D"/>
    <w:rsid w:val="00C74BE1"/>
    <w:rsid w:val="00C75049"/>
    <w:rsid w:val="00C75212"/>
    <w:rsid w:val="00C75CD6"/>
    <w:rsid w:val="00C75F14"/>
    <w:rsid w:val="00C75F6B"/>
    <w:rsid w:val="00C7691A"/>
    <w:rsid w:val="00C76D8E"/>
    <w:rsid w:val="00C76FD6"/>
    <w:rsid w:val="00C77479"/>
    <w:rsid w:val="00C809AB"/>
    <w:rsid w:val="00C81194"/>
    <w:rsid w:val="00C8234C"/>
    <w:rsid w:val="00C8236F"/>
    <w:rsid w:val="00C82500"/>
    <w:rsid w:val="00C82AB3"/>
    <w:rsid w:val="00C82B8A"/>
    <w:rsid w:val="00C82E80"/>
    <w:rsid w:val="00C82F5F"/>
    <w:rsid w:val="00C8351F"/>
    <w:rsid w:val="00C844A3"/>
    <w:rsid w:val="00C84961"/>
    <w:rsid w:val="00C84E9A"/>
    <w:rsid w:val="00C85532"/>
    <w:rsid w:val="00C857A0"/>
    <w:rsid w:val="00C85BB9"/>
    <w:rsid w:val="00C864B9"/>
    <w:rsid w:val="00C86697"/>
    <w:rsid w:val="00C87AEB"/>
    <w:rsid w:val="00C87B6C"/>
    <w:rsid w:val="00C90083"/>
    <w:rsid w:val="00C900B2"/>
    <w:rsid w:val="00C905DA"/>
    <w:rsid w:val="00C907C3"/>
    <w:rsid w:val="00C90D4A"/>
    <w:rsid w:val="00C91EE0"/>
    <w:rsid w:val="00C91F96"/>
    <w:rsid w:val="00C924A8"/>
    <w:rsid w:val="00C92815"/>
    <w:rsid w:val="00C92E44"/>
    <w:rsid w:val="00C9318D"/>
    <w:rsid w:val="00C94106"/>
    <w:rsid w:val="00C941FD"/>
    <w:rsid w:val="00C94791"/>
    <w:rsid w:val="00C9489C"/>
    <w:rsid w:val="00C94EFB"/>
    <w:rsid w:val="00C95846"/>
    <w:rsid w:val="00C971A2"/>
    <w:rsid w:val="00C976DB"/>
    <w:rsid w:val="00CA001B"/>
    <w:rsid w:val="00CA1326"/>
    <w:rsid w:val="00CA1956"/>
    <w:rsid w:val="00CA1DC0"/>
    <w:rsid w:val="00CA2351"/>
    <w:rsid w:val="00CA2B1F"/>
    <w:rsid w:val="00CA2D13"/>
    <w:rsid w:val="00CA2E65"/>
    <w:rsid w:val="00CA337B"/>
    <w:rsid w:val="00CA388D"/>
    <w:rsid w:val="00CA3C37"/>
    <w:rsid w:val="00CA4386"/>
    <w:rsid w:val="00CA43EE"/>
    <w:rsid w:val="00CA501F"/>
    <w:rsid w:val="00CA537C"/>
    <w:rsid w:val="00CA56D1"/>
    <w:rsid w:val="00CA5F5D"/>
    <w:rsid w:val="00CA6253"/>
    <w:rsid w:val="00CA7DE9"/>
    <w:rsid w:val="00CA7F75"/>
    <w:rsid w:val="00CB0877"/>
    <w:rsid w:val="00CB0D4C"/>
    <w:rsid w:val="00CB1222"/>
    <w:rsid w:val="00CB1B8B"/>
    <w:rsid w:val="00CB2180"/>
    <w:rsid w:val="00CB25EB"/>
    <w:rsid w:val="00CB26A9"/>
    <w:rsid w:val="00CB2DCA"/>
    <w:rsid w:val="00CB348D"/>
    <w:rsid w:val="00CB3D64"/>
    <w:rsid w:val="00CB3E1E"/>
    <w:rsid w:val="00CB3E58"/>
    <w:rsid w:val="00CB3F56"/>
    <w:rsid w:val="00CB41CC"/>
    <w:rsid w:val="00CB45FF"/>
    <w:rsid w:val="00CB495F"/>
    <w:rsid w:val="00CB4E33"/>
    <w:rsid w:val="00CB4E65"/>
    <w:rsid w:val="00CB4F4F"/>
    <w:rsid w:val="00CB5924"/>
    <w:rsid w:val="00CB5CB2"/>
    <w:rsid w:val="00CB5E7E"/>
    <w:rsid w:val="00CB730E"/>
    <w:rsid w:val="00CB76F8"/>
    <w:rsid w:val="00CB77F2"/>
    <w:rsid w:val="00CC12E7"/>
    <w:rsid w:val="00CC17A1"/>
    <w:rsid w:val="00CC277B"/>
    <w:rsid w:val="00CC2CD4"/>
    <w:rsid w:val="00CC2D79"/>
    <w:rsid w:val="00CC325C"/>
    <w:rsid w:val="00CC3A4C"/>
    <w:rsid w:val="00CC3F7C"/>
    <w:rsid w:val="00CC62E5"/>
    <w:rsid w:val="00CC64D1"/>
    <w:rsid w:val="00CC666F"/>
    <w:rsid w:val="00CC6879"/>
    <w:rsid w:val="00CC7E58"/>
    <w:rsid w:val="00CC7FF1"/>
    <w:rsid w:val="00CD0B1B"/>
    <w:rsid w:val="00CD0C10"/>
    <w:rsid w:val="00CD0F64"/>
    <w:rsid w:val="00CD11DE"/>
    <w:rsid w:val="00CD16B4"/>
    <w:rsid w:val="00CD1C9C"/>
    <w:rsid w:val="00CD1D28"/>
    <w:rsid w:val="00CD1D2C"/>
    <w:rsid w:val="00CD20D8"/>
    <w:rsid w:val="00CD35DF"/>
    <w:rsid w:val="00CD39DB"/>
    <w:rsid w:val="00CD3D8E"/>
    <w:rsid w:val="00CD5203"/>
    <w:rsid w:val="00CD56AF"/>
    <w:rsid w:val="00CD58D4"/>
    <w:rsid w:val="00CD63B2"/>
    <w:rsid w:val="00CD6716"/>
    <w:rsid w:val="00CD681D"/>
    <w:rsid w:val="00CD6C1C"/>
    <w:rsid w:val="00CD775A"/>
    <w:rsid w:val="00CD7CD7"/>
    <w:rsid w:val="00CE0158"/>
    <w:rsid w:val="00CE01B8"/>
    <w:rsid w:val="00CE0791"/>
    <w:rsid w:val="00CE0F58"/>
    <w:rsid w:val="00CE12A9"/>
    <w:rsid w:val="00CE1851"/>
    <w:rsid w:val="00CE198F"/>
    <w:rsid w:val="00CE1C35"/>
    <w:rsid w:val="00CE1DAF"/>
    <w:rsid w:val="00CE1F32"/>
    <w:rsid w:val="00CE3007"/>
    <w:rsid w:val="00CE3318"/>
    <w:rsid w:val="00CE3CAF"/>
    <w:rsid w:val="00CE3F0B"/>
    <w:rsid w:val="00CE421C"/>
    <w:rsid w:val="00CE4394"/>
    <w:rsid w:val="00CE477D"/>
    <w:rsid w:val="00CE502C"/>
    <w:rsid w:val="00CE5A9F"/>
    <w:rsid w:val="00CE66AF"/>
    <w:rsid w:val="00CE6F50"/>
    <w:rsid w:val="00CE7347"/>
    <w:rsid w:val="00CF1032"/>
    <w:rsid w:val="00CF12F2"/>
    <w:rsid w:val="00CF235F"/>
    <w:rsid w:val="00CF2D68"/>
    <w:rsid w:val="00CF2FD4"/>
    <w:rsid w:val="00CF2FD5"/>
    <w:rsid w:val="00CF327A"/>
    <w:rsid w:val="00CF3BA4"/>
    <w:rsid w:val="00CF41CD"/>
    <w:rsid w:val="00CF521C"/>
    <w:rsid w:val="00CF6FCF"/>
    <w:rsid w:val="00CF70D9"/>
    <w:rsid w:val="00CF72CA"/>
    <w:rsid w:val="00CF763B"/>
    <w:rsid w:val="00CF7990"/>
    <w:rsid w:val="00CF7B94"/>
    <w:rsid w:val="00D00132"/>
    <w:rsid w:val="00D01885"/>
    <w:rsid w:val="00D01E9B"/>
    <w:rsid w:val="00D023D7"/>
    <w:rsid w:val="00D026E0"/>
    <w:rsid w:val="00D04500"/>
    <w:rsid w:val="00D050D8"/>
    <w:rsid w:val="00D05358"/>
    <w:rsid w:val="00D054F8"/>
    <w:rsid w:val="00D05C4D"/>
    <w:rsid w:val="00D06A56"/>
    <w:rsid w:val="00D06B8F"/>
    <w:rsid w:val="00D06C1A"/>
    <w:rsid w:val="00D07196"/>
    <w:rsid w:val="00D10604"/>
    <w:rsid w:val="00D10813"/>
    <w:rsid w:val="00D11982"/>
    <w:rsid w:val="00D12D6A"/>
    <w:rsid w:val="00D14814"/>
    <w:rsid w:val="00D153C4"/>
    <w:rsid w:val="00D153FC"/>
    <w:rsid w:val="00D157CA"/>
    <w:rsid w:val="00D163E8"/>
    <w:rsid w:val="00D164D9"/>
    <w:rsid w:val="00D167B7"/>
    <w:rsid w:val="00D16912"/>
    <w:rsid w:val="00D16A93"/>
    <w:rsid w:val="00D16BE6"/>
    <w:rsid w:val="00D174D8"/>
    <w:rsid w:val="00D17B18"/>
    <w:rsid w:val="00D17B24"/>
    <w:rsid w:val="00D17EDB"/>
    <w:rsid w:val="00D21127"/>
    <w:rsid w:val="00D21411"/>
    <w:rsid w:val="00D2155A"/>
    <w:rsid w:val="00D2357B"/>
    <w:rsid w:val="00D246E4"/>
    <w:rsid w:val="00D248A2"/>
    <w:rsid w:val="00D24EAE"/>
    <w:rsid w:val="00D25314"/>
    <w:rsid w:val="00D254B0"/>
    <w:rsid w:val="00D26DBC"/>
    <w:rsid w:val="00D27024"/>
    <w:rsid w:val="00D27151"/>
    <w:rsid w:val="00D300F9"/>
    <w:rsid w:val="00D30389"/>
    <w:rsid w:val="00D30B08"/>
    <w:rsid w:val="00D30FB2"/>
    <w:rsid w:val="00D31210"/>
    <w:rsid w:val="00D31FB7"/>
    <w:rsid w:val="00D328F8"/>
    <w:rsid w:val="00D33082"/>
    <w:rsid w:val="00D33F7B"/>
    <w:rsid w:val="00D345D8"/>
    <w:rsid w:val="00D349ED"/>
    <w:rsid w:val="00D35481"/>
    <w:rsid w:val="00D35F12"/>
    <w:rsid w:val="00D36E0F"/>
    <w:rsid w:val="00D378B3"/>
    <w:rsid w:val="00D40821"/>
    <w:rsid w:val="00D40B83"/>
    <w:rsid w:val="00D41072"/>
    <w:rsid w:val="00D41182"/>
    <w:rsid w:val="00D41AE3"/>
    <w:rsid w:val="00D41D89"/>
    <w:rsid w:val="00D429E8"/>
    <w:rsid w:val="00D437D8"/>
    <w:rsid w:val="00D43F3B"/>
    <w:rsid w:val="00D4404A"/>
    <w:rsid w:val="00D4427C"/>
    <w:rsid w:val="00D44AAC"/>
    <w:rsid w:val="00D453B2"/>
    <w:rsid w:val="00D45938"/>
    <w:rsid w:val="00D45DE6"/>
    <w:rsid w:val="00D460A7"/>
    <w:rsid w:val="00D46512"/>
    <w:rsid w:val="00D46799"/>
    <w:rsid w:val="00D46FAC"/>
    <w:rsid w:val="00D47456"/>
    <w:rsid w:val="00D478B0"/>
    <w:rsid w:val="00D502B0"/>
    <w:rsid w:val="00D502C6"/>
    <w:rsid w:val="00D50657"/>
    <w:rsid w:val="00D50687"/>
    <w:rsid w:val="00D5121B"/>
    <w:rsid w:val="00D512A2"/>
    <w:rsid w:val="00D51441"/>
    <w:rsid w:val="00D5182A"/>
    <w:rsid w:val="00D51F10"/>
    <w:rsid w:val="00D53E28"/>
    <w:rsid w:val="00D5435F"/>
    <w:rsid w:val="00D5450C"/>
    <w:rsid w:val="00D5453D"/>
    <w:rsid w:val="00D54AB5"/>
    <w:rsid w:val="00D55689"/>
    <w:rsid w:val="00D562EB"/>
    <w:rsid w:val="00D5636E"/>
    <w:rsid w:val="00D564A8"/>
    <w:rsid w:val="00D57038"/>
    <w:rsid w:val="00D57156"/>
    <w:rsid w:val="00D57508"/>
    <w:rsid w:val="00D60BD0"/>
    <w:rsid w:val="00D61309"/>
    <w:rsid w:val="00D625DB"/>
    <w:rsid w:val="00D632BD"/>
    <w:rsid w:val="00D6350B"/>
    <w:rsid w:val="00D6396C"/>
    <w:rsid w:val="00D64668"/>
    <w:rsid w:val="00D6581F"/>
    <w:rsid w:val="00D65EA5"/>
    <w:rsid w:val="00D663F9"/>
    <w:rsid w:val="00D6696A"/>
    <w:rsid w:val="00D66EAB"/>
    <w:rsid w:val="00D6742C"/>
    <w:rsid w:val="00D711C4"/>
    <w:rsid w:val="00D71400"/>
    <w:rsid w:val="00D71E80"/>
    <w:rsid w:val="00D7265E"/>
    <w:rsid w:val="00D72C35"/>
    <w:rsid w:val="00D7313D"/>
    <w:rsid w:val="00D73250"/>
    <w:rsid w:val="00D73306"/>
    <w:rsid w:val="00D735BC"/>
    <w:rsid w:val="00D73772"/>
    <w:rsid w:val="00D73E0C"/>
    <w:rsid w:val="00D73E44"/>
    <w:rsid w:val="00D74C84"/>
    <w:rsid w:val="00D74CA0"/>
    <w:rsid w:val="00D74E32"/>
    <w:rsid w:val="00D753F7"/>
    <w:rsid w:val="00D75825"/>
    <w:rsid w:val="00D7585E"/>
    <w:rsid w:val="00D75EBE"/>
    <w:rsid w:val="00D765F5"/>
    <w:rsid w:val="00D769E2"/>
    <w:rsid w:val="00D76F39"/>
    <w:rsid w:val="00D779BD"/>
    <w:rsid w:val="00D77F89"/>
    <w:rsid w:val="00D80856"/>
    <w:rsid w:val="00D80C7D"/>
    <w:rsid w:val="00D8118C"/>
    <w:rsid w:val="00D817D2"/>
    <w:rsid w:val="00D81BF7"/>
    <w:rsid w:val="00D81EDC"/>
    <w:rsid w:val="00D8391D"/>
    <w:rsid w:val="00D83C8F"/>
    <w:rsid w:val="00D851CB"/>
    <w:rsid w:val="00D8561D"/>
    <w:rsid w:val="00D86983"/>
    <w:rsid w:val="00D87CAE"/>
    <w:rsid w:val="00D906C2"/>
    <w:rsid w:val="00D9071C"/>
    <w:rsid w:val="00D91292"/>
    <w:rsid w:val="00D912A4"/>
    <w:rsid w:val="00D91355"/>
    <w:rsid w:val="00D91545"/>
    <w:rsid w:val="00D91648"/>
    <w:rsid w:val="00D91EB7"/>
    <w:rsid w:val="00D92E09"/>
    <w:rsid w:val="00D932E3"/>
    <w:rsid w:val="00D9406D"/>
    <w:rsid w:val="00D9431D"/>
    <w:rsid w:val="00D94471"/>
    <w:rsid w:val="00D947FC"/>
    <w:rsid w:val="00D94E3B"/>
    <w:rsid w:val="00D9550D"/>
    <w:rsid w:val="00D95745"/>
    <w:rsid w:val="00D95DF0"/>
    <w:rsid w:val="00D96489"/>
    <w:rsid w:val="00D967ED"/>
    <w:rsid w:val="00D972C8"/>
    <w:rsid w:val="00DA02D1"/>
    <w:rsid w:val="00DA02E4"/>
    <w:rsid w:val="00DA08DC"/>
    <w:rsid w:val="00DA0A1F"/>
    <w:rsid w:val="00DA0C4D"/>
    <w:rsid w:val="00DA24DA"/>
    <w:rsid w:val="00DA2D75"/>
    <w:rsid w:val="00DA3269"/>
    <w:rsid w:val="00DA5452"/>
    <w:rsid w:val="00DA5F25"/>
    <w:rsid w:val="00DA6182"/>
    <w:rsid w:val="00DA675F"/>
    <w:rsid w:val="00DA7C7B"/>
    <w:rsid w:val="00DB0189"/>
    <w:rsid w:val="00DB0760"/>
    <w:rsid w:val="00DB0CF1"/>
    <w:rsid w:val="00DB1005"/>
    <w:rsid w:val="00DB114F"/>
    <w:rsid w:val="00DB142A"/>
    <w:rsid w:val="00DB1E9B"/>
    <w:rsid w:val="00DB27EF"/>
    <w:rsid w:val="00DB2A9F"/>
    <w:rsid w:val="00DB35CB"/>
    <w:rsid w:val="00DB48FB"/>
    <w:rsid w:val="00DB4A88"/>
    <w:rsid w:val="00DB5093"/>
    <w:rsid w:val="00DB595C"/>
    <w:rsid w:val="00DB5AEA"/>
    <w:rsid w:val="00DB5EB3"/>
    <w:rsid w:val="00DB626C"/>
    <w:rsid w:val="00DB6DC9"/>
    <w:rsid w:val="00DB70F6"/>
    <w:rsid w:val="00DB7702"/>
    <w:rsid w:val="00DB77BC"/>
    <w:rsid w:val="00DB7C77"/>
    <w:rsid w:val="00DB7C87"/>
    <w:rsid w:val="00DC096A"/>
    <w:rsid w:val="00DC11FC"/>
    <w:rsid w:val="00DC1779"/>
    <w:rsid w:val="00DC1ABF"/>
    <w:rsid w:val="00DC24CC"/>
    <w:rsid w:val="00DC391A"/>
    <w:rsid w:val="00DC3A2D"/>
    <w:rsid w:val="00DC502B"/>
    <w:rsid w:val="00DC5822"/>
    <w:rsid w:val="00DC5B69"/>
    <w:rsid w:val="00DC5D07"/>
    <w:rsid w:val="00DC716B"/>
    <w:rsid w:val="00DC791E"/>
    <w:rsid w:val="00DC7C37"/>
    <w:rsid w:val="00DD0337"/>
    <w:rsid w:val="00DD0584"/>
    <w:rsid w:val="00DD07C4"/>
    <w:rsid w:val="00DD0A14"/>
    <w:rsid w:val="00DD124B"/>
    <w:rsid w:val="00DD16BA"/>
    <w:rsid w:val="00DD17BD"/>
    <w:rsid w:val="00DD1A6F"/>
    <w:rsid w:val="00DD1BD3"/>
    <w:rsid w:val="00DD2120"/>
    <w:rsid w:val="00DD238B"/>
    <w:rsid w:val="00DD37CE"/>
    <w:rsid w:val="00DD3E4D"/>
    <w:rsid w:val="00DD4002"/>
    <w:rsid w:val="00DD44D2"/>
    <w:rsid w:val="00DD4C92"/>
    <w:rsid w:val="00DD5030"/>
    <w:rsid w:val="00DD52E0"/>
    <w:rsid w:val="00DD5639"/>
    <w:rsid w:val="00DD5973"/>
    <w:rsid w:val="00DD5EE4"/>
    <w:rsid w:val="00DD682D"/>
    <w:rsid w:val="00DD71A0"/>
    <w:rsid w:val="00DD747E"/>
    <w:rsid w:val="00DD7789"/>
    <w:rsid w:val="00DE0787"/>
    <w:rsid w:val="00DE19FC"/>
    <w:rsid w:val="00DE2E42"/>
    <w:rsid w:val="00DE4249"/>
    <w:rsid w:val="00DE4372"/>
    <w:rsid w:val="00DE45C2"/>
    <w:rsid w:val="00DE481C"/>
    <w:rsid w:val="00DE511C"/>
    <w:rsid w:val="00DE5B7E"/>
    <w:rsid w:val="00DE5FCB"/>
    <w:rsid w:val="00DE6E0E"/>
    <w:rsid w:val="00DE701D"/>
    <w:rsid w:val="00DE7034"/>
    <w:rsid w:val="00DE7D73"/>
    <w:rsid w:val="00DE7E31"/>
    <w:rsid w:val="00DF0351"/>
    <w:rsid w:val="00DF0AD0"/>
    <w:rsid w:val="00DF0E41"/>
    <w:rsid w:val="00DF0FF8"/>
    <w:rsid w:val="00DF224D"/>
    <w:rsid w:val="00DF3500"/>
    <w:rsid w:val="00DF3CD8"/>
    <w:rsid w:val="00DF3CEA"/>
    <w:rsid w:val="00DF4963"/>
    <w:rsid w:val="00DF5284"/>
    <w:rsid w:val="00DF5815"/>
    <w:rsid w:val="00DF6323"/>
    <w:rsid w:val="00DF6A95"/>
    <w:rsid w:val="00DF6BF9"/>
    <w:rsid w:val="00DF7177"/>
    <w:rsid w:val="00DF73AA"/>
    <w:rsid w:val="00DF73CE"/>
    <w:rsid w:val="00DF7599"/>
    <w:rsid w:val="00E00831"/>
    <w:rsid w:val="00E00981"/>
    <w:rsid w:val="00E00F0D"/>
    <w:rsid w:val="00E01FD8"/>
    <w:rsid w:val="00E0227B"/>
    <w:rsid w:val="00E025F7"/>
    <w:rsid w:val="00E02A47"/>
    <w:rsid w:val="00E02F79"/>
    <w:rsid w:val="00E02FA2"/>
    <w:rsid w:val="00E0302E"/>
    <w:rsid w:val="00E031C3"/>
    <w:rsid w:val="00E0324D"/>
    <w:rsid w:val="00E039FC"/>
    <w:rsid w:val="00E05564"/>
    <w:rsid w:val="00E05ED9"/>
    <w:rsid w:val="00E06610"/>
    <w:rsid w:val="00E0678F"/>
    <w:rsid w:val="00E078BC"/>
    <w:rsid w:val="00E1047C"/>
    <w:rsid w:val="00E10534"/>
    <w:rsid w:val="00E1150C"/>
    <w:rsid w:val="00E118E8"/>
    <w:rsid w:val="00E11FDF"/>
    <w:rsid w:val="00E12645"/>
    <w:rsid w:val="00E1296E"/>
    <w:rsid w:val="00E12A72"/>
    <w:rsid w:val="00E1352B"/>
    <w:rsid w:val="00E14CAC"/>
    <w:rsid w:val="00E15597"/>
    <w:rsid w:val="00E15799"/>
    <w:rsid w:val="00E15B73"/>
    <w:rsid w:val="00E16597"/>
    <w:rsid w:val="00E1690A"/>
    <w:rsid w:val="00E169D0"/>
    <w:rsid w:val="00E16C37"/>
    <w:rsid w:val="00E17399"/>
    <w:rsid w:val="00E17612"/>
    <w:rsid w:val="00E202C4"/>
    <w:rsid w:val="00E206BD"/>
    <w:rsid w:val="00E206F4"/>
    <w:rsid w:val="00E2142D"/>
    <w:rsid w:val="00E21BAB"/>
    <w:rsid w:val="00E21D18"/>
    <w:rsid w:val="00E22047"/>
    <w:rsid w:val="00E23A9A"/>
    <w:rsid w:val="00E2447E"/>
    <w:rsid w:val="00E24523"/>
    <w:rsid w:val="00E24942"/>
    <w:rsid w:val="00E24B0D"/>
    <w:rsid w:val="00E24F7E"/>
    <w:rsid w:val="00E2532D"/>
    <w:rsid w:val="00E25633"/>
    <w:rsid w:val="00E267A8"/>
    <w:rsid w:val="00E274C2"/>
    <w:rsid w:val="00E2777E"/>
    <w:rsid w:val="00E278ED"/>
    <w:rsid w:val="00E30AA9"/>
    <w:rsid w:val="00E31341"/>
    <w:rsid w:val="00E31362"/>
    <w:rsid w:val="00E315B6"/>
    <w:rsid w:val="00E32597"/>
    <w:rsid w:val="00E32997"/>
    <w:rsid w:val="00E32AF6"/>
    <w:rsid w:val="00E32CE1"/>
    <w:rsid w:val="00E333A7"/>
    <w:rsid w:val="00E34BC7"/>
    <w:rsid w:val="00E3575B"/>
    <w:rsid w:val="00E35AC8"/>
    <w:rsid w:val="00E3665E"/>
    <w:rsid w:val="00E370D8"/>
    <w:rsid w:val="00E377FA"/>
    <w:rsid w:val="00E37A88"/>
    <w:rsid w:val="00E37BA2"/>
    <w:rsid w:val="00E400DA"/>
    <w:rsid w:val="00E40248"/>
    <w:rsid w:val="00E4030F"/>
    <w:rsid w:val="00E403FC"/>
    <w:rsid w:val="00E40535"/>
    <w:rsid w:val="00E408C5"/>
    <w:rsid w:val="00E4093F"/>
    <w:rsid w:val="00E4103B"/>
    <w:rsid w:val="00E41055"/>
    <w:rsid w:val="00E41362"/>
    <w:rsid w:val="00E4196D"/>
    <w:rsid w:val="00E41DB3"/>
    <w:rsid w:val="00E41E8D"/>
    <w:rsid w:val="00E41F91"/>
    <w:rsid w:val="00E4297C"/>
    <w:rsid w:val="00E42C5D"/>
    <w:rsid w:val="00E43814"/>
    <w:rsid w:val="00E44CAB"/>
    <w:rsid w:val="00E44F29"/>
    <w:rsid w:val="00E45063"/>
    <w:rsid w:val="00E45098"/>
    <w:rsid w:val="00E45CFF"/>
    <w:rsid w:val="00E45E29"/>
    <w:rsid w:val="00E46BD0"/>
    <w:rsid w:val="00E47086"/>
    <w:rsid w:val="00E50429"/>
    <w:rsid w:val="00E51039"/>
    <w:rsid w:val="00E51A08"/>
    <w:rsid w:val="00E5283E"/>
    <w:rsid w:val="00E528A9"/>
    <w:rsid w:val="00E52B86"/>
    <w:rsid w:val="00E52D7D"/>
    <w:rsid w:val="00E538C7"/>
    <w:rsid w:val="00E53D2F"/>
    <w:rsid w:val="00E53F0C"/>
    <w:rsid w:val="00E5411C"/>
    <w:rsid w:val="00E5519F"/>
    <w:rsid w:val="00E5626A"/>
    <w:rsid w:val="00E56304"/>
    <w:rsid w:val="00E566A7"/>
    <w:rsid w:val="00E56CA6"/>
    <w:rsid w:val="00E573C7"/>
    <w:rsid w:val="00E57A0B"/>
    <w:rsid w:val="00E57D27"/>
    <w:rsid w:val="00E607F3"/>
    <w:rsid w:val="00E60A85"/>
    <w:rsid w:val="00E61115"/>
    <w:rsid w:val="00E6225A"/>
    <w:rsid w:val="00E623A0"/>
    <w:rsid w:val="00E627AF"/>
    <w:rsid w:val="00E628DA"/>
    <w:rsid w:val="00E63087"/>
    <w:rsid w:val="00E630D0"/>
    <w:rsid w:val="00E63370"/>
    <w:rsid w:val="00E638BA"/>
    <w:rsid w:val="00E638C8"/>
    <w:rsid w:val="00E64C1C"/>
    <w:rsid w:val="00E65D96"/>
    <w:rsid w:val="00E66533"/>
    <w:rsid w:val="00E66853"/>
    <w:rsid w:val="00E669A5"/>
    <w:rsid w:val="00E67296"/>
    <w:rsid w:val="00E676E2"/>
    <w:rsid w:val="00E67EB3"/>
    <w:rsid w:val="00E700A6"/>
    <w:rsid w:val="00E70624"/>
    <w:rsid w:val="00E707A4"/>
    <w:rsid w:val="00E71446"/>
    <w:rsid w:val="00E71D6B"/>
    <w:rsid w:val="00E72897"/>
    <w:rsid w:val="00E72A7A"/>
    <w:rsid w:val="00E730EB"/>
    <w:rsid w:val="00E731D5"/>
    <w:rsid w:val="00E73730"/>
    <w:rsid w:val="00E73963"/>
    <w:rsid w:val="00E74262"/>
    <w:rsid w:val="00E74351"/>
    <w:rsid w:val="00E7473A"/>
    <w:rsid w:val="00E7494D"/>
    <w:rsid w:val="00E74CBA"/>
    <w:rsid w:val="00E74E97"/>
    <w:rsid w:val="00E75190"/>
    <w:rsid w:val="00E77599"/>
    <w:rsid w:val="00E77A2D"/>
    <w:rsid w:val="00E77DDD"/>
    <w:rsid w:val="00E80633"/>
    <w:rsid w:val="00E807C6"/>
    <w:rsid w:val="00E80A1C"/>
    <w:rsid w:val="00E80AE2"/>
    <w:rsid w:val="00E81461"/>
    <w:rsid w:val="00E82279"/>
    <w:rsid w:val="00E828CC"/>
    <w:rsid w:val="00E82C4E"/>
    <w:rsid w:val="00E82F71"/>
    <w:rsid w:val="00E8479C"/>
    <w:rsid w:val="00E849BA"/>
    <w:rsid w:val="00E849E8"/>
    <w:rsid w:val="00E84F0B"/>
    <w:rsid w:val="00E8536E"/>
    <w:rsid w:val="00E853B0"/>
    <w:rsid w:val="00E8546C"/>
    <w:rsid w:val="00E85C92"/>
    <w:rsid w:val="00E863A1"/>
    <w:rsid w:val="00E86A96"/>
    <w:rsid w:val="00E90B3C"/>
    <w:rsid w:val="00E913F4"/>
    <w:rsid w:val="00E91913"/>
    <w:rsid w:val="00E91D87"/>
    <w:rsid w:val="00E91F58"/>
    <w:rsid w:val="00E926C0"/>
    <w:rsid w:val="00E93157"/>
    <w:rsid w:val="00E9338A"/>
    <w:rsid w:val="00E94136"/>
    <w:rsid w:val="00E9468E"/>
    <w:rsid w:val="00E95C12"/>
    <w:rsid w:val="00E95C31"/>
    <w:rsid w:val="00E97A2D"/>
    <w:rsid w:val="00E97D7C"/>
    <w:rsid w:val="00EA07AA"/>
    <w:rsid w:val="00EA0A13"/>
    <w:rsid w:val="00EA0C77"/>
    <w:rsid w:val="00EA0CD5"/>
    <w:rsid w:val="00EA0EEC"/>
    <w:rsid w:val="00EA2075"/>
    <w:rsid w:val="00EA30F5"/>
    <w:rsid w:val="00EA3B23"/>
    <w:rsid w:val="00EA3C58"/>
    <w:rsid w:val="00EA4279"/>
    <w:rsid w:val="00EA4498"/>
    <w:rsid w:val="00EA4918"/>
    <w:rsid w:val="00EA5012"/>
    <w:rsid w:val="00EA5C01"/>
    <w:rsid w:val="00EA62ED"/>
    <w:rsid w:val="00EA6308"/>
    <w:rsid w:val="00EA700D"/>
    <w:rsid w:val="00EA73CC"/>
    <w:rsid w:val="00EA7692"/>
    <w:rsid w:val="00EA7887"/>
    <w:rsid w:val="00EA7B71"/>
    <w:rsid w:val="00EB0B19"/>
    <w:rsid w:val="00EB0D65"/>
    <w:rsid w:val="00EB0E5E"/>
    <w:rsid w:val="00EB0FFA"/>
    <w:rsid w:val="00EB1A3F"/>
    <w:rsid w:val="00EB1C22"/>
    <w:rsid w:val="00EB21C0"/>
    <w:rsid w:val="00EB2C7F"/>
    <w:rsid w:val="00EB2E17"/>
    <w:rsid w:val="00EB30D9"/>
    <w:rsid w:val="00EB31E4"/>
    <w:rsid w:val="00EB350D"/>
    <w:rsid w:val="00EB39F6"/>
    <w:rsid w:val="00EB409A"/>
    <w:rsid w:val="00EB4714"/>
    <w:rsid w:val="00EB5A16"/>
    <w:rsid w:val="00EB63D2"/>
    <w:rsid w:val="00EB67C4"/>
    <w:rsid w:val="00EB6BB0"/>
    <w:rsid w:val="00EB6D16"/>
    <w:rsid w:val="00EB716D"/>
    <w:rsid w:val="00EB72B4"/>
    <w:rsid w:val="00EC01D0"/>
    <w:rsid w:val="00EC1E16"/>
    <w:rsid w:val="00EC23DB"/>
    <w:rsid w:val="00EC28DF"/>
    <w:rsid w:val="00EC2B33"/>
    <w:rsid w:val="00EC2CFF"/>
    <w:rsid w:val="00EC39BA"/>
    <w:rsid w:val="00EC4D97"/>
    <w:rsid w:val="00EC51FD"/>
    <w:rsid w:val="00EC5257"/>
    <w:rsid w:val="00EC626B"/>
    <w:rsid w:val="00EC62DD"/>
    <w:rsid w:val="00EC6749"/>
    <w:rsid w:val="00EC6FB6"/>
    <w:rsid w:val="00EC7084"/>
    <w:rsid w:val="00EC75E5"/>
    <w:rsid w:val="00ED04F6"/>
    <w:rsid w:val="00ED0848"/>
    <w:rsid w:val="00ED09ED"/>
    <w:rsid w:val="00ED2357"/>
    <w:rsid w:val="00ED27CE"/>
    <w:rsid w:val="00ED3494"/>
    <w:rsid w:val="00ED3767"/>
    <w:rsid w:val="00ED376F"/>
    <w:rsid w:val="00ED3853"/>
    <w:rsid w:val="00ED3D93"/>
    <w:rsid w:val="00ED40ED"/>
    <w:rsid w:val="00ED4270"/>
    <w:rsid w:val="00ED49C2"/>
    <w:rsid w:val="00ED4DFB"/>
    <w:rsid w:val="00ED5042"/>
    <w:rsid w:val="00ED570D"/>
    <w:rsid w:val="00ED5BA2"/>
    <w:rsid w:val="00ED6039"/>
    <w:rsid w:val="00ED63F6"/>
    <w:rsid w:val="00ED7039"/>
    <w:rsid w:val="00ED7139"/>
    <w:rsid w:val="00ED71B0"/>
    <w:rsid w:val="00ED75A7"/>
    <w:rsid w:val="00ED76EE"/>
    <w:rsid w:val="00ED78EE"/>
    <w:rsid w:val="00EE0025"/>
    <w:rsid w:val="00EE0C8C"/>
    <w:rsid w:val="00EE0DE0"/>
    <w:rsid w:val="00EE1062"/>
    <w:rsid w:val="00EE253D"/>
    <w:rsid w:val="00EE276C"/>
    <w:rsid w:val="00EE27B0"/>
    <w:rsid w:val="00EE2E22"/>
    <w:rsid w:val="00EE367C"/>
    <w:rsid w:val="00EE382D"/>
    <w:rsid w:val="00EE3D40"/>
    <w:rsid w:val="00EE40CB"/>
    <w:rsid w:val="00EE4F38"/>
    <w:rsid w:val="00EE542A"/>
    <w:rsid w:val="00EE54E6"/>
    <w:rsid w:val="00EE558E"/>
    <w:rsid w:val="00EE5B05"/>
    <w:rsid w:val="00EE67A4"/>
    <w:rsid w:val="00EE6D21"/>
    <w:rsid w:val="00EE7578"/>
    <w:rsid w:val="00EE7678"/>
    <w:rsid w:val="00EE7C19"/>
    <w:rsid w:val="00EF0D78"/>
    <w:rsid w:val="00EF11B3"/>
    <w:rsid w:val="00EF158C"/>
    <w:rsid w:val="00EF2413"/>
    <w:rsid w:val="00EF2DF9"/>
    <w:rsid w:val="00EF33D6"/>
    <w:rsid w:val="00EF3459"/>
    <w:rsid w:val="00EF34B9"/>
    <w:rsid w:val="00EF3C13"/>
    <w:rsid w:val="00EF48CC"/>
    <w:rsid w:val="00EF51D0"/>
    <w:rsid w:val="00EF5364"/>
    <w:rsid w:val="00EF5895"/>
    <w:rsid w:val="00EF5D64"/>
    <w:rsid w:val="00EF5E66"/>
    <w:rsid w:val="00EF5F36"/>
    <w:rsid w:val="00EF6670"/>
    <w:rsid w:val="00EF710A"/>
    <w:rsid w:val="00EF7CCE"/>
    <w:rsid w:val="00F0007F"/>
    <w:rsid w:val="00F01561"/>
    <w:rsid w:val="00F01AF0"/>
    <w:rsid w:val="00F0300D"/>
    <w:rsid w:val="00F03219"/>
    <w:rsid w:val="00F04161"/>
    <w:rsid w:val="00F04DE0"/>
    <w:rsid w:val="00F0521A"/>
    <w:rsid w:val="00F05367"/>
    <w:rsid w:val="00F05499"/>
    <w:rsid w:val="00F05861"/>
    <w:rsid w:val="00F06613"/>
    <w:rsid w:val="00F066A2"/>
    <w:rsid w:val="00F1021A"/>
    <w:rsid w:val="00F1097E"/>
    <w:rsid w:val="00F10CFE"/>
    <w:rsid w:val="00F1129F"/>
    <w:rsid w:val="00F125D0"/>
    <w:rsid w:val="00F1267B"/>
    <w:rsid w:val="00F12B77"/>
    <w:rsid w:val="00F12DC8"/>
    <w:rsid w:val="00F14160"/>
    <w:rsid w:val="00F14314"/>
    <w:rsid w:val="00F143AC"/>
    <w:rsid w:val="00F14A91"/>
    <w:rsid w:val="00F1559C"/>
    <w:rsid w:val="00F15B0F"/>
    <w:rsid w:val="00F1692A"/>
    <w:rsid w:val="00F1695C"/>
    <w:rsid w:val="00F16D0F"/>
    <w:rsid w:val="00F17E60"/>
    <w:rsid w:val="00F200D8"/>
    <w:rsid w:val="00F208C2"/>
    <w:rsid w:val="00F21E97"/>
    <w:rsid w:val="00F21F11"/>
    <w:rsid w:val="00F2206D"/>
    <w:rsid w:val="00F22149"/>
    <w:rsid w:val="00F22205"/>
    <w:rsid w:val="00F228E0"/>
    <w:rsid w:val="00F22BCD"/>
    <w:rsid w:val="00F22F38"/>
    <w:rsid w:val="00F23CFD"/>
    <w:rsid w:val="00F23F3A"/>
    <w:rsid w:val="00F24209"/>
    <w:rsid w:val="00F24A65"/>
    <w:rsid w:val="00F2570A"/>
    <w:rsid w:val="00F26289"/>
    <w:rsid w:val="00F26619"/>
    <w:rsid w:val="00F26DC5"/>
    <w:rsid w:val="00F3027D"/>
    <w:rsid w:val="00F30DC3"/>
    <w:rsid w:val="00F312B6"/>
    <w:rsid w:val="00F318E6"/>
    <w:rsid w:val="00F318F5"/>
    <w:rsid w:val="00F31D0E"/>
    <w:rsid w:val="00F33814"/>
    <w:rsid w:val="00F33A79"/>
    <w:rsid w:val="00F33E08"/>
    <w:rsid w:val="00F34105"/>
    <w:rsid w:val="00F3427A"/>
    <w:rsid w:val="00F34347"/>
    <w:rsid w:val="00F344BB"/>
    <w:rsid w:val="00F3466D"/>
    <w:rsid w:val="00F3472F"/>
    <w:rsid w:val="00F347ED"/>
    <w:rsid w:val="00F34A65"/>
    <w:rsid w:val="00F34B43"/>
    <w:rsid w:val="00F34D5C"/>
    <w:rsid w:val="00F34E81"/>
    <w:rsid w:val="00F35326"/>
    <w:rsid w:val="00F35CF5"/>
    <w:rsid w:val="00F368FB"/>
    <w:rsid w:val="00F371B7"/>
    <w:rsid w:val="00F37E67"/>
    <w:rsid w:val="00F37EE6"/>
    <w:rsid w:val="00F4025A"/>
    <w:rsid w:val="00F40497"/>
    <w:rsid w:val="00F43277"/>
    <w:rsid w:val="00F434AA"/>
    <w:rsid w:val="00F441DA"/>
    <w:rsid w:val="00F4429A"/>
    <w:rsid w:val="00F443D9"/>
    <w:rsid w:val="00F44673"/>
    <w:rsid w:val="00F44C54"/>
    <w:rsid w:val="00F450C2"/>
    <w:rsid w:val="00F46184"/>
    <w:rsid w:val="00F463C3"/>
    <w:rsid w:val="00F464FC"/>
    <w:rsid w:val="00F46B61"/>
    <w:rsid w:val="00F5032F"/>
    <w:rsid w:val="00F5052C"/>
    <w:rsid w:val="00F508E1"/>
    <w:rsid w:val="00F50BFE"/>
    <w:rsid w:val="00F50FF4"/>
    <w:rsid w:val="00F51257"/>
    <w:rsid w:val="00F51676"/>
    <w:rsid w:val="00F521E8"/>
    <w:rsid w:val="00F530AB"/>
    <w:rsid w:val="00F54B76"/>
    <w:rsid w:val="00F54D51"/>
    <w:rsid w:val="00F551C4"/>
    <w:rsid w:val="00F55450"/>
    <w:rsid w:val="00F56476"/>
    <w:rsid w:val="00F569E2"/>
    <w:rsid w:val="00F5726B"/>
    <w:rsid w:val="00F57BC5"/>
    <w:rsid w:val="00F57BFB"/>
    <w:rsid w:val="00F60EC0"/>
    <w:rsid w:val="00F615B6"/>
    <w:rsid w:val="00F61B30"/>
    <w:rsid w:val="00F62823"/>
    <w:rsid w:val="00F63DBF"/>
    <w:rsid w:val="00F63E9A"/>
    <w:rsid w:val="00F64BF6"/>
    <w:rsid w:val="00F64D6B"/>
    <w:rsid w:val="00F654B3"/>
    <w:rsid w:val="00F65AE2"/>
    <w:rsid w:val="00F665E5"/>
    <w:rsid w:val="00F673C0"/>
    <w:rsid w:val="00F675EE"/>
    <w:rsid w:val="00F71141"/>
    <w:rsid w:val="00F71419"/>
    <w:rsid w:val="00F71C10"/>
    <w:rsid w:val="00F7428D"/>
    <w:rsid w:val="00F7439C"/>
    <w:rsid w:val="00F74A85"/>
    <w:rsid w:val="00F75B6C"/>
    <w:rsid w:val="00F7613A"/>
    <w:rsid w:val="00F76423"/>
    <w:rsid w:val="00F7653C"/>
    <w:rsid w:val="00F767B4"/>
    <w:rsid w:val="00F76D69"/>
    <w:rsid w:val="00F76FD0"/>
    <w:rsid w:val="00F770A6"/>
    <w:rsid w:val="00F778EF"/>
    <w:rsid w:val="00F77AB0"/>
    <w:rsid w:val="00F77C3A"/>
    <w:rsid w:val="00F802AA"/>
    <w:rsid w:val="00F80FE1"/>
    <w:rsid w:val="00F815BA"/>
    <w:rsid w:val="00F817FE"/>
    <w:rsid w:val="00F819FF"/>
    <w:rsid w:val="00F84143"/>
    <w:rsid w:val="00F8444C"/>
    <w:rsid w:val="00F845C0"/>
    <w:rsid w:val="00F8496B"/>
    <w:rsid w:val="00F851BC"/>
    <w:rsid w:val="00F851F1"/>
    <w:rsid w:val="00F852F6"/>
    <w:rsid w:val="00F85A8D"/>
    <w:rsid w:val="00F85E2C"/>
    <w:rsid w:val="00F877FE"/>
    <w:rsid w:val="00F90329"/>
    <w:rsid w:val="00F90ED9"/>
    <w:rsid w:val="00F91038"/>
    <w:rsid w:val="00F91626"/>
    <w:rsid w:val="00F91C48"/>
    <w:rsid w:val="00F9282D"/>
    <w:rsid w:val="00F932A2"/>
    <w:rsid w:val="00F932E0"/>
    <w:rsid w:val="00F933B3"/>
    <w:rsid w:val="00F937CE"/>
    <w:rsid w:val="00F93890"/>
    <w:rsid w:val="00F93D18"/>
    <w:rsid w:val="00F93EA0"/>
    <w:rsid w:val="00F94681"/>
    <w:rsid w:val="00F95469"/>
    <w:rsid w:val="00F96297"/>
    <w:rsid w:val="00F96B04"/>
    <w:rsid w:val="00F96CBA"/>
    <w:rsid w:val="00F96EB1"/>
    <w:rsid w:val="00F97D66"/>
    <w:rsid w:val="00F97E9C"/>
    <w:rsid w:val="00FA016B"/>
    <w:rsid w:val="00FA017D"/>
    <w:rsid w:val="00FA0666"/>
    <w:rsid w:val="00FA188F"/>
    <w:rsid w:val="00FA21AF"/>
    <w:rsid w:val="00FA2F30"/>
    <w:rsid w:val="00FA339B"/>
    <w:rsid w:val="00FA346B"/>
    <w:rsid w:val="00FA34A3"/>
    <w:rsid w:val="00FA3602"/>
    <w:rsid w:val="00FA3C5E"/>
    <w:rsid w:val="00FA3EBC"/>
    <w:rsid w:val="00FA4357"/>
    <w:rsid w:val="00FA4788"/>
    <w:rsid w:val="00FA4CA5"/>
    <w:rsid w:val="00FA524A"/>
    <w:rsid w:val="00FA57D6"/>
    <w:rsid w:val="00FA5ACB"/>
    <w:rsid w:val="00FA62B8"/>
    <w:rsid w:val="00FA6553"/>
    <w:rsid w:val="00FA66DC"/>
    <w:rsid w:val="00FA74DC"/>
    <w:rsid w:val="00FA7832"/>
    <w:rsid w:val="00FA7B8D"/>
    <w:rsid w:val="00FB00C9"/>
    <w:rsid w:val="00FB03AA"/>
    <w:rsid w:val="00FB142D"/>
    <w:rsid w:val="00FB16E7"/>
    <w:rsid w:val="00FB1B03"/>
    <w:rsid w:val="00FB1E4B"/>
    <w:rsid w:val="00FB241B"/>
    <w:rsid w:val="00FB2971"/>
    <w:rsid w:val="00FB2BB5"/>
    <w:rsid w:val="00FB33F1"/>
    <w:rsid w:val="00FB3421"/>
    <w:rsid w:val="00FB3627"/>
    <w:rsid w:val="00FB3840"/>
    <w:rsid w:val="00FB3E84"/>
    <w:rsid w:val="00FB3F79"/>
    <w:rsid w:val="00FB42BE"/>
    <w:rsid w:val="00FB4675"/>
    <w:rsid w:val="00FB46C4"/>
    <w:rsid w:val="00FB4AE0"/>
    <w:rsid w:val="00FB4BC9"/>
    <w:rsid w:val="00FB569B"/>
    <w:rsid w:val="00FB5A99"/>
    <w:rsid w:val="00FB5DF9"/>
    <w:rsid w:val="00FB6071"/>
    <w:rsid w:val="00FB680D"/>
    <w:rsid w:val="00FB6E1C"/>
    <w:rsid w:val="00FB6EAF"/>
    <w:rsid w:val="00FB71C9"/>
    <w:rsid w:val="00FB73B0"/>
    <w:rsid w:val="00FB73DC"/>
    <w:rsid w:val="00FB79FE"/>
    <w:rsid w:val="00FC05B6"/>
    <w:rsid w:val="00FC0950"/>
    <w:rsid w:val="00FC1ACA"/>
    <w:rsid w:val="00FC29FD"/>
    <w:rsid w:val="00FC2B85"/>
    <w:rsid w:val="00FC2FE9"/>
    <w:rsid w:val="00FC3295"/>
    <w:rsid w:val="00FC3708"/>
    <w:rsid w:val="00FC3765"/>
    <w:rsid w:val="00FC412E"/>
    <w:rsid w:val="00FC482B"/>
    <w:rsid w:val="00FC50E2"/>
    <w:rsid w:val="00FC640F"/>
    <w:rsid w:val="00FC6A67"/>
    <w:rsid w:val="00FC7196"/>
    <w:rsid w:val="00FC79CD"/>
    <w:rsid w:val="00FD070E"/>
    <w:rsid w:val="00FD0B30"/>
    <w:rsid w:val="00FD2650"/>
    <w:rsid w:val="00FD312A"/>
    <w:rsid w:val="00FD4511"/>
    <w:rsid w:val="00FD4B3C"/>
    <w:rsid w:val="00FD4C2C"/>
    <w:rsid w:val="00FD4E86"/>
    <w:rsid w:val="00FD5171"/>
    <w:rsid w:val="00FD52C3"/>
    <w:rsid w:val="00FD572A"/>
    <w:rsid w:val="00FD5D7E"/>
    <w:rsid w:val="00FD645F"/>
    <w:rsid w:val="00FD673D"/>
    <w:rsid w:val="00FD6C6E"/>
    <w:rsid w:val="00FD6D4E"/>
    <w:rsid w:val="00FD6D9F"/>
    <w:rsid w:val="00FD72C1"/>
    <w:rsid w:val="00FE0775"/>
    <w:rsid w:val="00FE0DE0"/>
    <w:rsid w:val="00FE18F2"/>
    <w:rsid w:val="00FE1DDC"/>
    <w:rsid w:val="00FE1E0D"/>
    <w:rsid w:val="00FE2F46"/>
    <w:rsid w:val="00FE35C9"/>
    <w:rsid w:val="00FE3B2C"/>
    <w:rsid w:val="00FE3CC5"/>
    <w:rsid w:val="00FE3D7C"/>
    <w:rsid w:val="00FE4FE7"/>
    <w:rsid w:val="00FE5882"/>
    <w:rsid w:val="00FE5BE9"/>
    <w:rsid w:val="00FE69CE"/>
    <w:rsid w:val="00FE7260"/>
    <w:rsid w:val="00FE74CB"/>
    <w:rsid w:val="00FE7A2C"/>
    <w:rsid w:val="00FF0616"/>
    <w:rsid w:val="00FF095F"/>
    <w:rsid w:val="00FF1E2B"/>
    <w:rsid w:val="00FF219E"/>
    <w:rsid w:val="00FF241C"/>
    <w:rsid w:val="00FF2909"/>
    <w:rsid w:val="00FF2ABD"/>
    <w:rsid w:val="00FF3724"/>
    <w:rsid w:val="00FF377E"/>
    <w:rsid w:val="00FF3A76"/>
    <w:rsid w:val="00FF4811"/>
    <w:rsid w:val="00FF4F2F"/>
    <w:rsid w:val="00FF656E"/>
    <w:rsid w:val="00FF6583"/>
    <w:rsid w:val="00FF67B4"/>
    <w:rsid w:val="00FF69B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1)" w:eastAsia="MS Mincho" w:hAnsi="CG Times (W1)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91040"/>
    <w:pPr>
      <w:spacing w:line="260" w:lineRule="atLeast"/>
    </w:pPr>
    <w:rPr>
      <w:rFonts w:ascii="Times New Roman" w:hAnsi="Times New Roman"/>
      <w:sz w:val="22"/>
      <w:szCs w:val="22"/>
      <w:lang w:val="en-GB"/>
    </w:rPr>
  </w:style>
  <w:style w:type="paragraph" w:styleId="Heading1">
    <w:name w:val="heading 1"/>
    <w:basedOn w:val="Heading2"/>
    <w:next w:val="BodyText"/>
    <w:link w:val="Heading1Char"/>
    <w:qFormat/>
    <w:rsid w:val="006F01F5"/>
    <w:pPr>
      <w:numPr>
        <w:numId w:val="1"/>
      </w:numPr>
      <w:outlineLvl w:val="0"/>
    </w:pPr>
  </w:style>
  <w:style w:type="paragraph" w:styleId="Heading2">
    <w:name w:val="heading 2"/>
    <w:basedOn w:val="Heading3"/>
    <w:next w:val="BodyText"/>
    <w:qFormat/>
    <w:rsid w:val="006F01F5"/>
    <w:pPr>
      <w:numPr>
        <w:numId w:val="2"/>
      </w:numPr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basedOn w:val="BodyText"/>
    <w:next w:val="BodyText"/>
    <w:qFormat/>
    <w:rsid w:val="006F01F5"/>
    <w:pPr>
      <w:keepNext/>
      <w:keepLines/>
      <w:spacing w:after="130"/>
      <w:outlineLvl w:val="2"/>
    </w:pPr>
    <w:rPr>
      <w:rFonts w:cs="CG Times (W1)"/>
      <w:i/>
      <w:iCs/>
    </w:rPr>
  </w:style>
  <w:style w:type="paragraph" w:styleId="Heading4">
    <w:name w:val="heading 4"/>
    <w:basedOn w:val="BodyText"/>
    <w:next w:val="BodyText"/>
    <w:qFormat/>
    <w:rsid w:val="006F01F5"/>
    <w:pPr>
      <w:outlineLvl w:val="3"/>
    </w:pPr>
  </w:style>
  <w:style w:type="paragraph" w:styleId="Heading5">
    <w:name w:val="heading 5"/>
    <w:basedOn w:val="Normal"/>
    <w:next w:val="Normal"/>
    <w:qFormat/>
    <w:rsid w:val="006F01F5"/>
    <w:pPr>
      <w:outlineLvl w:val="4"/>
    </w:pPr>
  </w:style>
  <w:style w:type="paragraph" w:styleId="Heading6">
    <w:name w:val="heading 6"/>
    <w:basedOn w:val="Normal"/>
    <w:next w:val="Normal"/>
    <w:qFormat/>
    <w:rsid w:val="006F01F5"/>
    <w:pPr>
      <w:outlineLvl w:val="5"/>
    </w:pPr>
  </w:style>
  <w:style w:type="paragraph" w:styleId="Heading7">
    <w:name w:val="heading 7"/>
    <w:basedOn w:val="Normal"/>
    <w:next w:val="Normal"/>
    <w:qFormat/>
    <w:rsid w:val="006F01F5"/>
    <w:pPr>
      <w:outlineLvl w:val="6"/>
    </w:pPr>
  </w:style>
  <w:style w:type="paragraph" w:styleId="Heading8">
    <w:name w:val="heading 8"/>
    <w:basedOn w:val="Normal"/>
    <w:next w:val="Normal"/>
    <w:qFormat/>
    <w:rsid w:val="006F01F5"/>
    <w:pPr>
      <w:outlineLvl w:val="7"/>
    </w:pPr>
  </w:style>
  <w:style w:type="paragraph" w:styleId="Heading9">
    <w:name w:val="heading 9"/>
    <w:basedOn w:val="Normal"/>
    <w:next w:val="Normal"/>
    <w:qFormat/>
    <w:rsid w:val="006F01F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rsid w:val="006F01F5"/>
    <w:pPr>
      <w:spacing w:after="260"/>
    </w:pPr>
  </w:style>
  <w:style w:type="paragraph" w:styleId="Footer">
    <w:name w:val="footer"/>
    <w:basedOn w:val="Normal"/>
    <w:link w:val="FooterChar"/>
    <w:uiPriority w:val="99"/>
    <w:rsid w:val="006F01F5"/>
    <w:pPr>
      <w:tabs>
        <w:tab w:val="right" w:pos="8505"/>
      </w:tabs>
    </w:pPr>
    <w:rPr>
      <w:rFonts w:cs="CG Times (W1)"/>
      <w:sz w:val="18"/>
      <w:szCs w:val="18"/>
    </w:rPr>
  </w:style>
  <w:style w:type="paragraph" w:styleId="Header">
    <w:name w:val="header"/>
    <w:basedOn w:val="Normal"/>
    <w:rsid w:val="006F01F5"/>
    <w:pPr>
      <w:spacing w:line="220" w:lineRule="exact"/>
      <w:jc w:val="right"/>
    </w:pPr>
    <w:rPr>
      <w:rFonts w:cs="CG Times (W1)"/>
      <w:i/>
      <w:iCs/>
      <w:sz w:val="18"/>
      <w:szCs w:val="18"/>
    </w:rPr>
  </w:style>
  <w:style w:type="paragraph" w:styleId="ListBullet">
    <w:name w:val="List Bullet"/>
    <w:basedOn w:val="BodyText"/>
    <w:rsid w:val="006F01F5"/>
    <w:pPr>
      <w:ind w:left="340" w:hanging="340"/>
    </w:pPr>
  </w:style>
  <w:style w:type="paragraph" w:styleId="ListBullet2">
    <w:name w:val="List Bullet 2"/>
    <w:basedOn w:val="ListBullet"/>
    <w:rsid w:val="006F01F5"/>
    <w:pPr>
      <w:ind w:left="680"/>
    </w:pPr>
  </w:style>
  <w:style w:type="paragraph" w:styleId="BodyTextIndent">
    <w:name w:val="Body Text Indent"/>
    <w:basedOn w:val="BodyText"/>
    <w:rsid w:val="006F01F5"/>
    <w:pPr>
      <w:ind w:left="340"/>
    </w:pPr>
  </w:style>
  <w:style w:type="paragraph" w:customStyle="1" w:styleId="zfaxdetails">
    <w:name w:val="zfax details"/>
    <w:basedOn w:val="Normal"/>
    <w:rsid w:val="006F01F5"/>
    <w:rPr>
      <w:rFonts w:ascii="Univers 55" w:hAnsi="Univers 55"/>
      <w:sz w:val="18"/>
      <w:szCs w:val="18"/>
    </w:rPr>
  </w:style>
  <w:style w:type="paragraph" w:customStyle="1" w:styleId="zdisclaimer">
    <w:name w:val="zdisclaimer"/>
    <w:basedOn w:val="Normal"/>
    <w:next w:val="Footer"/>
    <w:rsid w:val="006F01F5"/>
    <w:pPr>
      <w:framePr w:wrap="auto" w:vAnchor="page" w:hAnchor="page" w:x="3238" w:y="14685"/>
      <w:spacing w:line="240" w:lineRule="exact"/>
    </w:pPr>
    <w:rPr>
      <w:rFonts w:ascii="Univers 55" w:hAnsi="Univers 55"/>
      <w:sz w:val="20"/>
      <w:szCs w:val="20"/>
    </w:rPr>
  </w:style>
  <w:style w:type="paragraph" w:styleId="FootnoteText">
    <w:name w:val="footnote text"/>
    <w:basedOn w:val="Normal"/>
    <w:semiHidden/>
    <w:rsid w:val="006F01F5"/>
    <w:rPr>
      <w:rFonts w:cs="CG Times (W1)"/>
      <w:sz w:val="18"/>
      <w:szCs w:val="18"/>
    </w:rPr>
  </w:style>
  <w:style w:type="paragraph" w:customStyle="1" w:styleId="zsubject">
    <w:name w:val="zsubject"/>
    <w:basedOn w:val="Normal"/>
    <w:rsid w:val="006F01F5"/>
    <w:pPr>
      <w:spacing w:after="520"/>
    </w:pPr>
    <w:rPr>
      <w:rFonts w:cs="CG Times (W1)"/>
      <w:b/>
      <w:bCs/>
    </w:rPr>
  </w:style>
  <w:style w:type="paragraph" w:customStyle="1" w:styleId="zDistnHeader">
    <w:name w:val="zDistnHeader"/>
    <w:basedOn w:val="Normal"/>
    <w:next w:val="Normal"/>
    <w:rsid w:val="006F01F5"/>
    <w:pPr>
      <w:keepNext/>
      <w:spacing w:before="520"/>
    </w:pPr>
  </w:style>
  <w:style w:type="paragraph" w:customStyle="1" w:styleId="Graphic">
    <w:name w:val="Graphic"/>
    <w:basedOn w:val="Signature"/>
    <w:rsid w:val="006F01F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rsid w:val="006F01F5"/>
    <w:pPr>
      <w:spacing w:line="240" w:lineRule="auto"/>
    </w:pPr>
  </w:style>
  <w:style w:type="paragraph" w:customStyle="1" w:styleId="zdetails">
    <w:name w:val="zdetails"/>
    <w:basedOn w:val="Normal"/>
    <w:rsid w:val="006F01F5"/>
    <w:pPr>
      <w:spacing w:line="240" w:lineRule="exact"/>
    </w:pPr>
    <w:rPr>
      <w:rFonts w:ascii="Univers 45 Light" w:hAnsi="Univers 45 Light"/>
      <w:sz w:val="16"/>
      <w:szCs w:val="16"/>
    </w:rPr>
  </w:style>
  <w:style w:type="paragraph" w:customStyle="1" w:styleId="zbrand">
    <w:name w:val="zbrand"/>
    <w:basedOn w:val="Normal"/>
    <w:rsid w:val="006F01F5"/>
    <w:pPr>
      <w:keepLines/>
      <w:framePr w:wrap="around" w:vAnchor="page" w:hAnchor="page" w:x="3063" w:y="1458"/>
      <w:spacing w:line="240" w:lineRule="atLeast"/>
    </w:pPr>
    <w:rPr>
      <w:rFonts w:ascii="Univers 55" w:hAnsi="Univers 55"/>
      <w:noProof/>
    </w:rPr>
  </w:style>
  <w:style w:type="character" w:styleId="PageNumber">
    <w:name w:val="page number"/>
    <w:rsid w:val="006F01F5"/>
    <w:rPr>
      <w:rFonts w:cs="CG Times (W1)"/>
      <w:sz w:val="22"/>
      <w:szCs w:val="22"/>
    </w:rPr>
  </w:style>
  <w:style w:type="paragraph" w:styleId="Title">
    <w:name w:val="Title"/>
    <w:basedOn w:val="Normal"/>
    <w:qFormat/>
    <w:rsid w:val="006F01F5"/>
    <w:pPr>
      <w:spacing w:line="240" w:lineRule="auto"/>
      <w:ind w:left="540" w:right="749"/>
      <w:jc w:val="center"/>
    </w:pPr>
    <w:rPr>
      <w:rFonts w:ascii="Cordia New" w:cs="KPMG Logo"/>
      <w:sz w:val="24"/>
      <w:szCs w:val="24"/>
      <w:u w:val="single"/>
      <w:lang w:val="th-TH"/>
    </w:rPr>
  </w:style>
  <w:style w:type="paragraph" w:styleId="BlockText">
    <w:name w:val="Block Text"/>
    <w:basedOn w:val="Normal"/>
    <w:rsid w:val="006F01F5"/>
    <w:pPr>
      <w:spacing w:before="240" w:line="240" w:lineRule="auto"/>
      <w:ind w:left="547" w:right="749" w:firstLine="1440"/>
      <w:jc w:val="both"/>
    </w:pPr>
    <w:rPr>
      <w:rFonts w:ascii="Cordia New" w:cs="KPMG Logo"/>
      <w:sz w:val="28"/>
      <w:szCs w:val="28"/>
      <w:lang w:val="th-TH"/>
    </w:rPr>
  </w:style>
  <w:style w:type="paragraph" w:styleId="BodyText2">
    <w:name w:val="Body Text 2"/>
    <w:basedOn w:val="Normal"/>
    <w:rsid w:val="006F01F5"/>
    <w:pPr>
      <w:widowControl w:val="0"/>
      <w:ind w:right="720"/>
      <w:jc w:val="both"/>
    </w:pPr>
    <w:rPr>
      <w:rFonts w:ascii="Cordia New" w:cs="KPMG Logo"/>
      <w:snapToGrid w:val="0"/>
      <w:sz w:val="28"/>
      <w:szCs w:val="28"/>
      <w:lang w:eastAsia="th-TH"/>
    </w:rPr>
  </w:style>
  <w:style w:type="paragraph" w:styleId="BodyText3">
    <w:name w:val="Body Text 3"/>
    <w:basedOn w:val="Normal"/>
    <w:rsid w:val="006F01F5"/>
    <w:pPr>
      <w:widowControl w:val="0"/>
      <w:tabs>
        <w:tab w:val="left" w:pos="540"/>
        <w:tab w:val="left" w:pos="1980"/>
      </w:tabs>
      <w:spacing w:before="240" w:line="240" w:lineRule="auto"/>
      <w:ind w:right="747"/>
      <w:jc w:val="both"/>
    </w:pPr>
    <w:rPr>
      <w:rFonts w:ascii="Cordia New" w:cs="KPMG Logo"/>
      <w:snapToGrid w:val="0"/>
      <w:sz w:val="28"/>
      <w:szCs w:val="28"/>
      <w:lang w:eastAsia="th-TH"/>
    </w:rPr>
  </w:style>
  <w:style w:type="paragraph" w:styleId="Caption">
    <w:name w:val="caption"/>
    <w:basedOn w:val="Normal"/>
    <w:next w:val="Normal"/>
    <w:qFormat/>
    <w:rsid w:val="006F01F5"/>
    <w:pPr>
      <w:widowControl w:val="0"/>
      <w:tabs>
        <w:tab w:val="left" w:pos="540"/>
      </w:tabs>
      <w:spacing w:before="120" w:line="240" w:lineRule="auto"/>
      <w:ind w:right="720"/>
      <w:jc w:val="both"/>
    </w:pPr>
    <w:rPr>
      <w:rFonts w:ascii="Cordia New" w:cs="KPMG Logo"/>
      <w:snapToGrid w:val="0"/>
      <w:sz w:val="28"/>
      <w:szCs w:val="28"/>
      <w:lang w:eastAsia="th-TH"/>
    </w:rPr>
  </w:style>
  <w:style w:type="paragraph" w:styleId="BodyTextIndent3">
    <w:name w:val="Body Text Indent 3"/>
    <w:basedOn w:val="Normal"/>
    <w:rsid w:val="006F01F5"/>
    <w:pPr>
      <w:spacing w:before="180" w:line="240" w:lineRule="auto"/>
      <w:ind w:left="540"/>
      <w:jc w:val="both"/>
    </w:pPr>
    <w:rPr>
      <w:sz w:val="32"/>
      <w:szCs w:val="32"/>
    </w:rPr>
  </w:style>
  <w:style w:type="paragraph" w:styleId="BalloonText">
    <w:name w:val="Balloon Text"/>
    <w:basedOn w:val="Normal"/>
    <w:semiHidden/>
    <w:rsid w:val="001365B2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1839FD"/>
    <w:pPr>
      <w:spacing w:after="0"/>
      <w:ind w:left="900" w:right="387" w:hanging="540"/>
      <w:jc w:val="both"/>
    </w:pPr>
    <w:rPr>
      <w:sz w:val="28"/>
      <w:szCs w:val="28"/>
      <w:lang w:val="en-US"/>
    </w:rPr>
  </w:style>
  <w:style w:type="character" w:customStyle="1" w:styleId="AccPolicyHeadingChar">
    <w:name w:val="Acc Policy Heading Char"/>
    <w:link w:val="AccPolicyHeading"/>
    <w:rsid w:val="001839FD"/>
    <w:rPr>
      <w:rFonts w:cs="Angsana New"/>
      <w:sz w:val="28"/>
      <w:szCs w:val="28"/>
      <w:lang w:val="en-US" w:eastAsia="en-US" w:bidi="th-TH"/>
    </w:rPr>
  </w:style>
  <w:style w:type="paragraph" w:customStyle="1" w:styleId="ReportHeading1">
    <w:name w:val="ReportHeading1"/>
    <w:basedOn w:val="Normal"/>
    <w:uiPriority w:val="99"/>
    <w:rsid w:val="00DB7C87"/>
    <w:pPr>
      <w:framePr w:w="6521" w:h="1055" w:hSpace="142" w:wrap="around" w:vAnchor="page" w:hAnchor="page" w:x="1441" w:y="4452"/>
      <w:spacing w:line="300" w:lineRule="atLeast"/>
    </w:pPr>
    <w:rPr>
      <w:rFonts w:ascii="Arial" w:hAnsi="Arial" w:cs="Times New Roman"/>
      <w:b/>
      <w:bCs/>
      <w:sz w:val="24"/>
      <w:szCs w:val="24"/>
      <w:lang w:val="en-US"/>
    </w:rPr>
  </w:style>
  <w:style w:type="paragraph" w:customStyle="1" w:styleId="IndexHeading1">
    <w:name w:val="Index Heading1"/>
    <w:aliases w:val="ixh"/>
    <w:basedOn w:val="BodyText"/>
    <w:rsid w:val="00F877FE"/>
    <w:pPr>
      <w:spacing w:after="130"/>
      <w:ind w:left="1134" w:hanging="1134"/>
    </w:pPr>
    <w:rPr>
      <w:rFonts w:cs="Times New Roman"/>
      <w:b/>
      <w:szCs w:val="20"/>
      <w:lang w:bidi="ar-SA"/>
    </w:rPr>
  </w:style>
  <w:style w:type="character" w:customStyle="1" w:styleId="AAReference">
    <w:name w:val="AA Reference"/>
    <w:rsid w:val="00B97E3F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customStyle="1" w:styleId="acctmainheading">
    <w:name w:val="acct main heading"/>
    <w:aliases w:val="am"/>
    <w:basedOn w:val="Normal"/>
    <w:rsid w:val="00B97E3F"/>
    <w:pPr>
      <w:keepNext/>
      <w:spacing w:after="140" w:line="320" w:lineRule="atLeast"/>
    </w:pPr>
    <w:rPr>
      <w:rFonts w:cs="Times New Roman"/>
      <w:b/>
      <w:sz w:val="28"/>
      <w:szCs w:val="20"/>
      <w:lang w:bidi="ar-SA"/>
    </w:rPr>
  </w:style>
  <w:style w:type="paragraph" w:customStyle="1" w:styleId="index">
    <w:name w:val="index"/>
    <w:aliases w:val="ix"/>
    <w:basedOn w:val="BodyText"/>
    <w:rsid w:val="00B97E3F"/>
    <w:pPr>
      <w:tabs>
        <w:tab w:val="num" w:pos="1134"/>
      </w:tabs>
      <w:spacing w:after="20"/>
      <w:ind w:left="1134" w:hanging="1134"/>
    </w:pPr>
    <w:rPr>
      <w:rFonts w:cs="Times New Roman"/>
      <w:szCs w:val="20"/>
      <w:lang w:bidi="ar-SA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AF554C"/>
    <w:pPr>
      <w:tabs>
        <w:tab w:val="decimal" w:pos="765"/>
      </w:tabs>
    </w:pPr>
    <w:rPr>
      <w:rFonts w:cs="Times New Roman"/>
      <w:szCs w:val="20"/>
      <w:lang w:bidi="ar-SA"/>
    </w:rPr>
  </w:style>
  <w:style w:type="paragraph" w:customStyle="1" w:styleId="3">
    <w:name w:val="?????3????"/>
    <w:basedOn w:val="Normal"/>
    <w:rsid w:val="00773CBA"/>
    <w:pPr>
      <w:tabs>
        <w:tab w:val="left" w:pos="360"/>
        <w:tab w:val="left" w:pos="720"/>
      </w:tabs>
      <w:spacing w:line="240" w:lineRule="auto"/>
    </w:pPr>
    <w:rPr>
      <w:rFonts w:cs="Times New Roman"/>
      <w:lang w:val="th-TH"/>
    </w:rPr>
  </w:style>
  <w:style w:type="paragraph" w:customStyle="1" w:styleId="a">
    <w:name w:val="¢éÍ¤ÇÒÁ"/>
    <w:basedOn w:val="Normal"/>
    <w:rsid w:val="002E317B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block">
    <w:name w:val="block"/>
    <w:aliases w:val="b,b + Angsana New,Bold,Thai Distributed Justification,Left:  0...."/>
    <w:basedOn w:val="BodyText"/>
    <w:rsid w:val="00B653FF"/>
    <w:pPr>
      <w:ind w:left="567"/>
    </w:pPr>
    <w:rPr>
      <w:rFonts w:cs="Times New Roman"/>
      <w:szCs w:val="20"/>
      <w:lang w:bidi="ar-SA"/>
    </w:rPr>
  </w:style>
  <w:style w:type="paragraph" w:customStyle="1" w:styleId="acctcolumnheading">
    <w:name w:val="acct column heading"/>
    <w:aliases w:val="ac"/>
    <w:basedOn w:val="Normal"/>
    <w:rsid w:val="00EF5E66"/>
    <w:pPr>
      <w:spacing w:after="260"/>
      <w:jc w:val="center"/>
    </w:pPr>
    <w:rPr>
      <w:rFonts w:cs="Times New Roman"/>
      <w:szCs w:val="20"/>
      <w:lang w:bidi="ar-SA"/>
    </w:rPr>
  </w:style>
  <w:style w:type="table" w:styleId="TableGrid">
    <w:name w:val="Table Grid"/>
    <w:basedOn w:val="TableNormal"/>
    <w:rsid w:val="002A3513"/>
    <w:rPr>
      <w:rFonts w:ascii="Times New Roman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aliases w:val="bt Char,body text Char,Body Char"/>
    <w:link w:val="BodyText"/>
    <w:rsid w:val="00125BE6"/>
    <w:rPr>
      <w:rFonts w:cs="Angsana New"/>
      <w:sz w:val="22"/>
      <w:szCs w:val="22"/>
      <w:lang w:val="en-GB" w:eastAsia="en-US" w:bidi="th-TH"/>
    </w:rPr>
  </w:style>
  <w:style w:type="paragraph" w:customStyle="1" w:styleId="AAFrameAddress">
    <w:name w:val="AA Frame Address"/>
    <w:basedOn w:val="Heading1"/>
    <w:rsid w:val="00125BE6"/>
    <w:pPr>
      <w:keepLines w:val="0"/>
      <w:framePr w:w="2812" w:h="1701" w:hSpace="142" w:vSpace="142" w:wrap="around" w:vAnchor="page" w:hAnchor="page" w:x="8024" w:y="2723"/>
      <w:shd w:val="clear" w:color="FFFFFF" w:fill="auto"/>
      <w:spacing w:after="90" w:line="240" w:lineRule="auto"/>
      <w:ind w:hanging="284"/>
    </w:pPr>
    <w:rPr>
      <w:rFonts w:ascii="Arial" w:hAnsi="Arial" w:cs="Times New Roman"/>
      <w:i w:val="0"/>
      <w:iCs w:val="0"/>
      <w:noProof/>
      <w:sz w:val="18"/>
      <w:szCs w:val="18"/>
      <w:u w:val="single"/>
      <w:lang w:val="en-US"/>
    </w:rPr>
  </w:style>
  <w:style w:type="character" w:customStyle="1" w:styleId="Heading1Char">
    <w:name w:val="Heading 1 Char"/>
    <w:link w:val="Heading1"/>
    <w:rsid w:val="00125BE6"/>
    <w:rPr>
      <w:rFonts w:cs="CG Times (W1)"/>
      <w:b/>
      <w:bCs/>
      <w:i/>
      <w:iCs/>
      <w:sz w:val="24"/>
      <w:szCs w:val="24"/>
      <w:lang w:val="en-GB" w:eastAsia="en-US" w:bidi="th-TH"/>
    </w:rPr>
  </w:style>
  <w:style w:type="paragraph" w:styleId="TOC6">
    <w:name w:val="toc 6"/>
    <w:basedOn w:val="Normal"/>
    <w:next w:val="Normal"/>
    <w:semiHidden/>
    <w:rsid w:val="00B3324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hAnsi="Arial" w:cs="Times New Roman"/>
      <w:sz w:val="18"/>
      <w:szCs w:val="18"/>
      <w:lang w:val="en-US"/>
    </w:rPr>
  </w:style>
  <w:style w:type="character" w:customStyle="1" w:styleId="FooterChar">
    <w:name w:val="Footer Char"/>
    <w:link w:val="Footer"/>
    <w:uiPriority w:val="99"/>
    <w:rsid w:val="00953D71"/>
    <w:rPr>
      <w:rFonts w:ascii="Times New Roman" w:hAnsi="Times New Roman" w:cs="CG Times (W1)"/>
      <w:sz w:val="18"/>
      <w:szCs w:val="18"/>
      <w:lang w:val="en-GB"/>
    </w:rPr>
  </w:style>
  <w:style w:type="paragraph" w:styleId="ListParagraph">
    <w:name w:val="List Paragraph"/>
    <w:basedOn w:val="Normal"/>
    <w:uiPriority w:val="34"/>
    <w:qFormat/>
    <w:rsid w:val="00BA67B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hAnsi="Arial"/>
      <w:sz w:val="18"/>
      <w:lang w:val="en-US"/>
    </w:rPr>
  </w:style>
  <w:style w:type="paragraph" w:customStyle="1" w:styleId="acctmergecolhdg">
    <w:name w:val="acct merge col hdg"/>
    <w:aliases w:val="mh"/>
    <w:basedOn w:val="Normal"/>
    <w:rsid w:val="008B38CF"/>
    <w:pPr>
      <w:jc w:val="center"/>
    </w:pPr>
    <w:rPr>
      <w:rFonts w:cs="Times New Roman"/>
      <w:b/>
      <w:szCs w:val="20"/>
      <w:lang w:bidi="ar-SA"/>
    </w:rPr>
  </w:style>
  <w:style w:type="paragraph" w:customStyle="1" w:styleId="AccPolicyalternative">
    <w:name w:val="Acc Policy alternative"/>
    <w:basedOn w:val="Normal"/>
    <w:link w:val="AccPolicyalternativeChar"/>
    <w:autoRedefine/>
    <w:rsid w:val="00A473FB"/>
    <w:pPr>
      <w:tabs>
        <w:tab w:val="left" w:pos="540"/>
      </w:tabs>
      <w:spacing w:line="240" w:lineRule="auto"/>
      <w:ind w:left="540" w:right="-43"/>
      <w:jc w:val="thaiDistribute"/>
    </w:pPr>
    <w:rPr>
      <w:rFonts w:ascii="Angsana New" w:hAnsi="Angsana New"/>
      <w:sz w:val="30"/>
      <w:szCs w:val="30"/>
    </w:rPr>
  </w:style>
  <w:style w:type="character" w:customStyle="1" w:styleId="AccPolicyalternativeChar">
    <w:name w:val="Acc Policy alternative Char"/>
    <w:link w:val="AccPolicyalternative"/>
    <w:rsid w:val="00A473FB"/>
    <w:rPr>
      <w:rFonts w:ascii="Angsana New" w:hAnsi="Angsana New"/>
      <w:sz w:val="30"/>
      <w:szCs w:val="30"/>
      <w:lang w:val="en-GB"/>
    </w:rPr>
  </w:style>
  <w:style w:type="paragraph" w:styleId="TOC5">
    <w:name w:val="toc 5"/>
    <w:basedOn w:val="Normal"/>
    <w:next w:val="Normal"/>
    <w:autoRedefine/>
    <w:rsid w:val="00CD0F64"/>
    <w:pPr>
      <w:ind w:left="880"/>
    </w:pPr>
    <w:rPr>
      <w:szCs w:val="28"/>
    </w:rPr>
  </w:style>
  <w:style w:type="paragraph" w:customStyle="1" w:styleId="Default">
    <w:name w:val="Default"/>
    <w:rsid w:val="00112264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character" w:customStyle="1" w:styleId="Heading1Char1">
    <w:name w:val="Heading 1 Char1"/>
    <w:rsid w:val="00B2727C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shorttext">
    <w:name w:val="short_text"/>
    <w:basedOn w:val="DefaultParagraphFont"/>
    <w:rsid w:val="00433DDB"/>
  </w:style>
  <w:style w:type="character" w:customStyle="1" w:styleId="hps">
    <w:name w:val="hps"/>
    <w:basedOn w:val="DefaultParagraphFont"/>
    <w:rsid w:val="00433DDB"/>
  </w:style>
  <w:style w:type="character" w:styleId="CommentReference">
    <w:name w:val="annotation reference"/>
    <w:rsid w:val="006950E0"/>
    <w:rPr>
      <w:sz w:val="16"/>
      <w:szCs w:val="16"/>
    </w:rPr>
  </w:style>
  <w:style w:type="paragraph" w:styleId="CommentText">
    <w:name w:val="annotation text"/>
    <w:basedOn w:val="Normal"/>
    <w:link w:val="CommentTextChar"/>
    <w:rsid w:val="006950E0"/>
    <w:rPr>
      <w:sz w:val="20"/>
      <w:szCs w:val="25"/>
    </w:rPr>
  </w:style>
  <w:style w:type="character" w:customStyle="1" w:styleId="CommentTextChar">
    <w:name w:val="Comment Text Char"/>
    <w:link w:val="CommentText"/>
    <w:rsid w:val="006950E0"/>
    <w:rPr>
      <w:rFonts w:ascii="Times New Roman" w:hAnsi="Times New Roman"/>
      <w:szCs w:val="25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43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6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1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68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0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25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13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07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00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13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03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9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94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56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0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10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34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68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18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23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12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68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14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15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97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62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96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56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8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75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7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65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32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41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65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1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24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05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4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82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6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4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7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0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58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4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footer" Target="foot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KIS\Templates\Fax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0F554A-C13F-468D-8A29-36D9917062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Fax</Template>
  <TotalTime>0</TotalTime>
  <Pages>3</Pages>
  <Words>306</Words>
  <Characters>1746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KIS Facsimile v1.2</vt:lpstr>
    </vt:vector>
  </TitlesOfParts>
  <Company>KPMG</Company>
  <LinksUpToDate>false</LinksUpToDate>
  <CharactersWithSpaces>2048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KIS Facsimile v1.2</dc:title>
  <dc:creator>พีคมาร์วิค สุธี</dc:creator>
  <cp:lastModifiedBy>kanchana</cp:lastModifiedBy>
  <cp:revision>2</cp:revision>
  <cp:lastPrinted>2018-08-07T09:01:00Z</cp:lastPrinted>
  <dcterms:created xsi:type="dcterms:W3CDTF">2018-08-08T07:35:00Z</dcterms:created>
  <dcterms:modified xsi:type="dcterms:W3CDTF">2018-08-08T07:35:00Z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