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B3" w:rsidRPr="00FD572A" w:rsidRDefault="00DB5EB3" w:rsidP="00670BA5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61BBF" w:rsidRPr="00FD572A" w:rsidRDefault="00C61BBF" w:rsidP="00C61BB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964BBB" w:rsidRPr="00FD572A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E82279" w:rsidRPr="00FD572A" w:rsidRDefault="00E82279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10F60" w:rsidRPr="00FD572A" w:rsidRDefault="00933B0F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2B248B" w:rsidRPr="00FD572A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910F60" w:rsidRPr="00FD572A" w:rsidRDefault="001C6320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542378" w:rsidRDefault="00542378" w:rsidP="0054237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:rsidR="00365C76" w:rsidRPr="0014162A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14162A" w:rsidRPr="000D6419" w:rsidRDefault="0014162A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0D6419" w:rsidRPr="00C73D0D" w:rsidRDefault="000A7670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:rsidR="00365C76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D10E9" w:rsidRPr="009827F1" w:rsidRDefault="006D10E9" w:rsidP="000D6419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FB6EAF" w:rsidRPr="00345DA7" w:rsidRDefault="00FB6EAF" w:rsidP="00FB6EA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050759" w:rsidRPr="00B9042F" w:rsidRDefault="00050759" w:rsidP="00CD63B2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:rsidR="002A3513" w:rsidRPr="007F09F4" w:rsidRDefault="006D4735" w:rsidP="007F09F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="00DB5EB3" w:rsidRPr="007F09F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01315" w:rsidRPr="007F09F4">
        <w:rPr>
          <w:rFonts w:ascii="Angsana New" w:hAnsi="Angsana New"/>
          <w:sz w:val="30"/>
          <w:szCs w:val="30"/>
          <w:cs/>
        </w:rPr>
        <w:t>ระหว่างกาล</w:t>
      </w:r>
      <w:r w:rsidR="00DB5EB3" w:rsidRPr="007F09F4">
        <w:rPr>
          <w:rFonts w:ascii="Angsana New" w:hAnsi="Angsana New"/>
          <w:sz w:val="30"/>
          <w:szCs w:val="30"/>
          <w:cs/>
        </w:rPr>
        <w:t>นี้</w:t>
      </w:r>
    </w:p>
    <w:p w:rsidR="002A3513" w:rsidRPr="00FD572A" w:rsidRDefault="002A351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6A1DFE" w:rsidRPr="00EE5B05" w:rsidRDefault="006A1DFE" w:rsidP="004218B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D572A">
        <w:rPr>
          <w:rFonts w:ascii="Angsana New" w:hAnsi="Angsana New"/>
          <w:sz w:val="30"/>
          <w:szCs w:val="30"/>
          <w:cs/>
        </w:rPr>
        <w:t>งบการเงิน</w:t>
      </w:r>
      <w:r w:rsidR="007E5D85" w:rsidRPr="00FD572A">
        <w:rPr>
          <w:rFonts w:ascii="Angsana New" w:hAnsi="Angsana New"/>
          <w:sz w:val="30"/>
          <w:szCs w:val="30"/>
          <w:cs/>
        </w:rPr>
        <w:t>ระหว่างกาล</w:t>
      </w:r>
      <w:r w:rsidRPr="00FD572A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</w:t>
      </w:r>
      <w:r w:rsidR="00207FEA" w:rsidRPr="00FD572A">
        <w:rPr>
          <w:rFonts w:ascii="Angsana New" w:hAnsi="Angsana New"/>
          <w:sz w:val="30"/>
          <w:szCs w:val="30"/>
          <w:cs/>
        </w:rPr>
        <w:t>จากคณะกรรมการเมื่อวันที่</w:t>
      </w:r>
      <w:r w:rsidR="00D45938">
        <w:rPr>
          <w:rFonts w:ascii="Angsana New" w:hAnsi="Angsana New"/>
          <w:sz w:val="30"/>
          <w:szCs w:val="30"/>
          <w:lang w:val="en-US"/>
        </w:rPr>
        <w:t xml:space="preserve">8 </w:t>
      </w:r>
      <w:r w:rsidR="00D4593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2561</w:t>
      </w:r>
    </w:p>
    <w:p w:rsidR="00DB5EB3" w:rsidRPr="00FD572A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6D610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:rsidR="00DB5EB3" w:rsidRPr="00FD572A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987127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 xml:space="preserve">” 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เป็นนิต</w:t>
      </w:r>
      <w:r w:rsidR="006A1C62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ิบุคคลที่จัดตั้งขึ้นในประเทศไทยและ</w:t>
      </w:r>
      <w:r w:rsidR="00B233C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มี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ที่อยู่จดทะเบียนตั้งอยู่เลขที่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208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หมู่ 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="00987127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ถนนท้ายบ้าน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ตำบลท้ายบ้าน อำเภอเมืองจังหวัดสมุทรปราการ</w:t>
      </w:r>
      <w:r w:rsidR="00B233C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ประเทศไทย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และมีสาขาอยู่ที่จังหวัดลำปาง</w:t>
      </w:r>
    </w:p>
    <w:p w:rsidR="006A1C62" w:rsidRPr="00FD572A" w:rsidRDefault="006A1C62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0865A0" w:rsidRPr="00FD572A" w:rsidRDefault="006A1C62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บริษัทจดทะเบียนกับตลาดหลักทรัพย์แห่งประเทศไทยเมื่อวันที่ 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มกราคม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 xml:space="preserve"> 2538</w:t>
      </w:r>
    </w:p>
    <w:p w:rsidR="006A1C62" w:rsidRPr="00FD572A" w:rsidRDefault="006A1C62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8D5306" w:rsidRPr="00FD572A" w:rsidRDefault="00466F97" w:rsidP="00466F97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  <w:r w:rsidRPr="00FD572A">
        <w:rPr>
          <w:rFonts w:ascii="Angsana New" w:hAnsi="Angsana New"/>
          <w:sz w:val="30"/>
          <w:szCs w:val="30"/>
          <w:cs/>
          <w:lang w:val="en-US"/>
        </w:rPr>
        <w:t>ผู้ถือหุ้นรายใหญ่ในระหว่างงวด</w:t>
      </w:r>
      <w:r w:rsidR="008D5306" w:rsidRPr="00FD572A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  <w:r w:rsidR="00FA188F" w:rsidRPr="00FD572A">
        <w:rPr>
          <w:rFonts w:ascii="Angsana New" w:hAnsi="Angsana New"/>
          <w:sz w:val="30"/>
          <w:szCs w:val="30"/>
          <w:cs/>
          <w:lang w:val="en-US"/>
        </w:rPr>
        <w:t>ตระกูลวิญญรัตน์ ซึ่ง</w:t>
      </w:r>
      <w:r w:rsidR="008D5306" w:rsidRPr="00FD572A">
        <w:rPr>
          <w:rFonts w:ascii="Angsana New" w:hAnsi="Angsana New"/>
          <w:sz w:val="30"/>
          <w:szCs w:val="30"/>
          <w:cs/>
          <w:lang w:val="en-US"/>
        </w:rPr>
        <w:t>ถือหุ้น</w:t>
      </w:r>
      <w:r w:rsidR="00FA188F" w:rsidRPr="00FD572A">
        <w:rPr>
          <w:rFonts w:ascii="Angsana New" w:hAnsi="Angsana New"/>
          <w:sz w:val="30"/>
          <w:szCs w:val="30"/>
          <w:cs/>
          <w:lang w:val="en-US"/>
        </w:rPr>
        <w:t>รวมทั้งสิ้น</w:t>
      </w:r>
      <w:r w:rsidR="008D5306" w:rsidRPr="00FD572A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9867E2" w:rsidRPr="009867E2">
        <w:rPr>
          <w:rFonts w:ascii="Angsana New" w:hAnsi="Angsana New"/>
          <w:sz w:val="30"/>
          <w:szCs w:val="30"/>
          <w:lang w:val="en-US"/>
        </w:rPr>
        <w:t>74.60</w:t>
      </w:r>
    </w:p>
    <w:p w:rsidR="008D5306" w:rsidRPr="00FD572A" w:rsidRDefault="008D5306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</w:t>
      </w:r>
      <w:r w:rsidR="006D03B4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การผลิตและจำหน่าย</w:t>
      </w:r>
      <w:r w:rsidR="000D4C34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เครื่องปรุงรสอาหาร</w:t>
      </w:r>
    </w:p>
    <w:p w:rsidR="00DB5EB3" w:rsidRPr="00FD572A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DB5EB3" w:rsidRPr="00FD572A" w:rsidRDefault="00DB5EB3" w:rsidP="006D610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  <w:r w:rsidR="00C01315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ระหว่างกาล</w:t>
      </w:r>
    </w:p>
    <w:p w:rsidR="00B80DD4" w:rsidRPr="00333AED" w:rsidRDefault="00B80DD4" w:rsidP="006D610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80DD4" w:rsidRPr="00333AED" w:rsidRDefault="00B80DD4" w:rsidP="00B80DD4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33AE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B80DD4" w:rsidRPr="00FD572A" w:rsidRDefault="00B80DD4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9C2B49" w:rsidRPr="00FD572A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FD572A">
        <w:rPr>
          <w:rFonts w:ascii="Angsana New" w:hAnsi="Angsana New"/>
          <w:sz w:val="30"/>
          <w:szCs w:val="30"/>
        </w:rPr>
        <w:t xml:space="preserve">34 </w:t>
      </w:r>
      <w:r w:rsidRPr="00FD572A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7E03DF">
        <w:rPr>
          <w:rFonts w:ascii="Angsana New" w:hAnsi="Angsana New"/>
          <w:sz w:val="30"/>
          <w:szCs w:val="30"/>
        </w:rPr>
        <w:t>2560</w:t>
      </w:r>
      <w:r w:rsidRPr="00FD572A">
        <w:rPr>
          <w:rFonts w:ascii="Angsana New" w:hAnsi="Angsana New"/>
          <w:sz w:val="30"/>
          <w:szCs w:val="30"/>
        </w:rPr>
        <w:t xml:space="preserve">) </w:t>
      </w:r>
      <w:r w:rsidRPr="00FD572A">
        <w:rPr>
          <w:rFonts w:ascii="Angsana New" w:hAnsi="Angsana New"/>
          <w:sz w:val="30"/>
          <w:szCs w:val="30"/>
          <w:cs/>
        </w:rPr>
        <w:t xml:space="preserve">เรื่อง   </w:t>
      </w:r>
      <w:r w:rsidR="00076D0E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</w:t>
      </w:r>
      <w:r w:rsidRPr="00FD572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FD572A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C01315" w:rsidRPr="00FD572A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C01315" w:rsidRPr="00FD572A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>
        <w:rPr>
          <w:rFonts w:ascii="Angsana New" w:hAnsi="Angsana New"/>
          <w:sz w:val="30"/>
          <w:szCs w:val="30"/>
          <w:lang w:val="en-US"/>
        </w:rPr>
        <w:t>2560</w:t>
      </w:r>
      <w:r w:rsidRPr="00FD572A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43271F" w:rsidRPr="00FD572A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AC6F71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>
        <w:rPr>
          <w:rFonts w:ascii="Angsana New" w:hAnsi="Angsana New"/>
          <w:sz w:val="30"/>
          <w:szCs w:val="30"/>
          <w:lang w:val="en-US"/>
        </w:rPr>
        <w:t>2560</w:t>
      </w:r>
    </w:p>
    <w:p w:rsidR="0043271F" w:rsidRPr="00FD572A" w:rsidRDefault="0043271F" w:rsidP="0043271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F0DFC" w:rsidRDefault="009B3988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br w:type="page"/>
      </w:r>
      <w:r w:rsidR="00A32EB0" w:rsidRPr="00FD572A">
        <w:rPr>
          <w:rFonts w:ascii="Angsana New" w:hAnsi="Angsana New"/>
          <w:sz w:val="30"/>
          <w:szCs w:val="30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="00A32EB0"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837B0">
        <w:rPr>
          <w:rFonts w:ascii="Angsana New" w:hAnsi="Angsana New"/>
          <w:sz w:val="30"/>
          <w:szCs w:val="30"/>
        </w:rPr>
        <w:t>2560</w:t>
      </w:r>
      <w:r w:rsidR="000837B0">
        <w:rPr>
          <w:rFonts w:ascii="Angsana New" w:hAnsi="Angsana New" w:hint="cs"/>
          <w:sz w:val="30"/>
          <w:szCs w:val="30"/>
          <w:cs/>
        </w:rPr>
        <w:t>ยก</w:t>
      </w:r>
      <w:r w:rsidR="00A32EB0" w:rsidRPr="00FD572A">
        <w:rPr>
          <w:rFonts w:ascii="Angsana New" w:hAnsi="Angsana New"/>
          <w:sz w:val="30"/>
          <w:szCs w:val="30"/>
          <w:cs/>
        </w:rPr>
        <w:t xml:space="preserve">เว้นกรณีที่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A32EB0" w:rsidRPr="00FD572A">
        <w:rPr>
          <w:rFonts w:ascii="Angsana New" w:hAnsi="Angsana New"/>
          <w:sz w:val="30"/>
          <w:szCs w:val="30"/>
        </w:rPr>
        <w:t xml:space="preserve">1 </w:t>
      </w:r>
      <w:r w:rsidR="00A32EB0" w:rsidRPr="00FD572A">
        <w:rPr>
          <w:rFonts w:ascii="Angsana New" w:hAnsi="Angsana New"/>
          <w:sz w:val="30"/>
          <w:szCs w:val="30"/>
          <w:cs/>
        </w:rPr>
        <w:t xml:space="preserve">มกราคม </w:t>
      </w:r>
      <w:r w:rsidR="000837B0">
        <w:rPr>
          <w:rFonts w:ascii="Angsana New" w:hAnsi="Angsana New"/>
          <w:sz w:val="30"/>
          <w:szCs w:val="30"/>
        </w:rPr>
        <w:t>2561</w:t>
      </w:r>
      <w:r w:rsidR="00A32EB0" w:rsidRPr="00FD572A">
        <w:rPr>
          <w:rFonts w:ascii="Angsana New" w:hAnsi="Angsana New"/>
          <w:sz w:val="30"/>
          <w:szCs w:val="30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0837B0" w:rsidRPr="000421FD" w:rsidRDefault="000837B0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0837B0" w:rsidRDefault="000837B0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5B420E">
        <w:rPr>
          <w:rFonts w:ascii="Angsana New" w:hAnsi="Angsana New"/>
          <w:sz w:val="30"/>
          <w:szCs w:val="30"/>
          <w:cs/>
        </w:rPr>
        <w:t>นอกเหนือจาก</w:t>
      </w:r>
      <w:r w:rsidRPr="005B420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5B420E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0837B0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0837B0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837B0">
        <w:rPr>
          <w:rFonts w:ascii="Angsana New" w:hAnsi="Angsana New"/>
          <w:sz w:val="30"/>
          <w:szCs w:val="30"/>
        </w:rPr>
        <w:t>15</w:t>
      </w:r>
      <w:r w:rsidRPr="000837B0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ซึ่งมีผลบังคับสำหรับรอบระยะเวลาบัญชีที่เริ่มในหรือหลังวันที่</w:t>
      </w:r>
      <w:r w:rsidRPr="000837B0">
        <w:rPr>
          <w:rFonts w:ascii="Angsana New" w:hAnsi="Angsana New"/>
          <w:sz w:val="30"/>
          <w:szCs w:val="30"/>
        </w:rPr>
        <w:t xml:space="preserve"> 1</w:t>
      </w:r>
      <w:r w:rsidRPr="000837B0">
        <w:rPr>
          <w:rFonts w:ascii="Angsana New" w:hAnsi="Angsana New"/>
          <w:sz w:val="30"/>
          <w:szCs w:val="30"/>
          <w:cs/>
        </w:rPr>
        <w:t xml:space="preserve"> มกราคม </w:t>
      </w:r>
      <w:r w:rsidRPr="000837B0">
        <w:rPr>
          <w:rFonts w:ascii="Angsana New" w:hAnsi="Angsana New"/>
          <w:sz w:val="30"/>
          <w:szCs w:val="30"/>
        </w:rPr>
        <w:t xml:space="preserve">2562 </w:t>
      </w:r>
      <w:r w:rsidRPr="000837B0">
        <w:rPr>
          <w:rFonts w:ascii="Angsana New" w:hAnsi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</w:t>
      </w:r>
      <w:r w:rsidRPr="000837B0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Pr="000837B0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0837B0" w:rsidRPr="000421FD" w:rsidRDefault="000837B0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color w:val="000000"/>
          <w:sz w:val="28"/>
          <w:szCs w:val="28"/>
          <w:highlight w:val="cyan"/>
        </w:rPr>
      </w:pPr>
    </w:p>
    <w:p w:rsidR="000837B0" w:rsidRDefault="000837B0" w:rsidP="000837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37B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837B0">
        <w:rPr>
          <w:rFonts w:ascii="Angsana New" w:hAnsi="Angsana New"/>
          <w:sz w:val="30"/>
          <w:szCs w:val="30"/>
        </w:rPr>
        <w:t xml:space="preserve">15 </w:t>
      </w:r>
      <w:r w:rsidRPr="000837B0">
        <w:rPr>
          <w:rFonts w:ascii="Angsana New" w:hAnsi="Angsana New" w:hint="cs"/>
          <w:sz w:val="30"/>
          <w:szCs w:val="30"/>
          <w:cs/>
        </w:rPr>
        <w:t>ให้</w:t>
      </w:r>
      <w:r w:rsidRPr="000837B0">
        <w:rPr>
          <w:rFonts w:ascii="Angsana New" w:hAnsi="Angsana New"/>
          <w:sz w:val="30"/>
          <w:szCs w:val="30"/>
          <w:cs/>
        </w:rPr>
        <w:t>หลักการ</w:t>
      </w:r>
      <w:r w:rsidRPr="000837B0">
        <w:rPr>
          <w:rFonts w:ascii="Angsana New" w:hAnsi="Angsana New" w:hint="cs"/>
          <w:sz w:val="30"/>
          <w:szCs w:val="30"/>
          <w:cs/>
        </w:rPr>
        <w:t>โดยรวม</w:t>
      </w:r>
      <w:r w:rsidRPr="000837B0">
        <w:rPr>
          <w:rFonts w:ascii="Angsana New" w:hAnsi="Angsana New"/>
          <w:sz w:val="30"/>
          <w:szCs w:val="30"/>
          <w:cs/>
        </w:rPr>
        <w:t>ในการรับรู้รายได้</w:t>
      </w:r>
      <w:r w:rsidRPr="000837B0">
        <w:rPr>
          <w:rFonts w:ascii="Angsana New" w:hAnsi="Angsana New" w:hint="cs"/>
          <w:sz w:val="30"/>
          <w:szCs w:val="30"/>
          <w:cs/>
        </w:rPr>
        <w:t xml:space="preserve"> ทั้ง</w:t>
      </w:r>
      <w:r w:rsidRPr="000837B0">
        <w:rPr>
          <w:rFonts w:ascii="Angsana New" w:hAnsi="Angsana New"/>
          <w:sz w:val="30"/>
          <w:szCs w:val="30"/>
          <w:cs/>
        </w:rPr>
        <w:t xml:space="preserve">จำนวนที่รับรู้และช่วงเวลาที่รับรู้ โดยรายได้จะรับรู้เมื่อ (หรือ ณ วันที่) </w:t>
      </w:r>
      <w:r w:rsidRPr="000837B0">
        <w:rPr>
          <w:rFonts w:ascii="Angsana New" w:hAnsi="Angsana New" w:hint="cs"/>
          <w:sz w:val="30"/>
          <w:szCs w:val="30"/>
          <w:cs/>
        </w:rPr>
        <w:t>กิจการ</w:t>
      </w:r>
      <w:r w:rsidRPr="000837B0">
        <w:rPr>
          <w:rFonts w:ascii="Angsana New" w:hAnsi="Angsana New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ส่งมอบการควบคุมสินค้าหรือบริการให้แก่ลูกค้าด้วยมูลค่าของรายได้ที่กิจการคาดว่าจะได้รับ มาตรฐาน</w:t>
      </w:r>
      <w:r w:rsidRPr="000837B0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0837B0">
        <w:rPr>
          <w:rFonts w:ascii="Angsana New" w:hAnsi="Angsana New"/>
          <w:sz w:val="30"/>
          <w:szCs w:val="30"/>
          <w:cs/>
        </w:rPr>
        <w:t>ฉบับนี้นำมาใช้แทนมาตรฐาน</w:t>
      </w:r>
      <w:r w:rsidRPr="000837B0">
        <w:rPr>
          <w:rFonts w:ascii="Angsana New" w:hAnsi="Angsana New" w:hint="cs"/>
          <w:sz w:val="30"/>
          <w:szCs w:val="30"/>
          <w:cs/>
        </w:rPr>
        <w:t xml:space="preserve">การรายงานทาง </w:t>
      </w:r>
      <w:r w:rsidRPr="000421FD">
        <w:rPr>
          <w:rFonts w:ascii="Angsana New" w:hAnsi="Angsana New" w:hint="cs"/>
          <w:sz w:val="30"/>
          <w:szCs w:val="30"/>
          <w:cs/>
        </w:rPr>
        <w:t xml:space="preserve">การเงินเกี่ยวกับการรับรู้รายได้ ดังต่อไปนี้ </w:t>
      </w:r>
    </w:p>
    <w:p w:rsidR="000421FD" w:rsidRPr="000421FD" w:rsidRDefault="000421FD" w:rsidP="000837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421FD" w:rsidRPr="000421FD" w:rsidRDefault="000421FD" w:rsidP="000421F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421FD">
        <w:rPr>
          <w:rFonts w:ascii="Angsana New" w:hAnsi="Angsana New"/>
          <w:color w:val="000000"/>
          <w:sz w:val="30"/>
          <w:szCs w:val="30"/>
          <w:cs/>
        </w:rPr>
        <w:t>มาตรฐานการบัญชีฉบับที่</w:t>
      </w:r>
      <w:r w:rsidRPr="000421FD">
        <w:rPr>
          <w:rFonts w:ascii="Angsana New" w:hAnsi="Angsana New"/>
          <w:color w:val="000000"/>
          <w:sz w:val="30"/>
          <w:szCs w:val="30"/>
        </w:rPr>
        <w:t xml:space="preserve"> 11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0421FD">
        <w:rPr>
          <w:rFonts w:ascii="Angsana New" w:hAnsi="Angsana New"/>
          <w:color w:val="000000"/>
          <w:sz w:val="30"/>
          <w:szCs w:val="30"/>
        </w:rPr>
        <w:t>2560</w:t>
      </w:r>
      <w:r w:rsidRPr="000421FD">
        <w:rPr>
          <w:rFonts w:ascii="Angsana New" w:hAnsi="Angsana New"/>
          <w:color w:val="000000"/>
          <w:sz w:val="30"/>
          <w:szCs w:val="30"/>
          <w:cs/>
        </w:rPr>
        <w:t>)เรื่อง</w:t>
      </w:r>
      <w:r w:rsidRPr="000421F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</w:p>
    <w:p w:rsidR="000421FD" w:rsidRPr="000421FD" w:rsidRDefault="000421FD" w:rsidP="000421F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421FD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0421FD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0421FD">
        <w:rPr>
          <w:rFonts w:ascii="Angsana New" w:hAnsi="Angsana New"/>
          <w:color w:val="000000"/>
          <w:sz w:val="30"/>
          <w:szCs w:val="30"/>
        </w:rPr>
        <w:t>2560)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0421FD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</w:p>
    <w:p w:rsidR="000421FD" w:rsidRPr="000421FD" w:rsidRDefault="000421FD" w:rsidP="000421F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0421FD">
        <w:rPr>
          <w:rFonts w:ascii="Angsana New" w:hAnsi="Angsana New"/>
          <w:color w:val="000000"/>
          <w:sz w:val="30"/>
          <w:szCs w:val="30"/>
        </w:rPr>
        <w:t>31</w:t>
      </w:r>
      <w:r w:rsidRPr="000421FD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421FD">
        <w:rPr>
          <w:rFonts w:ascii="Angsana New" w:hAnsi="Angsana New"/>
          <w:color w:val="000000"/>
          <w:sz w:val="30"/>
          <w:szCs w:val="30"/>
        </w:rPr>
        <w:t>2560</w:t>
      </w:r>
      <w:r w:rsidRPr="000421F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08671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08671E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0421F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รายการแลกเปลี่ยนเกี่ยวกับบริการโฆษณา</w:t>
      </w:r>
    </w:p>
    <w:p w:rsidR="000421FD" w:rsidRPr="000421FD" w:rsidRDefault="000421FD" w:rsidP="000421F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421FD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0421FD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0421FD">
        <w:rPr>
          <w:rFonts w:ascii="Angsana New" w:hAnsi="Angsana New"/>
          <w:color w:val="000000"/>
          <w:sz w:val="30"/>
          <w:szCs w:val="30"/>
        </w:rPr>
        <w:t>2560)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0421F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0421FD" w:rsidRPr="000421FD" w:rsidRDefault="000421FD" w:rsidP="000421F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421FD">
        <w:rPr>
          <w:rFonts w:ascii="Angsana New" w:hAnsi="Angsana New"/>
          <w:color w:val="000000"/>
          <w:sz w:val="30"/>
          <w:szCs w:val="30"/>
        </w:rPr>
        <w:t>15</w:t>
      </w:r>
      <w:r w:rsidRPr="000421FD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0421FD">
        <w:rPr>
          <w:rFonts w:ascii="Angsana New" w:hAnsi="Angsana New"/>
          <w:color w:val="000000"/>
          <w:sz w:val="30"/>
          <w:szCs w:val="30"/>
        </w:rPr>
        <w:t>2560</w:t>
      </w:r>
      <w:r w:rsidRPr="000421F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0421FD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สัญญาสำหรับการก่อสร้างอสังหาริมทรัพย์</w:t>
      </w:r>
    </w:p>
    <w:p w:rsidR="000421FD" w:rsidRPr="000421FD" w:rsidRDefault="000421FD" w:rsidP="000421F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0421FD">
        <w:rPr>
          <w:rFonts w:ascii="Angsana New" w:hAnsi="Angsana New"/>
          <w:color w:val="000000"/>
          <w:sz w:val="30"/>
          <w:szCs w:val="30"/>
        </w:rPr>
        <w:t>18</w:t>
      </w:r>
      <w:r w:rsidRPr="000421FD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0421FD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0421FD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0421FD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0837B0" w:rsidRPr="000421FD" w:rsidRDefault="000837B0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0837B0" w:rsidRDefault="000837B0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0837B0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0837B0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0837B0">
        <w:rPr>
          <w:rFonts w:ascii="Angsana New" w:hAnsi="Angsana New"/>
          <w:sz w:val="30"/>
          <w:szCs w:val="30"/>
        </w:rPr>
        <w:t>15</w:t>
      </w:r>
      <w:r w:rsidRPr="000837B0">
        <w:rPr>
          <w:rFonts w:ascii="Angsana New" w:hAnsi="Angsana New"/>
          <w:sz w:val="30"/>
          <w:szCs w:val="30"/>
          <w:cs/>
        </w:rPr>
        <w:t>เป็นครั้งแรกต่องบการเงิน</w:t>
      </w:r>
      <w:r w:rsidRPr="00FD572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</w:p>
    <w:p w:rsidR="00D437D8" w:rsidRPr="000421FD" w:rsidRDefault="00D437D8" w:rsidP="00345F90">
      <w:pPr>
        <w:widowControl w:val="0"/>
        <w:spacing w:line="240" w:lineRule="auto"/>
        <w:ind w:left="540" w:right="-4"/>
        <w:rPr>
          <w:rFonts w:ascii="Angsana New" w:hAnsi="Angsana New"/>
          <w:sz w:val="28"/>
          <w:szCs w:val="28"/>
        </w:rPr>
      </w:pPr>
    </w:p>
    <w:p w:rsidR="00BC05DC" w:rsidRPr="00333AED" w:rsidRDefault="00C82F5F" w:rsidP="00CD775A">
      <w:pPr>
        <w:widowControl w:val="0"/>
        <w:numPr>
          <w:ilvl w:val="0"/>
          <w:numId w:val="21"/>
        </w:numPr>
        <w:spacing w:line="240" w:lineRule="auto"/>
        <w:ind w:left="540" w:right="-4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333AED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BA67B7" w:rsidRPr="000421FD" w:rsidRDefault="00BA67B7" w:rsidP="00EA0CD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8"/>
          <w:szCs w:val="28"/>
        </w:rPr>
      </w:pPr>
    </w:p>
    <w:p w:rsidR="00BA67B7" w:rsidRPr="00FD572A" w:rsidRDefault="00BA67B7" w:rsidP="00EA0CD5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งบการเงิน</w:t>
      </w:r>
      <w:r w:rsidR="001D12DE" w:rsidRPr="00FD572A">
        <w:rPr>
          <w:rFonts w:ascii="Angsana New" w:hAnsi="Angsana New"/>
          <w:sz w:val="30"/>
          <w:szCs w:val="30"/>
          <w:cs/>
        </w:rPr>
        <w:t>ระหว่างกาล</w:t>
      </w:r>
      <w:r w:rsidRPr="00FD572A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977A17" w:rsidRPr="00FD572A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</w:t>
      </w:r>
      <w:r w:rsidR="00AF7B93" w:rsidRPr="00FD572A">
        <w:rPr>
          <w:rFonts w:ascii="Angsana New" w:hAnsi="Angsana New"/>
          <w:sz w:val="30"/>
          <w:szCs w:val="30"/>
          <w:cs/>
        </w:rPr>
        <w:t>บริษัท</w:t>
      </w:r>
      <w:r w:rsidRPr="00FD572A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866E7A" w:rsidRPr="00A121B9">
        <w:rPr>
          <w:rFonts w:ascii="Angsana New" w:hAnsi="Angsana New"/>
          <w:sz w:val="30"/>
          <w:szCs w:val="30"/>
          <w:cs/>
        </w:rPr>
        <w:t>ในหมายเหตุประกอบงบการเงินเพื่อให้แสดงเป็น</w:t>
      </w:r>
      <w:r w:rsidRPr="00FD572A">
        <w:rPr>
          <w:rFonts w:ascii="Angsana New" w:hAnsi="Angsana New"/>
          <w:sz w:val="30"/>
          <w:szCs w:val="30"/>
          <w:cs/>
        </w:rPr>
        <w:t>หลักพันบาท ยกเว้นที่ระบุไว้เป็นอย่างอื่น</w:t>
      </w:r>
    </w:p>
    <w:p w:rsidR="00BA67B7" w:rsidRPr="00333AED" w:rsidRDefault="001B62E0" w:rsidP="00EA0C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eastAsia="ja-JP"/>
        </w:rPr>
      </w:pPr>
      <w:r w:rsidRPr="00333AED">
        <w:rPr>
          <w:rFonts w:ascii="Angsana New" w:hAnsi="Angsana New"/>
          <w:i/>
          <w:iCs/>
          <w:sz w:val="30"/>
          <w:szCs w:val="30"/>
          <w:cs/>
        </w:rPr>
        <w:lastRenderedPageBreak/>
        <w:t>(ค</w:t>
      </w:r>
      <w:r w:rsidR="00BA67B7" w:rsidRPr="00333AED">
        <w:rPr>
          <w:rFonts w:ascii="Angsana New" w:hAnsi="Angsana New"/>
          <w:i/>
          <w:iCs/>
          <w:sz w:val="30"/>
          <w:szCs w:val="30"/>
          <w:cs/>
        </w:rPr>
        <w:t>)</w:t>
      </w:r>
      <w:r w:rsidR="00BA67B7" w:rsidRPr="00333AED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A6155" w:rsidRPr="00333AED">
        <w:rPr>
          <w:rFonts w:ascii="Angsana New" w:hAnsi="Angsana New"/>
          <w:i/>
          <w:iCs/>
          <w:sz w:val="30"/>
          <w:szCs w:val="30"/>
          <w:cs/>
          <w:lang w:eastAsia="ja-JP"/>
        </w:rPr>
        <w:t>และการประมาณการ</w:t>
      </w:r>
    </w:p>
    <w:p w:rsidR="00CD7CD7" w:rsidRPr="00E5411C" w:rsidRDefault="00CD7CD7" w:rsidP="00207F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A67B7" w:rsidRPr="00FD572A" w:rsidRDefault="00BA67B7" w:rsidP="00207F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1D12DE" w:rsidRPr="00FD572A">
        <w:rPr>
          <w:rFonts w:ascii="Angsana New" w:hAnsi="Angsana New"/>
          <w:sz w:val="30"/>
          <w:szCs w:val="30"/>
          <w:cs/>
        </w:rPr>
        <w:t>ระหว่างกาลนี้</w:t>
      </w:r>
      <w:r w:rsidRPr="00FD572A">
        <w:rPr>
          <w:rFonts w:ascii="Angsana New" w:hAnsi="Angsana New"/>
          <w:sz w:val="30"/>
          <w:szCs w:val="30"/>
          <w:cs/>
        </w:rPr>
        <w:t xml:space="preserve">เป็นไปตามมาตรฐานการรายงานทางการเงิน ผู้บริหารต้องใช้วิจารณญาณ </w:t>
      </w:r>
      <w:r w:rsidR="005B5C0E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FD572A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</w:t>
      </w:r>
      <w:r w:rsidR="006A1DFE" w:rsidRPr="00FD572A">
        <w:rPr>
          <w:rFonts w:ascii="Angsana New" w:hAnsi="Angsana New"/>
          <w:sz w:val="30"/>
          <w:szCs w:val="30"/>
          <w:cs/>
        </w:rPr>
        <w:t>นที่เกี่ยวกับ</w:t>
      </w:r>
      <w:r w:rsidRPr="00FD572A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BA67B7" w:rsidRPr="00E5411C" w:rsidRDefault="00BA67B7" w:rsidP="00207F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695C" w:rsidRDefault="00C5537D" w:rsidP="0012224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FD572A">
        <w:rPr>
          <w:rFonts w:ascii="Angsana New" w:hAnsi="Angsana New"/>
          <w:sz w:val="30"/>
          <w:szCs w:val="30"/>
        </w:rPr>
        <w:t xml:space="preserve">31 </w:t>
      </w:r>
      <w:r w:rsidRPr="00FD57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837B0">
        <w:rPr>
          <w:rFonts w:ascii="Angsana New" w:hAnsi="Angsana New"/>
          <w:sz w:val="30"/>
          <w:szCs w:val="30"/>
        </w:rPr>
        <w:t>2560</w:t>
      </w:r>
    </w:p>
    <w:p w:rsidR="00DB48FB" w:rsidRPr="00E5411C" w:rsidRDefault="00DB48FB" w:rsidP="00E5411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E68AA" w:rsidRPr="00FD572A" w:rsidRDefault="006B0A89" w:rsidP="001120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72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9B50AF" w:rsidRPr="00FD572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5E68AA" w:rsidRPr="00FD572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5E68AA" w:rsidRPr="00E5411C" w:rsidRDefault="005E68AA" w:rsidP="00EA0CD5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F1695C" w:rsidRDefault="004769C4" w:rsidP="00F1695C">
      <w:pPr>
        <w:pStyle w:val="BodyText"/>
        <w:spacing w:after="0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FD572A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</w:t>
      </w:r>
      <w:r w:rsidR="007D1D2F" w:rsidRPr="00FD572A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D12DE" w:rsidRPr="00FD572A">
        <w:rPr>
          <w:rFonts w:ascii="Angsana New" w:hAnsi="Angsana New"/>
          <w:b/>
          <w:sz w:val="30"/>
          <w:szCs w:val="30"/>
          <w:cs/>
        </w:rPr>
        <w:t>กิจการเป็นบุคคลหรือ</w:t>
      </w:r>
      <w:r w:rsidR="007D1D2F" w:rsidRPr="00FD572A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7B0BEE" w:rsidRPr="00FD572A">
        <w:rPr>
          <w:rFonts w:ascii="Angsana New" w:hAnsi="Angsana New"/>
          <w:b/>
          <w:sz w:val="30"/>
          <w:szCs w:val="30"/>
          <w:cs/>
        </w:rPr>
        <w:t>กับบริษัท</w:t>
      </w:r>
      <w:r w:rsidR="00B66DBB" w:rsidRPr="00FD572A">
        <w:rPr>
          <w:rFonts w:ascii="Angsana New" w:hAnsi="Angsana New"/>
          <w:b/>
          <w:sz w:val="30"/>
          <w:szCs w:val="30"/>
          <w:cs/>
        </w:rPr>
        <w:t xml:space="preserve">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7C42E9">
        <w:rPr>
          <w:rFonts w:ascii="Angsana New" w:hAnsi="Angsana New" w:hint="cs"/>
          <w:b/>
          <w:sz w:val="30"/>
          <w:szCs w:val="30"/>
          <w:cs/>
        </w:rPr>
        <w:t>หรือบริษัทอยู่ภายใต้</w:t>
      </w:r>
      <w:r w:rsidR="007C42E9" w:rsidRPr="005F14E1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 w:rsidR="007C42E9"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7C42E9" w:rsidRPr="005F14E1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 w:rsidR="007C42E9">
        <w:rPr>
          <w:rFonts w:ascii="Angsana New" w:hAnsi="Angsana New" w:hint="cs"/>
          <w:b/>
          <w:sz w:val="30"/>
          <w:szCs w:val="30"/>
          <w:cs/>
        </w:rPr>
        <w:t>นัย</w:t>
      </w:r>
      <w:r w:rsidR="007C42E9" w:rsidRPr="005F14E1">
        <w:rPr>
          <w:rFonts w:ascii="Angsana New" w:hAnsi="Angsana New"/>
          <w:b/>
          <w:sz w:val="30"/>
          <w:szCs w:val="30"/>
          <w:cs/>
        </w:rPr>
        <w:t>สำคัญเดียวกัน</w:t>
      </w:r>
      <w:r w:rsidR="007C42E9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="007C42E9" w:rsidRPr="005F14E1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DB48FB" w:rsidRPr="00E5411C" w:rsidRDefault="00DB48FB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A35EC" w:rsidRPr="00FD572A" w:rsidRDefault="00C707D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D572A">
        <w:rPr>
          <w:rFonts w:ascii="Angsana New" w:hAnsi="Angsana New"/>
          <w:sz w:val="30"/>
          <w:szCs w:val="30"/>
          <w:cs/>
          <w:lang w:val="en-US"/>
        </w:rPr>
        <w:t>ความสัมพันธ์ที่</w:t>
      </w:r>
      <w:r w:rsidR="00B66DBB" w:rsidRPr="00FD572A">
        <w:rPr>
          <w:rFonts w:ascii="Angsana New" w:hAnsi="Angsana New"/>
          <w:sz w:val="30"/>
          <w:szCs w:val="30"/>
          <w:cs/>
          <w:lang w:val="en-US"/>
        </w:rPr>
        <w:t>มี</w:t>
      </w:r>
      <w:r w:rsidRPr="00FD572A">
        <w:rPr>
          <w:rFonts w:ascii="Angsana New" w:hAnsi="Angsana New"/>
          <w:sz w:val="30"/>
          <w:szCs w:val="30"/>
          <w:cs/>
          <w:lang w:val="en-US"/>
        </w:rPr>
        <w:t>กับ</w:t>
      </w:r>
      <w:r w:rsidR="0089726C">
        <w:rPr>
          <w:rFonts w:ascii="Angsana New" w:hAnsi="Angsana New" w:hint="cs"/>
          <w:sz w:val="30"/>
          <w:szCs w:val="30"/>
          <w:cs/>
          <w:lang w:val="en-US"/>
        </w:rPr>
        <w:t>ผู้บริหารสำคัญและ</w:t>
      </w:r>
      <w:r w:rsidRPr="00FD572A">
        <w:rPr>
          <w:rFonts w:ascii="Angsana New" w:hAnsi="Angsana New"/>
          <w:sz w:val="30"/>
          <w:szCs w:val="30"/>
          <w:cs/>
          <w:lang w:val="en-US"/>
        </w:rPr>
        <w:t>บุคคลหรือกิจการที่เกี่ยวข้องกันมีดังนี้</w:t>
      </w:r>
    </w:p>
    <w:p w:rsidR="00C707DC" w:rsidRPr="00E5411C" w:rsidRDefault="00C707D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3240"/>
        <w:gridCol w:w="1440"/>
        <w:gridCol w:w="4500"/>
      </w:tblGrid>
      <w:tr w:rsidR="00C707DC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C707DC" w:rsidRPr="00FD572A" w:rsidRDefault="00C707DC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C707DC" w:rsidRPr="00FD572A" w:rsidRDefault="00C707DC" w:rsidP="00A87D1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A87D1B" w:rsidRPr="00FD572A" w:rsidRDefault="00A87D1B" w:rsidP="00A87D1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:rsidR="00C707DC" w:rsidRPr="00FD572A" w:rsidRDefault="00C707DC" w:rsidP="00EA0CD5">
            <w:pPr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034E8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6034E8" w:rsidRPr="00FD572A" w:rsidRDefault="006034E8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D572A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ยามาซ่า</w:t>
            </w:r>
            <w:r w:rsidRPr="00FD572A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FD572A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6034E8" w:rsidRPr="00FD572A" w:rsidRDefault="006034E8" w:rsidP="00EA0CD5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:rsidR="006034E8" w:rsidRPr="00FD572A" w:rsidRDefault="00E7473A" w:rsidP="00EA0CD5">
            <w:pPr>
              <w:spacing w:line="240" w:lineRule="auto"/>
              <w:ind w:left="252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 </w:t>
            </w:r>
            <w:r w:rsidR="006034E8" w:rsidRPr="00FD572A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6034E8" w:rsidRPr="00FD572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F8444C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F8444C" w:rsidRPr="00FD572A" w:rsidRDefault="00F8444C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FD572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FD572A">
              <w:rPr>
                <w:rFonts w:ascii="Angsana New" w:hAnsi="Angsana New"/>
                <w:sz w:val="30"/>
                <w:szCs w:val="30"/>
              </w:rPr>
              <w:t>)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 จำกัด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0" w:type="dxa"/>
            <w:shd w:val="clear" w:color="auto" w:fill="auto"/>
          </w:tcPr>
          <w:p w:rsidR="00F8444C" w:rsidRPr="00FD572A" w:rsidRDefault="00F8444C" w:rsidP="00EA0CD5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:rsidR="00F8444C" w:rsidRPr="00FD572A" w:rsidRDefault="00F8444C" w:rsidP="00EA0CD5">
            <w:pPr>
              <w:spacing w:line="240" w:lineRule="auto"/>
              <w:ind w:left="252" w:right="-18"/>
              <w:rPr>
                <w:rFonts w:ascii="Angsana New" w:hAnsi="Angsana New"/>
                <w:sz w:val="30"/>
                <w:szCs w:val="30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Pr="00FD572A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F7613A" w:rsidRPr="00FD572A" w:rsidTr="00D77F89">
        <w:trPr>
          <w:trHeight w:val="20"/>
        </w:trPr>
        <w:tc>
          <w:tcPr>
            <w:tcW w:w="3240" w:type="dxa"/>
            <w:shd w:val="clear" w:color="auto" w:fill="auto"/>
          </w:tcPr>
          <w:p w:rsidR="00F7613A" w:rsidRPr="00FD572A" w:rsidRDefault="00F7613A" w:rsidP="0048131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F7613A" w:rsidRPr="00FD572A" w:rsidRDefault="00F7613A" w:rsidP="00EA0CD5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:rsidR="00F7613A" w:rsidRPr="00FD572A" w:rsidRDefault="00F7613A" w:rsidP="00EA0CD5">
            <w:pPr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 (ไม่ว่าจะทำหน้าที่ในระดับบริหารหรือไม่)</w:t>
            </w:r>
            <w:r w:rsidR="00FC7196" w:rsidRPr="00FD572A">
              <w:rPr>
                <w:rFonts w:ascii="Angsana New" w:hAnsi="Angsana New"/>
                <w:sz w:val="30"/>
                <w:szCs w:val="30"/>
                <w:cs/>
              </w:rPr>
              <w:t xml:space="preserve"> ของบริษัท</w:t>
            </w:r>
          </w:p>
        </w:tc>
      </w:tr>
    </w:tbl>
    <w:p w:rsidR="00FC7196" w:rsidRPr="001B0BD1" w:rsidRDefault="00FC7196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E5411C" w:rsidRDefault="00E5411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5411C" w:rsidRDefault="00E5411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5411C" w:rsidRDefault="00E5411C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5271F" w:rsidRPr="00FD572A" w:rsidRDefault="00C5271F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C5271F" w:rsidRPr="00754587" w:rsidRDefault="00C5271F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3510"/>
        <w:gridCol w:w="1260"/>
        <w:gridCol w:w="4320"/>
      </w:tblGrid>
      <w:tr w:rsidR="00C5271F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C5271F" w:rsidRPr="00FD572A" w:rsidRDefault="00C5271F" w:rsidP="00EA0CD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260" w:type="dxa"/>
            <w:shd w:val="clear" w:color="auto" w:fill="auto"/>
          </w:tcPr>
          <w:p w:rsidR="00C5271F" w:rsidRPr="00FD572A" w:rsidRDefault="00C5271F" w:rsidP="00EA0CD5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C5271F" w:rsidRPr="00FD572A" w:rsidRDefault="00C5271F" w:rsidP="00EA0CD5">
            <w:pPr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7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406A98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Pr="00FD572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406A98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406A98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อัตราตลาด</w:t>
            </w:r>
          </w:p>
        </w:tc>
      </w:tr>
      <w:tr w:rsidR="00333AED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333AED" w:rsidRPr="00FD572A" w:rsidRDefault="00333AED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:rsidR="00333AED" w:rsidRPr="00FD572A" w:rsidRDefault="00333AED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333AED" w:rsidRPr="00FD572A" w:rsidRDefault="00333AED" w:rsidP="00406A98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406A98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406A98" w:rsidRPr="00FD572A" w:rsidRDefault="00406A98" w:rsidP="00406A9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406A98" w:rsidRPr="00FD572A" w:rsidRDefault="00406A98" w:rsidP="0012075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ตามที่ตกลงกัน</w:t>
            </w:r>
          </w:p>
        </w:tc>
      </w:tr>
      <w:tr w:rsidR="00310611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310611" w:rsidRPr="00AF3A57" w:rsidRDefault="00310611" w:rsidP="000F6E62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310611" w:rsidRPr="00FD572A" w:rsidRDefault="00310611" w:rsidP="00310611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310611" w:rsidRPr="00AF3A57" w:rsidRDefault="00310611" w:rsidP="00310611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0611" w:rsidRPr="00FD572A" w:rsidTr="00153310">
        <w:trPr>
          <w:trHeight w:val="20"/>
        </w:trPr>
        <w:tc>
          <w:tcPr>
            <w:tcW w:w="3510" w:type="dxa"/>
            <w:shd w:val="clear" w:color="auto" w:fill="auto"/>
          </w:tcPr>
          <w:p w:rsidR="00310611" w:rsidRDefault="00310611" w:rsidP="00392EDB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:rsidR="00310611" w:rsidRPr="00FD572A" w:rsidRDefault="00310611" w:rsidP="000F6E62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310611" w:rsidRPr="00310611" w:rsidRDefault="00310611" w:rsidP="000F6E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572A">
              <w:rPr>
                <w:rFonts w:ascii="Angsana New" w:hAnsi="Angsana New"/>
                <w:sz w:val="30"/>
                <w:szCs w:val="30"/>
                <w:cs/>
              </w:rPr>
              <w:t>ตามที่ตกลงกัน</w:t>
            </w:r>
          </w:p>
        </w:tc>
      </w:tr>
    </w:tbl>
    <w:p w:rsidR="00754587" w:rsidRDefault="00754587" w:rsidP="002F4BF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F4BF2" w:rsidRPr="00EA0CD5" w:rsidRDefault="002F4BF2" w:rsidP="002F4BF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A0CD5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EA0CD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A0CD5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:rsidR="002F4BF2" w:rsidRPr="00EA0CD5" w:rsidRDefault="002F4BF2" w:rsidP="002F4BF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410"/>
        <w:gridCol w:w="360"/>
        <w:gridCol w:w="360"/>
        <w:gridCol w:w="630"/>
        <w:gridCol w:w="450"/>
        <w:gridCol w:w="1440"/>
        <w:gridCol w:w="270"/>
        <w:gridCol w:w="1329"/>
        <w:gridCol w:w="21"/>
      </w:tblGrid>
      <w:tr w:rsidR="002F4BF2" w:rsidRPr="00560E2F" w:rsidTr="00153310">
        <w:trPr>
          <w:tblHeader/>
        </w:trPr>
        <w:tc>
          <w:tcPr>
            <w:tcW w:w="6210" w:type="dxa"/>
            <w:gridSpan w:val="5"/>
          </w:tcPr>
          <w:p w:rsidR="002F4BF2" w:rsidRPr="00560E2F" w:rsidRDefault="002F4BF2" w:rsidP="000B0BC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4"/>
          </w:tcPr>
          <w:p w:rsidR="002F4BF2" w:rsidRPr="00560E2F" w:rsidRDefault="002F4BF2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2F4BF2" w:rsidRPr="00560E2F" w:rsidTr="00153310">
        <w:trPr>
          <w:tblHeader/>
        </w:trPr>
        <w:tc>
          <w:tcPr>
            <w:tcW w:w="6210" w:type="dxa"/>
            <w:gridSpan w:val="5"/>
          </w:tcPr>
          <w:p w:rsidR="002F4BF2" w:rsidRPr="00560E2F" w:rsidRDefault="002F4BF2" w:rsidP="000B0BC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4"/>
          </w:tcPr>
          <w:p w:rsidR="002F4BF2" w:rsidRPr="00560E2F" w:rsidRDefault="002F4BF2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560E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F4BF2" w:rsidRPr="00B44EA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2F4BF2" w:rsidRPr="00C6088D" w:rsidRDefault="002F4BF2" w:rsidP="000B0BC5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0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2F4BF2" w:rsidRPr="00560E2F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F4BF2" w:rsidRPr="00560E2F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2F4BF2" w:rsidRPr="00560E2F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560E2F" w:rsidRDefault="002F4BF2" w:rsidP="000B0BC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23282"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2F4BF2" w:rsidRPr="000A7670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23282"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2F4BF2" w:rsidRPr="00560E2F" w:rsidTr="00153310">
        <w:trPr>
          <w:tblHeader/>
        </w:trPr>
        <w:tc>
          <w:tcPr>
            <w:tcW w:w="6210" w:type="dxa"/>
            <w:gridSpan w:val="5"/>
          </w:tcPr>
          <w:p w:rsidR="002F4BF2" w:rsidRPr="00560E2F" w:rsidRDefault="002F4BF2" w:rsidP="000B0BC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4"/>
          </w:tcPr>
          <w:p w:rsidR="002F4BF2" w:rsidRPr="00560E2F" w:rsidRDefault="002F4BF2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F4BF2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2F4BF2" w:rsidRPr="00560E2F" w:rsidRDefault="002F4BF2" w:rsidP="000B0B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36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2F4BF2" w:rsidRPr="00560E2F" w:rsidRDefault="002F4BF2" w:rsidP="000B0B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F4BF2" w:rsidRPr="00560E2F" w:rsidRDefault="002F4BF2" w:rsidP="000B0B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4BF2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2F4BF2" w:rsidRPr="00560E2F" w:rsidRDefault="002F4BF2" w:rsidP="002F4B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F4BF2" w:rsidRPr="00560E2F" w:rsidRDefault="002F4BF2" w:rsidP="002F4BF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C6088D" w:rsidRDefault="00D45938" w:rsidP="002F4B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16,252</w:t>
            </w:r>
          </w:p>
        </w:tc>
        <w:tc>
          <w:tcPr>
            <w:tcW w:w="27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</w:tcPr>
          <w:p w:rsidR="002F4BF2" w:rsidRPr="00C6088D" w:rsidRDefault="002F4BF2" w:rsidP="002F4B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9,958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131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</w:t>
            </w:r>
            <w:r w:rsidR="00723282"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Default="00723282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ind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FE3BA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3BA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FE3BA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5,139</w:t>
            </w:r>
          </w:p>
        </w:tc>
        <w:tc>
          <w:tcPr>
            <w:tcW w:w="270" w:type="dxa"/>
          </w:tcPr>
          <w:p w:rsidR="00D45938" w:rsidRPr="00FE3BA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7,798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372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432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723282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2,477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2,560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FE3BA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BAF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6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FE3BA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4,406</w:t>
            </w:r>
          </w:p>
        </w:tc>
        <w:tc>
          <w:tcPr>
            <w:tcW w:w="270" w:type="dxa"/>
          </w:tcPr>
          <w:p w:rsidR="00D45938" w:rsidRPr="00FE3BA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FE3BA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7,606</w:t>
            </w:r>
          </w:p>
        </w:tc>
      </w:tr>
      <w:tr w:rsidR="00D45938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Default="00E5411C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E5411C" w:rsidRPr="00560E2F" w:rsidRDefault="00E5411C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5411C" w:rsidRPr="00560E2F" w:rsidRDefault="00E5411C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E5411C" w:rsidRPr="00560E2F" w:rsidRDefault="00E5411C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5411C" w:rsidRPr="00560E2F" w:rsidRDefault="00E5411C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E5411C" w:rsidRDefault="00E5411C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411C" w:rsidRPr="00560E2F" w:rsidRDefault="00E5411C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E5411C" w:rsidRDefault="00E5411C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Pr="00C6088D" w:rsidRDefault="00E5411C" w:rsidP="00E5411C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สำหรับงวดสามเดือนสิ้นสุดวันที่ </w:t>
            </w:r>
            <w:r w:rsidRPr="00C60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E5411C" w:rsidRPr="00560E2F" w:rsidRDefault="00E5411C" w:rsidP="00E541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E5411C" w:rsidRPr="00560E2F" w:rsidRDefault="00E5411C" w:rsidP="00E541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E5411C" w:rsidRPr="00560E2F" w:rsidRDefault="00E5411C" w:rsidP="00E541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E5411C" w:rsidRPr="00560E2F" w:rsidRDefault="00E5411C" w:rsidP="00E5411C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E5411C" w:rsidRPr="000A7670" w:rsidRDefault="00E5411C" w:rsidP="00E541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E5411C" w:rsidRPr="000A7670" w:rsidRDefault="00E5411C" w:rsidP="00E541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E5411C" w:rsidRPr="000A7670" w:rsidRDefault="00E5411C" w:rsidP="00E5411C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473EFA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473EFA" w:rsidRPr="00C6088D" w:rsidRDefault="00473EFA" w:rsidP="00473EFA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473EFA" w:rsidRPr="00560E2F" w:rsidRDefault="00473EFA" w:rsidP="00473EF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473EFA" w:rsidRPr="00560E2F" w:rsidRDefault="00473EFA" w:rsidP="00473EF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473EFA" w:rsidRPr="00560E2F" w:rsidRDefault="00473EFA" w:rsidP="00473EF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473EFA" w:rsidRPr="00560E2F" w:rsidRDefault="00473EFA" w:rsidP="00473EF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39" w:type="dxa"/>
            <w:gridSpan w:val="3"/>
          </w:tcPr>
          <w:p w:rsidR="00473EFA" w:rsidRPr="00560E2F" w:rsidRDefault="00473EFA" w:rsidP="00473EFA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Pr="00560E2F" w:rsidRDefault="00E5411C" w:rsidP="00E5411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5411C" w:rsidRPr="00560E2F" w:rsidRDefault="00E5411C" w:rsidP="00E5411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411C" w:rsidRPr="00560E2F" w:rsidRDefault="00E5411C" w:rsidP="00E5411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Pr="00560E2F" w:rsidRDefault="00E5411C" w:rsidP="00E5411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5411C" w:rsidRPr="00560E2F" w:rsidRDefault="00E5411C" w:rsidP="00E541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5411C" w:rsidRPr="00560E2F" w:rsidRDefault="00E5411C" w:rsidP="00E5411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Pr="00560E2F" w:rsidRDefault="00E5411C" w:rsidP="00E5411C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5411C" w:rsidRPr="00560E2F" w:rsidRDefault="00E5411C" w:rsidP="00E541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9,506</w:t>
            </w:r>
          </w:p>
        </w:tc>
        <w:tc>
          <w:tcPr>
            <w:tcW w:w="270" w:type="dxa"/>
          </w:tcPr>
          <w:p w:rsidR="00E5411C" w:rsidRPr="00560E2F" w:rsidRDefault="00E5411C" w:rsidP="00E5411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9,56</w:t>
            </w:r>
            <w:r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Pr="00560E2F" w:rsidRDefault="00E5411C" w:rsidP="00E5411C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5411C" w:rsidRPr="00560E2F" w:rsidRDefault="00E5411C" w:rsidP="00E541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(356)</w:t>
            </w:r>
          </w:p>
        </w:tc>
        <w:tc>
          <w:tcPr>
            <w:tcW w:w="270" w:type="dxa"/>
          </w:tcPr>
          <w:p w:rsidR="00E5411C" w:rsidRPr="00560E2F" w:rsidRDefault="00E5411C" w:rsidP="00E5411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  <w:r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Pr="00560E2F" w:rsidRDefault="00E5411C" w:rsidP="00E5411C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5411C" w:rsidRPr="00560E2F" w:rsidRDefault="00E5411C" w:rsidP="00E541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E5411C" w:rsidRPr="00560E2F" w:rsidRDefault="00E5411C" w:rsidP="00E5411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E5411C" w:rsidRPr="00560E2F" w:rsidTr="00153310">
        <w:tblPrEx>
          <w:tblLook w:val="01E0"/>
        </w:tblPrEx>
        <w:trPr>
          <w:gridAfter w:val="1"/>
          <w:wAfter w:w="21" w:type="dxa"/>
        </w:trPr>
        <w:tc>
          <w:tcPr>
            <w:tcW w:w="4410" w:type="dxa"/>
          </w:tcPr>
          <w:p w:rsidR="00E5411C" w:rsidRPr="00560E2F" w:rsidRDefault="00E5411C" w:rsidP="00E5411C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E5411C" w:rsidRPr="00560E2F" w:rsidRDefault="00E5411C" w:rsidP="00E5411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9,153</w:t>
            </w:r>
          </w:p>
        </w:tc>
        <w:tc>
          <w:tcPr>
            <w:tcW w:w="270" w:type="dxa"/>
          </w:tcPr>
          <w:p w:rsidR="00E5411C" w:rsidRPr="00560E2F" w:rsidRDefault="00E5411C" w:rsidP="00E5411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:rsidR="00E5411C" w:rsidRPr="00560E2F" w:rsidRDefault="00E5411C" w:rsidP="00E5411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9,706</w:t>
            </w:r>
          </w:p>
        </w:tc>
      </w:tr>
    </w:tbl>
    <w:p w:rsidR="00E5411C" w:rsidRPr="00BC4131" w:rsidRDefault="00E5411C" w:rsidP="00E5411C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249" w:type="dxa"/>
        <w:tblInd w:w="450" w:type="dxa"/>
        <w:tblLayout w:type="fixed"/>
        <w:tblLook w:val="01E0"/>
      </w:tblPr>
      <w:tblGrid>
        <w:gridCol w:w="4410"/>
        <w:gridCol w:w="360"/>
        <w:gridCol w:w="360"/>
        <w:gridCol w:w="630"/>
        <w:gridCol w:w="450"/>
        <w:gridCol w:w="1440"/>
        <w:gridCol w:w="270"/>
        <w:gridCol w:w="1329"/>
      </w:tblGrid>
      <w:tr w:rsidR="002F4BF2" w:rsidRPr="00560E2F" w:rsidTr="00153310">
        <w:tc>
          <w:tcPr>
            <w:tcW w:w="4410" w:type="dxa"/>
          </w:tcPr>
          <w:p w:rsidR="002F4BF2" w:rsidRPr="0071686D" w:rsidRDefault="002F4BF2" w:rsidP="002F4BF2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16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168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16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2F4BF2" w:rsidRPr="00560E2F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F4BF2" w:rsidRPr="00560E2F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2F4BF2" w:rsidRPr="00560E2F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560E2F" w:rsidRDefault="002F4BF2" w:rsidP="002F4BF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0179D" w:rsidRPr="00560E2F" w:rsidTr="00153310">
        <w:tc>
          <w:tcPr>
            <w:tcW w:w="4410" w:type="dxa"/>
          </w:tcPr>
          <w:p w:rsidR="0090179D" w:rsidRPr="00560E2F" w:rsidRDefault="0090179D" w:rsidP="00754587">
            <w:pPr>
              <w:spacing w:line="240" w:lineRule="auto"/>
              <w:ind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:rsidR="0090179D" w:rsidRPr="00560E2F" w:rsidRDefault="0090179D" w:rsidP="0075458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90179D" w:rsidRPr="00560E2F" w:rsidRDefault="0090179D" w:rsidP="0075458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90179D" w:rsidRPr="00560E2F" w:rsidRDefault="0090179D" w:rsidP="00754587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90179D" w:rsidRPr="00560E2F" w:rsidRDefault="0090179D" w:rsidP="00754587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90179D" w:rsidRPr="00560E2F" w:rsidRDefault="0090179D" w:rsidP="00754587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90179D" w:rsidRPr="00560E2F" w:rsidRDefault="0090179D" w:rsidP="0075458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29" w:type="dxa"/>
          </w:tcPr>
          <w:p w:rsidR="0090179D" w:rsidRPr="00560E2F" w:rsidRDefault="0090179D" w:rsidP="00754587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2F4BF2" w:rsidRPr="00560E2F" w:rsidTr="00153310">
        <w:tc>
          <w:tcPr>
            <w:tcW w:w="4410" w:type="dxa"/>
          </w:tcPr>
          <w:p w:rsidR="002F4BF2" w:rsidRPr="00560E2F" w:rsidRDefault="002F4BF2" w:rsidP="002F4B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2F4BF2" w:rsidRPr="00560E2F" w:rsidRDefault="002F4BF2" w:rsidP="002F4BF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F4BF2" w:rsidRPr="00560E2F" w:rsidRDefault="002F4BF2" w:rsidP="002F4BF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4BF2" w:rsidRPr="00560E2F" w:rsidTr="00153310">
        <w:tc>
          <w:tcPr>
            <w:tcW w:w="4410" w:type="dxa"/>
          </w:tcPr>
          <w:p w:rsidR="002F4BF2" w:rsidRPr="00560E2F" w:rsidRDefault="002F4BF2" w:rsidP="002F4B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F4BF2" w:rsidRPr="00560E2F" w:rsidRDefault="002F4BF2" w:rsidP="002F4BF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13676A" w:rsidRDefault="00D45938" w:rsidP="002F4B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27,432</w:t>
            </w:r>
          </w:p>
        </w:tc>
        <w:tc>
          <w:tcPr>
            <w:tcW w:w="27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</w:tcPr>
          <w:p w:rsidR="002F4BF2" w:rsidRPr="0013676A" w:rsidRDefault="002F4BF2" w:rsidP="002F4B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19,624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263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 w:rsidR="00723282"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Default="00723282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76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ind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D45938" w:rsidRPr="00560E2F" w:rsidRDefault="00D45938" w:rsidP="00D4593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D45938" w:rsidRPr="00560E2F" w:rsidTr="00153310">
        <w:tc>
          <w:tcPr>
            <w:tcW w:w="4410" w:type="dxa"/>
          </w:tcPr>
          <w:p w:rsidR="00D45938" w:rsidRPr="00774DF7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774DF7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12,902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12,489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764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</w:t>
            </w:r>
            <w:r w:rsidR="00723282"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723282"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5,345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4,642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774DF7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4DF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6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774DF7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9,050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774DF7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14,662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140AFA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</w:tr>
      <w:tr w:rsidR="0090179D" w:rsidRPr="00560E2F" w:rsidTr="00153310">
        <w:tc>
          <w:tcPr>
            <w:tcW w:w="4410" w:type="dxa"/>
          </w:tcPr>
          <w:p w:rsidR="0090179D" w:rsidRPr="00560E2F" w:rsidRDefault="0090179D" w:rsidP="0090179D">
            <w:pPr>
              <w:spacing w:line="240" w:lineRule="auto"/>
              <w:ind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90179D" w:rsidRPr="00560E2F" w:rsidRDefault="0090179D" w:rsidP="0090179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90179D" w:rsidRPr="00560E2F" w:rsidRDefault="0090179D" w:rsidP="0090179D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90179D" w:rsidRPr="00560E2F" w:rsidRDefault="0090179D" w:rsidP="0090179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29" w:type="dxa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15,265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15,04</w:t>
            </w:r>
            <w:r w:rsidR="00723282"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309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</w:t>
            </w:r>
            <w:r w:rsidR="00723282" w:rsidRPr="007232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D45938" w:rsidRPr="00560E2F" w:rsidTr="00153310">
        <w:tc>
          <w:tcPr>
            <w:tcW w:w="4410" w:type="dxa"/>
          </w:tcPr>
          <w:p w:rsidR="00D45938" w:rsidRPr="00560E2F" w:rsidRDefault="00D45938" w:rsidP="00D45938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45938" w:rsidRPr="00560E2F" w:rsidRDefault="00D45938" w:rsidP="00D4593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15,581</w:t>
            </w:r>
          </w:p>
        </w:tc>
        <w:tc>
          <w:tcPr>
            <w:tcW w:w="270" w:type="dxa"/>
          </w:tcPr>
          <w:p w:rsidR="00D45938" w:rsidRPr="00560E2F" w:rsidRDefault="00D45938" w:rsidP="00D459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:rsidR="00D45938" w:rsidRPr="00560E2F" w:rsidRDefault="00D45938" w:rsidP="00D459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15,328</w:t>
            </w:r>
          </w:p>
        </w:tc>
      </w:tr>
    </w:tbl>
    <w:p w:rsidR="00C5271F" w:rsidRPr="00851117" w:rsidRDefault="002F4BF2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  <w:r w:rsidR="00B717D3" w:rsidRPr="00851117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93D3B" w:rsidRPr="00851117">
        <w:rPr>
          <w:rFonts w:ascii="Angsana New" w:hAnsi="Angsana New"/>
          <w:sz w:val="30"/>
          <w:szCs w:val="30"/>
          <w:lang w:val="en-US"/>
        </w:rPr>
        <w:t>25</w:t>
      </w:r>
      <w:r w:rsidR="00A82685" w:rsidRPr="00851117">
        <w:rPr>
          <w:rFonts w:ascii="Angsana New" w:hAnsi="Angsana New"/>
          <w:sz w:val="30"/>
          <w:szCs w:val="30"/>
          <w:lang w:val="en-US"/>
        </w:rPr>
        <w:t>6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1</w:t>
      </w:r>
      <w:r w:rsidR="005F1417" w:rsidRPr="008511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593D3B" w:rsidRPr="00851117">
        <w:rPr>
          <w:rFonts w:ascii="Angsana New" w:hAnsi="Angsana New"/>
          <w:sz w:val="30"/>
          <w:szCs w:val="30"/>
          <w:lang w:val="en-US"/>
        </w:rPr>
        <w:t>31</w:t>
      </w:r>
      <w:r w:rsidR="005F1417" w:rsidRPr="008511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93D3B" w:rsidRPr="00851117">
        <w:rPr>
          <w:rFonts w:ascii="Angsana New" w:hAnsi="Angsana New"/>
          <w:sz w:val="30"/>
          <w:szCs w:val="30"/>
          <w:lang w:val="en-US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60</w:t>
      </w:r>
      <w:r w:rsidR="00B717D3" w:rsidRPr="0085111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851117" w:rsidRPr="001B0BD1" w:rsidRDefault="00851117" w:rsidP="00851117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cs/>
          <w:lang w:val="en-US"/>
        </w:rPr>
      </w:pPr>
    </w:p>
    <w:tbl>
      <w:tblPr>
        <w:tblW w:w="9182" w:type="dxa"/>
        <w:tblInd w:w="450" w:type="dxa"/>
        <w:tblLayout w:type="fixed"/>
        <w:tblLook w:val="01E0"/>
      </w:tblPr>
      <w:tblGrid>
        <w:gridCol w:w="4410"/>
        <w:gridCol w:w="270"/>
        <w:gridCol w:w="270"/>
        <w:gridCol w:w="450"/>
        <w:gridCol w:w="540"/>
        <w:gridCol w:w="1440"/>
        <w:gridCol w:w="360"/>
        <w:gridCol w:w="1442"/>
      </w:tblGrid>
      <w:tr w:rsidR="00851117" w:rsidRPr="00495B06" w:rsidTr="00153310">
        <w:trPr>
          <w:tblHeader/>
        </w:trPr>
        <w:tc>
          <w:tcPr>
            <w:tcW w:w="4410" w:type="dxa"/>
          </w:tcPr>
          <w:p w:rsidR="00851117" w:rsidRPr="00495B06" w:rsidRDefault="00851117" w:rsidP="008369C7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:rsidR="00851117" w:rsidRPr="00495B06" w:rsidRDefault="00851117" w:rsidP="008369C7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</w:p>
        </w:tc>
      </w:tr>
      <w:tr w:rsidR="00851117" w:rsidRPr="00495B06" w:rsidTr="00153310">
        <w:trPr>
          <w:tblHeader/>
        </w:trPr>
        <w:tc>
          <w:tcPr>
            <w:tcW w:w="4410" w:type="dxa"/>
          </w:tcPr>
          <w:p w:rsidR="00851117" w:rsidRPr="00495B06" w:rsidRDefault="00851117" w:rsidP="008369C7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:rsidR="00851117" w:rsidRPr="00495B06" w:rsidRDefault="00851117" w:rsidP="008369C7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0A7670" w:rsidRDefault="000A7670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F4BF2" w:rsidRPr="000A767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60" w:type="dxa"/>
          </w:tcPr>
          <w:p w:rsidR="002F4BF2" w:rsidRPr="000A7670" w:rsidRDefault="002F4BF2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0A7670" w:rsidRDefault="002F4BF2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A7670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42" w:type="dxa"/>
            <w:gridSpan w:val="3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 - บริษัท ยามาซ่า (ประเทศไทย)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513055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7,337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4,41</w:t>
            </w:r>
            <w:r w:rsidRPr="008558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AB645C" w:rsidRDefault="002F4BF2" w:rsidP="002F4BF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AB645C" w:rsidRDefault="00513055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93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AB645C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581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513055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90179D" w:rsidRPr="00495B06" w:rsidTr="00153310">
        <w:trPr>
          <w:cantSplit/>
          <w:trHeight w:hRule="exact" w:val="216"/>
        </w:trPr>
        <w:tc>
          <w:tcPr>
            <w:tcW w:w="4410" w:type="dxa"/>
          </w:tcPr>
          <w:p w:rsidR="0090179D" w:rsidRPr="00560E2F" w:rsidRDefault="0090179D" w:rsidP="0090179D">
            <w:pPr>
              <w:spacing w:line="240" w:lineRule="auto"/>
              <w:ind w:right="-17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0179D" w:rsidRPr="00560E2F" w:rsidRDefault="0090179D" w:rsidP="0090179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90179D" w:rsidRPr="00560E2F" w:rsidRDefault="0090179D" w:rsidP="0090179D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90179D" w:rsidRPr="00560E2F" w:rsidRDefault="0090179D" w:rsidP="0090179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2" w:type="dxa"/>
          </w:tcPr>
          <w:p w:rsidR="0090179D" w:rsidRPr="00560E2F" w:rsidRDefault="0090179D" w:rsidP="0090179D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513055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22,372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15,167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513055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1,201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1,407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513055" w:rsidP="0051305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2,360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513055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</w:tbl>
    <w:p w:rsidR="001B0BD1" w:rsidRPr="00F1692A" w:rsidRDefault="001B0BD1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</w:rPr>
      </w:pPr>
    </w:p>
    <w:p w:rsidR="009F5785" w:rsidRPr="00FD572A" w:rsidRDefault="009F5785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57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9F5785" w:rsidRPr="001B0BD1" w:rsidRDefault="009F5785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</w:rPr>
      </w:pPr>
    </w:p>
    <w:p w:rsidR="009F5785" w:rsidRPr="00FD572A" w:rsidRDefault="009F5785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57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สัญญาให้เช่าอาคาร</w:t>
      </w:r>
    </w:p>
    <w:p w:rsidR="009F5785" w:rsidRPr="001B0BD1" w:rsidRDefault="009F5785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</w:rPr>
      </w:pPr>
    </w:p>
    <w:p w:rsidR="00076D0E" w:rsidRDefault="00076D0E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45DA7">
        <w:rPr>
          <w:rFonts w:ascii="Angsana New" w:hAnsi="Angsana New"/>
          <w:sz w:val="30"/>
          <w:szCs w:val="30"/>
          <w:cs/>
        </w:rPr>
        <w:t>เมื่อ</w:t>
      </w:r>
      <w:r w:rsidRPr="00537971">
        <w:rPr>
          <w:rFonts w:ascii="Angsana New" w:hAnsi="Angsana New"/>
          <w:sz w:val="30"/>
          <w:szCs w:val="30"/>
          <w:cs/>
        </w:rPr>
        <w:t xml:space="preserve">วันที่ 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="00412E6B" w:rsidRPr="0053797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2554 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บริษัทได้ทำสัญญาให้เช่าอาคารเป็นสำนักงานและโรงงานผลิตกับบริษัทร่วมแห่งหนึ่ง</w:t>
      </w:r>
      <w:r w:rsidRPr="00537971">
        <w:rPr>
          <w:rFonts w:ascii="Angsana New" w:hAnsi="Angsana New"/>
          <w:sz w:val="30"/>
          <w:szCs w:val="30"/>
          <w:lang w:val="en-US"/>
        </w:rPr>
        <w:t>(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บริษัท เอ็กซ์เตอร์ (ประเทศไทย) จำกัด</w:t>
      </w:r>
      <w:r w:rsidRPr="00537971">
        <w:rPr>
          <w:rFonts w:ascii="Angsana New" w:hAnsi="Angsana New"/>
          <w:sz w:val="30"/>
          <w:szCs w:val="30"/>
          <w:lang w:val="en-US"/>
        </w:rPr>
        <w:t>)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สัญญาเช่ามีอายุ</w:t>
      </w:r>
      <w:r w:rsidRPr="00537971">
        <w:rPr>
          <w:rFonts w:ascii="Angsana New" w:hAnsi="Angsana New"/>
          <w:sz w:val="30"/>
          <w:szCs w:val="30"/>
          <w:lang w:val="en-US"/>
        </w:rPr>
        <w:t>10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ปี เริ่มตั้งแต่วันที่ 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="001F5AAB" w:rsidRPr="0053797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37971">
        <w:rPr>
          <w:rFonts w:ascii="Angsana New" w:hAnsi="Angsana New"/>
          <w:sz w:val="30"/>
          <w:szCs w:val="30"/>
          <w:lang w:val="en-US"/>
        </w:rPr>
        <w:t>2554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Pr="00537971">
        <w:rPr>
          <w:rFonts w:ascii="Angsana New" w:hAnsi="Angsana New"/>
          <w:sz w:val="30"/>
          <w:szCs w:val="30"/>
          <w:lang w:val="en-US"/>
        </w:rPr>
        <w:t>31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2564 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โดยบริษัทได้รับค่าเช่าเดือนละ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79,200 </w:t>
      </w:r>
      <w:r w:rsidRPr="00537971">
        <w:rPr>
          <w:rFonts w:ascii="Angsana New" w:hAnsi="Angsana New"/>
          <w:sz w:val="30"/>
          <w:szCs w:val="30"/>
          <w:cs/>
          <w:lang w:val="en-US"/>
        </w:rPr>
        <w:t>บาทสำหรับปีที่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 1</w:t>
      </w:r>
      <w:r w:rsidRPr="00537971">
        <w:rPr>
          <w:rFonts w:ascii="Angsana New" w:hAnsi="Angsana New"/>
          <w:sz w:val="30"/>
          <w:szCs w:val="30"/>
          <w:cs/>
          <w:lang w:val="en-US"/>
        </w:rPr>
        <w:t xml:space="preserve"> ถึง ปีที่ </w:t>
      </w:r>
      <w:r w:rsidRPr="00537971">
        <w:rPr>
          <w:rFonts w:ascii="Angsana New" w:hAnsi="Angsana New"/>
          <w:sz w:val="30"/>
          <w:szCs w:val="30"/>
          <w:lang w:val="en-US"/>
        </w:rPr>
        <w:t xml:space="preserve">3 </w:t>
      </w:r>
      <w:r w:rsidRPr="00537971">
        <w:rPr>
          <w:rFonts w:ascii="Angsana New" w:hAnsi="Angsana New"/>
          <w:sz w:val="30"/>
          <w:szCs w:val="30"/>
          <w:cs/>
          <w:lang w:val="en-US"/>
        </w:rPr>
        <w:t>ได้รับค่าเช่า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เดือนละ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105,600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บาท สำหรับปีที่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4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ถึง ปีที่ 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5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และได้รับค่าเช่าเดือนละ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158,400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บาท สำหรับปีที่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6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ถึง ปีที่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10 </w:t>
      </w:r>
      <w:r w:rsidRPr="00345DA7">
        <w:rPr>
          <w:rFonts w:ascii="Angsana New" w:hAnsi="Angsana New"/>
          <w:sz w:val="30"/>
          <w:szCs w:val="30"/>
          <w:cs/>
          <w:lang w:val="en-US"/>
        </w:rPr>
        <w:t xml:space="preserve">ทั้งนี้ บริษัทดังกล่าวต้องจ่ายเงินมัดจำการเช่าเป็นจำนวน </w:t>
      </w:r>
      <w:r w:rsidRPr="00345DA7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345DA7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076D0E" w:rsidRPr="001B0BD1" w:rsidRDefault="00076D0E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lang w:val="en-US"/>
        </w:rPr>
      </w:pPr>
    </w:p>
    <w:p w:rsidR="00076D0E" w:rsidRPr="00537971" w:rsidRDefault="000F02CF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27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3E0A0A" w:rsidRPr="00537971">
        <w:rPr>
          <w:rFonts w:ascii="Angsana New" w:hAnsi="Angsana New"/>
          <w:sz w:val="30"/>
          <w:szCs w:val="30"/>
          <w:lang w:val="en-US"/>
        </w:rPr>
        <w:t>2559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บริษัทได้ทำสัญญาให้เช่าอาคาร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>เป็นคลังสินค้า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กับบริษัทร่วมแห่งหนึ่ง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 (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บริษัท ยามาซ่า (ประเทศไทย) จำกัด</w:t>
      </w:r>
      <w:r w:rsidR="00076D0E" w:rsidRPr="00537971">
        <w:rPr>
          <w:rFonts w:ascii="Angsana New" w:hAnsi="Angsana New"/>
          <w:sz w:val="30"/>
          <w:szCs w:val="30"/>
          <w:lang w:val="en-US"/>
        </w:rPr>
        <w:t>)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สัญญาเช่ามีอายุ </w:t>
      </w:r>
      <w:r w:rsidR="003E0A0A" w:rsidRPr="00537971">
        <w:rPr>
          <w:rFonts w:ascii="Angsana New" w:hAnsi="Angsana New"/>
          <w:sz w:val="30"/>
          <w:szCs w:val="30"/>
          <w:lang w:val="en-US"/>
        </w:rPr>
        <w:t>1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0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ปีเริ่มตั้งแต่วันที่</w:t>
      </w:r>
      <w:r w:rsidR="003E0A0A" w:rsidRPr="00537971">
        <w:rPr>
          <w:rFonts w:ascii="Angsana New" w:hAnsi="Angsana New"/>
          <w:sz w:val="30"/>
          <w:szCs w:val="30"/>
          <w:lang w:val="en-US"/>
        </w:rPr>
        <w:t>1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3E0A0A" w:rsidRPr="00537971">
        <w:rPr>
          <w:rFonts w:ascii="Angsana New" w:hAnsi="Angsana New"/>
          <w:sz w:val="30"/>
          <w:szCs w:val="30"/>
          <w:lang w:val="en-US"/>
        </w:rPr>
        <w:t>2559</w:t>
      </w:r>
      <w:r w:rsidR="003E0A0A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</w:t>
      </w:r>
      <w:r w:rsidR="003E0A0A">
        <w:rPr>
          <w:rFonts w:ascii="Angsana New" w:hAnsi="Angsana New"/>
          <w:sz w:val="30"/>
          <w:szCs w:val="30"/>
          <w:lang w:val="en-US"/>
        </w:rPr>
        <w:t>30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3E0A0A">
        <w:rPr>
          <w:rFonts w:ascii="Angsana New" w:hAnsi="Angsana New"/>
          <w:sz w:val="30"/>
          <w:szCs w:val="30"/>
          <w:lang w:val="en-US"/>
        </w:rPr>
        <w:t>2569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โดยบริษัทได้รับค่าเช่าเดือนละ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28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,664 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บาทสำหรับปีที่</w:t>
      </w:r>
      <w:r w:rsidR="003E0A0A" w:rsidRPr="00537971">
        <w:rPr>
          <w:rFonts w:ascii="Angsana New" w:hAnsi="Angsana New"/>
          <w:sz w:val="30"/>
          <w:szCs w:val="30"/>
          <w:lang w:val="en-US"/>
        </w:rPr>
        <w:t>1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 ถึง ปีที่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5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ได้รับค่าเช่าเดือนละ </w:t>
      </w:r>
      <w:r w:rsidR="003E0A0A">
        <w:rPr>
          <w:rFonts w:ascii="Angsana New" w:hAnsi="Angsana New"/>
          <w:sz w:val="30"/>
          <w:szCs w:val="30"/>
          <w:lang w:val="en-US"/>
        </w:rPr>
        <w:t>35</w:t>
      </w:r>
      <w:r w:rsidR="00076D0E" w:rsidRPr="00537971">
        <w:rPr>
          <w:rFonts w:ascii="Angsana New" w:hAnsi="Angsana New"/>
          <w:sz w:val="30"/>
          <w:szCs w:val="30"/>
          <w:lang w:val="en-US"/>
        </w:rPr>
        <w:t>,</w:t>
      </w:r>
      <w:r w:rsidR="003E0A0A">
        <w:rPr>
          <w:rFonts w:ascii="Angsana New" w:hAnsi="Angsana New"/>
          <w:sz w:val="30"/>
          <w:szCs w:val="30"/>
          <w:lang w:val="en-US"/>
        </w:rPr>
        <w:t>830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บาท สำหรับปีที่ 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513055">
        <w:rPr>
          <w:rFonts w:ascii="Angsana New" w:hAnsi="Angsana New"/>
          <w:sz w:val="30"/>
          <w:szCs w:val="30"/>
          <w:cs/>
          <w:lang w:val="en-US"/>
        </w:rPr>
        <w:t>ถึง ปีที่</w:t>
      </w:r>
      <w:r w:rsidRPr="00537971">
        <w:rPr>
          <w:rFonts w:ascii="Angsana New" w:hAnsi="Angsana New"/>
          <w:sz w:val="30"/>
          <w:szCs w:val="30"/>
          <w:lang w:val="en-US"/>
        </w:rPr>
        <w:t>1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0</w:t>
      </w:r>
    </w:p>
    <w:p w:rsidR="00076D0E" w:rsidRPr="001B0BD1" w:rsidRDefault="00076D0E" w:rsidP="00076D0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highlight w:val="yellow"/>
          <w:lang w:val="en-US"/>
        </w:rPr>
      </w:pPr>
    </w:p>
    <w:p w:rsidR="00DD3E4D" w:rsidRDefault="002F4BF2" w:rsidP="001B0BD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เมื่อวันที่ </w:t>
      </w:r>
      <w:r w:rsidR="00076D0E" w:rsidRPr="00537971">
        <w:rPr>
          <w:rFonts w:ascii="Angsana New" w:hAnsi="Angsana New"/>
          <w:sz w:val="30"/>
          <w:szCs w:val="30"/>
          <w:lang w:val="en-US"/>
        </w:rPr>
        <w:t>1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333AED">
        <w:rPr>
          <w:rFonts w:ascii="Angsana New" w:hAnsi="Angsana New"/>
          <w:sz w:val="30"/>
          <w:szCs w:val="30"/>
          <w:lang w:val="en-US"/>
        </w:rPr>
        <w:t>2560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บริษัทได้ทำสัญญาให้เช่าอาคารเป็นสำนักงานกับบริษัทร่วมแห่งหนึ่ง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 (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บริษัท ยามาซ่า (ประเทศไทย) จำกัด</w:t>
      </w:r>
      <w:r w:rsidR="00076D0E" w:rsidRPr="00537971">
        <w:rPr>
          <w:rFonts w:ascii="Angsana New" w:hAnsi="Angsana New"/>
          <w:sz w:val="30"/>
          <w:szCs w:val="30"/>
          <w:lang w:val="en-US"/>
        </w:rPr>
        <w:t>)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 สัญญาเช่ามีอายุ 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1 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ปี เริ่มตั้งแต่วันที่ </w:t>
      </w:r>
      <w:r w:rsidR="00076D0E" w:rsidRPr="00537971">
        <w:rPr>
          <w:rFonts w:ascii="Angsana New" w:hAnsi="Angsana New"/>
          <w:sz w:val="30"/>
          <w:szCs w:val="30"/>
          <w:lang w:val="en-US"/>
        </w:rPr>
        <w:t>1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333AED">
        <w:rPr>
          <w:rFonts w:ascii="Angsana New" w:hAnsi="Angsana New"/>
          <w:sz w:val="30"/>
          <w:szCs w:val="30"/>
          <w:lang w:val="en-US"/>
        </w:rPr>
        <w:t>2560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30 </w:t>
      </w:r>
      <w:r w:rsidR="00076D0E" w:rsidRPr="00537971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333AED">
        <w:rPr>
          <w:rFonts w:ascii="Angsana New" w:hAnsi="Angsana New"/>
          <w:sz w:val="30"/>
          <w:szCs w:val="30"/>
          <w:lang w:val="en-US"/>
        </w:rPr>
        <w:t>2561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โดยบริษัทได้รับค่าเช่าเดือนละ 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11,520 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 xml:space="preserve">บาท ทั้งนี้ บริษัทดังกล่าวต้องจ่ายเงินมัดจำการเช่าเป็นจำนวน </w:t>
      </w:r>
      <w:r w:rsidR="00076D0E" w:rsidRPr="00537971">
        <w:rPr>
          <w:rFonts w:ascii="Angsana New" w:hAnsi="Angsana New"/>
          <w:sz w:val="30"/>
          <w:szCs w:val="30"/>
          <w:lang w:val="en-US"/>
        </w:rPr>
        <w:t xml:space="preserve">20,000 </w:t>
      </w:r>
      <w:r w:rsidR="00076D0E" w:rsidRPr="00537971">
        <w:rPr>
          <w:rFonts w:ascii="Angsana New" w:hAnsi="Angsana New"/>
          <w:sz w:val="30"/>
          <w:szCs w:val="30"/>
          <w:cs/>
          <w:lang w:val="en-US"/>
        </w:rPr>
        <w:t>บาท</w:t>
      </w:r>
    </w:p>
    <w:p w:rsidR="002F4BF2" w:rsidRDefault="002F4BF2" w:rsidP="001B0BD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A3513" w:rsidRPr="00FD572A" w:rsidRDefault="00CC666F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4</w:t>
      </w:r>
      <w:r w:rsidR="002A3513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A351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</w:t>
      </w:r>
      <w:r w:rsidR="00731D6F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อื่น</w:t>
      </w:r>
    </w:p>
    <w:p w:rsidR="0039756D" w:rsidRDefault="0039756D" w:rsidP="00EA0CD5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850"/>
        <w:gridCol w:w="1530"/>
        <w:gridCol w:w="236"/>
        <w:gridCol w:w="1564"/>
      </w:tblGrid>
      <w:tr w:rsidR="00AB07AB" w:rsidRPr="00847269" w:rsidTr="00871569">
        <w:tc>
          <w:tcPr>
            <w:tcW w:w="5850" w:type="dxa"/>
          </w:tcPr>
          <w:p w:rsidR="00AB07AB" w:rsidRPr="00847269" w:rsidRDefault="00AB07AB" w:rsidP="00926DEF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AB07AB" w:rsidRPr="00847269" w:rsidTr="00871569">
        <w:tc>
          <w:tcPr>
            <w:tcW w:w="5850" w:type="dxa"/>
          </w:tcPr>
          <w:p w:rsidR="00AB07AB" w:rsidRPr="00847269" w:rsidRDefault="00AB07AB" w:rsidP="00926DEF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B07AB" w:rsidRPr="00847269" w:rsidTr="00871569">
        <w:tc>
          <w:tcPr>
            <w:tcW w:w="5850" w:type="dxa"/>
          </w:tcPr>
          <w:p w:rsidR="00AB07AB" w:rsidRPr="00847269" w:rsidRDefault="00AB07AB" w:rsidP="00926DEF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AB07AB" w:rsidRPr="00847269" w:rsidRDefault="00723282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  <w:r w:rsidR="002F4BF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36" w:type="dxa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AB07AB" w:rsidRPr="00847269" w:rsidRDefault="00AB07AB" w:rsidP="00926DEF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1266C0" w:rsidRPr="00847269" w:rsidTr="00871569">
        <w:tc>
          <w:tcPr>
            <w:tcW w:w="5850" w:type="dxa"/>
          </w:tcPr>
          <w:p w:rsidR="001266C0" w:rsidRPr="00847269" w:rsidRDefault="001266C0" w:rsidP="001266C0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1266C0" w:rsidRPr="007323A0" w:rsidRDefault="0085581D" w:rsidP="001266C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1266C0" w:rsidRPr="007323A0" w:rsidRDefault="001266C0" w:rsidP="001266C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4" w:type="dxa"/>
          </w:tcPr>
          <w:p w:rsidR="001266C0" w:rsidRPr="007323A0" w:rsidRDefault="001266C0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85581D"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1266C0" w:rsidRPr="00847269" w:rsidTr="00871569">
        <w:tc>
          <w:tcPr>
            <w:tcW w:w="5850" w:type="dxa"/>
          </w:tcPr>
          <w:p w:rsidR="001266C0" w:rsidRPr="00847269" w:rsidRDefault="001266C0" w:rsidP="001266C0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1266C0" w:rsidRPr="00847269" w:rsidRDefault="001266C0" w:rsidP="001266C0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266C0" w:rsidRPr="00847269" w:rsidTr="00871569">
        <w:tc>
          <w:tcPr>
            <w:tcW w:w="5850" w:type="dxa"/>
          </w:tcPr>
          <w:p w:rsidR="001266C0" w:rsidRPr="00847269" w:rsidRDefault="001266C0" w:rsidP="001266C0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1530" w:type="dxa"/>
          </w:tcPr>
          <w:p w:rsidR="001266C0" w:rsidRPr="00847269" w:rsidRDefault="001266C0" w:rsidP="001266C0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:rsidR="001266C0" w:rsidRPr="00847269" w:rsidRDefault="001266C0" w:rsidP="001266C0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1266C0" w:rsidRPr="00847269" w:rsidRDefault="001266C0" w:rsidP="001266C0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F6BA2" w:rsidRPr="00847269" w:rsidTr="00871569">
        <w:tc>
          <w:tcPr>
            <w:tcW w:w="585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เงินฝากประจำธนาคารระยะเวลาการฝากเกิน </w:t>
            </w:r>
            <w:r w:rsidRPr="00593D3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</w:tcPr>
          <w:p w:rsidR="005F6BA2" w:rsidRPr="00847269" w:rsidRDefault="00513055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42,200</w:t>
            </w:r>
          </w:p>
        </w:tc>
        <w:tc>
          <w:tcPr>
            <w:tcW w:w="236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122,187</w:t>
            </w:r>
          </w:p>
        </w:tc>
      </w:tr>
      <w:tr w:rsidR="005F6BA2" w:rsidRPr="00847269" w:rsidTr="00871569">
        <w:tc>
          <w:tcPr>
            <w:tcW w:w="585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เงินฝากประจำธนาคารระยะเวลาการฝากเกิน </w:t>
            </w:r>
            <w:r w:rsidRPr="00593D3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1530" w:type="dxa"/>
          </w:tcPr>
          <w:p w:rsidR="005F6BA2" w:rsidRPr="00847269" w:rsidRDefault="005F6BA2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612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ที่ติดภาระผูกพัน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(4,603)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(4,603)</w:t>
            </w: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108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847269" w:rsidRDefault="00513055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37,597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highlight w:val="red"/>
                <w:lang w:val="en-US"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117,584</w:t>
            </w: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513055" w:rsidRPr="00847269" w:rsidRDefault="00513055" w:rsidP="00513055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:rsidR="00513055" w:rsidRPr="00495B06" w:rsidRDefault="00513055" w:rsidP="00513055">
            <w:pPr>
              <w:widowControl w:val="0"/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เงินลงทุนระยะยาวอื่น</w:t>
            </w:r>
          </w:p>
        </w:tc>
        <w:tc>
          <w:tcPr>
            <w:tcW w:w="1530" w:type="dxa"/>
          </w:tcPr>
          <w:p w:rsidR="00513055" w:rsidRPr="00847269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หุ้นกู้</w:t>
            </w:r>
          </w:p>
        </w:tc>
        <w:tc>
          <w:tcPr>
            <w:tcW w:w="1530" w:type="dxa"/>
          </w:tcPr>
          <w:p w:rsidR="00513055" w:rsidRPr="00847269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หลักทรัพย์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ในความต้องการของตลาด 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- 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หุ้นทุน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13055" w:rsidRPr="00847269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513055" w:rsidRPr="00847269" w:rsidTr="00871569">
        <w:tc>
          <w:tcPr>
            <w:tcW w:w="5850" w:type="dxa"/>
          </w:tcPr>
          <w:p w:rsidR="00513055" w:rsidRPr="00847269" w:rsidRDefault="00513055" w:rsidP="0051305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847269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20,473</w:t>
            </w:r>
          </w:p>
        </w:tc>
        <w:tc>
          <w:tcPr>
            <w:tcW w:w="236" w:type="dxa"/>
          </w:tcPr>
          <w:p w:rsidR="00513055" w:rsidRPr="00847269" w:rsidRDefault="00513055" w:rsidP="00513055">
            <w:pPr>
              <w:widowControl w:val="0"/>
              <w:tabs>
                <w:tab w:val="decimal" w:pos="1002"/>
              </w:tabs>
              <w:spacing w:line="240" w:lineRule="atLeas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513055" w:rsidRPr="00495B06" w:rsidRDefault="00513055" w:rsidP="00513055">
            <w:pPr>
              <w:widowControl w:val="0"/>
              <w:tabs>
                <w:tab w:val="decimal" w:pos="1242"/>
              </w:tabs>
              <w:autoSpaceDE w:val="0"/>
              <w:autoSpaceDN w:val="0"/>
              <w:adjustRightInd w:val="0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20,551</w:t>
            </w:r>
          </w:p>
        </w:tc>
      </w:tr>
    </w:tbl>
    <w:p w:rsidR="00CA388D" w:rsidRPr="00333AED" w:rsidRDefault="00CA388D" w:rsidP="00CE0F58">
      <w:pPr>
        <w:widowControl w:val="0"/>
        <w:autoSpaceDE w:val="0"/>
        <w:autoSpaceDN w:val="0"/>
        <w:adjustRightInd w:val="0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76D0E" w:rsidRPr="00333AED" w:rsidRDefault="00076D0E" w:rsidP="00871569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ณ </w:t>
      </w:r>
      <w:r w:rsidRPr="00333AED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วันที่ </w:t>
      </w:r>
      <w:r w:rsidR="00723282" w:rsidRPr="00723282">
        <w:rPr>
          <w:rFonts w:ascii="Angsana New" w:hAnsi="Angsana New" w:hint="cs"/>
          <w:spacing w:val="-4"/>
          <w:sz w:val="30"/>
          <w:szCs w:val="30"/>
          <w:lang w:val="en-US"/>
        </w:rPr>
        <w:t>30</w:t>
      </w:r>
      <w:r w:rsidR="002F4BF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มิถุนายน</w:t>
      </w:r>
      <w:r w:rsidRPr="00333AED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85581D" w:rsidRPr="00333AED">
        <w:rPr>
          <w:rFonts w:ascii="Angsana New" w:hAnsi="Angsana New" w:hint="cs"/>
          <w:spacing w:val="-4"/>
          <w:sz w:val="30"/>
          <w:szCs w:val="30"/>
          <w:lang w:val="en-US"/>
        </w:rPr>
        <w:t>1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เงินฝากประจำธนาคารที่ติดภาระผูกพันจำนวน </w:t>
      </w:r>
      <w:r w:rsidR="0051305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4.6 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 xml:space="preserve">(31 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cs/>
          <w:lang w:eastAsia="th-TH"/>
        </w:rPr>
        <w:t xml:space="preserve">ธันวาคม 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val="en-US" w:eastAsia="th-TH"/>
        </w:rPr>
        <w:t>25</w:t>
      </w:r>
      <w:r w:rsidR="0085581D" w:rsidRPr="003336D2">
        <w:rPr>
          <w:rFonts w:ascii="Angsana New" w:hAnsi="Angsana New" w:hint="cs"/>
          <w:i/>
          <w:iCs/>
          <w:snapToGrid w:val="0"/>
          <w:spacing w:val="-8"/>
          <w:sz w:val="30"/>
          <w:szCs w:val="30"/>
          <w:lang w:val="en-US" w:eastAsia="th-TH"/>
        </w:rPr>
        <w:t>60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 xml:space="preserve">: </w:t>
      </w:r>
      <w:r w:rsidR="002302BD"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lang w:eastAsia="th-TH"/>
        </w:rPr>
        <w:t>4.6</w:t>
      </w:r>
      <w:r w:rsidRPr="003336D2">
        <w:rPr>
          <w:rFonts w:ascii="Angsana New" w:hAnsi="Angsana New"/>
          <w:i/>
          <w:iCs/>
          <w:snapToGrid w:val="0"/>
          <w:spacing w:val="-8"/>
          <w:sz w:val="30"/>
          <w:szCs w:val="30"/>
          <w:cs/>
          <w:lang w:eastAsia="th-TH"/>
        </w:rPr>
        <w:t>ล้านบาท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ติดภาระค้ำประกันการใช้ไฟฟ้าและค้ำประกันการซื้อวัตถุดิบ</w:t>
      </w:r>
    </w:p>
    <w:p w:rsidR="00076D0E" w:rsidRDefault="00076D0E" w:rsidP="00076D0E">
      <w:pPr>
        <w:spacing w:line="240" w:lineRule="auto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31941" w:rsidRPr="00FD572A" w:rsidRDefault="00BE71EE" w:rsidP="00871569">
      <w:pPr>
        <w:spacing w:line="240" w:lineRule="auto"/>
        <w:ind w:left="547" w:right="-2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หุ้นกู้เป็นหุ้นกู้ธนาคาร ทหาร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ไทยจำกัด 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มหาชน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>)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จำนวน 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 xml:space="preserve">20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ล้านบาทที่ลงทุนในระหว่างปี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60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ซึ่งเป็นตราสารหนี้ที่จะถือจนครบกำหนด มีอายุ 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ปี 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6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เดือน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ครบกำหนดไถ่ถอนวันที่ 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29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พฤศจิกายน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70</w:t>
      </w:r>
      <w:r w:rsidR="00076D0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ซึ่งผู้ออกหุ้นกู้มีสิทธิไถ่ถอนก่อนกำหนด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อัตราดอกเบี้ยร้อยละ </w:t>
      </w:r>
      <w:r w:rsidR="0085581D"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3</w:t>
      </w:r>
      <w:r w:rsidR="00076D0E" w:rsidRPr="00E027DA">
        <w:rPr>
          <w:rFonts w:ascii="Angsana New" w:hAnsi="Angsana New"/>
          <w:snapToGrid w:val="0"/>
          <w:sz w:val="30"/>
          <w:szCs w:val="30"/>
          <w:lang w:eastAsia="th-TH"/>
        </w:rPr>
        <w:t xml:space="preserve">.50 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ตลอดอายุหุ้นกู้</w:t>
      </w:r>
    </w:p>
    <w:p w:rsidR="003B1A55" w:rsidRDefault="003B1A55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DB5EB3" w:rsidRDefault="00B70814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br w:type="page"/>
      </w:r>
      <w:r w:rsidR="00CC666F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5</w:t>
      </w:r>
      <w:r w:rsidR="00DB5EB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DB5EB3" w:rsidRPr="002C45B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:rsidR="002F113A" w:rsidRPr="00E17612" w:rsidRDefault="002F113A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860"/>
        <w:gridCol w:w="990"/>
        <w:gridCol w:w="1530"/>
        <w:gridCol w:w="270"/>
        <w:gridCol w:w="1530"/>
      </w:tblGrid>
      <w:tr w:rsidR="002F113A" w:rsidRPr="00847269" w:rsidTr="00332FC9">
        <w:tc>
          <w:tcPr>
            <w:tcW w:w="486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2F113A" w:rsidRPr="00847269" w:rsidRDefault="002F113A" w:rsidP="00926DEF">
            <w:pPr>
              <w:widowControl w:val="0"/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2F113A" w:rsidRPr="00847269" w:rsidTr="00332FC9">
        <w:tc>
          <w:tcPr>
            <w:tcW w:w="486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2F113A" w:rsidRPr="00847269" w:rsidRDefault="002F113A" w:rsidP="00926DEF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2F113A" w:rsidRPr="00847269" w:rsidRDefault="002F113A" w:rsidP="00926DEF">
            <w:pPr>
              <w:widowControl w:val="0"/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</w:tcPr>
          <w:p w:rsidR="005F6BA2" w:rsidRPr="00847269" w:rsidRDefault="00723282" w:rsidP="005F6BA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  <w:r w:rsidR="002F4BF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5F6BA2" w:rsidRPr="00847269" w:rsidRDefault="005F6BA2" w:rsidP="005F6BA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1530" w:type="dxa"/>
          </w:tcPr>
          <w:p w:rsidR="005F6BA2" w:rsidRPr="007323A0" w:rsidRDefault="0085581D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5F6BA2" w:rsidRPr="007323A0" w:rsidRDefault="005F6BA2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F6BA2" w:rsidRPr="007323A0" w:rsidRDefault="005F6BA2" w:rsidP="005F6BA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85581D"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5F6BA2" w:rsidRPr="00847269" w:rsidRDefault="005F6BA2" w:rsidP="005F6BA2">
            <w:pPr>
              <w:widowControl w:val="0"/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:rsidR="005F6BA2" w:rsidRPr="00495B06" w:rsidRDefault="00513055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29,709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19,580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F6BA2" w:rsidRPr="00495B06" w:rsidRDefault="00513055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283,289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279,993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F6BA2" w:rsidRPr="00495B06" w:rsidRDefault="00513055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312,998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299,573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หัก</w:t>
            </w:r>
            <w:r w:rsidRPr="00847269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F6BA2" w:rsidRPr="00495B06" w:rsidRDefault="00513055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(3,129)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(1,375)</w:t>
            </w:r>
          </w:p>
        </w:tc>
      </w:tr>
      <w:tr w:rsidR="005F6BA2" w:rsidRPr="00847269" w:rsidTr="00332FC9">
        <w:tc>
          <w:tcPr>
            <w:tcW w:w="486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990" w:type="dxa"/>
          </w:tcPr>
          <w:p w:rsidR="005F6BA2" w:rsidRPr="00847269" w:rsidRDefault="005F6BA2" w:rsidP="005F6BA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F6BA2" w:rsidRPr="00495B06" w:rsidRDefault="00513055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309,869</w:t>
            </w:r>
          </w:p>
        </w:tc>
        <w:tc>
          <w:tcPr>
            <w:tcW w:w="270" w:type="dxa"/>
          </w:tcPr>
          <w:p w:rsidR="005F6BA2" w:rsidRPr="00495B06" w:rsidRDefault="005F6BA2" w:rsidP="005F6BA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F6BA2" w:rsidRPr="00495B06" w:rsidRDefault="005F6BA2" w:rsidP="005F6BA2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298,198</w:t>
            </w:r>
          </w:p>
        </w:tc>
      </w:tr>
    </w:tbl>
    <w:p w:rsidR="002F113A" w:rsidRDefault="002F113A" w:rsidP="0012168E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16"/>
          <w:szCs w:val="16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860"/>
        <w:gridCol w:w="990"/>
        <w:gridCol w:w="1530"/>
        <w:gridCol w:w="270"/>
        <w:gridCol w:w="1530"/>
      </w:tblGrid>
      <w:tr w:rsidR="00594C1A" w:rsidRPr="0012168E" w:rsidTr="00332FC9">
        <w:tc>
          <w:tcPr>
            <w:tcW w:w="4860" w:type="dxa"/>
          </w:tcPr>
          <w:p w:rsidR="00594C1A" w:rsidRPr="00847269" w:rsidRDefault="00594C1A" w:rsidP="00594C1A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594C1A" w:rsidRPr="00847269" w:rsidRDefault="00594C1A" w:rsidP="00594C1A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FFFFFF"/>
          </w:tcPr>
          <w:p w:rsidR="00594C1A" w:rsidRPr="007323A0" w:rsidRDefault="00594C1A" w:rsidP="00594C1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594C1A" w:rsidRPr="007323A0" w:rsidRDefault="00594C1A" w:rsidP="00594C1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594C1A" w:rsidRPr="007323A0" w:rsidRDefault="00594C1A" w:rsidP="00594C1A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083782" w:rsidRPr="00560E2F" w:rsidTr="00332FC9">
        <w:tc>
          <w:tcPr>
            <w:tcW w:w="4860" w:type="dxa"/>
          </w:tcPr>
          <w:p w:rsidR="00083782" w:rsidRPr="00560E2F" w:rsidRDefault="00083782" w:rsidP="00083782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  <w:r w:rsidR="00594C1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94C1A" w:rsidRPr="00560E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="00594C1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560E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990" w:type="dxa"/>
          </w:tcPr>
          <w:p w:rsidR="00083782" w:rsidRPr="00560E2F" w:rsidRDefault="00083782" w:rsidP="00083782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:rsidR="00083782" w:rsidRPr="00560E2F" w:rsidRDefault="00083782" w:rsidP="00083782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083782" w:rsidRPr="00560E2F" w:rsidRDefault="00083782" w:rsidP="00083782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083782" w:rsidRPr="00560E2F" w:rsidRDefault="00083782" w:rsidP="00083782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13055" w:rsidRPr="00560E2F" w:rsidTr="00332FC9">
        <w:tc>
          <w:tcPr>
            <w:tcW w:w="4860" w:type="dxa"/>
          </w:tcPr>
          <w:p w:rsidR="00513055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:rsidR="00513055" w:rsidRPr="00560E2F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FFFFFF"/>
          </w:tcPr>
          <w:p w:rsidR="00513055" w:rsidRPr="00560E2F" w:rsidRDefault="00513055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1,75</w:t>
            </w:r>
            <w:r w:rsidR="00594C1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:rsidR="00513055" w:rsidRPr="00560E2F" w:rsidRDefault="00513055" w:rsidP="00513055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513055" w:rsidRPr="00560E2F" w:rsidRDefault="00513055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(3)</w:t>
            </w:r>
          </w:p>
        </w:tc>
      </w:tr>
      <w:tr w:rsidR="00513055" w:rsidRPr="00560E2F" w:rsidTr="00332FC9">
        <w:tc>
          <w:tcPr>
            <w:tcW w:w="4860" w:type="dxa"/>
          </w:tcPr>
          <w:p w:rsidR="00513055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งวดหกเดือนสิ้นสุดวันที่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:rsidR="00513055" w:rsidRPr="00560E2F" w:rsidRDefault="00513055" w:rsidP="00513055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513055" w:rsidRPr="00560E2F" w:rsidRDefault="00513055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1,75</w:t>
            </w:r>
            <w:r w:rsidR="00594C1A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:rsidR="00513055" w:rsidRPr="00560E2F" w:rsidRDefault="00513055" w:rsidP="00513055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513055" w:rsidRPr="00083782" w:rsidRDefault="00513055" w:rsidP="00513055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08378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</w:t>
            </w:r>
            <w:r w:rsidRPr="00083782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</w:tbl>
    <w:p w:rsidR="0015658C" w:rsidRPr="0012168E" w:rsidRDefault="0015658C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323724" w:rsidRPr="00FD572A" w:rsidRDefault="00323724" w:rsidP="00A8417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E74351" w:rsidRPr="0012168E" w:rsidRDefault="00E74351" w:rsidP="00EA0CD5">
      <w:pPr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Look w:val="0000"/>
      </w:tblPr>
      <w:tblGrid>
        <w:gridCol w:w="5850"/>
        <w:gridCol w:w="1530"/>
        <w:gridCol w:w="270"/>
        <w:gridCol w:w="1530"/>
      </w:tblGrid>
      <w:tr w:rsidR="005E066A" w:rsidRPr="00847269" w:rsidTr="00332FC9">
        <w:tc>
          <w:tcPr>
            <w:tcW w:w="5850" w:type="dxa"/>
            <w:tcBorders>
              <w:top w:val="nil"/>
            </w:tcBorders>
          </w:tcPr>
          <w:p w:rsidR="005E066A" w:rsidRPr="00847269" w:rsidRDefault="005E066A" w:rsidP="00926DE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5E066A" w:rsidRPr="00847269" w:rsidRDefault="00332FC9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332FC9" w:rsidRPr="00847269" w:rsidTr="00332FC9">
        <w:tc>
          <w:tcPr>
            <w:tcW w:w="5850" w:type="dxa"/>
            <w:tcBorders>
              <w:top w:val="nil"/>
            </w:tcBorders>
          </w:tcPr>
          <w:p w:rsidR="00332FC9" w:rsidRPr="00847269" w:rsidRDefault="00332FC9" w:rsidP="00926DE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332FC9" w:rsidRPr="00847269" w:rsidRDefault="00332FC9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F4BF2" w:rsidRPr="00847269" w:rsidTr="00332FC9">
        <w:tc>
          <w:tcPr>
            <w:tcW w:w="585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847269" w:rsidRDefault="00723282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  <w:r w:rsidR="002F4BF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F4BF2" w:rsidRPr="00847269" w:rsidTr="00332FC9">
        <w:tc>
          <w:tcPr>
            <w:tcW w:w="5850" w:type="dxa"/>
            <w:tcBorders>
              <w:top w:val="nil"/>
            </w:tcBorders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513055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10,730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10,156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>3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2F4BF2" w:rsidRPr="00495B06" w:rsidRDefault="00513055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7,857</w:t>
            </w:r>
          </w:p>
        </w:tc>
        <w:tc>
          <w:tcPr>
            <w:tcW w:w="270" w:type="dxa"/>
            <w:tcBorders>
              <w:bottom w:val="nil"/>
            </w:tcBorders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6,</w:t>
            </w:r>
            <w:r w:rsidRPr="0085581D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5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7269">
              <w:rPr>
                <w:rFonts w:ascii="Angsana New" w:hAnsi="Angsana New"/>
                <w:sz w:val="30"/>
                <w:szCs w:val="30"/>
                <w:lang w:val="en-US"/>
              </w:rPr>
              <w:t>3 -6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2F4BF2" w:rsidRPr="00495B06" w:rsidRDefault="00513055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8,53</w:t>
            </w:r>
            <w:r w:rsidR="00AC6F7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2,889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0F7614" w:rsidP="00496FAA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96FA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="002F4BF2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="002F4B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BF2" w:rsidRPr="00495B06" w:rsidRDefault="00513055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2,58</w:t>
            </w:r>
            <w:r w:rsidR="00AC6F71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2F4BF2" w:rsidRDefault="002F4BF2" w:rsidP="002F4BF2">
            <w:pPr>
              <w:widowControl w:val="0"/>
              <w:tabs>
                <w:tab w:val="decimal" w:pos="106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F4BF2" w:rsidRPr="00847269" w:rsidTr="00332FC9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BF2" w:rsidRPr="00495B06" w:rsidRDefault="00513055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29,709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19,580</w:t>
            </w:r>
          </w:p>
        </w:tc>
      </w:tr>
    </w:tbl>
    <w:p w:rsidR="00B73AC6" w:rsidRDefault="00B73AC6" w:rsidP="0077776B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3AC6" w:rsidSect="00E2204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3127" w:other="13127"/>
          <w:pgNumType w:start="13"/>
          <w:cols w:space="720"/>
          <w:noEndnote/>
        </w:sectPr>
      </w:pP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Look w:val="0000"/>
      </w:tblPr>
      <w:tblGrid>
        <w:gridCol w:w="5850"/>
        <w:gridCol w:w="1530"/>
        <w:gridCol w:w="270"/>
        <w:gridCol w:w="1530"/>
      </w:tblGrid>
      <w:tr w:rsidR="005A53AA" w:rsidRPr="00847269" w:rsidTr="00D83C8F">
        <w:tc>
          <w:tcPr>
            <w:tcW w:w="5850" w:type="dxa"/>
            <w:tcBorders>
              <w:top w:val="nil"/>
            </w:tcBorders>
          </w:tcPr>
          <w:p w:rsidR="005A53AA" w:rsidRPr="00847269" w:rsidRDefault="005A53AA" w:rsidP="0077776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5A53AA" w:rsidRPr="00847269" w:rsidRDefault="005A53AA" w:rsidP="0077776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5A53AA" w:rsidRPr="00847269" w:rsidTr="00D83C8F">
        <w:tc>
          <w:tcPr>
            <w:tcW w:w="5850" w:type="dxa"/>
          </w:tcPr>
          <w:p w:rsidR="005A53AA" w:rsidRPr="00847269" w:rsidRDefault="005A53AA" w:rsidP="0077776B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:rsidR="005A53AA" w:rsidRPr="00847269" w:rsidRDefault="005A53AA" w:rsidP="0077776B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2F4BF2" w:rsidRPr="00847269" w:rsidRDefault="00723282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  <w:r w:rsidR="002F4BF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2F4BF2" w:rsidRPr="007323A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904F7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กิจการ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อื่น</w:t>
            </w: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847269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>ยัง</w:t>
            </w:r>
            <w:r w:rsidRPr="004B24C4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ไม่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178,930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184,980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>3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102,586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93,625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496FAA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3 - </w:t>
            </w:r>
            <w:r w:rsidR="002F4BF2" w:rsidRPr="008472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F4BF2" w:rsidRPr="008472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366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496FAA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6 - </w:t>
            </w:r>
            <w:r w:rsidR="002F4BF2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="002F4B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:rsidR="002F4BF2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32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2F4BF2" w:rsidRDefault="002F4BF2" w:rsidP="002F4BF2">
            <w:pPr>
              <w:widowControl w:val="0"/>
              <w:tabs>
                <w:tab w:val="decimal" w:pos="106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1,375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1,375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283,289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279,993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B24C4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หัก</w:t>
            </w:r>
            <w:r w:rsidRPr="00904F7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(3,129)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(1,375)</w:t>
            </w: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280,160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278,618</w:t>
            </w:r>
          </w:p>
        </w:tc>
      </w:tr>
      <w:tr w:rsidR="002F4BF2" w:rsidRPr="00847269" w:rsidTr="00D83C8F">
        <w:trPr>
          <w:trHeight w:val="216"/>
        </w:trPr>
        <w:tc>
          <w:tcPr>
            <w:tcW w:w="5850" w:type="dxa"/>
          </w:tcPr>
          <w:p w:rsidR="002F4BF2" w:rsidRPr="00847269" w:rsidRDefault="002F4BF2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2F4BF2" w:rsidRPr="00E3677A" w:rsidRDefault="002F4BF2" w:rsidP="002F4BF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2F4BF2" w:rsidRPr="00E3677A" w:rsidRDefault="002F4BF2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2F4BF2" w:rsidRPr="00E3677A" w:rsidRDefault="002F4BF2" w:rsidP="002F4BF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2F4BF2" w:rsidRPr="00847269" w:rsidTr="00D83C8F">
        <w:tc>
          <w:tcPr>
            <w:tcW w:w="5850" w:type="dxa"/>
          </w:tcPr>
          <w:p w:rsidR="002F4BF2" w:rsidRPr="00847269" w:rsidRDefault="002F4BF2" w:rsidP="00904F73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2F4BF2" w:rsidRPr="00495B06" w:rsidRDefault="008173CC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309,869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2F4BF2" w:rsidRPr="00495B06" w:rsidRDefault="002F4BF2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298,198</w:t>
            </w:r>
          </w:p>
        </w:tc>
      </w:tr>
    </w:tbl>
    <w:p w:rsidR="0012168E" w:rsidRDefault="0012168E" w:rsidP="00E16C37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DB5EB3" w:rsidRDefault="00DB5EB3" w:rsidP="005E287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</w:t>
      </w:r>
      <w:r w:rsidR="0088763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มีระยะเวลาตั้งแต่</w:t>
      </w:r>
      <w:r w:rsidRPr="00FD572A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="00887631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วันถึง</w:t>
      </w:r>
      <w:r w:rsidR="00593D3B" w:rsidRPr="00593D3B">
        <w:rPr>
          <w:rFonts w:ascii="Angsana New" w:hAnsi="Angsana New"/>
          <w:snapToGrid w:val="0"/>
          <w:sz w:val="30"/>
          <w:szCs w:val="30"/>
          <w:lang w:val="en-US" w:eastAsia="th-TH"/>
        </w:rPr>
        <w:t>90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วัน</w:t>
      </w:r>
    </w:p>
    <w:p w:rsidR="00053833" w:rsidRPr="00053833" w:rsidRDefault="00053833" w:rsidP="00EA0CD5">
      <w:pPr>
        <w:widowControl w:val="0"/>
        <w:spacing w:line="240" w:lineRule="auto"/>
        <w:ind w:left="547" w:right="-4"/>
        <w:jc w:val="thaiDistribute"/>
        <w:rPr>
          <w:rFonts w:ascii="Angsana New" w:hAnsi="Angsana New"/>
          <w:snapToGrid w:val="0"/>
          <w:lang w:eastAsia="th-TH"/>
        </w:rPr>
      </w:pPr>
    </w:p>
    <w:p w:rsidR="00F90329" w:rsidRPr="00FD572A" w:rsidRDefault="00CC666F" w:rsidP="00EA0CD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6</w:t>
      </w:r>
      <w:r w:rsidR="00F90329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F90329" w:rsidRPr="005E287C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:rsidR="002F4BF2" w:rsidRDefault="002F4BF2" w:rsidP="002F4BF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F4BF2" w:rsidRPr="00EA0CD5" w:rsidTr="00D83C8F">
        <w:tc>
          <w:tcPr>
            <w:tcW w:w="4050" w:type="dxa"/>
          </w:tcPr>
          <w:p w:rsidR="002F4BF2" w:rsidRPr="00771629" w:rsidRDefault="002F4BF2" w:rsidP="000B0BC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2F4BF2" w:rsidRPr="00771629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2F4BF2" w:rsidRPr="00EA0CD5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F4BF2" w:rsidRPr="00EA0CD5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4BF2" w:rsidRPr="00EA0CD5" w:rsidTr="00D83C8F">
        <w:tc>
          <w:tcPr>
            <w:tcW w:w="4050" w:type="dxa"/>
          </w:tcPr>
          <w:p w:rsidR="002F4BF2" w:rsidRPr="00771629" w:rsidRDefault="002F4BF2" w:rsidP="000B0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2F4BF2" w:rsidRPr="00771629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2F4BF2" w:rsidRPr="00EA0CD5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F4BF2" w:rsidRPr="00771629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16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A7670" w:rsidRPr="00EA0CD5" w:rsidTr="00D83C8F">
        <w:tc>
          <w:tcPr>
            <w:tcW w:w="4050" w:type="dxa"/>
          </w:tcPr>
          <w:p w:rsidR="000A7670" w:rsidRPr="00BD0F5B" w:rsidRDefault="000A7670" w:rsidP="00904F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A7670" w:rsidRPr="00560E2F" w:rsidRDefault="000A7670" w:rsidP="000A767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2560</w:t>
            </w:r>
          </w:p>
        </w:tc>
      </w:tr>
      <w:tr w:rsidR="002F4BF2" w:rsidRPr="00EA0CD5" w:rsidTr="00D83C8F">
        <w:tc>
          <w:tcPr>
            <w:tcW w:w="4050" w:type="dxa"/>
          </w:tcPr>
          <w:p w:rsidR="002F4BF2" w:rsidRPr="00EA0CD5" w:rsidRDefault="002F4BF2" w:rsidP="002F4B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F4BF2" w:rsidRPr="00EA0CD5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0CD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73CC" w:rsidRPr="00EA0CD5" w:rsidTr="00D83C8F">
        <w:tc>
          <w:tcPr>
            <w:tcW w:w="4050" w:type="dxa"/>
          </w:tcPr>
          <w:p w:rsidR="008173CC" w:rsidRPr="005E287C" w:rsidRDefault="008173CC" w:rsidP="00904F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E287C">
              <w:rPr>
                <w:rFonts w:ascii="Angsana New" w:hAnsi="Angsana New"/>
                <w:sz w:val="30"/>
                <w:szCs w:val="30"/>
              </w:rPr>
              <w:t>1</w:t>
            </w:r>
            <w:r w:rsidRPr="005E287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:rsidR="008173CC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22,606</w:t>
            </w: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19,440</w:t>
            </w: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  <w:tc>
          <w:tcPr>
            <w:tcW w:w="270" w:type="dxa"/>
          </w:tcPr>
          <w:p w:rsidR="008173CC" w:rsidRPr="00EA0CD5" w:rsidRDefault="008173CC" w:rsidP="008173C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3CC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</w:tr>
      <w:tr w:rsidR="008173CC" w:rsidRPr="00EA0CD5" w:rsidTr="00D83C8F">
        <w:tc>
          <w:tcPr>
            <w:tcW w:w="4050" w:type="dxa"/>
          </w:tcPr>
          <w:p w:rsidR="008173CC" w:rsidRPr="00EA0CD5" w:rsidRDefault="008173CC" w:rsidP="00904F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0CD5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173CC" w:rsidRPr="00EA0CD5" w:rsidRDefault="008173CC" w:rsidP="008173C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173CC" w:rsidRPr="00EA0CD5" w:rsidTr="00D83C8F">
        <w:tc>
          <w:tcPr>
            <w:tcW w:w="4050" w:type="dxa"/>
          </w:tcPr>
          <w:p w:rsidR="008173CC" w:rsidRPr="00EA0CD5" w:rsidRDefault="008173CC" w:rsidP="008173C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  <w:shd w:val="clear" w:color="auto" w:fill="auto"/>
          </w:tcPr>
          <w:p w:rsidR="008173CC" w:rsidRPr="000F7614" w:rsidRDefault="008173CC" w:rsidP="000F76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904F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="000F76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44F29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1,960</w:t>
            </w: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73CC" w:rsidRPr="002931F5" w:rsidRDefault="008173CC" w:rsidP="008173C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7614" w:rsidRPr="00EA0CD5" w:rsidTr="00D83C8F">
        <w:tc>
          <w:tcPr>
            <w:tcW w:w="4050" w:type="dxa"/>
          </w:tcPr>
          <w:p w:rsidR="000F7614" w:rsidRPr="00EA0CD5" w:rsidRDefault="000F7614" w:rsidP="00904F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:rsidR="000F7614" w:rsidRDefault="000F7614" w:rsidP="000F76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(650)</w:t>
            </w:r>
          </w:p>
        </w:tc>
        <w:tc>
          <w:tcPr>
            <w:tcW w:w="270" w:type="dxa"/>
            <w:shd w:val="clear" w:color="auto" w:fill="auto"/>
          </w:tcPr>
          <w:p w:rsidR="000F7614" w:rsidRPr="00EA0CD5" w:rsidRDefault="000F7614" w:rsidP="000F761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0F7614" w:rsidRPr="00EA0CD5" w:rsidRDefault="000F7614" w:rsidP="000F761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7614" w:rsidRPr="00EA0CD5" w:rsidRDefault="000F7614" w:rsidP="000F761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7614" w:rsidRPr="00EA0CD5" w:rsidRDefault="000F7614" w:rsidP="000F761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7614" w:rsidRPr="002931F5" w:rsidRDefault="000F7614" w:rsidP="000F761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F7614" w:rsidRPr="00EA0CD5" w:rsidRDefault="000F7614" w:rsidP="000F761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7614" w:rsidRPr="00EA0CD5" w:rsidTr="00D83C8F">
        <w:tc>
          <w:tcPr>
            <w:tcW w:w="4050" w:type="dxa"/>
          </w:tcPr>
          <w:p w:rsidR="000F7614" w:rsidRPr="00EA0CD5" w:rsidRDefault="000F7614" w:rsidP="00904F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14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A1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614" w:rsidRPr="00214C52" w:rsidRDefault="000F7614" w:rsidP="000F76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25,808</w:t>
            </w:r>
          </w:p>
        </w:tc>
        <w:tc>
          <w:tcPr>
            <w:tcW w:w="270" w:type="dxa"/>
            <w:shd w:val="clear" w:color="auto" w:fill="auto"/>
          </w:tcPr>
          <w:p w:rsidR="000F7614" w:rsidRPr="00214C52" w:rsidRDefault="000F7614" w:rsidP="000F761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614" w:rsidRPr="00214C52" w:rsidRDefault="000F7614" w:rsidP="000F76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21,400</w:t>
            </w:r>
          </w:p>
        </w:tc>
        <w:tc>
          <w:tcPr>
            <w:tcW w:w="270" w:type="dxa"/>
            <w:shd w:val="clear" w:color="auto" w:fill="auto"/>
          </w:tcPr>
          <w:p w:rsidR="000F7614" w:rsidRPr="00EA0CD5" w:rsidRDefault="000F7614" w:rsidP="000F761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614" w:rsidRPr="00EA0CD5" w:rsidRDefault="000F7614" w:rsidP="000F76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13,199</w:t>
            </w:r>
          </w:p>
        </w:tc>
        <w:tc>
          <w:tcPr>
            <w:tcW w:w="270" w:type="dxa"/>
          </w:tcPr>
          <w:p w:rsidR="000F7614" w:rsidRPr="00EA0CD5" w:rsidRDefault="000F7614" w:rsidP="000F761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7614" w:rsidRPr="00EA0CD5" w:rsidRDefault="000F7614" w:rsidP="000F76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13,199</w:t>
            </w:r>
          </w:p>
        </w:tc>
      </w:tr>
    </w:tbl>
    <w:p w:rsidR="005E066A" w:rsidRDefault="005E066A">
      <w:pPr>
        <w:sectPr w:rsidR="005E066A" w:rsidSect="005E287C">
          <w:pgSz w:w="11909" w:h="16834" w:code="9"/>
          <w:pgMar w:top="691" w:right="1152" w:bottom="576" w:left="1152" w:header="720" w:footer="720" w:gutter="0"/>
          <w:paperSrc w:first="13127" w:other="13127"/>
          <w:pgNumType w:start="22"/>
          <w:cols w:space="720"/>
          <w:noEndnote/>
        </w:sectPr>
      </w:pPr>
    </w:p>
    <w:p w:rsidR="00493260" w:rsidRPr="00495B06" w:rsidRDefault="00493260" w:rsidP="00145C1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ณวันที่</w:t>
      </w:r>
      <w:r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มิถุนายน</w:t>
      </w:r>
      <w:r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85581D" w:rsidRPr="0085581D">
        <w:rPr>
          <w:rFonts w:ascii="Angsana New" w:hAnsi="Angsana New" w:hint="cs"/>
          <w:spacing w:val="-6"/>
          <w:sz w:val="30"/>
          <w:szCs w:val="30"/>
          <w:lang w:val="en-US"/>
        </w:rPr>
        <w:t>1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>25</w:t>
      </w:r>
      <w:r w:rsidR="0085581D" w:rsidRPr="0085581D">
        <w:rPr>
          <w:rFonts w:ascii="Angsana New" w:hAnsi="Angsana New" w:hint="cs"/>
          <w:spacing w:val="-6"/>
          <w:sz w:val="30"/>
          <w:szCs w:val="30"/>
          <w:lang w:val="en-US"/>
        </w:rPr>
        <w:t>60</w:t>
      </w:r>
      <w:r w:rsidR="003663BF">
        <w:rPr>
          <w:rFonts w:ascii="Angsana New" w:hAnsi="Angsana New" w:hint="cs"/>
          <w:spacing w:val="-6"/>
          <w:sz w:val="30"/>
          <w:szCs w:val="30"/>
          <w:cs/>
        </w:rPr>
        <w:t>และเงินปันผลรับ</w:t>
      </w:r>
      <w:r w:rsidRPr="00495B06">
        <w:rPr>
          <w:rFonts w:ascii="Angsana New" w:hAnsi="Angsana New"/>
          <w:spacing w:val="-6"/>
          <w:sz w:val="30"/>
          <w:szCs w:val="30"/>
          <w:cs/>
        </w:rPr>
        <w:t>สำหรับแต่ละปี มีดังนี้</w:t>
      </w:r>
    </w:p>
    <w:p w:rsidR="00493260" w:rsidRDefault="00493260" w:rsidP="0049326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658" w:type="dxa"/>
        <w:tblInd w:w="540" w:type="dxa"/>
        <w:tblLayout w:type="fixed"/>
        <w:tblLook w:val="01E0"/>
      </w:tblPr>
      <w:tblGrid>
        <w:gridCol w:w="2058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38"/>
        <w:gridCol w:w="6"/>
      </w:tblGrid>
      <w:tr w:rsidR="0091631D" w:rsidRPr="00495B06" w:rsidTr="00145C1C">
        <w:trPr>
          <w:gridAfter w:val="1"/>
          <w:wAfter w:w="6" w:type="dxa"/>
        </w:trPr>
        <w:tc>
          <w:tcPr>
            <w:tcW w:w="2058" w:type="dxa"/>
          </w:tcPr>
          <w:p w:rsidR="0091631D" w:rsidRPr="00495B06" w:rsidRDefault="0091631D" w:rsidP="00835A4B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:rsidR="0091631D" w:rsidRPr="00495B06" w:rsidRDefault="0091631D" w:rsidP="00835A4B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1631D" w:rsidRPr="00495B06" w:rsidRDefault="0091631D" w:rsidP="00835A4B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84" w:type="dxa"/>
            <w:gridSpan w:val="19"/>
          </w:tcPr>
          <w:p w:rsidR="0091631D" w:rsidRPr="00495B06" w:rsidRDefault="0091631D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287C" w:rsidRPr="00495B06" w:rsidTr="00145C1C">
        <w:tc>
          <w:tcPr>
            <w:tcW w:w="2058" w:type="dxa"/>
          </w:tcPr>
          <w:p w:rsidR="005E287C" w:rsidRPr="00495B06" w:rsidRDefault="005E287C" w:rsidP="00835A4B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5E287C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5E287C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5E287C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4"/>
          </w:tcPr>
          <w:p w:rsidR="005E287C" w:rsidRPr="00495B06" w:rsidRDefault="005E287C" w:rsidP="00835A4B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5E287C" w:rsidRPr="00495B06" w:rsidTr="00145C1C">
        <w:tc>
          <w:tcPr>
            <w:tcW w:w="2058" w:type="dxa"/>
          </w:tcPr>
          <w:p w:rsidR="005E287C" w:rsidRPr="00495B06" w:rsidRDefault="005E287C" w:rsidP="002F4BF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36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  <w:gridSpan w:val="2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</w:tr>
      <w:tr w:rsidR="005E287C" w:rsidRPr="00495B06" w:rsidTr="00145C1C">
        <w:tc>
          <w:tcPr>
            <w:tcW w:w="2058" w:type="dxa"/>
          </w:tcPr>
          <w:p w:rsidR="005E287C" w:rsidRPr="00495B06" w:rsidRDefault="005E287C" w:rsidP="002F4BF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36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  <w:gridSpan w:val="2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5E287C" w:rsidRPr="00495B06" w:rsidTr="00145C1C">
        <w:tc>
          <w:tcPr>
            <w:tcW w:w="2058" w:type="dxa"/>
          </w:tcPr>
          <w:p w:rsidR="005E287C" w:rsidRPr="00495B06" w:rsidRDefault="005E287C" w:rsidP="002F4BF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  <w:tc>
          <w:tcPr>
            <w:tcW w:w="27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2561</w:t>
            </w:r>
          </w:p>
        </w:tc>
        <w:tc>
          <w:tcPr>
            <w:tcW w:w="236" w:type="dxa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  <w:gridSpan w:val="2"/>
          </w:tcPr>
          <w:p w:rsidR="005E287C" w:rsidRPr="00495B06" w:rsidRDefault="005E287C" w:rsidP="002F4BF2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2560</w:t>
            </w:r>
          </w:p>
        </w:tc>
      </w:tr>
      <w:tr w:rsidR="002F4BF2" w:rsidRPr="00495B06" w:rsidTr="00145C1C">
        <w:trPr>
          <w:gridAfter w:val="1"/>
          <w:wAfter w:w="6" w:type="dxa"/>
        </w:trPr>
        <w:tc>
          <w:tcPr>
            <w:tcW w:w="2058" w:type="dxa"/>
          </w:tcPr>
          <w:p w:rsidR="002F4BF2" w:rsidRPr="00495B06" w:rsidRDefault="002F4BF2" w:rsidP="002F4BF2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495B06" w:rsidRDefault="002F4BF2" w:rsidP="002F4B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2F4BF2" w:rsidRPr="00495B06" w:rsidRDefault="002F4BF2" w:rsidP="002F4B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4" w:type="dxa"/>
            <w:gridSpan w:val="15"/>
          </w:tcPr>
          <w:p w:rsidR="002F4BF2" w:rsidRPr="00495B06" w:rsidRDefault="002F4BF2" w:rsidP="002F4BF2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87C" w:rsidRPr="00495B06" w:rsidTr="00145C1C">
        <w:tc>
          <w:tcPr>
            <w:tcW w:w="2058" w:type="dxa"/>
          </w:tcPr>
          <w:p w:rsidR="005E287C" w:rsidRPr="00495B06" w:rsidRDefault="005E287C" w:rsidP="00145C1C">
            <w:pPr>
              <w:ind w:left="-18"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5E287C" w:rsidRPr="00495B06" w:rsidRDefault="005E287C" w:rsidP="002F4B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:rsidR="005E287C" w:rsidRPr="00495B06" w:rsidRDefault="005E287C" w:rsidP="002F4BF2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87C" w:rsidRPr="00841AB1" w:rsidTr="00145C1C">
        <w:tc>
          <w:tcPr>
            <w:tcW w:w="2058" w:type="dxa"/>
          </w:tcPr>
          <w:p w:rsidR="005E287C" w:rsidRPr="00495B06" w:rsidRDefault="005E287C" w:rsidP="00145C1C">
            <w:pPr>
              <w:ind w:left="-18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ยามาซ่า </w:t>
            </w:r>
          </w:p>
          <w:p w:rsidR="005E287C" w:rsidRPr="00495B06" w:rsidRDefault="005E287C" w:rsidP="008173CC">
            <w:pPr>
              <w:ind w:left="252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จำหน่ายเครื่อง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ปรุงรสอาหาร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26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26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20,001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20,001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5,199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5,199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10,118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9,083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E287C" w:rsidRPr="00495B06" w:rsidRDefault="005E287C" w:rsidP="008173CC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5E287C" w:rsidRPr="00D26ADE" w:rsidRDefault="005E287C" w:rsidP="008173C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</w:tcPr>
          <w:p w:rsidR="005E287C" w:rsidRPr="00495B06" w:rsidRDefault="005E287C" w:rsidP="008173CC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  <w:tr w:rsidR="005E287C" w:rsidRPr="005D314A" w:rsidTr="00145C1C">
        <w:tc>
          <w:tcPr>
            <w:tcW w:w="2058" w:type="dxa"/>
          </w:tcPr>
          <w:p w:rsidR="005E287C" w:rsidRPr="00495B06" w:rsidRDefault="005E287C" w:rsidP="00145C1C">
            <w:pPr>
              <w:ind w:left="-18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:rsidR="005E287C" w:rsidRPr="00495B06" w:rsidRDefault="005E287C" w:rsidP="008173CC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287C" w:rsidRPr="00495B06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16,000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287C" w:rsidRPr="00495B06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16,000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287C" w:rsidRPr="00495B06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15,690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287C" w:rsidRPr="00495B06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13,523</w:t>
            </w: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E287C" w:rsidRPr="00495B06" w:rsidRDefault="005E287C" w:rsidP="008173CC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E287C" w:rsidRPr="00D26ADE" w:rsidRDefault="005E287C" w:rsidP="008173C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:rsidR="005E287C" w:rsidRPr="00495B06" w:rsidRDefault="005E287C" w:rsidP="008173CC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287C" w:rsidRPr="00495B06" w:rsidTr="00145C1C">
        <w:tc>
          <w:tcPr>
            <w:tcW w:w="2058" w:type="dxa"/>
          </w:tcPr>
          <w:p w:rsidR="005E287C" w:rsidRPr="00495B06" w:rsidRDefault="005E287C" w:rsidP="008173CC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,199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,199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25,808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22,606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5E287C" w:rsidRPr="00D26ADE" w:rsidRDefault="005E287C" w:rsidP="008173CC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5E287C" w:rsidRPr="0091631D" w:rsidRDefault="005E287C" w:rsidP="008173C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</w:t>
            </w:r>
          </w:p>
        </w:tc>
      </w:tr>
      <w:tr w:rsidR="005E287C" w:rsidRPr="00D26ADE" w:rsidTr="00145C1C">
        <w:tc>
          <w:tcPr>
            <w:tcW w:w="2058" w:type="dxa"/>
          </w:tcPr>
          <w:p w:rsidR="005E287C" w:rsidRPr="00495B06" w:rsidRDefault="005E287C" w:rsidP="00145C1C">
            <w:pPr>
              <w:ind w:left="-18"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E287C" w:rsidRPr="00D26ADE" w:rsidRDefault="005E287C" w:rsidP="008173CC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E287C" w:rsidRPr="00D26ADE" w:rsidRDefault="005E287C" w:rsidP="008173C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</w:tcPr>
          <w:p w:rsidR="005E287C" w:rsidRPr="00D26ADE" w:rsidRDefault="005E287C" w:rsidP="008173CC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287C" w:rsidRPr="00D26ADE" w:rsidTr="00145C1C">
        <w:tc>
          <w:tcPr>
            <w:tcW w:w="2058" w:type="dxa"/>
          </w:tcPr>
          <w:p w:rsidR="005E287C" w:rsidRPr="00495B06" w:rsidRDefault="005E287C" w:rsidP="00145C1C">
            <w:pPr>
              <w:ind w:left="-18"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E287C" w:rsidRPr="00495B06" w:rsidRDefault="005E287C" w:rsidP="008173CC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E287C" w:rsidRPr="00495B06" w:rsidRDefault="005E287C" w:rsidP="008173CC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60,001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13,199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13,199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25,808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22,606</w:t>
            </w:r>
          </w:p>
        </w:tc>
        <w:tc>
          <w:tcPr>
            <w:tcW w:w="270" w:type="dxa"/>
          </w:tcPr>
          <w:p w:rsidR="005E287C" w:rsidRPr="00D26ADE" w:rsidRDefault="005E287C" w:rsidP="008173CC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287C" w:rsidRPr="00D26ADE" w:rsidRDefault="005E287C" w:rsidP="008173CC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5E287C" w:rsidRPr="0091631D" w:rsidRDefault="005E287C" w:rsidP="008173C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E287C" w:rsidRPr="00D26ADE" w:rsidRDefault="005E287C" w:rsidP="008173CC">
            <w:pPr>
              <w:tabs>
                <w:tab w:val="decimal" w:pos="62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</w:t>
            </w:r>
          </w:p>
        </w:tc>
      </w:tr>
    </w:tbl>
    <w:p w:rsidR="00493260" w:rsidRDefault="00493260" w:rsidP="00493260">
      <w:pPr>
        <w:spacing w:line="240" w:lineRule="auto"/>
        <w:ind w:right="-4"/>
        <w:jc w:val="thaiDistribute"/>
        <w:rPr>
          <w:rFonts w:ascii="Angsana New" w:hAnsi="Angsana New"/>
          <w:sz w:val="30"/>
          <w:szCs w:val="30"/>
        </w:rPr>
      </w:pPr>
    </w:p>
    <w:p w:rsidR="00380666" w:rsidRPr="00380666" w:rsidRDefault="002C4584" w:rsidP="00E8479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:rsidR="00480541" w:rsidRPr="00480541" w:rsidRDefault="00480541" w:rsidP="001C4DCA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8"/>
          <w:szCs w:val="8"/>
          <w:lang w:eastAsia="th-TH"/>
        </w:rPr>
      </w:pPr>
    </w:p>
    <w:p w:rsidR="00480541" w:rsidRDefault="00480541" w:rsidP="001C4DCA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sectPr w:rsidR="00480541" w:rsidSect="00973AEA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noEndnote/>
        </w:sectPr>
      </w:pPr>
    </w:p>
    <w:p w:rsidR="00975A23" w:rsidRPr="00345DA7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7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345DA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:rsidR="00975A23" w:rsidRPr="00345DA7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030"/>
        <w:gridCol w:w="1440"/>
        <w:gridCol w:w="270"/>
        <w:gridCol w:w="1440"/>
      </w:tblGrid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:rsidR="00975A23" w:rsidRPr="002A61A6" w:rsidRDefault="00975A23" w:rsidP="00374B2D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:rsidR="00975A23" w:rsidRPr="002A61A6" w:rsidRDefault="00975A23" w:rsidP="00374B2D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975A23" w:rsidRPr="002A61A6" w:rsidRDefault="00723282" w:rsidP="00975A23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2F4B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975A23" w:rsidRPr="002A61A6" w:rsidRDefault="00975A23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75A23" w:rsidRPr="002A61A6" w:rsidRDefault="00975A23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61A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A61A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975A23" w:rsidRPr="002A61A6" w:rsidRDefault="0085581D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1A6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975A23" w:rsidRPr="002A61A6" w:rsidRDefault="00975A23" w:rsidP="00374B2D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75A23" w:rsidRPr="002A61A6" w:rsidRDefault="00975A23" w:rsidP="00621832">
            <w:pPr>
              <w:ind w:left="-10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1A6">
              <w:rPr>
                <w:rFonts w:ascii="Angsana New" w:hAnsi="Angsana New"/>
                <w:sz w:val="30"/>
                <w:szCs w:val="30"/>
              </w:rPr>
              <w:t>25</w:t>
            </w:r>
            <w:r w:rsidR="0085581D" w:rsidRPr="002A61A6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975A23" w:rsidRPr="00495B06" w:rsidTr="00970019">
        <w:tc>
          <w:tcPr>
            <w:tcW w:w="6030" w:type="dxa"/>
          </w:tcPr>
          <w:p w:rsidR="00975A23" w:rsidRPr="00495B06" w:rsidRDefault="00975A23" w:rsidP="00374B2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:rsidR="00975A23" w:rsidRPr="00495B06" w:rsidRDefault="00975A23" w:rsidP="00374B2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173CC" w:rsidRPr="00495B06" w:rsidTr="00970019">
        <w:tc>
          <w:tcPr>
            <w:tcW w:w="6030" w:type="dxa"/>
          </w:tcPr>
          <w:p w:rsidR="008173CC" w:rsidRPr="00495B06" w:rsidRDefault="008173CC" w:rsidP="008173C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ราคาทุน</w:t>
            </w:r>
          </w:p>
        </w:tc>
        <w:tc>
          <w:tcPr>
            <w:tcW w:w="144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  <w:tc>
          <w:tcPr>
            <w:tcW w:w="27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</w:tr>
      <w:tr w:rsidR="008173CC" w:rsidRPr="00495B06" w:rsidTr="00970019">
        <w:tc>
          <w:tcPr>
            <w:tcW w:w="6030" w:type="dxa"/>
          </w:tcPr>
          <w:p w:rsidR="008173CC" w:rsidRPr="00495B06" w:rsidRDefault="008173CC" w:rsidP="008173C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(14,169)</w:t>
            </w:r>
          </w:p>
        </w:tc>
        <w:tc>
          <w:tcPr>
            <w:tcW w:w="27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(14,169)</w:t>
            </w:r>
          </w:p>
        </w:tc>
      </w:tr>
      <w:tr w:rsidR="008173CC" w:rsidRPr="00495B06" w:rsidTr="00970019">
        <w:trPr>
          <w:trHeight w:val="60"/>
        </w:trPr>
        <w:tc>
          <w:tcPr>
            <w:tcW w:w="6030" w:type="dxa"/>
          </w:tcPr>
          <w:p w:rsidR="008173CC" w:rsidRPr="00495B06" w:rsidRDefault="008173CC" w:rsidP="008173CC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189,904</w:t>
            </w:r>
          </w:p>
        </w:tc>
        <w:tc>
          <w:tcPr>
            <w:tcW w:w="270" w:type="dxa"/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173CC" w:rsidRPr="00495B06" w:rsidRDefault="008173CC" w:rsidP="008173CC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189,904</w:t>
            </w:r>
          </w:p>
        </w:tc>
      </w:tr>
    </w:tbl>
    <w:p w:rsidR="00975A23" w:rsidRPr="00345DA7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975A23" w:rsidRPr="00E7315D" w:rsidRDefault="00975A23" w:rsidP="00975A23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ที่ดินที่ยังไม่ได้ใช้ดำเนินงาน บริษัทซื้อไว้เพื่อการขยายโรงงานปี </w:t>
      </w:r>
      <w:r w:rsidRPr="00E7315D">
        <w:rPr>
          <w:rFonts w:ascii="Angsana New" w:hAnsi="Angsana New"/>
          <w:sz w:val="30"/>
          <w:szCs w:val="30"/>
        </w:rPr>
        <w:t>2537</w:t>
      </w:r>
      <w:r w:rsidRPr="00E7315D">
        <w:rPr>
          <w:rFonts w:ascii="Angsana New" w:hAnsi="Angsana New" w:hint="cs"/>
          <w:sz w:val="30"/>
          <w:szCs w:val="30"/>
          <w:cs/>
        </w:rPr>
        <w:t xml:space="preserve"> โดยบริษัทได้ทบทวนนโยบายและยกเลิกการขยายโรงงาน เนื่องจากโรงงานปัจจุบันยังสามารถรองรับการเจริญเติบโตของบริษัทได้</w:t>
      </w:r>
    </w:p>
    <w:p w:rsidR="00975A23" w:rsidRPr="00495B06" w:rsidRDefault="00975A23" w:rsidP="00975A23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:rsidR="00975A23" w:rsidRDefault="00975A23" w:rsidP="00975A23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</w:t>
      </w:r>
      <w:r w:rsidRPr="00C322E0">
        <w:rPr>
          <w:rFonts w:ascii="Angsana New" w:hAnsi="Angsana New"/>
          <w:sz w:val="30"/>
          <w:szCs w:val="30"/>
          <w:cs/>
        </w:rPr>
        <w:t xml:space="preserve">ลค่าตามบัญชีของที่ดินที่ยังไม่ได้ใช้ดำเนินงาน ณ วันที่ </w:t>
      </w:r>
      <w:r w:rsidRPr="00C322E0">
        <w:rPr>
          <w:rFonts w:ascii="Angsana New" w:hAnsi="Angsana New"/>
          <w:sz w:val="30"/>
          <w:szCs w:val="30"/>
        </w:rPr>
        <w:t>3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z w:val="30"/>
          <w:szCs w:val="30"/>
          <w:cs/>
        </w:rPr>
        <w:t>มิถุนายน</w:t>
      </w:r>
      <w:r w:rsidR="00014192">
        <w:rPr>
          <w:rFonts w:ascii="Angsana New" w:hAnsi="Angsana New"/>
          <w:sz w:val="30"/>
          <w:szCs w:val="30"/>
        </w:rPr>
        <w:t xml:space="preserve"> 2561</w:t>
      </w:r>
      <w:r w:rsidRPr="00C322E0">
        <w:rPr>
          <w:rFonts w:ascii="Angsana New" w:hAnsi="Angsana New"/>
          <w:sz w:val="30"/>
          <w:szCs w:val="30"/>
          <w:cs/>
        </w:rPr>
        <w:t xml:space="preserve">เป็นราคาประเมินตามรายงานการประเมินราคาของผู้ประเมินอิสระเมื่อปี </w:t>
      </w:r>
      <w:r>
        <w:rPr>
          <w:rFonts w:ascii="Angsana New" w:hAnsi="Angsana New"/>
          <w:sz w:val="30"/>
          <w:szCs w:val="30"/>
        </w:rPr>
        <w:t>2559</w:t>
      </w:r>
    </w:p>
    <w:p w:rsidR="00975A23" w:rsidRDefault="00975A23" w:rsidP="00975A23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975A23" w:rsidRPr="00CA4386" w:rsidRDefault="00975A23" w:rsidP="00E1761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2119">
        <w:rPr>
          <w:rFonts w:ascii="Angsana New" w:hAnsi="Angsana New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Pr="00182119">
        <w:rPr>
          <w:rFonts w:ascii="Angsana New" w:hAnsi="Angsana New"/>
          <w:sz w:val="30"/>
          <w:szCs w:val="30"/>
        </w:rPr>
        <w:t xml:space="preserve"> 28 </w:t>
      </w:r>
      <w:r w:rsidRPr="0018211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82119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ผู้ประเมินราคา</w:t>
      </w:r>
      <w:r w:rsidRPr="00182119">
        <w:rPr>
          <w:rFonts w:ascii="Angsana New" w:hAnsi="Angsana New"/>
          <w:sz w:val="30"/>
          <w:szCs w:val="30"/>
          <w:cs/>
        </w:rPr>
        <w:t xml:space="preserve">อิสระได้ประเมินราคาที่ดินที่ยังไม่ได้ใช้ดำเนินงานของบริษัทโดยใช้วิธีการเปรียบเทียบราคาตลาด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="005E287C">
        <w:rPr>
          <w:rFonts w:ascii="Angsana New" w:hAnsi="Angsana New"/>
          <w:sz w:val="30"/>
          <w:szCs w:val="30"/>
        </w:rPr>
        <w:t>189.9</w:t>
      </w:r>
      <w:r w:rsidRPr="00182119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975A23" w:rsidRPr="00495B06" w:rsidRDefault="00975A23" w:rsidP="00E1761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A23" w:rsidRPr="00495B06" w:rsidRDefault="00975A23" w:rsidP="00E17612">
      <w:pPr>
        <w:spacing w:line="240" w:lineRule="auto"/>
        <w:ind w:left="540" w:right="-3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95B0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E17612" w:rsidRDefault="00E17612" w:rsidP="00E17612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975A23" w:rsidRPr="00495B06" w:rsidRDefault="00975A23" w:rsidP="00E17612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:rsidR="00E17612" w:rsidRDefault="00E17612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5A23" w:rsidRPr="00182119" w:rsidRDefault="00975A23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11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>
        <w:rPr>
          <w:rFonts w:ascii="Angsana New" w:hAnsi="Angsana New"/>
          <w:sz w:val="30"/>
          <w:szCs w:val="30"/>
          <w:cs/>
        </w:rPr>
        <w:t>ระเมินโดยผู้ประเมินราคา</w:t>
      </w:r>
      <w:r w:rsidRPr="00182119">
        <w:rPr>
          <w:rFonts w:ascii="Angsana New" w:hAnsi="Angsana New"/>
          <w:sz w:val="30"/>
          <w:szCs w:val="30"/>
          <w:cs/>
        </w:rPr>
        <w:t>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</w:p>
    <w:p w:rsidR="00E17612" w:rsidRDefault="00E17612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5A23" w:rsidRPr="00495B06" w:rsidRDefault="00975A23" w:rsidP="00E1761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2119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การวัดมูลค่ายุติธรรมของอสังหาริมทรัพย์เพื่อการลงทุนจำนวน</w:t>
      </w:r>
      <w:r w:rsidR="005E287C">
        <w:rPr>
          <w:rFonts w:ascii="Angsana New" w:hAnsi="Angsana New"/>
          <w:sz w:val="30"/>
          <w:szCs w:val="30"/>
        </w:rPr>
        <w:t xml:space="preserve"> 189.9</w:t>
      </w:r>
      <w:r w:rsidRPr="00182119">
        <w:rPr>
          <w:rFonts w:ascii="Angsana New" w:hAnsi="Angsana New"/>
          <w:sz w:val="30"/>
          <w:szCs w:val="30"/>
          <w:cs/>
        </w:rPr>
        <w:t xml:space="preserve">ล้านบาท </w:t>
      </w:r>
      <w:r w:rsidR="00014192">
        <w:rPr>
          <w:rFonts w:ascii="Angsana New" w:hAnsi="Angsana New"/>
          <w:i/>
          <w:iCs/>
          <w:sz w:val="30"/>
          <w:szCs w:val="30"/>
        </w:rPr>
        <w:t>(2560</w:t>
      </w:r>
      <w:r w:rsidRPr="00182119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189.9</w:t>
      </w:r>
      <w:r w:rsidRPr="0018211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82119">
        <w:rPr>
          <w:rFonts w:ascii="Angsana New" w:hAnsi="Angsana New"/>
          <w:i/>
          <w:iCs/>
          <w:sz w:val="30"/>
          <w:szCs w:val="30"/>
        </w:rPr>
        <w:t>)</w:t>
      </w:r>
      <w:r w:rsidRPr="00182119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CA4386">
        <w:rPr>
          <w:rFonts w:ascii="Angsana New" w:hAnsi="Angsana New"/>
          <w:sz w:val="30"/>
          <w:szCs w:val="30"/>
        </w:rPr>
        <w:t>3</w:t>
      </w:r>
      <w:r w:rsidRPr="00182119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975A23" w:rsidRDefault="00975A23" w:rsidP="00E1761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975A23" w:rsidSect="00374B2D">
          <w:headerReference w:type="default" r:id="rId11"/>
          <w:pgSz w:w="11909" w:h="16834" w:code="9"/>
          <w:pgMar w:top="691" w:right="1152" w:bottom="576" w:left="1152" w:header="720" w:footer="735" w:gutter="0"/>
          <w:paperSrc w:first="7" w:other="7"/>
          <w:cols w:space="720"/>
          <w:noEndnote/>
        </w:sectPr>
      </w:pPr>
    </w:p>
    <w:p w:rsidR="006F26F0" w:rsidRDefault="00975A23" w:rsidP="00E17612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495B06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:rsidR="00975A23" w:rsidRPr="006F26F0" w:rsidRDefault="00975A23" w:rsidP="00811261">
      <w:pPr>
        <w:spacing w:line="240" w:lineRule="auto"/>
        <w:rPr>
          <w:rFonts w:ascii="Angsana New" w:hAnsi="Angsana New"/>
          <w:b/>
          <w:bCs/>
          <w:color w:val="0000FF"/>
          <w:sz w:val="32"/>
          <w:szCs w:val="32"/>
        </w:rPr>
      </w:pPr>
    </w:p>
    <w:p w:rsidR="006F26F0" w:rsidRDefault="00975A23" w:rsidP="00607A76">
      <w:pPr>
        <w:tabs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</w:t>
      </w:r>
      <w:r w:rsidR="005B5C0E">
        <w:rPr>
          <w:rFonts w:ascii="Angsana New" w:hAnsi="Angsana New"/>
          <w:sz w:val="30"/>
          <w:szCs w:val="30"/>
          <w:cs/>
        </w:rPr>
        <w:t>อการลงทุน</w:t>
      </w:r>
      <w:r w:rsidR="00103CA0">
        <w:rPr>
          <w:rFonts w:ascii="Angsana New" w:hAnsi="Angsana New"/>
          <w:sz w:val="30"/>
          <w:szCs w:val="30"/>
          <w:cs/>
        </w:rPr>
        <w:t>ดัง</w:t>
      </w:r>
      <w:r w:rsidRPr="00495B06">
        <w:rPr>
          <w:rFonts w:ascii="Angsana New" w:hAnsi="Angsana New"/>
          <w:sz w:val="30"/>
          <w:szCs w:val="30"/>
          <w:cs/>
        </w:rPr>
        <w:t>นี้</w:t>
      </w:r>
    </w:p>
    <w:p w:rsidR="00975A23" w:rsidRDefault="00975A23" w:rsidP="00E17612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450" w:type="dxa"/>
        <w:tblLook w:val="04A0"/>
      </w:tblPr>
      <w:tblGrid>
        <w:gridCol w:w="3330"/>
        <w:gridCol w:w="2962"/>
        <w:gridCol w:w="2803"/>
      </w:tblGrid>
      <w:tr w:rsidR="007E00E6" w:rsidRPr="00495B06" w:rsidTr="00607A76">
        <w:tc>
          <w:tcPr>
            <w:tcW w:w="3330" w:type="dxa"/>
            <w:shd w:val="clear" w:color="auto" w:fill="auto"/>
            <w:vAlign w:val="bottom"/>
          </w:tcPr>
          <w:p w:rsidR="007E00E6" w:rsidRPr="00495B06" w:rsidRDefault="007E00E6" w:rsidP="00D5121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:rsidR="007E00E6" w:rsidRPr="00495B06" w:rsidRDefault="007E00E6" w:rsidP="00D5121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803" w:type="dxa"/>
            <w:shd w:val="clear" w:color="auto" w:fill="auto"/>
            <w:vAlign w:val="bottom"/>
          </w:tcPr>
          <w:p w:rsidR="007E00E6" w:rsidRPr="00495B06" w:rsidRDefault="007E00E6" w:rsidP="00D5121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E00E6" w:rsidRPr="00495B06" w:rsidTr="00607A76">
        <w:tc>
          <w:tcPr>
            <w:tcW w:w="3330" w:type="dxa"/>
            <w:shd w:val="clear" w:color="auto" w:fill="auto"/>
          </w:tcPr>
          <w:p w:rsidR="007E00E6" w:rsidRPr="00495B06" w:rsidRDefault="007E00E6" w:rsidP="00D512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7A76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วิธีราคาตลาด โดย</w:t>
            </w:r>
            <w:r w:rsidRPr="00607A7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</w:t>
            </w:r>
            <w:r w:rsidRPr="00607A76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แบบจำลองการพิจารณาราคาขายโดยวิธีการ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เปรียบเทียบตลาดด้วยการเฉลี่ยเชิงคุณภาพหรือแบบถ่วงน้ำหนัก ปัจจัยที่มีผลต่อราคาประกอบด้วย ที่ตั้ง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ขนาดของที่ดินประโยชน์ใช้สอย และสภาพการใช้งานของที่ดิน</w:t>
            </w:r>
          </w:p>
        </w:tc>
        <w:tc>
          <w:tcPr>
            <w:tcW w:w="2962" w:type="dxa"/>
            <w:shd w:val="clear" w:color="auto" w:fill="auto"/>
          </w:tcPr>
          <w:p w:rsidR="007E00E6" w:rsidRPr="00495B06" w:rsidRDefault="007E00E6" w:rsidP="007E00E6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ความผันผวนของเศร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ษ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ฐกิจ</w:t>
            </w:r>
          </w:p>
          <w:p w:rsidR="007E00E6" w:rsidRPr="00495B06" w:rsidRDefault="007E00E6" w:rsidP="007E00E6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:rsidR="007E00E6" w:rsidRPr="00495B06" w:rsidRDefault="007E00E6" w:rsidP="007E00E6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สภาพการใช้งาน</w:t>
            </w:r>
          </w:p>
        </w:tc>
        <w:tc>
          <w:tcPr>
            <w:tcW w:w="2803" w:type="dxa"/>
            <w:shd w:val="clear" w:color="auto" w:fill="auto"/>
          </w:tcPr>
          <w:p w:rsidR="007E00E6" w:rsidRPr="00495B06" w:rsidRDefault="007E00E6" w:rsidP="00D5121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:rsidR="007E00E6" w:rsidRPr="00495B06" w:rsidRDefault="007E00E6" w:rsidP="007E00E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การเติบโตของเศร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ษ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ฐกิจในประเทศไทยสูงขึ้น (ลดลง)</w:t>
            </w:r>
          </w:p>
        </w:tc>
      </w:tr>
    </w:tbl>
    <w:p w:rsidR="007E00E6" w:rsidRDefault="007E00E6" w:rsidP="00E17612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E00E6" w:rsidRPr="00495B06" w:rsidRDefault="007E00E6" w:rsidP="00E17612">
      <w:pPr>
        <w:spacing w:line="240" w:lineRule="auto"/>
        <w:rPr>
          <w:rFonts w:ascii="Angsana New" w:hAnsi="Angsana New"/>
          <w:sz w:val="2"/>
          <w:szCs w:val="2"/>
        </w:rPr>
      </w:pPr>
    </w:p>
    <w:p w:rsidR="00975A23" w:rsidRDefault="00975A23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8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:rsidR="00A705D7" w:rsidRPr="00E853B0" w:rsidRDefault="00A705D7" w:rsidP="00975A2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A705D7" w:rsidRPr="0073356E" w:rsidRDefault="00A705D7" w:rsidP="00607A76">
      <w:pPr>
        <w:tabs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1A7F22">
        <w:rPr>
          <w:rFonts w:ascii="Angsana New" w:hAnsi="Angsana New" w:hint="cs"/>
          <w:sz w:val="30"/>
          <w:szCs w:val="30"/>
          <w:cs/>
        </w:rPr>
        <w:t>หก</w:t>
      </w:r>
      <w:r w:rsidRPr="0073356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3356E">
        <w:rPr>
          <w:rFonts w:ascii="Angsana New" w:hAnsi="Angsana New"/>
          <w:sz w:val="30"/>
          <w:szCs w:val="30"/>
        </w:rPr>
        <w:t>3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z w:val="30"/>
          <w:szCs w:val="30"/>
          <w:cs/>
        </w:rPr>
        <w:t>มิถุนายน</w:t>
      </w:r>
      <w:r w:rsidR="0085581D" w:rsidRPr="0085581D">
        <w:rPr>
          <w:rFonts w:ascii="Angsana New" w:hAnsi="Angsana New"/>
          <w:sz w:val="30"/>
          <w:szCs w:val="30"/>
          <w:lang w:val="en-US"/>
        </w:rPr>
        <w:t>25</w:t>
      </w:r>
      <w:r w:rsidR="001266C0">
        <w:rPr>
          <w:rFonts w:ascii="Angsana New" w:hAnsi="Angsana New"/>
          <w:sz w:val="30"/>
          <w:szCs w:val="30"/>
        </w:rPr>
        <w:t>6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1</w:t>
      </w:r>
      <w:r w:rsidR="00710374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0374">
        <w:rPr>
          <w:rFonts w:ascii="Angsana New" w:hAnsi="Angsana New"/>
          <w:sz w:val="30"/>
          <w:szCs w:val="30"/>
          <w:lang w:val="en-US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60</w:t>
      </w:r>
      <w:r w:rsidR="00607A76">
        <w:rPr>
          <w:rFonts w:ascii="Angsana New" w:hAnsi="Angsana New"/>
          <w:sz w:val="30"/>
          <w:szCs w:val="30"/>
          <w:lang w:val="en-US"/>
        </w:rPr>
        <w:br/>
      </w:r>
      <w:r w:rsidRPr="0073356E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621832" w:rsidRPr="00345DA7" w:rsidRDefault="00621832" w:rsidP="00621832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670"/>
        <w:gridCol w:w="1595"/>
        <w:gridCol w:w="243"/>
        <w:gridCol w:w="1582"/>
      </w:tblGrid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:rsidR="00621832" w:rsidRPr="00345DA7" w:rsidRDefault="00621832" w:rsidP="008369C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:rsidR="00621832" w:rsidRPr="00345DA7" w:rsidRDefault="00621832" w:rsidP="008369C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:rsidR="00621832" w:rsidRPr="00345DA7" w:rsidRDefault="00621832" w:rsidP="00621832">
            <w:pPr>
              <w:tabs>
                <w:tab w:val="left" w:pos="63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</w:rPr>
              <w:t>256</w:t>
            </w:r>
            <w:r w:rsidR="0085581D" w:rsidRPr="0085581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:rsidR="00621832" w:rsidRPr="00345DA7" w:rsidRDefault="00621832" w:rsidP="008369C7">
            <w:pPr>
              <w:tabs>
                <w:tab w:val="left" w:pos="630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621832" w:rsidRPr="00345DA7" w:rsidRDefault="00621832" w:rsidP="00621832">
            <w:pPr>
              <w:tabs>
                <w:tab w:val="left" w:pos="63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</w:rPr>
              <w:t>25</w:t>
            </w:r>
            <w:r w:rsidR="0085581D" w:rsidRPr="0085581D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:rsidR="00621832" w:rsidRPr="00345DA7" w:rsidRDefault="00621832" w:rsidP="008369C7">
            <w:pPr>
              <w:tabs>
                <w:tab w:val="left" w:pos="630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95" w:type="dxa"/>
          </w:tcPr>
          <w:p w:rsidR="00EF158C" w:rsidRPr="001A7F22" w:rsidRDefault="001A7F22" w:rsidP="001A7F22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1,133,</w:t>
            </w:r>
            <w:r w:rsidRPr="001A7F22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0C19F9" w:rsidRDefault="00EF158C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</w:t>
            </w:r>
            <w:r w:rsidR="00723282"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,894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595" w:type="dxa"/>
          </w:tcPr>
          <w:p w:rsidR="00EF158C" w:rsidRPr="00710374" w:rsidRDefault="001A7F22" w:rsidP="00813EE1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30,79</w:t>
            </w:r>
            <w:r w:rsidR="00813EE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710374" w:rsidRDefault="00EF158C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81,041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813EE1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595" w:type="dxa"/>
          </w:tcPr>
          <w:p w:rsidR="00EF158C" w:rsidRPr="001A7F22" w:rsidRDefault="001A7F22" w:rsidP="001A7F22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(1,023)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Default="00EF158C" w:rsidP="00813EE1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</w:t>
            </w:r>
            <w:r w:rsidR="00813E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95" w:type="dxa"/>
          </w:tcPr>
          <w:p w:rsidR="00EF158C" w:rsidRPr="001A7F22" w:rsidRDefault="001A7F22" w:rsidP="001A7F22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(58,869)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73356E" w:rsidRDefault="00EF158C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(59,707)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345DA7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กลับรายการค่าเผื่อการด้อยค่าของอุปกรณ์</w:t>
            </w:r>
          </w:p>
        </w:tc>
        <w:tc>
          <w:tcPr>
            <w:tcW w:w="1595" w:type="dxa"/>
          </w:tcPr>
          <w:p w:rsidR="00EF158C" w:rsidRPr="003F30C3" w:rsidRDefault="001A7F22" w:rsidP="001A7F22">
            <w:pPr>
              <w:tabs>
                <w:tab w:val="decimal" w:pos="954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EF158C" w:rsidRPr="00345DA7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3F30C3" w:rsidRDefault="00723282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</w:tcPr>
          <w:p w:rsidR="00EF158C" w:rsidRPr="00BB14BB" w:rsidRDefault="001A7F22" w:rsidP="00813EE1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1,104,</w:t>
            </w:r>
            <w:r w:rsidRPr="001A7F22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813E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EF158C" w:rsidRPr="00BB14BB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</w:tcPr>
          <w:p w:rsidR="00EF158C" w:rsidRPr="00BB14BB" w:rsidRDefault="00EF158C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1,147,184</w:t>
            </w:r>
          </w:p>
        </w:tc>
      </w:tr>
    </w:tbl>
    <w:p w:rsidR="003007E0" w:rsidRPr="00495B06" w:rsidRDefault="00621832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 w:type="page"/>
      </w:r>
      <w:r w:rsidR="003007E0" w:rsidRPr="00495B0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lastRenderedPageBreak/>
        <w:t>การค้ำประกัน</w:t>
      </w:r>
    </w:p>
    <w:p w:rsidR="0015658C" w:rsidRPr="00102F52" w:rsidRDefault="0015658C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pacing w:val="-2"/>
          <w:sz w:val="20"/>
          <w:szCs w:val="20"/>
          <w:lang w:eastAsia="th-TH"/>
        </w:rPr>
      </w:pPr>
    </w:p>
    <w:p w:rsidR="003007E0" w:rsidRDefault="003007E0" w:rsidP="00CA1326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C907C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ณ </w:t>
      </w:r>
      <w:r w:rsidRPr="00C907C3">
        <w:rPr>
          <w:rFonts w:ascii="Angsana New" w:hAnsi="Angsana New"/>
          <w:snapToGrid w:val="0"/>
          <w:sz w:val="30"/>
          <w:szCs w:val="30"/>
          <w:cs/>
          <w:lang w:eastAsia="th-TH"/>
        </w:rPr>
        <w:t>วันที่</w:t>
      </w:r>
      <w:r w:rsidRPr="00C907C3"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  <w:t>3</w:t>
      </w:r>
      <w:r w:rsidR="00723282" w:rsidRPr="00723282">
        <w:rPr>
          <w:rFonts w:ascii="Angsana New" w:hAnsi="Angsana New" w:hint="cs"/>
          <w:snapToGrid w:val="0"/>
          <w:spacing w:val="-2"/>
          <w:sz w:val="30"/>
          <w:szCs w:val="30"/>
          <w:lang w:val="en-US" w:eastAsia="th-TH"/>
        </w:rPr>
        <w:t>0</w:t>
      </w:r>
      <w:r w:rsidR="00EF158C"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มิถุนายน</w:t>
      </w:r>
      <w:r w:rsidR="0085581D" w:rsidRPr="00C907C3">
        <w:rPr>
          <w:rFonts w:ascii="Angsana New" w:hAnsi="Angsana New" w:hint="cs"/>
          <w:snapToGrid w:val="0"/>
          <w:spacing w:val="-2"/>
          <w:sz w:val="30"/>
          <w:szCs w:val="30"/>
          <w:lang w:val="en-US" w:eastAsia="th-TH"/>
        </w:rPr>
        <w:t>2561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 xml:space="preserve"> บริษัทมีวงเงินสินเชื่อซึ่งยังมิได้เบิกใช้เป็นจำนวนเงิน</w:t>
      </w:r>
      <w:r w:rsidR="00156732"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รวม</w:t>
      </w:r>
      <w:r w:rsidR="00813EE1"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  <w:t>97.5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 xml:space="preserve">ล้านบาท </w:t>
      </w:r>
      <w:r w:rsidRPr="00C907C3">
        <w:rPr>
          <w:rFonts w:ascii="Angsana New" w:hAnsi="Angsana New"/>
          <w:i/>
          <w:iCs/>
          <w:snapToGrid w:val="0"/>
          <w:spacing w:val="-2"/>
          <w:sz w:val="30"/>
          <w:szCs w:val="30"/>
          <w:lang w:val="en-US" w:eastAsia="th-TH"/>
        </w:rPr>
        <w:t>(</w:t>
      </w:r>
      <w:r w:rsidR="0085581D" w:rsidRPr="00C907C3">
        <w:rPr>
          <w:rFonts w:ascii="Angsana New" w:hAnsi="Angsana New" w:hint="cs"/>
          <w:i/>
          <w:iCs/>
          <w:snapToGrid w:val="0"/>
          <w:spacing w:val="-2"/>
          <w:sz w:val="30"/>
          <w:szCs w:val="30"/>
          <w:lang w:val="en-US" w:eastAsia="th-TH"/>
        </w:rPr>
        <w:t>31</w:t>
      </w:r>
      <w:r w:rsidR="00EE2E22" w:rsidRPr="00C907C3">
        <w:rPr>
          <w:rFonts w:ascii="Angsana New" w:hAnsi="Angsana New" w:hint="cs"/>
          <w:i/>
          <w:iCs/>
          <w:snapToGrid w:val="0"/>
          <w:spacing w:val="-2"/>
          <w:sz w:val="30"/>
          <w:szCs w:val="30"/>
          <w:cs/>
          <w:lang w:val="en-US" w:eastAsia="th-TH"/>
        </w:rPr>
        <w:t xml:space="preserve"> ธันวาคม </w:t>
      </w:r>
      <w:r w:rsidR="0085581D" w:rsidRPr="00C907C3">
        <w:rPr>
          <w:rFonts w:ascii="Angsana New" w:hAnsi="Angsana New" w:hint="cs"/>
          <w:i/>
          <w:iCs/>
          <w:snapToGrid w:val="0"/>
          <w:spacing w:val="-2"/>
          <w:sz w:val="30"/>
          <w:szCs w:val="30"/>
          <w:lang w:val="en-US" w:eastAsia="th-TH"/>
        </w:rPr>
        <w:t>2560</w:t>
      </w:r>
      <w:r w:rsidR="00EC39BA" w:rsidRPr="00C907C3">
        <w:rPr>
          <w:rFonts w:ascii="Angsana New" w:hAnsi="Angsana New"/>
          <w:i/>
          <w:iCs/>
          <w:snapToGrid w:val="0"/>
          <w:spacing w:val="-2"/>
          <w:sz w:val="30"/>
          <w:szCs w:val="30"/>
          <w:lang w:val="en-US" w:eastAsia="th-TH"/>
        </w:rPr>
        <w:t xml:space="preserve">: </w:t>
      </w:r>
      <w:r w:rsidR="007508DC" w:rsidRPr="00C907C3">
        <w:rPr>
          <w:rFonts w:ascii="Angsana New" w:hAnsi="Angsana New"/>
          <w:i/>
          <w:iCs/>
          <w:snapToGrid w:val="0"/>
          <w:spacing w:val="-2"/>
          <w:sz w:val="30"/>
          <w:szCs w:val="30"/>
          <w:lang w:val="en-US" w:eastAsia="th-TH"/>
        </w:rPr>
        <w:t>97.5</w:t>
      </w:r>
      <w:r w:rsidRPr="00C907C3">
        <w:rPr>
          <w:rFonts w:ascii="Angsana New" w:hAnsi="Angsana New" w:hint="cs"/>
          <w:i/>
          <w:iCs/>
          <w:snapToGrid w:val="0"/>
          <w:spacing w:val="-2"/>
          <w:sz w:val="30"/>
          <w:szCs w:val="30"/>
          <w:cs/>
          <w:lang w:val="en-US" w:eastAsia="th-TH"/>
        </w:rPr>
        <w:t>ล้านบาท</w:t>
      </w:r>
      <w:r w:rsidRPr="00C907C3">
        <w:rPr>
          <w:rFonts w:ascii="Angsana New" w:hAnsi="Angsana New"/>
          <w:i/>
          <w:iCs/>
          <w:snapToGrid w:val="0"/>
          <w:spacing w:val="-2"/>
          <w:sz w:val="30"/>
          <w:szCs w:val="30"/>
          <w:lang w:val="en-US" w:eastAsia="th-TH"/>
        </w:rPr>
        <w:t>)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val="en-US" w:eastAsia="th-TH"/>
        </w:rPr>
        <w:t>กับสถาบันการเงินบางแห่งซึ่งค้ำประกันโดย</w:t>
      </w:r>
      <w:r w:rsidRPr="00C907C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ที่ดินส่วน</w:t>
      </w:r>
      <w:r w:rsidRPr="00C907C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ใหญ่</w:t>
      </w:r>
      <w:r w:rsidRPr="00C907C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ของบริษัทมูลค่าตามบัญชี</w:t>
      </w:r>
      <w:r w:rsidRPr="0081703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จำนวน</w:t>
      </w:r>
      <w:r w:rsidR="00813EE1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79.7</w:t>
      </w:r>
      <w:r w:rsidRPr="0081703B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ล้านบาท </w:t>
      </w:r>
      <w:r w:rsidRPr="0081703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85581D" w:rsidRPr="0085581D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31</w:t>
      </w:r>
      <w:r w:rsidR="00EE2E22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81703B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85581D" w:rsidRPr="0085581D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60</w:t>
      </w:r>
      <w:r w:rsidRPr="0081703B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7508DC">
        <w:rPr>
          <w:rFonts w:ascii="Angsana New" w:hAnsi="Angsana New"/>
          <w:i/>
          <w:iCs/>
          <w:spacing w:val="-2"/>
          <w:sz w:val="30"/>
          <w:szCs w:val="30"/>
        </w:rPr>
        <w:t>79.</w:t>
      </w:r>
      <w:r w:rsidR="00813EE1">
        <w:rPr>
          <w:rFonts w:ascii="Angsana New" w:hAnsi="Angsana New"/>
          <w:i/>
          <w:iCs/>
          <w:spacing w:val="-2"/>
          <w:sz w:val="30"/>
          <w:szCs w:val="30"/>
          <w:lang w:val="en-US"/>
        </w:rPr>
        <w:t>7</w:t>
      </w:r>
      <w:r w:rsidRPr="0081703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ล้านบาท) </w:t>
      </w:r>
      <w:r w:rsidRPr="0081703B">
        <w:rPr>
          <w:rFonts w:ascii="Angsana New" w:hAnsi="Angsana New" w:hint="cs"/>
          <w:spacing w:val="-2"/>
          <w:sz w:val="30"/>
          <w:szCs w:val="30"/>
          <w:cs/>
        </w:rPr>
        <w:t>และกรรมการบริษัท</w:t>
      </w:r>
    </w:p>
    <w:p w:rsidR="00621832" w:rsidRPr="00102F52" w:rsidRDefault="00621832" w:rsidP="003007E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A705D7" w:rsidRPr="00FD572A" w:rsidRDefault="003B17AC" w:rsidP="00A705D7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9</w:t>
      </w:r>
      <w:r w:rsidR="00A705D7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9E475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A705D7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</w:p>
    <w:p w:rsidR="00DB77BC" w:rsidRPr="00102F52" w:rsidRDefault="00DB77BC" w:rsidP="00D73E44">
      <w:pPr>
        <w:spacing w:line="240" w:lineRule="auto"/>
        <w:ind w:left="547" w:right="18"/>
        <w:jc w:val="thaiDistribute"/>
        <w:rPr>
          <w:rFonts w:ascii="Angsana New" w:hAnsi="Angsana New"/>
          <w:sz w:val="20"/>
          <w:szCs w:val="20"/>
        </w:rPr>
      </w:pPr>
    </w:p>
    <w:p w:rsidR="00C648A2" w:rsidRPr="00FD572A" w:rsidRDefault="000534AE" w:rsidP="00CA1326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บริษัทดำเนินกิจการในส่วนงานเ</w:t>
      </w:r>
      <w:r w:rsidR="00D51F10" w:rsidRPr="00FD572A">
        <w:rPr>
          <w:rFonts w:ascii="Angsana New" w:hAnsi="Angsana New"/>
          <w:sz w:val="30"/>
          <w:szCs w:val="30"/>
          <w:cs/>
        </w:rPr>
        <w:t>ดียวคือเครื่องปรุงรสอาหาร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</w:t>
      </w:r>
      <w:r w:rsidR="00EF6670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ที่รายงาน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เพียงส่วนงานเดียว</w:t>
      </w:r>
    </w:p>
    <w:p w:rsidR="00DB77BC" w:rsidRPr="00102F52" w:rsidRDefault="00DB77BC" w:rsidP="001C4DCA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3B17AC" w:rsidRPr="0059612D" w:rsidRDefault="003B17AC" w:rsidP="003B17AC">
      <w:pPr>
        <w:spacing w:line="240" w:lineRule="auto"/>
        <w:ind w:left="547" w:right="18" w:firstLine="8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ข้อมูลเกี่ยวกับ</w:t>
      </w:r>
      <w:r w:rsidRPr="0059612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:rsidR="003B17AC" w:rsidRPr="00102F52" w:rsidRDefault="003B17AC" w:rsidP="003B17A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3B17AC" w:rsidRDefault="003B17AC" w:rsidP="003B17AC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86D69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ข้อมูลเกี่ยวกับ</w:t>
      </w:r>
      <w:r w:rsidRPr="00586D69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ส่วนงานภูมิศาสตร์ รายได้ตามส่วนงานแยกตาม</w:t>
      </w:r>
      <w:r w:rsidRPr="00586D6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ที่ตั้งทาง</w:t>
      </w:r>
      <w:r w:rsidRPr="00586D69">
        <w:rPr>
          <w:rFonts w:ascii="Angsana New" w:hAnsi="Angsana New"/>
          <w:snapToGrid w:val="0"/>
          <w:sz w:val="30"/>
          <w:szCs w:val="30"/>
          <w:cs/>
          <w:lang w:eastAsia="th-TH"/>
        </w:rPr>
        <w:t>ภูมิศาสตร์ของลูกค้า สินทรัพย์ตามส่วนงาน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หลักตั้งอยู่ในประเทศไทย</w:t>
      </w:r>
    </w:p>
    <w:p w:rsidR="00EF158C" w:rsidRPr="00102F52" w:rsidRDefault="00EF158C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1170"/>
        <w:gridCol w:w="1440"/>
        <w:gridCol w:w="270"/>
        <w:gridCol w:w="1350"/>
      </w:tblGrid>
      <w:tr w:rsidR="00EF158C" w:rsidRPr="00495B06" w:rsidTr="00EF0D78">
        <w:tc>
          <w:tcPr>
            <w:tcW w:w="4950" w:type="dxa"/>
            <w:tcBorders>
              <w:top w:val="nil"/>
              <w:bottom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EF158C" w:rsidRPr="00495B06" w:rsidRDefault="00EF158C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EF158C" w:rsidRPr="00495B06" w:rsidTr="00EF0D78">
        <w:tc>
          <w:tcPr>
            <w:tcW w:w="4950" w:type="dxa"/>
            <w:tcBorders>
              <w:top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</w:tcBorders>
          </w:tcPr>
          <w:p w:rsidR="00EF158C" w:rsidRPr="00495B06" w:rsidRDefault="00EF158C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F158C" w:rsidRPr="00495B06" w:rsidTr="00EF0D78">
        <w:tc>
          <w:tcPr>
            <w:tcW w:w="4950" w:type="dxa"/>
          </w:tcPr>
          <w:p w:rsidR="00EF158C" w:rsidRPr="00495B06" w:rsidRDefault="00EF158C" w:rsidP="000B0BC5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F158C" w:rsidRPr="009760E9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3282"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EF158C" w:rsidRPr="009760E9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F158C" w:rsidRPr="009760E9" w:rsidRDefault="00723282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2560</w:t>
            </w:r>
          </w:p>
        </w:tc>
      </w:tr>
      <w:tr w:rsidR="00EF158C" w:rsidRPr="00495B06" w:rsidTr="00EF0D78">
        <w:tc>
          <w:tcPr>
            <w:tcW w:w="4950" w:type="dxa"/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EF158C" w:rsidRPr="00495B06" w:rsidRDefault="00EF158C" w:rsidP="000B0BC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02F52" w:rsidRPr="00213669" w:rsidRDefault="00B7449C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622,030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102F52" w:rsidRPr="004751E1" w:rsidRDefault="00102F52" w:rsidP="00102F5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102F52" w:rsidRPr="00495B06" w:rsidRDefault="00102F52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558,269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F52" w:rsidRPr="00213669" w:rsidRDefault="00B7449C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79,07</w:t>
            </w:r>
            <w:r w:rsidR="00213669" w:rsidRPr="0021366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102F52" w:rsidRPr="004751E1" w:rsidRDefault="00102F52" w:rsidP="00102F5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02F52" w:rsidRPr="00495B06" w:rsidRDefault="00102F52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58,270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F52" w:rsidRPr="00213669" w:rsidRDefault="00102F52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701,10</w:t>
            </w:r>
            <w:r w:rsidR="00213669" w:rsidRPr="0021366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02F52" w:rsidRPr="004751E1" w:rsidRDefault="00102F52" w:rsidP="00102F5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102F52" w:rsidRPr="00495B06" w:rsidRDefault="00102F52" w:rsidP="00102F52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616,539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843B42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F52" w:rsidRPr="00213669" w:rsidRDefault="00102F52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(8,803)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02F52" w:rsidRPr="00102F52" w:rsidRDefault="00102F52" w:rsidP="00102F5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102F52" w:rsidRPr="00102F52" w:rsidRDefault="00102F52" w:rsidP="00102F52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2F52">
              <w:rPr>
                <w:rFonts w:ascii="Angsana New" w:hAnsi="Angsana New"/>
                <w:sz w:val="30"/>
                <w:szCs w:val="30"/>
                <w:lang w:val="en-US"/>
              </w:rPr>
              <w:t>(7,922)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F52" w:rsidRPr="00213669" w:rsidRDefault="00213669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692,300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02F52" w:rsidRPr="00495B06" w:rsidRDefault="00102F52" w:rsidP="00102F5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02F52" w:rsidRDefault="00102F52" w:rsidP="00102F52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608,617</w:t>
            </w:r>
          </w:p>
        </w:tc>
      </w:tr>
      <w:tr w:rsidR="00EF158C" w:rsidRPr="00102F52" w:rsidTr="00EF0D78">
        <w:trPr>
          <w:trHeight w:val="440"/>
        </w:trPr>
        <w:tc>
          <w:tcPr>
            <w:tcW w:w="4950" w:type="dxa"/>
          </w:tcPr>
          <w:p w:rsidR="00EF158C" w:rsidRPr="00102F52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158C" w:rsidRPr="00102F52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EF158C" w:rsidRPr="00102F52" w:rsidRDefault="00EF158C" w:rsidP="00EF158C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EF158C" w:rsidRPr="00495B06" w:rsidTr="00EF0D78">
        <w:tc>
          <w:tcPr>
            <w:tcW w:w="4950" w:type="dxa"/>
          </w:tcPr>
          <w:p w:rsidR="00EF158C" w:rsidRPr="00495B06" w:rsidRDefault="00EF158C" w:rsidP="00EF158C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</w:tcPr>
          <w:p w:rsidR="00EF158C" w:rsidRPr="00495B06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F158C" w:rsidRPr="009760E9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EF158C" w:rsidRPr="00495B06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EF158C" w:rsidRPr="00495B06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158C" w:rsidRPr="00495B06" w:rsidTr="00EF0D78">
        <w:tc>
          <w:tcPr>
            <w:tcW w:w="4950" w:type="dxa"/>
          </w:tcPr>
          <w:p w:rsidR="00EF158C" w:rsidRPr="00495B06" w:rsidRDefault="00EF158C" w:rsidP="00EF158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EF158C" w:rsidRPr="00495B06" w:rsidRDefault="00EF158C" w:rsidP="00EF158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EF158C" w:rsidRPr="00495B06" w:rsidRDefault="00EF158C" w:rsidP="00EF158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102F52" w:rsidRPr="00213669" w:rsidRDefault="00B7449C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1,275,873</w:t>
            </w:r>
          </w:p>
        </w:tc>
        <w:tc>
          <w:tcPr>
            <w:tcW w:w="270" w:type="dxa"/>
            <w:shd w:val="clear" w:color="auto" w:fill="auto"/>
          </w:tcPr>
          <w:p w:rsidR="00102F52" w:rsidRPr="004751E1" w:rsidRDefault="00102F52" w:rsidP="00102F5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102F52" w:rsidRPr="00495B06" w:rsidRDefault="00102F52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1,214,963</w:t>
            </w:r>
          </w:p>
        </w:tc>
      </w:tr>
      <w:tr w:rsidR="00102F52" w:rsidRPr="00495B06" w:rsidTr="00EF0D78">
        <w:tc>
          <w:tcPr>
            <w:tcW w:w="4950" w:type="dxa"/>
            <w:tcBorders>
              <w:bottom w:val="nil"/>
            </w:tcBorders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nil"/>
            </w:tcBorders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02F52" w:rsidRPr="00213669" w:rsidRDefault="00B7449C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147,45</w:t>
            </w:r>
            <w:r w:rsidR="00213669" w:rsidRPr="0021366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:rsidR="00102F52" w:rsidRPr="004751E1" w:rsidRDefault="00102F52" w:rsidP="00102F5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102F52" w:rsidRPr="00495B06" w:rsidRDefault="00102F52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132,926</w:t>
            </w:r>
          </w:p>
        </w:tc>
      </w:tr>
      <w:tr w:rsidR="00102F52" w:rsidRPr="00495B06" w:rsidTr="00EF0D78">
        <w:tc>
          <w:tcPr>
            <w:tcW w:w="4950" w:type="dxa"/>
            <w:tcBorders>
              <w:top w:val="nil"/>
              <w:bottom w:val="nil"/>
            </w:tcBorders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F52" w:rsidRPr="00213669" w:rsidRDefault="00102F52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1,423,33</w:t>
            </w:r>
            <w:r w:rsidR="00213669" w:rsidRPr="0021366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02F52" w:rsidRPr="004751E1" w:rsidRDefault="00102F52" w:rsidP="00102F5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102F52" w:rsidRPr="00102F52" w:rsidRDefault="00102F52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2F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1,347,889</w:t>
            </w:r>
          </w:p>
        </w:tc>
      </w:tr>
      <w:tr w:rsidR="00102F52" w:rsidRPr="00495B06" w:rsidTr="00EF0D78">
        <w:tc>
          <w:tcPr>
            <w:tcW w:w="4950" w:type="dxa"/>
            <w:tcBorders>
              <w:top w:val="nil"/>
              <w:bottom w:val="nil"/>
            </w:tcBorders>
          </w:tcPr>
          <w:p w:rsidR="00102F52" w:rsidRPr="00843B42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F52" w:rsidRPr="00213669" w:rsidRDefault="00102F52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(13,895)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02F52" w:rsidRPr="00495B06" w:rsidRDefault="00102F52" w:rsidP="00102F5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102F52" w:rsidRPr="00102F52" w:rsidRDefault="00102F52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2F52">
              <w:rPr>
                <w:rFonts w:ascii="Angsana New" w:hAnsi="Angsana New"/>
                <w:sz w:val="30"/>
                <w:szCs w:val="30"/>
                <w:lang w:val="en-US"/>
              </w:rPr>
              <w:t>(16,053)</w:t>
            </w:r>
          </w:p>
        </w:tc>
      </w:tr>
      <w:tr w:rsidR="00102F52" w:rsidRPr="00495B06" w:rsidTr="00EF0D78">
        <w:tc>
          <w:tcPr>
            <w:tcW w:w="4950" w:type="dxa"/>
            <w:tcBorders>
              <w:top w:val="nil"/>
              <w:bottom w:val="nil"/>
            </w:tcBorders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02F52" w:rsidRPr="00213669" w:rsidRDefault="00102F52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1,409,43</w:t>
            </w:r>
            <w:r w:rsidR="00213669" w:rsidRPr="002136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02F52" w:rsidRPr="00102F52" w:rsidRDefault="00102F52" w:rsidP="00102F52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02F52" w:rsidRPr="00102F52" w:rsidRDefault="00102F52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2F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1,331,836</w:t>
            </w:r>
          </w:p>
        </w:tc>
      </w:tr>
    </w:tbl>
    <w:p w:rsidR="002542B0" w:rsidRDefault="002542B0" w:rsidP="00896100">
      <w:pPr>
        <w:widowControl w:val="0"/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2542B0" w:rsidSect="00973AEA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noEndnote/>
        </w:sectPr>
      </w:pPr>
    </w:p>
    <w:p w:rsidR="00DB5EB3" w:rsidRPr="00E17612" w:rsidRDefault="001A15E8" w:rsidP="00EF0D78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7612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EF0D78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DB5EB3" w:rsidRPr="00C907C3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DB77BC" w:rsidRPr="004750F1" w:rsidRDefault="00DB77BC" w:rsidP="0089610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4C4826" w:rsidRDefault="004E5C13" w:rsidP="00FB3421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7612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="00B14D2F" w:rsidRPr="00E17612">
        <w:rPr>
          <w:rFonts w:ascii="Angsana New" w:hAnsi="Angsana New" w:hint="cs"/>
          <w:sz w:val="30"/>
          <w:szCs w:val="30"/>
          <w:cs/>
        </w:rPr>
        <w:t>สามเดือน</w:t>
      </w:r>
      <w:r w:rsidR="00D167B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1761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5581D" w:rsidRPr="0085581D">
        <w:rPr>
          <w:rFonts w:ascii="Angsana New" w:hAnsi="Angsana New" w:hint="cs"/>
          <w:sz w:val="30"/>
          <w:szCs w:val="30"/>
        </w:rPr>
        <w:t>3</w:t>
      </w:r>
      <w:r w:rsidR="00723282" w:rsidRPr="00723282">
        <w:rPr>
          <w:rFonts w:ascii="Angsana New" w:hAnsi="Angsana New" w:hint="cs"/>
          <w:sz w:val="30"/>
          <w:szCs w:val="30"/>
        </w:rPr>
        <w:t>0</w:t>
      </w:r>
      <w:r w:rsidR="00D167B7">
        <w:rPr>
          <w:rFonts w:ascii="Angsana New" w:hAnsi="Angsana New" w:hint="cs"/>
          <w:sz w:val="30"/>
          <w:szCs w:val="30"/>
          <w:cs/>
        </w:rPr>
        <w:t>มิถุนายน</w:t>
      </w:r>
      <w:r w:rsidR="00926DEF" w:rsidRPr="00E17612">
        <w:rPr>
          <w:rFonts w:ascii="Angsana New" w:hAnsi="Angsana New"/>
          <w:sz w:val="30"/>
          <w:szCs w:val="30"/>
        </w:rPr>
        <w:t>25</w:t>
      </w:r>
      <w:r w:rsidR="001266C0" w:rsidRPr="00E17612">
        <w:rPr>
          <w:rFonts w:ascii="Angsana New" w:hAnsi="Angsana New"/>
          <w:sz w:val="30"/>
          <w:szCs w:val="30"/>
        </w:rPr>
        <w:t>6</w:t>
      </w:r>
      <w:r w:rsidR="0085581D" w:rsidRPr="0085581D">
        <w:rPr>
          <w:rFonts w:ascii="Angsana New" w:hAnsi="Angsana New" w:hint="cs"/>
          <w:sz w:val="30"/>
          <w:szCs w:val="30"/>
        </w:rPr>
        <w:t>1</w:t>
      </w:r>
      <w:r w:rsidR="00926DEF" w:rsidRPr="00E176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3D3B" w:rsidRPr="00E17612">
        <w:rPr>
          <w:rFonts w:ascii="Angsana New" w:hAnsi="Angsana New"/>
          <w:sz w:val="30"/>
          <w:szCs w:val="30"/>
        </w:rPr>
        <w:t>25</w:t>
      </w:r>
      <w:r w:rsidR="0085581D" w:rsidRPr="0085581D">
        <w:rPr>
          <w:rFonts w:ascii="Angsana New" w:hAnsi="Angsana New" w:hint="cs"/>
          <w:sz w:val="30"/>
          <w:szCs w:val="30"/>
        </w:rPr>
        <w:t>60</w:t>
      </w:r>
      <w:r w:rsidRPr="00E17612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Pr="00E17612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</w:t>
      </w:r>
      <w:r w:rsidR="000709D0" w:rsidRPr="00E17612">
        <w:rPr>
          <w:rFonts w:ascii="Angsana New" w:hAnsi="Angsana New"/>
          <w:sz w:val="30"/>
          <w:szCs w:val="30"/>
          <w:cs/>
        </w:rPr>
        <w:t>น่ายแล้วระหว่างงวด</w:t>
      </w:r>
      <w:r w:rsidR="00331686" w:rsidRPr="00E17612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4750F1" w:rsidRDefault="004750F1" w:rsidP="00023574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D167B7" w:rsidRPr="003940AF" w:rsidTr="00FB3421">
        <w:trPr>
          <w:tblHeader/>
        </w:trPr>
        <w:tc>
          <w:tcPr>
            <w:tcW w:w="3870" w:type="dxa"/>
          </w:tcPr>
          <w:p w:rsidR="00D167B7" w:rsidRPr="003940AF" w:rsidRDefault="00D167B7" w:rsidP="000B0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:rsidR="00D167B7" w:rsidRPr="003940AF" w:rsidRDefault="00D167B7" w:rsidP="000B0BC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67B7" w:rsidRPr="003940AF" w:rsidTr="00FB3421">
        <w:trPr>
          <w:tblHeader/>
        </w:trPr>
        <w:tc>
          <w:tcPr>
            <w:tcW w:w="3870" w:type="dxa"/>
          </w:tcPr>
          <w:p w:rsidR="00D167B7" w:rsidRPr="003940AF" w:rsidRDefault="00D167B7" w:rsidP="000B0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:rsidR="00D167B7" w:rsidRPr="003940AF" w:rsidRDefault="00D167B7" w:rsidP="000B0BC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7670" w:rsidRPr="003940AF" w:rsidTr="00FB3421">
        <w:tc>
          <w:tcPr>
            <w:tcW w:w="3870" w:type="dxa"/>
          </w:tcPr>
          <w:p w:rsidR="000A7670" w:rsidRPr="003940AF" w:rsidRDefault="000A7670" w:rsidP="00FB3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</w:tcPr>
          <w:p w:rsidR="000A7670" w:rsidRPr="003940AF" w:rsidRDefault="000A7670" w:rsidP="000A767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2560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C7C37" w:rsidRPr="003940AF" w:rsidRDefault="00B2085C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111,578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72,924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C7C37" w:rsidRPr="003940AF" w:rsidRDefault="00B2085C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111,413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73,007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D167B7" w:rsidRPr="003940AF" w:rsidRDefault="00C907C3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D167B7" w:rsidRPr="003940AF" w:rsidRDefault="00C907C3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D167B7" w:rsidRPr="003940AF" w:rsidTr="00FB3421">
        <w:trPr>
          <w:trHeight w:val="50"/>
        </w:trPr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7B7" w:rsidRPr="003940AF" w:rsidRDefault="00DC7C3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</w:t>
            </w:r>
            <w:r w:rsidR="00B208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0.20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7B7" w:rsidRPr="003940AF" w:rsidRDefault="00DC7C37" w:rsidP="005D46EF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</w:t>
            </w:r>
            <w:r w:rsidR="005D46E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:rsidR="00D167B7" w:rsidRPr="003940AF" w:rsidRDefault="00D167B7" w:rsidP="000A7670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0.20</w:t>
            </w:r>
          </w:p>
        </w:tc>
      </w:tr>
      <w:tr w:rsidR="00D167B7" w:rsidRPr="00D167B7" w:rsidTr="00FB3421">
        <w:trPr>
          <w:trHeight w:val="50"/>
        </w:trPr>
        <w:tc>
          <w:tcPr>
            <w:tcW w:w="3870" w:type="dxa"/>
          </w:tcPr>
          <w:p w:rsidR="00D167B7" w:rsidRPr="00D167B7" w:rsidRDefault="00D167B7" w:rsidP="00D167B7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</w:tcPr>
          <w:p w:rsidR="00D167B7" w:rsidRPr="00D167B7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</w:tcPr>
          <w:p w:rsidR="00D167B7" w:rsidRPr="00D167B7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D167B7" w:rsidRPr="001266C0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D167B7" w:rsidRPr="001266C0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</w:tr>
      <w:tr w:rsidR="00D167B7" w:rsidRPr="00D167B7" w:rsidTr="00FB3421">
        <w:tc>
          <w:tcPr>
            <w:tcW w:w="3870" w:type="dxa"/>
          </w:tcPr>
          <w:p w:rsidR="00D167B7" w:rsidRPr="00D167B7" w:rsidRDefault="00D167B7" w:rsidP="00D167B7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310" w:type="dxa"/>
            <w:gridSpan w:val="7"/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DC7C37" w:rsidRPr="003940AF" w:rsidRDefault="00DC7C3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212,199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185,650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DC7C37" w:rsidRPr="003940AF" w:rsidRDefault="00DC7C3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209,204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184,324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D167B7" w:rsidRPr="003940AF" w:rsidRDefault="00C907C3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D167B7" w:rsidRPr="003940AF" w:rsidRDefault="00C907C3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7B7" w:rsidRPr="003940AF" w:rsidRDefault="00DC7C3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0.59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0.52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7B7" w:rsidRPr="003940AF" w:rsidRDefault="00DC7C37" w:rsidP="000A7670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0.58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:rsidR="00D167B7" w:rsidRPr="003940AF" w:rsidRDefault="00D167B7" w:rsidP="000A7670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0.51</w:t>
            </w:r>
          </w:p>
        </w:tc>
      </w:tr>
    </w:tbl>
    <w:p w:rsidR="00EF158C" w:rsidRDefault="00EF158C" w:rsidP="00EF158C">
      <w:pPr>
        <w:widowControl w:val="0"/>
        <w:spacing w:line="240" w:lineRule="auto"/>
        <w:ind w:right="-4"/>
        <w:jc w:val="both"/>
        <w:rPr>
          <w:rFonts w:ascii="Angsana New" w:hAnsi="Angsana New"/>
          <w:sz w:val="30"/>
          <w:szCs w:val="30"/>
        </w:rPr>
      </w:pPr>
    </w:p>
    <w:p w:rsidR="003B26A8" w:rsidRPr="001A7F22" w:rsidRDefault="003B26A8" w:rsidP="003B26A8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:rsidR="003B26A8" w:rsidRPr="007E7905" w:rsidRDefault="003B26A8" w:rsidP="007C76AD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7E7905" w:rsidRDefault="007C76AD" w:rsidP="007C76AD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7C76AD">
        <w:rPr>
          <w:rFonts w:ascii="Angsana New" w:hAnsi="Angsana New"/>
          <w:spacing w:val="-2"/>
          <w:sz w:val="30"/>
          <w:szCs w:val="30"/>
          <w:cs/>
        </w:rPr>
        <w:t>การรับรู้</w:t>
      </w:r>
      <w:r w:rsidRPr="007C76AD"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r w:rsidRPr="007C76AD">
        <w:rPr>
          <w:rFonts w:ascii="Angsana New" w:hAnsi="Angsana New"/>
          <w:spacing w:val="-2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Pr="007C76AD">
        <w:rPr>
          <w:rFonts w:ascii="Angsana New" w:hAnsi="Angsana New"/>
          <w:spacing w:val="-2"/>
          <w:sz w:val="30"/>
          <w:szCs w:val="30"/>
          <w:cs/>
        </w:rPr>
        <w:br/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Pr="007C76AD">
        <w:rPr>
          <w:rFonts w:ascii="Angsana New" w:hAnsi="Angsana New" w:hint="cs"/>
          <w:spacing w:val="-2"/>
          <w:sz w:val="30"/>
          <w:szCs w:val="30"/>
          <w:cs/>
        </w:rPr>
        <w:t>เงินได้</w:t>
      </w:r>
      <w:r w:rsidRPr="007C76AD">
        <w:rPr>
          <w:rFonts w:ascii="Angsana New" w:hAnsi="Angsana New"/>
          <w:spacing w:val="-2"/>
          <w:sz w:val="30"/>
          <w:szCs w:val="30"/>
          <w:cs/>
        </w:rPr>
        <w:t>ของงวดระหว่างกาล อัตราภาษีเงินได้ที่แท้จริงของบริษัท</w:t>
      </w:r>
      <w:r w:rsidRPr="007C76A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90251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7C76AD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7C76AD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Pr="007C76AD">
        <w:rPr>
          <w:rFonts w:ascii="Angsana New" w:hAnsi="Angsana New"/>
          <w:spacing w:val="-2"/>
          <w:sz w:val="30"/>
          <w:szCs w:val="30"/>
        </w:rPr>
        <w:t xml:space="preserve">30 </w:t>
      </w:r>
      <w:r w:rsidRPr="007C76AD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7C76AD">
        <w:rPr>
          <w:rFonts w:ascii="Angsana New" w:hAnsi="Angsana New"/>
          <w:spacing w:val="-2"/>
          <w:sz w:val="30"/>
          <w:szCs w:val="30"/>
        </w:rPr>
        <w:t xml:space="preserve">2561 </w:t>
      </w:r>
      <w:r w:rsidRPr="007C76AD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7C76AD">
        <w:rPr>
          <w:rFonts w:ascii="Angsana New" w:hAnsi="Angsana New"/>
          <w:spacing w:val="-2"/>
          <w:sz w:val="30"/>
          <w:szCs w:val="30"/>
        </w:rPr>
        <w:t xml:space="preserve">2560 </w:t>
      </w:r>
      <w:r w:rsidRPr="007C76AD">
        <w:rPr>
          <w:rFonts w:ascii="Angsana New" w:hAnsi="Angsana New"/>
          <w:spacing w:val="-2"/>
          <w:sz w:val="30"/>
          <w:szCs w:val="30"/>
          <w:cs/>
        </w:rPr>
        <w:t>ในงบการเงินที่แสดง</w:t>
      </w:r>
      <w:r w:rsidRPr="007C76AD">
        <w:rPr>
          <w:rFonts w:ascii="Angsana New" w:hAnsi="Angsana New"/>
          <w:spacing w:val="-2"/>
          <w:sz w:val="30"/>
          <w:szCs w:val="30"/>
          <w:cs/>
        </w:rPr>
        <w:br/>
        <w:t xml:space="preserve">เงินลงทุนตามวิธีส่วนได้เสียคือร้อยละ </w:t>
      </w:r>
      <w:r w:rsidR="00312966">
        <w:rPr>
          <w:rFonts w:ascii="Angsana New" w:hAnsi="Angsana New"/>
          <w:spacing w:val="-2"/>
          <w:sz w:val="30"/>
          <w:szCs w:val="30"/>
          <w:lang w:val="en-US"/>
        </w:rPr>
        <w:t>19.2</w:t>
      </w:r>
      <w:r w:rsidRPr="007C76AD">
        <w:rPr>
          <w:rFonts w:ascii="Angsana New" w:hAnsi="Angsana New"/>
          <w:spacing w:val="-2"/>
          <w:sz w:val="30"/>
          <w:szCs w:val="30"/>
          <w:cs/>
        </w:rPr>
        <w:t xml:space="preserve">และร้อยละ </w:t>
      </w:r>
      <w:r>
        <w:rPr>
          <w:rFonts w:ascii="Angsana New" w:hAnsi="Angsana New"/>
          <w:spacing w:val="-2"/>
          <w:sz w:val="30"/>
          <w:szCs w:val="30"/>
        </w:rPr>
        <w:t>20.</w:t>
      </w:r>
      <w:r w:rsidR="00422EC5">
        <w:rPr>
          <w:rFonts w:ascii="Angsana New" w:hAnsi="Angsana New"/>
          <w:spacing w:val="-2"/>
          <w:sz w:val="30"/>
          <w:szCs w:val="30"/>
        </w:rPr>
        <w:t xml:space="preserve">1 </w:t>
      </w:r>
      <w:r w:rsidRPr="007C76AD">
        <w:rPr>
          <w:rFonts w:ascii="Angsana New" w:hAnsi="Angsana New"/>
          <w:spacing w:val="-2"/>
          <w:sz w:val="30"/>
          <w:szCs w:val="30"/>
          <w:cs/>
        </w:rPr>
        <w:t xml:space="preserve">ตามลำดับ </w:t>
      </w:r>
      <w:r w:rsidRPr="00312966">
        <w:rPr>
          <w:rFonts w:ascii="Angsana New" w:hAnsi="Angsana New"/>
          <w:i/>
          <w:iCs/>
          <w:spacing w:val="-2"/>
          <w:sz w:val="30"/>
          <w:szCs w:val="30"/>
          <w:cs/>
        </w:rPr>
        <w:t>(งบการเงินเฉพาะกิจการสำหรับ</w:t>
      </w:r>
      <w:r w:rsidRPr="00312966">
        <w:rPr>
          <w:rFonts w:ascii="Angsana New" w:hAnsi="Angsana New"/>
          <w:i/>
          <w:iCs/>
          <w:spacing w:val="-2"/>
          <w:sz w:val="30"/>
          <w:szCs w:val="30"/>
          <w:cs/>
        </w:rPr>
        <w:br/>
        <w:t>งวด</w:t>
      </w:r>
      <w:r w:rsidR="0090251F" w:rsidRPr="00312966">
        <w:rPr>
          <w:rFonts w:ascii="Angsana New" w:hAnsi="Angsana New" w:hint="cs"/>
          <w:i/>
          <w:iCs/>
          <w:spacing w:val="-2"/>
          <w:sz w:val="30"/>
          <w:szCs w:val="30"/>
          <w:cs/>
        </w:rPr>
        <w:t>หก</w:t>
      </w:r>
      <w:r w:rsidRPr="00312966">
        <w:rPr>
          <w:rFonts w:ascii="Angsana New" w:hAnsi="Angsana New" w:hint="cs"/>
          <w:i/>
          <w:iCs/>
          <w:spacing w:val="-2"/>
          <w:sz w:val="30"/>
          <w:szCs w:val="30"/>
          <w:cs/>
        </w:rPr>
        <w:t>เ</w:t>
      </w:r>
      <w:r w:rsidRPr="003129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ดือนสิ้นสุดวันที่ </w:t>
      </w:r>
      <w:r w:rsidRPr="00312966">
        <w:rPr>
          <w:rFonts w:ascii="Angsana New" w:hAnsi="Angsana New"/>
          <w:i/>
          <w:iCs/>
          <w:spacing w:val="-2"/>
          <w:sz w:val="30"/>
          <w:szCs w:val="30"/>
        </w:rPr>
        <w:t xml:space="preserve">30 </w:t>
      </w:r>
      <w:r w:rsidRPr="0031296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มิถุนายน </w:t>
      </w:r>
      <w:r w:rsidRPr="00312966">
        <w:rPr>
          <w:rFonts w:ascii="Angsana New" w:hAnsi="Angsana New"/>
          <w:i/>
          <w:iCs/>
          <w:spacing w:val="-2"/>
          <w:sz w:val="30"/>
          <w:szCs w:val="30"/>
        </w:rPr>
        <w:t>2561</w:t>
      </w:r>
      <w:r w:rsidRPr="003129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และ </w:t>
      </w:r>
      <w:r w:rsidRPr="00312966">
        <w:rPr>
          <w:rFonts w:ascii="Angsana New" w:hAnsi="Angsana New"/>
          <w:i/>
          <w:iCs/>
          <w:spacing w:val="-2"/>
          <w:sz w:val="30"/>
          <w:szCs w:val="30"/>
        </w:rPr>
        <w:t xml:space="preserve">2560: </w:t>
      </w:r>
      <w:r w:rsidRPr="00312966">
        <w:rPr>
          <w:rFonts w:ascii="Angsana New" w:hAnsi="Angsana New"/>
          <w:i/>
          <w:iCs/>
          <w:spacing w:val="-2"/>
          <w:sz w:val="30"/>
          <w:szCs w:val="30"/>
          <w:cs/>
        </w:rPr>
        <w:t>ร้อยละ</w:t>
      </w:r>
      <w:r w:rsidRPr="00312966">
        <w:rPr>
          <w:rFonts w:ascii="Angsana New" w:hAnsi="Angsana New"/>
          <w:i/>
          <w:iCs/>
          <w:spacing w:val="-2"/>
          <w:sz w:val="30"/>
          <w:szCs w:val="30"/>
        </w:rPr>
        <w:t xml:space="preserve"> 19.</w:t>
      </w:r>
      <w:r w:rsidR="00422EC5" w:rsidRPr="00312966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3129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และร้อยละ </w:t>
      </w:r>
      <w:r w:rsidRPr="00312966">
        <w:rPr>
          <w:rFonts w:ascii="Angsana New" w:hAnsi="Angsana New"/>
          <w:i/>
          <w:iCs/>
          <w:spacing w:val="-2"/>
          <w:sz w:val="30"/>
          <w:szCs w:val="30"/>
        </w:rPr>
        <w:t>20.</w:t>
      </w:r>
      <w:r w:rsidR="00422EC5" w:rsidRPr="00312966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Pr="00312966">
        <w:rPr>
          <w:rFonts w:ascii="Angsana New" w:hAnsi="Angsana New"/>
          <w:i/>
          <w:iCs/>
          <w:spacing w:val="-2"/>
          <w:sz w:val="30"/>
          <w:szCs w:val="30"/>
          <w:cs/>
        </w:rPr>
        <w:t>ตามลำดับ)</w:t>
      </w:r>
      <w:r w:rsidRPr="007C76AD">
        <w:rPr>
          <w:rFonts w:ascii="Angsana New" w:hAnsi="Angsana New"/>
          <w:spacing w:val="-2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</w:t>
      </w:r>
      <w:r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r w:rsidRPr="007C76AD">
        <w:rPr>
          <w:rFonts w:ascii="Angsana New" w:hAnsi="Angsana New"/>
          <w:spacing w:val="-2"/>
          <w:sz w:val="30"/>
          <w:szCs w:val="30"/>
          <w:cs/>
        </w:rPr>
        <w:t xml:space="preserve">ทางบัญชีและทางภาษี </w:t>
      </w:r>
      <w:r w:rsidRPr="007C76AD">
        <w:rPr>
          <w:rFonts w:ascii="Angsana New" w:hAnsi="Angsana New" w:hint="cs"/>
          <w:spacing w:val="-2"/>
          <w:sz w:val="30"/>
          <w:szCs w:val="30"/>
          <w:cs/>
        </w:rPr>
        <w:t>โดยเฉพาะอย่างยิ่งในเรื่องเกี่ยวกับค่าเสื่อมราคา</w:t>
      </w:r>
    </w:p>
    <w:p w:rsidR="006D4B05" w:rsidRPr="007C76AD" w:rsidRDefault="006D4B05" w:rsidP="007C76AD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A70F3" w:rsidRPr="001A7F22" w:rsidRDefault="00BA70F3" w:rsidP="00BA70F3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 w:rsidR="003B26A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2</w:t>
      </w:r>
      <w:r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1A7F2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:rsidR="00BA70F3" w:rsidRPr="001A7F22" w:rsidRDefault="00BA70F3" w:rsidP="00BA70F3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A70F3" w:rsidRDefault="00BA70F3" w:rsidP="00FB3421">
      <w:pPr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ในที่ประชุมสามัญประจำปีของผู้ถือหุ้นบริษัท เมื่อวันที่ </w:t>
      </w:r>
      <w:r w:rsidRPr="001A7F22">
        <w:rPr>
          <w:rFonts w:ascii="Angsana New" w:hAnsi="Angsana New"/>
          <w:spacing w:val="-2"/>
          <w:sz w:val="30"/>
          <w:szCs w:val="30"/>
        </w:rPr>
        <w:t>24</w:t>
      </w: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2561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ผู้ถือหุ้นมีมติอนุมัติการจ่ายเงินปันผลจากผลการดำเนินงานปี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 xml:space="preserve">2559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ในอัตราหุ้นละ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0.08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และอัตราหุ้นละ </w:t>
      </w:r>
      <w:r w:rsidR="000A7670">
        <w:rPr>
          <w:rFonts w:ascii="Angsana New" w:hAnsi="Angsana New"/>
          <w:spacing w:val="-2"/>
          <w:sz w:val="30"/>
          <w:szCs w:val="30"/>
          <w:lang w:val="en-US"/>
        </w:rPr>
        <w:t xml:space="preserve">0.92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บาทตามลำดับ รวมเป็นอัตร</w:t>
      </w:r>
      <w:r w:rsidRPr="001A7F22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1A7F22">
        <w:rPr>
          <w:rFonts w:ascii="Angsana New" w:hAnsi="Angsana New"/>
          <w:sz w:val="30"/>
          <w:szCs w:val="30"/>
          <w:lang w:val="en-US"/>
        </w:rPr>
        <w:br/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หุ้นละ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บาท เป็นจำนวนเงินรวม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360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 เงินปันผลดังกล่าวจ่ายให้แก่ผู้ถือหุ้นในวันที่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18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2561</w:t>
      </w:r>
    </w:p>
    <w:p w:rsidR="00BA70F3" w:rsidRDefault="00BA70F3" w:rsidP="00EF158C">
      <w:pPr>
        <w:widowControl w:val="0"/>
        <w:spacing w:line="240" w:lineRule="auto"/>
        <w:ind w:right="-4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:rsidR="00FE74CB" w:rsidRDefault="00034F70" w:rsidP="00FB3421">
      <w:pPr>
        <w:pStyle w:val="ListParagraph"/>
        <w:tabs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F5B58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4F5B58">
        <w:rPr>
          <w:rFonts w:ascii="Angsana New" w:hAnsi="Angsana New"/>
          <w:sz w:val="30"/>
          <w:szCs w:val="30"/>
        </w:rPr>
        <w:t xml:space="preserve">21 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F5B58">
        <w:rPr>
          <w:rFonts w:ascii="Angsana New" w:hAnsi="Angsana New"/>
          <w:sz w:val="30"/>
          <w:szCs w:val="30"/>
        </w:rPr>
        <w:t xml:space="preserve">2560 </w:t>
      </w:r>
      <w:r w:rsidRPr="004F5B58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 w:rsidRPr="004F5B58">
        <w:rPr>
          <w:rFonts w:ascii="Angsana New" w:hAnsi="Angsana New"/>
          <w:sz w:val="30"/>
          <w:szCs w:val="30"/>
          <w:cs/>
        </w:rPr>
        <w:br/>
      </w:r>
      <w:r w:rsidRPr="004F5B58">
        <w:rPr>
          <w:rFonts w:ascii="Angsana New" w:hAnsi="Angsana New" w:hint="cs"/>
          <w:sz w:val="30"/>
          <w:szCs w:val="30"/>
          <w:cs/>
        </w:rPr>
        <w:t>เงินปันผลจากผลการดำเนินงานปี</w:t>
      </w:r>
      <w:r w:rsidRPr="004F5B58">
        <w:rPr>
          <w:rFonts w:ascii="Angsana New" w:hAnsi="Angsana New"/>
          <w:sz w:val="30"/>
          <w:szCs w:val="30"/>
        </w:rPr>
        <w:t xml:space="preserve"> 2553 </w:t>
      </w:r>
      <w:r w:rsidRPr="004F5B58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Pr="004F5B58">
        <w:rPr>
          <w:rFonts w:ascii="Angsana New" w:hAnsi="Angsana New"/>
          <w:sz w:val="30"/>
          <w:szCs w:val="30"/>
        </w:rPr>
        <w:t>2559</w:t>
      </w:r>
      <w:r w:rsidRPr="004F5B5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4F5B58">
        <w:rPr>
          <w:rFonts w:ascii="Angsana New" w:hAnsi="Angsana New"/>
          <w:sz w:val="30"/>
          <w:szCs w:val="30"/>
        </w:rPr>
        <w:t>0.11</w:t>
      </w:r>
      <w:r w:rsidRPr="004F5B58">
        <w:rPr>
          <w:rFonts w:ascii="Angsana New" w:hAnsi="Angsana New" w:hint="cs"/>
          <w:sz w:val="30"/>
          <w:szCs w:val="30"/>
          <w:cs/>
        </w:rPr>
        <w:t>บาทและอัตราหุ้นละ</w:t>
      </w:r>
      <w:r w:rsidRPr="004F5B58">
        <w:rPr>
          <w:rFonts w:ascii="Angsana New" w:hAnsi="Angsana New"/>
          <w:sz w:val="30"/>
          <w:szCs w:val="30"/>
        </w:rPr>
        <w:t xml:space="preserve"> 1.04</w:t>
      </w:r>
      <w:r w:rsidRPr="004F5B58">
        <w:rPr>
          <w:rFonts w:ascii="Angsana New" w:hAnsi="Angsana New" w:hint="cs"/>
          <w:sz w:val="30"/>
          <w:szCs w:val="30"/>
          <w:cs/>
        </w:rPr>
        <w:t xml:space="preserve"> บาทตามลำดับรวมเป็นอัตราหุ้นละ </w:t>
      </w:r>
      <w:r w:rsidRPr="004F5B58">
        <w:rPr>
          <w:rFonts w:ascii="Angsana New" w:hAnsi="Angsana New"/>
          <w:sz w:val="30"/>
          <w:szCs w:val="30"/>
        </w:rPr>
        <w:t>1.15</w:t>
      </w:r>
      <w:r w:rsidRPr="004F5B58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</w:t>
      </w:r>
      <w:r w:rsidRPr="004F5B58">
        <w:rPr>
          <w:rFonts w:ascii="Angsana New" w:hAnsi="Angsana New"/>
          <w:sz w:val="30"/>
          <w:szCs w:val="30"/>
        </w:rPr>
        <w:t>414</w:t>
      </w:r>
      <w:r w:rsidRPr="004F5B58">
        <w:rPr>
          <w:rFonts w:ascii="Angsana New" w:hAnsi="Angsana New" w:hint="cs"/>
          <w:sz w:val="30"/>
          <w:szCs w:val="30"/>
          <w:cs/>
        </w:rPr>
        <w:t xml:space="preserve">ล้านบาทเงินปันผลดังกล่าวจ่ายให้แก่ผู้ถือหุ้นในวันที่ </w:t>
      </w:r>
      <w:r w:rsidRPr="004F5B58">
        <w:rPr>
          <w:rFonts w:ascii="Angsana New" w:hAnsi="Angsana New"/>
          <w:sz w:val="30"/>
          <w:szCs w:val="30"/>
        </w:rPr>
        <w:t>17</w:t>
      </w:r>
      <w:r w:rsidRPr="004F5B5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F5B58">
        <w:rPr>
          <w:rFonts w:ascii="Angsana New" w:hAnsi="Angsana New"/>
          <w:sz w:val="30"/>
          <w:szCs w:val="30"/>
        </w:rPr>
        <w:t>2560</w:t>
      </w:r>
    </w:p>
    <w:p w:rsidR="00BA70F3" w:rsidRPr="00034F70" w:rsidRDefault="00BA70F3" w:rsidP="00FB3421">
      <w:pPr>
        <w:pStyle w:val="ListParagraph"/>
        <w:tabs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DD5973" w:rsidRDefault="00054E19" w:rsidP="00E17612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3B26A8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3</w:t>
      </w:r>
      <w:r w:rsidR="00A63430" w:rsidRPr="00E1761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DD5973" w:rsidRPr="00E17612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:rsidR="00EC75E5" w:rsidRPr="0075253D" w:rsidRDefault="00EC75E5" w:rsidP="00E17612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5850"/>
        <w:gridCol w:w="1530"/>
        <w:gridCol w:w="270"/>
        <w:gridCol w:w="1530"/>
      </w:tblGrid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DD5973" w:rsidRPr="00375BC5" w:rsidRDefault="00DD5973" w:rsidP="00E176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6B7318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DD5973" w:rsidRPr="00375BC5" w:rsidRDefault="00DD5973" w:rsidP="00E17612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375B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D5973" w:rsidRPr="00375BC5" w:rsidRDefault="00BA70F3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167B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:rsidR="00DD5973" w:rsidRPr="00375BC5" w:rsidRDefault="00DD5973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D5973" w:rsidRPr="00375BC5" w:rsidRDefault="00DD5973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5BC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375BC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D5973" w:rsidRPr="00375BC5" w:rsidRDefault="0085581D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C5">
              <w:rPr>
                <w:rFonts w:ascii="Angsana New" w:hAnsi="Angsana New" w:hint="cs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DD5973" w:rsidRPr="00375BC5" w:rsidRDefault="00DD5973" w:rsidP="00E1761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D5973" w:rsidRPr="00375BC5" w:rsidRDefault="00DD5973" w:rsidP="00621832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5BC5">
              <w:rPr>
                <w:rFonts w:ascii="Angsana New" w:hAnsi="Angsana New"/>
                <w:sz w:val="30"/>
                <w:szCs w:val="30"/>
              </w:rPr>
              <w:t>25</w:t>
            </w:r>
            <w:r w:rsidR="0085581D" w:rsidRPr="00375BC5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DD5973" w:rsidRPr="00495B06" w:rsidTr="00073718">
        <w:tc>
          <w:tcPr>
            <w:tcW w:w="5850" w:type="dxa"/>
          </w:tcPr>
          <w:p w:rsidR="00DD5973" w:rsidRPr="00495B06" w:rsidRDefault="00DD5973" w:rsidP="00E1761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DD5973" w:rsidRPr="00495B06" w:rsidRDefault="00DD5973" w:rsidP="00E17612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21832" w:rsidRPr="00495B06" w:rsidTr="00073718">
        <w:tc>
          <w:tcPr>
            <w:tcW w:w="5850" w:type="dxa"/>
          </w:tcPr>
          <w:p w:rsidR="00621832" w:rsidRPr="00495B06" w:rsidRDefault="0062183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1832" w:rsidRPr="00495B06" w:rsidTr="00073718">
        <w:tc>
          <w:tcPr>
            <w:tcW w:w="5850" w:type="dxa"/>
          </w:tcPr>
          <w:p w:rsidR="00621832" w:rsidRPr="00495B06" w:rsidRDefault="00621832" w:rsidP="00621832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530" w:type="dxa"/>
            <w:shd w:val="clear" w:color="auto" w:fill="auto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21832" w:rsidRPr="00495B06" w:rsidRDefault="00621832" w:rsidP="00621832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31CE" w:rsidRPr="00495B06" w:rsidTr="00073718">
        <w:tc>
          <w:tcPr>
            <w:tcW w:w="5850" w:type="dxa"/>
          </w:tcPr>
          <w:p w:rsidR="00A031CE" w:rsidRPr="00811261" w:rsidRDefault="00811261" w:rsidP="00A031CE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2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A031CE" w:rsidRPr="00495B06" w:rsidRDefault="001A7F22" w:rsidP="00CD6716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5,057</w:t>
            </w:r>
          </w:p>
        </w:tc>
        <w:tc>
          <w:tcPr>
            <w:tcW w:w="270" w:type="dxa"/>
          </w:tcPr>
          <w:p w:rsidR="00A031CE" w:rsidRPr="00495B06" w:rsidRDefault="00A031CE" w:rsidP="00A031CE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A031CE" w:rsidRPr="00495B06" w:rsidRDefault="00A031CE" w:rsidP="00A031CE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23,836</w:t>
            </w:r>
          </w:p>
        </w:tc>
      </w:tr>
      <w:tr w:rsidR="00621832" w:rsidRPr="00D167B7" w:rsidTr="00073718">
        <w:tc>
          <w:tcPr>
            <w:tcW w:w="5850" w:type="dxa"/>
          </w:tcPr>
          <w:p w:rsidR="00621832" w:rsidRPr="00D167B7" w:rsidRDefault="0062183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621832" w:rsidRPr="00D167B7" w:rsidRDefault="00621832" w:rsidP="00621832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:rsidR="00621832" w:rsidRPr="00D167B7" w:rsidRDefault="00621832" w:rsidP="00621832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621832" w:rsidRPr="00D167B7" w:rsidRDefault="00621832" w:rsidP="00621832">
            <w:pPr>
              <w:tabs>
                <w:tab w:val="decimal" w:pos="113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21832" w:rsidRPr="00495B06" w:rsidTr="00073718">
        <w:tc>
          <w:tcPr>
            <w:tcW w:w="5850" w:type="dxa"/>
          </w:tcPr>
          <w:p w:rsidR="00621832" w:rsidRPr="00495B06" w:rsidRDefault="0062183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  <w:shd w:val="clear" w:color="auto" w:fill="auto"/>
          </w:tcPr>
          <w:p w:rsidR="00621832" w:rsidRPr="00495B06" w:rsidRDefault="00621832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21832" w:rsidRPr="00495B06" w:rsidRDefault="00621832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621832" w:rsidRPr="00495B06" w:rsidRDefault="00621832" w:rsidP="0062183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7F22" w:rsidRPr="00495B06" w:rsidTr="00073718">
        <w:tc>
          <w:tcPr>
            <w:tcW w:w="5850" w:type="dxa"/>
          </w:tcPr>
          <w:p w:rsidR="001A7F22" w:rsidRPr="00495B06" w:rsidRDefault="001A7F22" w:rsidP="001A7F2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1A7F22" w:rsidRPr="000233FC" w:rsidRDefault="001A7F22" w:rsidP="001A7F2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33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4,603</w:t>
            </w:r>
          </w:p>
        </w:tc>
        <w:tc>
          <w:tcPr>
            <w:tcW w:w="270" w:type="dxa"/>
          </w:tcPr>
          <w:p w:rsidR="001A7F22" w:rsidRPr="000233FC" w:rsidRDefault="001A7F22" w:rsidP="001A7F2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1A7F22" w:rsidRPr="000233FC" w:rsidRDefault="001A7F22" w:rsidP="001A7F22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33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4,603</w:t>
            </w:r>
          </w:p>
        </w:tc>
      </w:tr>
    </w:tbl>
    <w:p w:rsidR="00BA70F3" w:rsidRPr="00EC75E5" w:rsidRDefault="00BA70F3" w:rsidP="00EB0FFA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:rsidR="00DD5973" w:rsidRPr="00345DA7" w:rsidRDefault="00DD5973" w:rsidP="00EB0FFA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45DA7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:rsidR="00DD5973" w:rsidRPr="00EC75E5" w:rsidRDefault="00DD5973" w:rsidP="00DD5973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1020E" w:rsidRDefault="00DD5973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บริษัทมีภาระผูกพันกับธนาคารแห่งหนึ่งจากการให้ธนาคารออกหนังสือค้ำประกันการใช้ไฟฟ้าและค้ำประกัน</w:t>
      </w:r>
      <w:r>
        <w:rPr>
          <w:rFonts w:ascii="Angsana New" w:hAnsi="Angsana New" w:hint="cs"/>
          <w:sz w:val="30"/>
          <w:szCs w:val="30"/>
          <w:cs/>
        </w:rPr>
        <w:t>ในการซื้อวัตถุดิบ</w:t>
      </w:r>
      <w:r w:rsidRPr="00345DA7">
        <w:rPr>
          <w:rFonts w:ascii="Angsana New" w:hAnsi="Angsana New"/>
          <w:sz w:val="30"/>
          <w:szCs w:val="30"/>
          <w:cs/>
        </w:rPr>
        <w:t xml:space="preserve"> โดยมีเงินฝากธนาคารใช้เป็นหลักประกัน</w:t>
      </w:r>
      <w:r w:rsidRPr="00345DA7">
        <w:rPr>
          <w:rFonts w:ascii="Angsana New" w:hAnsi="Angsana New"/>
          <w:i/>
          <w:iCs/>
          <w:sz w:val="30"/>
          <w:szCs w:val="30"/>
        </w:rPr>
        <w:t>(</w:t>
      </w:r>
      <w:r w:rsidRPr="00345DA7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Pr="00345DA7">
        <w:rPr>
          <w:rFonts w:ascii="Angsana New" w:hAnsi="Angsana New"/>
          <w:i/>
          <w:iCs/>
          <w:sz w:val="30"/>
          <w:szCs w:val="30"/>
        </w:rPr>
        <w:t>4</w:t>
      </w:r>
      <w:r w:rsidRPr="00345DA7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CE3CAF" w:rsidRDefault="00CE3CAF" w:rsidP="00CE3CAF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FE74CB" w:rsidRDefault="00FE74CB" w:rsidP="00CE3CAF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FE74CB" w:rsidRPr="00EC75E5" w:rsidRDefault="00FE74CB" w:rsidP="00CE3CAF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B61228" w:rsidRPr="00781B8E" w:rsidRDefault="00F50BFE" w:rsidP="000F2E34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3B26A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="00B61228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61228" w:rsidRPr="00781B8E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การจัดประเภทรายการใหม่</w:t>
      </w:r>
    </w:p>
    <w:p w:rsidR="006D10E9" w:rsidRPr="00EC75E5" w:rsidRDefault="006D10E9" w:rsidP="006D10E9">
      <w:pPr>
        <w:ind w:left="45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:rsidR="006D10E9" w:rsidRDefault="006D10E9" w:rsidP="00073718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</w:t>
      </w:r>
      <w:r w:rsidR="00034F70">
        <w:rPr>
          <w:rFonts w:ascii="Angsana New" w:hAnsi="Angsana New" w:hint="cs"/>
          <w:sz w:val="30"/>
          <w:szCs w:val="30"/>
          <w:cs/>
        </w:rPr>
        <w:t>ใน</w:t>
      </w:r>
      <w:r w:rsidR="00234744">
        <w:rPr>
          <w:rFonts w:ascii="Angsana New" w:hAnsi="Angsana New" w:hint="cs"/>
          <w:sz w:val="30"/>
          <w:szCs w:val="30"/>
          <w:cs/>
        </w:rPr>
        <w:t>งบกำไรขาดทุนเบ็ดเสร็จสำหรับงวดสามเดือน</w:t>
      </w:r>
      <w:r w:rsidR="00D167B7">
        <w:rPr>
          <w:rFonts w:ascii="Angsana New" w:hAnsi="Angsana New" w:hint="cs"/>
          <w:sz w:val="30"/>
          <w:szCs w:val="30"/>
          <w:cs/>
        </w:rPr>
        <w:t>และหกเดือน</w:t>
      </w:r>
      <w:r w:rsidR="0023474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34744">
        <w:rPr>
          <w:rFonts w:ascii="Angsana New" w:hAnsi="Angsana New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0</w:t>
      </w:r>
      <w:r w:rsidR="00D167B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234744">
        <w:rPr>
          <w:rFonts w:ascii="Angsana New" w:hAnsi="Angsana New"/>
          <w:sz w:val="30"/>
          <w:szCs w:val="30"/>
          <w:lang w:val="en-US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 w:rsidR="00234744"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 w:rsidR="00234744">
        <w:rPr>
          <w:rFonts w:ascii="Angsana New" w:hAnsi="Angsana New"/>
          <w:sz w:val="30"/>
          <w:szCs w:val="30"/>
          <w:lang w:val="en-US"/>
        </w:rPr>
        <w:t>2561</w:t>
      </w:r>
      <w:r>
        <w:rPr>
          <w:rFonts w:ascii="Angsana New" w:hAnsi="Angsana New"/>
          <w:sz w:val="30"/>
          <w:szCs w:val="30"/>
          <w:cs/>
        </w:rPr>
        <w:t>เพื่อวั</w:t>
      </w:r>
      <w:r w:rsidR="00234744">
        <w:rPr>
          <w:rFonts w:ascii="Angsana New" w:hAnsi="Angsana New"/>
          <w:sz w:val="30"/>
          <w:szCs w:val="30"/>
          <w:cs/>
        </w:rPr>
        <w:t>ตถุประสงค์ในการ</w:t>
      </w:r>
      <w:r>
        <w:rPr>
          <w:rFonts w:ascii="Angsana New" w:hAnsi="Angsana New"/>
          <w:sz w:val="30"/>
          <w:szCs w:val="30"/>
          <w:cs/>
        </w:rPr>
        <w:t>เปรียบเทียบได้มีการจัดประเภทรายการใหม่เพื่อให้สอดคล้องกับการนำเสนองบการ</w:t>
      </w:r>
      <w:r w:rsidR="00234744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</w:t>
      </w:r>
      <w:r w:rsidR="00F819FF">
        <w:rPr>
          <w:rFonts w:ascii="Angsana New" w:hAnsi="Angsana New"/>
          <w:sz w:val="30"/>
          <w:szCs w:val="30"/>
        </w:rPr>
        <w:t>1</w:t>
      </w:r>
      <w:r w:rsidRPr="00F0002E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FE74CB" w:rsidRPr="00FE5AA0" w:rsidRDefault="00FE74CB" w:rsidP="00073718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770"/>
        <w:gridCol w:w="1260"/>
        <w:gridCol w:w="270"/>
        <w:gridCol w:w="1350"/>
        <w:gridCol w:w="270"/>
        <w:gridCol w:w="1260"/>
      </w:tblGrid>
      <w:tr w:rsidR="006D10E9" w:rsidRPr="00F0002E" w:rsidTr="00511166">
        <w:trPr>
          <w:tblHeader/>
        </w:trPr>
        <w:tc>
          <w:tcPr>
            <w:tcW w:w="4770" w:type="dxa"/>
          </w:tcPr>
          <w:p w:rsidR="006D10E9" w:rsidRPr="00F0002E" w:rsidRDefault="00EC75E5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5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6D10E9" w:rsidRPr="00F0002E" w:rsidTr="00511166">
        <w:trPr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6D10E9" w:rsidRPr="00F0002E" w:rsidTr="00511166">
        <w:trPr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10E9" w:rsidRPr="00F0002E" w:rsidTr="00511166">
        <w:trPr>
          <w:trHeight w:val="577"/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D10E9" w:rsidRPr="00F0002E" w:rsidRDefault="006D10E9" w:rsidP="00772C5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6D10E9" w:rsidRPr="00F0002E" w:rsidTr="00511166">
        <w:trPr>
          <w:trHeight w:val="245"/>
          <w:tblHeader/>
        </w:trPr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hideMark/>
          </w:tcPr>
          <w:p w:rsidR="006D10E9" w:rsidRPr="00B60EAF" w:rsidRDefault="006D10E9" w:rsidP="00772C5A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10E9" w:rsidRPr="00F0002E" w:rsidTr="00511166">
        <w:tc>
          <w:tcPr>
            <w:tcW w:w="4770" w:type="dxa"/>
          </w:tcPr>
          <w:p w:rsidR="006D10E9" w:rsidRPr="00F0002E" w:rsidRDefault="006D10E9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6D10E9" w:rsidRPr="00F0002E" w:rsidRDefault="006D10E9" w:rsidP="00772C5A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10E9" w:rsidRPr="001D4096" w:rsidRDefault="006D10E9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D10E9" w:rsidRPr="001D4096" w:rsidRDefault="006D10E9" w:rsidP="00772C5A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0E9" w:rsidRPr="00F0002E" w:rsidTr="00511166">
        <w:tc>
          <w:tcPr>
            <w:tcW w:w="4770" w:type="dxa"/>
          </w:tcPr>
          <w:p w:rsidR="006D10E9" w:rsidRPr="00F0002E" w:rsidRDefault="006D10E9" w:rsidP="000B2EB2">
            <w:pPr>
              <w:pStyle w:val="BodyText"/>
              <w:spacing w:after="0" w:line="34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B2E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23282" w:rsidRPr="00723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D167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</w:tcPr>
          <w:p w:rsidR="006D10E9" w:rsidRPr="00F0002E" w:rsidRDefault="006D10E9" w:rsidP="00772C5A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10E9" w:rsidRPr="001D4096" w:rsidRDefault="006D10E9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D10E9" w:rsidRPr="001D4096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D10E9" w:rsidRPr="001D4096" w:rsidRDefault="006D10E9" w:rsidP="00772C5A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0E9" w:rsidRPr="00F0002E" w:rsidTr="00511166">
        <w:tc>
          <w:tcPr>
            <w:tcW w:w="4770" w:type="dxa"/>
          </w:tcPr>
          <w:p w:rsidR="006D10E9" w:rsidRPr="00496FAA" w:rsidRDefault="006D10E9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</w:t>
            </w:r>
          </w:p>
        </w:tc>
        <w:tc>
          <w:tcPr>
            <w:tcW w:w="1260" w:type="dxa"/>
          </w:tcPr>
          <w:p w:rsidR="006D10E9" w:rsidRPr="0002533B" w:rsidRDefault="0002533B" w:rsidP="000B2EB2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B2EB2">
              <w:rPr>
                <w:rFonts w:ascii="Angsana New" w:hAnsi="Angsana New"/>
                <w:sz w:val="30"/>
                <w:szCs w:val="30"/>
                <w:lang w:val="en-US"/>
              </w:rPr>
              <w:t>616,539</w:t>
            </w: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D10E9" w:rsidRPr="0002533B" w:rsidRDefault="000B2EB2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7,922</w:t>
            </w: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D10E9" w:rsidRPr="0002533B" w:rsidRDefault="00D95DF0" w:rsidP="000B2EB2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B2EB2">
              <w:rPr>
                <w:rFonts w:ascii="Angsana New" w:hAnsi="Angsana New"/>
                <w:sz w:val="30"/>
                <w:szCs w:val="30"/>
                <w:lang w:val="en-US"/>
              </w:rPr>
              <w:t>608,617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D10E9" w:rsidRPr="00F0002E" w:rsidTr="00511166">
        <w:tc>
          <w:tcPr>
            <w:tcW w:w="4770" w:type="dxa"/>
            <w:hideMark/>
          </w:tcPr>
          <w:p w:rsidR="006D10E9" w:rsidRPr="00496FAA" w:rsidRDefault="006D10E9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:rsidR="006D10E9" w:rsidRPr="0002533B" w:rsidRDefault="000B2EB2" w:rsidP="00A031CE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82,165</w:t>
            </w:r>
          </w:p>
        </w:tc>
        <w:tc>
          <w:tcPr>
            <w:tcW w:w="270" w:type="dxa"/>
            <w:shd w:val="clear" w:color="auto" w:fill="auto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10E9" w:rsidRPr="0002533B" w:rsidRDefault="00751795" w:rsidP="000B2EB2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B2EB2">
              <w:rPr>
                <w:rFonts w:ascii="Angsana New" w:hAnsi="Angsana New"/>
                <w:sz w:val="30"/>
                <w:szCs w:val="30"/>
                <w:lang w:val="en-US"/>
              </w:rPr>
              <w:t>7,922</w:t>
            </w: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D10E9" w:rsidRPr="0002533B" w:rsidRDefault="006D10E9" w:rsidP="00772C5A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6D10E9" w:rsidRPr="0002533B" w:rsidRDefault="000B2EB2" w:rsidP="00772C5A">
            <w:pPr>
              <w:pStyle w:val="BodyText"/>
              <w:spacing w:after="0"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74,243</w:t>
            </w:r>
          </w:p>
        </w:tc>
      </w:tr>
      <w:tr w:rsidR="006D10E9" w:rsidRPr="00F0002E" w:rsidTr="00511166">
        <w:tc>
          <w:tcPr>
            <w:tcW w:w="4770" w:type="dxa"/>
          </w:tcPr>
          <w:p w:rsidR="006D10E9" w:rsidRPr="00F0002E" w:rsidRDefault="006D10E9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10E9" w:rsidRPr="0002533B" w:rsidRDefault="006D10E9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D10E9" w:rsidRPr="0002533B" w:rsidRDefault="00D95DF0" w:rsidP="00772C5A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D10E9" w:rsidRPr="0002533B" w:rsidRDefault="006D10E9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10E9" w:rsidRPr="0002533B" w:rsidRDefault="006D10E9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0418D0" w:rsidP="00772C5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18D0" w:rsidRPr="0002533B" w:rsidRDefault="000418D0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418D0" w:rsidRDefault="000418D0" w:rsidP="00772C5A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02533B" w:rsidRDefault="000418D0" w:rsidP="00772C5A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772C5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0418D0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0418D0" w:rsidRPr="00F0002E" w:rsidRDefault="000418D0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418D0" w:rsidRPr="001D4096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1D4096" w:rsidRDefault="000418D0" w:rsidP="000418D0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0418D0" w:rsidP="000418D0">
            <w:pPr>
              <w:pStyle w:val="BodyText"/>
              <w:spacing w:after="0" w:line="34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สำหรับหกสิ้นสุด</w:t>
            </w: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23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</w:tcPr>
          <w:p w:rsidR="000418D0" w:rsidRPr="00F0002E" w:rsidRDefault="000418D0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418D0" w:rsidRPr="001D4096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18D0" w:rsidRPr="001D4096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1D4096" w:rsidRDefault="000418D0" w:rsidP="000418D0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18D0" w:rsidRPr="00F0002E" w:rsidTr="00511166">
        <w:tc>
          <w:tcPr>
            <w:tcW w:w="4770" w:type="dxa"/>
          </w:tcPr>
          <w:p w:rsidR="000418D0" w:rsidRPr="00496FAA" w:rsidRDefault="000418D0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(1,347,889)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418D0" w:rsidRPr="0002533B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16,053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1,331,836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418D0" w:rsidRPr="00F0002E" w:rsidTr="00511166">
        <w:tc>
          <w:tcPr>
            <w:tcW w:w="4770" w:type="dxa"/>
          </w:tcPr>
          <w:p w:rsidR="000418D0" w:rsidRPr="00496FAA" w:rsidRDefault="000418D0" w:rsidP="00904F7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168,448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0418D0" w:rsidRPr="0002533B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33B">
              <w:rPr>
                <w:rFonts w:ascii="Angsana New" w:hAnsi="Angsana New"/>
                <w:sz w:val="30"/>
                <w:szCs w:val="30"/>
                <w:lang w:val="en-US"/>
              </w:rPr>
              <w:t>(16,053)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33B">
              <w:rPr>
                <w:rFonts w:ascii="Angsana New" w:hAnsi="Angsana New"/>
                <w:sz w:val="30"/>
                <w:szCs w:val="30"/>
              </w:rPr>
              <w:t>152,395</w:t>
            </w:r>
          </w:p>
        </w:tc>
      </w:tr>
      <w:tr w:rsidR="000418D0" w:rsidRPr="00F0002E" w:rsidTr="00511166">
        <w:tc>
          <w:tcPr>
            <w:tcW w:w="4770" w:type="dxa"/>
          </w:tcPr>
          <w:p w:rsidR="000418D0" w:rsidRPr="00F0002E" w:rsidRDefault="000418D0" w:rsidP="000418D0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18D0" w:rsidRPr="0002533B" w:rsidRDefault="000418D0" w:rsidP="000418D0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418D0" w:rsidRPr="0002533B" w:rsidRDefault="000418D0" w:rsidP="000418D0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18D0" w:rsidRPr="0002533B" w:rsidRDefault="000418D0" w:rsidP="000418D0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D10E9" w:rsidRPr="00E66533" w:rsidRDefault="006D10E9" w:rsidP="006D10E9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DD5973" w:rsidRPr="00E35AC8" w:rsidRDefault="006D10E9" w:rsidP="000F2E34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0002E">
        <w:rPr>
          <w:rFonts w:ascii="Angsana New" w:hAnsi="Angsana New"/>
          <w:sz w:val="30"/>
          <w:szCs w:val="30"/>
          <w:cs/>
          <w:lang w:val="en-US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DD5973" w:rsidRPr="00E35AC8" w:rsidSect="00973AEA"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57F" w:rsidRDefault="00DE257F">
      <w:r>
        <w:separator/>
      </w:r>
    </w:p>
  </w:endnote>
  <w:endnote w:type="continuationSeparator" w:id="1">
    <w:p w:rsidR="00DE257F" w:rsidRDefault="00DE2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Pr="00D33F7B" w:rsidRDefault="00730ACC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7E7905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3E4330">
      <w:rPr>
        <w:rFonts w:ascii="Angsana New" w:hAnsi="Angsana New" w:cs="Angsana New"/>
        <w:noProof/>
        <w:sz w:val="30"/>
        <w:szCs w:val="30"/>
      </w:rPr>
      <w:t>13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57F" w:rsidRDefault="00DE257F">
      <w:r>
        <w:separator/>
      </w:r>
    </w:p>
  </w:footnote>
  <w:footnote w:type="continuationSeparator" w:id="1">
    <w:p w:rsidR="00DE257F" w:rsidRDefault="00DE2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Pr="008D71E0" w:rsidRDefault="007E7905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Pr="008D71E0" w:rsidRDefault="007E7905" w:rsidP="00B73076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E7905" w:rsidRPr="00964BBB" w:rsidRDefault="007E7905" w:rsidP="00851117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Pr="00851117" w:rsidRDefault="007E7905" w:rsidP="00A8417B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Pr="008D71E0" w:rsidRDefault="007E7905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ab/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Pr="008D71E0" w:rsidRDefault="007E7905" w:rsidP="00B73076">
    <w:pPr>
      <w:ind w:firstLine="562"/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E7905" w:rsidRPr="00964BBB" w:rsidRDefault="007E7905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ab/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Pr="005F6BA2" w:rsidRDefault="007E7905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Default="007E7905" w:rsidP="00686A73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Default="007E7905" w:rsidP="00686A73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E7905" w:rsidRPr="00964BBB" w:rsidRDefault="007E7905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Pr="005F6BA2" w:rsidRDefault="007E7905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905" w:rsidRPr="008D71E0" w:rsidRDefault="007E7905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Pr="008D71E0" w:rsidRDefault="007E7905" w:rsidP="00B73076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7E7905" w:rsidRPr="00964BBB" w:rsidRDefault="007E7905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1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7E7905" w:rsidRPr="005F6BA2" w:rsidRDefault="007E7905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8"/>
  </w:num>
  <w:num w:numId="2">
    <w:abstractNumId w:val="26"/>
  </w:num>
  <w:num w:numId="3">
    <w:abstractNumId w:val="37"/>
  </w:num>
  <w:num w:numId="4">
    <w:abstractNumId w:val="35"/>
  </w:num>
  <w:num w:numId="5">
    <w:abstractNumId w:val="34"/>
  </w:num>
  <w:num w:numId="6">
    <w:abstractNumId w:val="0"/>
  </w:num>
  <w:num w:numId="7">
    <w:abstractNumId w:val="5"/>
  </w:num>
  <w:num w:numId="8">
    <w:abstractNumId w:val="23"/>
  </w:num>
  <w:num w:numId="9">
    <w:abstractNumId w:val="29"/>
  </w:num>
  <w:num w:numId="10">
    <w:abstractNumId w:val="16"/>
  </w:num>
  <w:num w:numId="11">
    <w:abstractNumId w:val="30"/>
  </w:num>
  <w:num w:numId="12">
    <w:abstractNumId w:val="4"/>
  </w:num>
  <w:num w:numId="13">
    <w:abstractNumId w:val="3"/>
  </w:num>
  <w:num w:numId="14">
    <w:abstractNumId w:val="1"/>
  </w:num>
  <w:num w:numId="15">
    <w:abstractNumId w:val="9"/>
  </w:num>
  <w:num w:numId="16">
    <w:abstractNumId w:val="19"/>
  </w:num>
  <w:num w:numId="17">
    <w:abstractNumId w:val="32"/>
  </w:num>
  <w:num w:numId="18">
    <w:abstractNumId w:val="6"/>
  </w:num>
  <w:num w:numId="19">
    <w:abstractNumId w:val="36"/>
  </w:num>
  <w:num w:numId="20">
    <w:abstractNumId w:val="21"/>
  </w:num>
  <w:num w:numId="21">
    <w:abstractNumId w:val="2"/>
  </w:num>
  <w:num w:numId="22">
    <w:abstractNumId w:val="25"/>
  </w:num>
  <w:num w:numId="23">
    <w:abstractNumId w:val="18"/>
  </w:num>
  <w:num w:numId="24">
    <w:abstractNumId w:val="7"/>
  </w:num>
  <w:num w:numId="25">
    <w:abstractNumId w:val="22"/>
  </w:num>
  <w:num w:numId="26">
    <w:abstractNumId w:val="11"/>
  </w:num>
  <w:num w:numId="27">
    <w:abstractNumId w:val="38"/>
  </w:num>
  <w:num w:numId="28">
    <w:abstractNumId w:val="10"/>
  </w:num>
  <w:num w:numId="29">
    <w:abstractNumId w:val="28"/>
  </w:num>
  <w:num w:numId="30">
    <w:abstractNumId w:val="24"/>
  </w:num>
  <w:num w:numId="31">
    <w:abstractNumId w:val="27"/>
  </w:num>
  <w:num w:numId="32">
    <w:abstractNumId w:val="13"/>
  </w:num>
  <w:num w:numId="33">
    <w:abstractNumId w:val="12"/>
  </w:num>
  <w:num w:numId="34">
    <w:abstractNumId w:val="17"/>
  </w:num>
  <w:num w:numId="35">
    <w:abstractNumId w:val="31"/>
  </w:num>
  <w:num w:numId="36">
    <w:abstractNumId w:val="33"/>
  </w:num>
  <w:num w:numId="37">
    <w:abstractNumId w:val="15"/>
  </w:num>
  <w:num w:numId="38">
    <w:abstractNumId w:val="14"/>
  </w:num>
  <w:num w:numId="39">
    <w:abstractNumId w:val="2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  <w:useFELayout/>
  </w:compat>
  <w:rsids>
    <w:rsidRoot w:val="006E2B6F"/>
    <w:rsid w:val="0000128C"/>
    <w:rsid w:val="00001C53"/>
    <w:rsid w:val="000033A1"/>
    <w:rsid w:val="00003561"/>
    <w:rsid w:val="0000356E"/>
    <w:rsid w:val="00003668"/>
    <w:rsid w:val="00003A7E"/>
    <w:rsid w:val="000040DE"/>
    <w:rsid w:val="00004199"/>
    <w:rsid w:val="00004408"/>
    <w:rsid w:val="0000593E"/>
    <w:rsid w:val="00005951"/>
    <w:rsid w:val="00005DD9"/>
    <w:rsid w:val="00006288"/>
    <w:rsid w:val="00007008"/>
    <w:rsid w:val="0000774B"/>
    <w:rsid w:val="00007C55"/>
    <w:rsid w:val="00007C68"/>
    <w:rsid w:val="00011E8E"/>
    <w:rsid w:val="00012342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50759"/>
    <w:rsid w:val="00051405"/>
    <w:rsid w:val="000518D8"/>
    <w:rsid w:val="00051A5A"/>
    <w:rsid w:val="00052619"/>
    <w:rsid w:val="00052854"/>
    <w:rsid w:val="000534AE"/>
    <w:rsid w:val="00053833"/>
    <w:rsid w:val="0005450B"/>
    <w:rsid w:val="000545E3"/>
    <w:rsid w:val="0005462E"/>
    <w:rsid w:val="00054916"/>
    <w:rsid w:val="00054E19"/>
    <w:rsid w:val="000551D9"/>
    <w:rsid w:val="00055B90"/>
    <w:rsid w:val="00055D36"/>
    <w:rsid w:val="00056249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190E"/>
    <w:rsid w:val="000A194A"/>
    <w:rsid w:val="000A1A2F"/>
    <w:rsid w:val="000A1B27"/>
    <w:rsid w:val="000A2555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D17"/>
    <w:rsid w:val="000A5DFE"/>
    <w:rsid w:val="000A656E"/>
    <w:rsid w:val="000A6CD9"/>
    <w:rsid w:val="000A6E8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58E4"/>
    <w:rsid w:val="000B6BB6"/>
    <w:rsid w:val="000B6EFF"/>
    <w:rsid w:val="000C00A5"/>
    <w:rsid w:val="000C00F3"/>
    <w:rsid w:val="000C102F"/>
    <w:rsid w:val="000C1B15"/>
    <w:rsid w:val="000C334D"/>
    <w:rsid w:val="000C400C"/>
    <w:rsid w:val="000C40BE"/>
    <w:rsid w:val="000C410B"/>
    <w:rsid w:val="000C490D"/>
    <w:rsid w:val="000C4A80"/>
    <w:rsid w:val="000C4B06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E01C9"/>
    <w:rsid w:val="000E0B36"/>
    <w:rsid w:val="000E1503"/>
    <w:rsid w:val="000E17C2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998"/>
    <w:rsid w:val="000E6AC6"/>
    <w:rsid w:val="000E6D7B"/>
    <w:rsid w:val="000F02CF"/>
    <w:rsid w:val="000F0DFA"/>
    <w:rsid w:val="000F1208"/>
    <w:rsid w:val="000F2E34"/>
    <w:rsid w:val="000F3380"/>
    <w:rsid w:val="000F3E3A"/>
    <w:rsid w:val="000F3F31"/>
    <w:rsid w:val="000F442D"/>
    <w:rsid w:val="000F4C71"/>
    <w:rsid w:val="000F4E30"/>
    <w:rsid w:val="000F4EC7"/>
    <w:rsid w:val="000F6E62"/>
    <w:rsid w:val="000F7614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6C0"/>
    <w:rsid w:val="00127493"/>
    <w:rsid w:val="001279E5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5FD"/>
    <w:rsid w:val="00137627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815"/>
    <w:rsid w:val="0014590C"/>
    <w:rsid w:val="00145C1C"/>
    <w:rsid w:val="001460A1"/>
    <w:rsid w:val="001463B3"/>
    <w:rsid w:val="00146F0E"/>
    <w:rsid w:val="00147AD2"/>
    <w:rsid w:val="00147B08"/>
    <w:rsid w:val="001504A5"/>
    <w:rsid w:val="001508DB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601"/>
    <w:rsid w:val="0018503F"/>
    <w:rsid w:val="001853A9"/>
    <w:rsid w:val="001857BA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11BF"/>
    <w:rsid w:val="00191F5A"/>
    <w:rsid w:val="00191FF2"/>
    <w:rsid w:val="00192070"/>
    <w:rsid w:val="001920EE"/>
    <w:rsid w:val="00192655"/>
    <w:rsid w:val="00192BFA"/>
    <w:rsid w:val="00192CA8"/>
    <w:rsid w:val="00193092"/>
    <w:rsid w:val="0019363E"/>
    <w:rsid w:val="00193A2E"/>
    <w:rsid w:val="00193E5A"/>
    <w:rsid w:val="0019538F"/>
    <w:rsid w:val="001958FD"/>
    <w:rsid w:val="00195D50"/>
    <w:rsid w:val="001968BD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F63"/>
    <w:rsid w:val="001B1FE7"/>
    <w:rsid w:val="001B2FF1"/>
    <w:rsid w:val="001B446E"/>
    <w:rsid w:val="001B46D3"/>
    <w:rsid w:val="001B4AFD"/>
    <w:rsid w:val="001B518A"/>
    <w:rsid w:val="001B5625"/>
    <w:rsid w:val="001B56BB"/>
    <w:rsid w:val="001B62E0"/>
    <w:rsid w:val="001B7172"/>
    <w:rsid w:val="001B7276"/>
    <w:rsid w:val="001B7C19"/>
    <w:rsid w:val="001B7FC9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6231"/>
    <w:rsid w:val="001C6320"/>
    <w:rsid w:val="001C6657"/>
    <w:rsid w:val="001C7477"/>
    <w:rsid w:val="001C794A"/>
    <w:rsid w:val="001D12DE"/>
    <w:rsid w:val="001D14C7"/>
    <w:rsid w:val="001D1D59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D1C"/>
    <w:rsid w:val="00224FF7"/>
    <w:rsid w:val="00225404"/>
    <w:rsid w:val="00225665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7BE0"/>
    <w:rsid w:val="00247EA8"/>
    <w:rsid w:val="00247FB3"/>
    <w:rsid w:val="00250B2A"/>
    <w:rsid w:val="00250C0A"/>
    <w:rsid w:val="00250D6B"/>
    <w:rsid w:val="002512A1"/>
    <w:rsid w:val="002519B1"/>
    <w:rsid w:val="00251D40"/>
    <w:rsid w:val="00252A01"/>
    <w:rsid w:val="00252F32"/>
    <w:rsid w:val="002537DA"/>
    <w:rsid w:val="002541A2"/>
    <w:rsid w:val="002542B0"/>
    <w:rsid w:val="00254D62"/>
    <w:rsid w:val="00254DB6"/>
    <w:rsid w:val="0025510C"/>
    <w:rsid w:val="00255489"/>
    <w:rsid w:val="00255959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394D"/>
    <w:rsid w:val="002839ED"/>
    <w:rsid w:val="00283BE0"/>
    <w:rsid w:val="0028469B"/>
    <w:rsid w:val="00284D0C"/>
    <w:rsid w:val="00285282"/>
    <w:rsid w:val="00286415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B03"/>
    <w:rsid w:val="002B01E4"/>
    <w:rsid w:val="002B1B30"/>
    <w:rsid w:val="002B1FE9"/>
    <w:rsid w:val="002B248B"/>
    <w:rsid w:val="002B2B54"/>
    <w:rsid w:val="002B2D34"/>
    <w:rsid w:val="002B33E5"/>
    <w:rsid w:val="002B35F0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1655"/>
    <w:rsid w:val="002C223F"/>
    <w:rsid w:val="002C2419"/>
    <w:rsid w:val="002C2713"/>
    <w:rsid w:val="002C28C8"/>
    <w:rsid w:val="002C293C"/>
    <w:rsid w:val="002C2DDC"/>
    <w:rsid w:val="002C3044"/>
    <w:rsid w:val="002C3AD7"/>
    <w:rsid w:val="002C3CBF"/>
    <w:rsid w:val="002C4073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EB"/>
    <w:rsid w:val="002D080E"/>
    <w:rsid w:val="002D0A42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85F"/>
    <w:rsid w:val="002E317B"/>
    <w:rsid w:val="002E3305"/>
    <w:rsid w:val="002E345B"/>
    <w:rsid w:val="002E36A2"/>
    <w:rsid w:val="002E3D87"/>
    <w:rsid w:val="002E4425"/>
    <w:rsid w:val="002E476F"/>
    <w:rsid w:val="002E4EE4"/>
    <w:rsid w:val="002E5555"/>
    <w:rsid w:val="002E5945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852"/>
    <w:rsid w:val="002F3A69"/>
    <w:rsid w:val="002F445A"/>
    <w:rsid w:val="002F46C8"/>
    <w:rsid w:val="002F4BF2"/>
    <w:rsid w:val="002F510E"/>
    <w:rsid w:val="002F546F"/>
    <w:rsid w:val="002F5E92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10611"/>
    <w:rsid w:val="00310919"/>
    <w:rsid w:val="00310A1A"/>
    <w:rsid w:val="00310DA1"/>
    <w:rsid w:val="00312232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B4"/>
    <w:rsid w:val="00347541"/>
    <w:rsid w:val="00352240"/>
    <w:rsid w:val="0035246E"/>
    <w:rsid w:val="00353B61"/>
    <w:rsid w:val="00354B7A"/>
    <w:rsid w:val="00354DED"/>
    <w:rsid w:val="0035538C"/>
    <w:rsid w:val="00355EAF"/>
    <w:rsid w:val="00356A55"/>
    <w:rsid w:val="00356AE7"/>
    <w:rsid w:val="003577AE"/>
    <w:rsid w:val="0036047E"/>
    <w:rsid w:val="00360630"/>
    <w:rsid w:val="003616CA"/>
    <w:rsid w:val="0036228A"/>
    <w:rsid w:val="00362482"/>
    <w:rsid w:val="00362A46"/>
    <w:rsid w:val="0036445A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A85"/>
    <w:rsid w:val="00382D5A"/>
    <w:rsid w:val="00382FEE"/>
    <w:rsid w:val="00383051"/>
    <w:rsid w:val="0038326C"/>
    <w:rsid w:val="00383720"/>
    <w:rsid w:val="00383888"/>
    <w:rsid w:val="00383D9A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40AF"/>
    <w:rsid w:val="00394DD3"/>
    <w:rsid w:val="00394F4C"/>
    <w:rsid w:val="003955B0"/>
    <w:rsid w:val="003957D2"/>
    <w:rsid w:val="00396238"/>
    <w:rsid w:val="0039655B"/>
    <w:rsid w:val="00396704"/>
    <w:rsid w:val="0039756D"/>
    <w:rsid w:val="00397A43"/>
    <w:rsid w:val="00397D67"/>
    <w:rsid w:val="003A0187"/>
    <w:rsid w:val="003A0520"/>
    <w:rsid w:val="003A08E3"/>
    <w:rsid w:val="003A1FBF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5401"/>
    <w:rsid w:val="003C54CE"/>
    <w:rsid w:val="003C564D"/>
    <w:rsid w:val="003C7A99"/>
    <w:rsid w:val="003C7F51"/>
    <w:rsid w:val="003C7F54"/>
    <w:rsid w:val="003D0866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8AC"/>
    <w:rsid w:val="003E0A0A"/>
    <w:rsid w:val="003E0FB6"/>
    <w:rsid w:val="003E1A2B"/>
    <w:rsid w:val="003E1AC0"/>
    <w:rsid w:val="003E1EFE"/>
    <w:rsid w:val="003E21C7"/>
    <w:rsid w:val="003E3BDE"/>
    <w:rsid w:val="003E4330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5EB"/>
    <w:rsid w:val="00404C16"/>
    <w:rsid w:val="00404DD2"/>
    <w:rsid w:val="00404E90"/>
    <w:rsid w:val="00405402"/>
    <w:rsid w:val="004054FA"/>
    <w:rsid w:val="004056F3"/>
    <w:rsid w:val="0040595C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AA2"/>
    <w:rsid w:val="00413ADE"/>
    <w:rsid w:val="00413D4F"/>
    <w:rsid w:val="004143FE"/>
    <w:rsid w:val="00414BE6"/>
    <w:rsid w:val="00414E59"/>
    <w:rsid w:val="00414EB6"/>
    <w:rsid w:val="00414EF8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71E3"/>
    <w:rsid w:val="004275AC"/>
    <w:rsid w:val="00427BD4"/>
    <w:rsid w:val="00427C6A"/>
    <w:rsid w:val="00430616"/>
    <w:rsid w:val="00430E07"/>
    <w:rsid w:val="00430ECE"/>
    <w:rsid w:val="00431770"/>
    <w:rsid w:val="00431B86"/>
    <w:rsid w:val="00432086"/>
    <w:rsid w:val="0043271F"/>
    <w:rsid w:val="00432FBB"/>
    <w:rsid w:val="0043324B"/>
    <w:rsid w:val="0043331C"/>
    <w:rsid w:val="004335AC"/>
    <w:rsid w:val="00433DDB"/>
    <w:rsid w:val="004345BE"/>
    <w:rsid w:val="004345F9"/>
    <w:rsid w:val="00435D05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8ED"/>
    <w:rsid w:val="00454A36"/>
    <w:rsid w:val="00454A4D"/>
    <w:rsid w:val="00454C0E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778D"/>
    <w:rsid w:val="00487C8F"/>
    <w:rsid w:val="004907D2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1039"/>
    <w:rsid w:val="004A138E"/>
    <w:rsid w:val="004A1610"/>
    <w:rsid w:val="004A1C86"/>
    <w:rsid w:val="004A1F71"/>
    <w:rsid w:val="004A23C2"/>
    <w:rsid w:val="004A2DAB"/>
    <w:rsid w:val="004A4051"/>
    <w:rsid w:val="004A4406"/>
    <w:rsid w:val="004A457D"/>
    <w:rsid w:val="004A4A29"/>
    <w:rsid w:val="004A4C59"/>
    <w:rsid w:val="004A56AE"/>
    <w:rsid w:val="004A618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4061"/>
    <w:rsid w:val="004B4909"/>
    <w:rsid w:val="004B4985"/>
    <w:rsid w:val="004B4DE0"/>
    <w:rsid w:val="004B5EB7"/>
    <w:rsid w:val="004B6826"/>
    <w:rsid w:val="004B6C5A"/>
    <w:rsid w:val="004B6D95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4292"/>
    <w:rsid w:val="004C4826"/>
    <w:rsid w:val="004C4959"/>
    <w:rsid w:val="004C5258"/>
    <w:rsid w:val="004C52EE"/>
    <w:rsid w:val="004C66A4"/>
    <w:rsid w:val="004C7034"/>
    <w:rsid w:val="004C75E4"/>
    <w:rsid w:val="004C783F"/>
    <w:rsid w:val="004D06D0"/>
    <w:rsid w:val="004D0FEB"/>
    <w:rsid w:val="004D1B25"/>
    <w:rsid w:val="004D1BF2"/>
    <w:rsid w:val="004D21BC"/>
    <w:rsid w:val="004D2C3B"/>
    <w:rsid w:val="004D2D3F"/>
    <w:rsid w:val="004D2F5B"/>
    <w:rsid w:val="004D35BB"/>
    <w:rsid w:val="004D39A0"/>
    <w:rsid w:val="004D3A8E"/>
    <w:rsid w:val="004D478B"/>
    <w:rsid w:val="004D524C"/>
    <w:rsid w:val="004D5650"/>
    <w:rsid w:val="004D5DFF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5C9"/>
    <w:rsid w:val="004F7404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591C"/>
    <w:rsid w:val="005461B3"/>
    <w:rsid w:val="00546B7D"/>
    <w:rsid w:val="005471FC"/>
    <w:rsid w:val="005472BB"/>
    <w:rsid w:val="00547B10"/>
    <w:rsid w:val="00551C6C"/>
    <w:rsid w:val="005529AA"/>
    <w:rsid w:val="005530CB"/>
    <w:rsid w:val="00553369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84C"/>
    <w:rsid w:val="00575AF7"/>
    <w:rsid w:val="005760A9"/>
    <w:rsid w:val="00576A0D"/>
    <w:rsid w:val="005772A8"/>
    <w:rsid w:val="00580814"/>
    <w:rsid w:val="005808B3"/>
    <w:rsid w:val="00580C89"/>
    <w:rsid w:val="00580D49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F9E"/>
    <w:rsid w:val="005904B8"/>
    <w:rsid w:val="00590641"/>
    <w:rsid w:val="00591D50"/>
    <w:rsid w:val="00592002"/>
    <w:rsid w:val="005926E1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B70"/>
    <w:rsid w:val="005B6E4C"/>
    <w:rsid w:val="005B7397"/>
    <w:rsid w:val="005B7B5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447"/>
    <w:rsid w:val="005D09BE"/>
    <w:rsid w:val="005D1177"/>
    <w:rsid w:val="005D15D1"/>
    <w:rsid w:val="005D171C"/>
    <w:rsid w:val="005D37D1"/>
    <w:rsid w:val="005D3B39"/>
    <w:rsid w:val="005D3C13"/>
    <w:rsid w:val="005D46C4"/>
    <w:rsid w:val="005D46EF"/>
    <w:rsid w:val="005D6516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CD"/>
    <w:rsid w:val="00621753"/>
    <w:rsid w:val="0062176E"/>
    <w:rsid w:val="00621832"/>
    <w:rsid w:val="00621855"/>
    <w:rsid w:val="006219FF"/>
    <w:rsid w:val="006221D2"/>
    <w:rsid w:val="00622645"/>
    <w:rsid w:val="006228E7"/>
    <w:rsid w:val="00622DB1"/>
    <w:rsid w:val="00622F4C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792E"/>
    <w:rsid w:val="00641746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A3C"/>
    <w:rsid w:val="00667789"/>
    <w:rsid w:val="00667819"/>
    <w:rsid w:val="00667AD6"/>
    <w:rsid w:val="00670906"/>
    <w:rsid w:val="00670BA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5468"/>
    <w:rsid w:val="00685B46"/>
    <w:rsid w:val="00685DFE"/>
    <w:rsid w:val="006864DC"/>
    <w:rsid w:val="00686A73"/>
    <w:rsid w:val="00690684"/>
    <w:rsid w:val="006906FC"/>
    <w:rsid w:val="00690836"/>
    <w:rsid w:val="0069094F"/>
    <w:rsid w:val="00690A06"/>
    <w:rsid w:val="00690FF5"/>
    <w:rsid w:val="00691040"/>
    <w:rsid w:val="00692775"/>
    <w:rsid w:val="00692BF5"/>
    <w:rsid w:val="006950E0"/>
    <w:rsid w:val="0069527C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B4C"/>
    <w:rsid w:val="006A3152"/>
    <w:rsid w:val="006A34AA"/>
    <w:rsid w:val="006A380D"/>
    <w:rsid w:val="006A4C0C"/>
    <w:rsid w:val="006A538A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ED8"/>
    <w:rsid w:val="006B3F13"/>
    <w:rsid w:val="006B4528"/>
    <w:rsid w:val="006B54C0"/>
    <w:rsid w:val="006B5DD2"/>
    <w:rsid w:val="006B6687"/>
    <w:rsid w:val="006B6DDA"/>
    <w:rsid w:val="006C0201"/>
    <w:rsid w:val="006C03C2"/>
    <w:rsid w:val="006C06FB"/>
    <w:rsid w:val="006C0911"/>
    <w:rsid w:val="006C0C0A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B9A"/>
    <w:rsid w:val="006D02D0"/>
    <w:rsid w:val="006D0369"/>
    <w:rsid w:val="006D03B4"/>
    <w:rsid w:val="006D04A1"/>
    <w:rsid w:val="006D059D"/>
    <w:rsid w:val="006D104F"/>
    <w:rsid w:val="006D10E9"/>
    <w:rsid w:val="006D136E"/>
    <w:rsid w:val="006D141C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86C"/>
    <w:rsid w:val="006F0DFC"/>
    <w:rsid w:val="006F1209"/>
    <w:rsid w:val="006F26F0"/>
    <w:rsid w:val="006F3242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BF1"/>
    <w:rsid w:val="00701427"/>
    <w:rsid w:val="00701C6B"/>
    <w:rsid w:val="007024DC"/>
    <w:rsid w:val="00702EAE"/>
    <w:rsid w:val="0070334F"/>
    <w:rsid w:val="00703830"/>
    <w:rsid w:val="00703D40"/>
    <w:rsid w:val="00704967"/>
    <w:rsid w:val="00705322"/>
    <w:rsid w:val="0070575F"/>
    <w:rsid w:val="007059A1"/>
    <w:rsid w:val="00706EF2"/>
    <w:rsid w:val="00706F2D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E54"/>
    <w:rsid w:val="00725634"/>
    <w:rsid w:val="00725911"/>
    <w:rsid w:val="00726BA4"/>
    <w:rsid w:val="007275AC"/>
    <w:rsid w:val="007275B6"/>
    <w:rsid w:val="007302A8"/>
    <w:rsid w:val="00730AC4"/>
    <w:rsid w:val="00730ACC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CC6"/>
    <w:rsid w:val="00747E29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C6"/>
    <w:rsid w:val="007625ED"/>
    <w:rsid w:val="00762643"/>
    <w:rsid w:val="007630D4"/>
    <w:rsid w:val="007633FF"/>
    <w:rsid w:val="00763942"/>
    <w:rsid w:val="0076450E"/>
    <w:rsid w:val="00764C10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903"/>
    <w:rsid w:val="007B079C"/>
    <w:rsid w:val="007B088A"/>
    <w:rsid w:val="007B0BEE"/>
    <w:rsid w:val="007B1751"/>
    <w:rsid w:val="007B1969"/>
    <w:rsid w:val="007B200A"/>
    <w:rsid w:val="007B233B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CB7"/>
    <w:rsid w:val="007C0D1F"/>
    <w:rsid w:val="007C0D88"/>
    <w:rsid w:val="007C0E94"/>
    <w:rsid w:val="007C21CB"/>
    <w:rsid w:val="007C3371"/>
    <w:rsid w:val="007C34AA"/>
    <w:rsid w:val="007C3C48"/>
    <w:rsid w:val="007C42C2"/>
    <w:rsid w:val="007C42E9"/>
    <w:rsid w:val="007C62D0"/>
    <w:rsid w:val="007C643D"/>
    <w:rsid w:val="007C64AC"/>
    <w:rsid w:val="007C6A71"/>
    <w:rsid w:val="007C6F05"/>
    <w:rsid w:val="007C763E"/>
    <w:rsid w:val="007C76AD"/>
    <w:rsid w:val="007D01DF"/>
    <w:rsid w:val="007D038A"/>
    <w:rsid w:val="007D0A59"/>
    <w:rsid w:val="007D0AB2"/>
    <w:rsid w:val="007D13C4"/>
    <w:rsid w:val="007D1D2F"/>
    <w:rsid w:val="007D1F4D"/>
    <w:rsid w:val="007D26A1"/>
    <w:rsid w:val="007D2916"/>
    <w:rsid w:val="007D46B9"/>
    <w:rsid w:val="007D4AC4"/>
    <w:rsid w:val="007D4C12"/>
    <w:rsid w:val="007D4DA8"/>
    <w:rsid w:val="007D4E34"/>
    <w:rsid w:val="007D57B3"/>
    <w:rsid w:val="007D6C52"/>
    <w:rsid w:val="007D71E5"/>
    <w:rsid w:val="007D79D5"/>
    <w:rsid w:val="007E00E6"/>
    <w:rsid w:val="007E0248"/>
    <w:rsid w:val="007E03DF"/>
    <w:rsid w:val="007E0650"/>
    <w:rsid w:val="007E0FBC"/>
    <w:rsid w:val="007E13F6"/>
    <w:rsid w:val="007E2001"/>
    <w:rsid w:val="007E2CEA"/>
    <w:rsid w:val="007E2F22"/>
    <w:rsid w:val="007E37D1"/>
    <w:rsid w:val="007E4EED"/>
    <w:rsid w:val="007E5D85"/>
    <w:rsid w:val="007E5FC7"/>
    <w:rsid w:val="007E6177"/>
    <w:rsid w:val="007E6589"/>
    <w:rsid w:val="007E66EB"/>
    <w:rsid w:val="007E66EC"/>
    <w:rsid w:val="007E6B93"/>
    <w:rsid w:val="007E6EC4"/>
    <w:rsid w:val="007E7686"/>
    <w:rsid w:val="007E76E4"/>
    <w:rsid w:val="007E7905"/>
    <w:rsid w:val="007E7975"/>
    <w:rsid w:val="007E7CF3"/>
    <w:rsid w:val="007E7D35"/>
    <w:rsid w:val="007F09F4"/>
    <w:rsid w:val="007F0A47"/>
    <w:rsid w:val="007F1351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800D31"/>
    <w:rsid w:val="008014B3"/>
    <w:rsid w:val="00801908"/>
    <w:rsid w:val="00801D61"/>
    <w:rsid w:val="0080223F"/>
    <w:rsid w:val="00802642"/>
    <w:rsid w:val="00802804"/>
    <w:rsid w:val="00803C1B"/>
    <w:rsid w:val="00804258"/>
    <w:rsid w:val="00804267"/>
    <w:rsid w:val="008045EB"/>
    <w:rsid w:val="00804B89"/>
    <w:rsid w:val="00804CD8"/>
    <w:rsid w:val="0080653B"/>
    <w:rsid w:val="00807411"/>
    <w:rsid w:val="00810909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6583"/>
    <w:rsid w:val="00816B4E"/>
    <w:rsid w:val="00816FE8"/>
    <w:rsid w:val="008171CA"/>
    <w:rsid w:val="00817383"/>
    <w:rsid w:val="008173CC"/>
    <w:rsid w:val="0081757D"/>
    <w:rsid w:val="008178FA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83F"/>
    <w:rsid w:val="00830B8A"/>
    <w:rsid w:val="008324AC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5617"/>
    <w:rsid w:val="00865C62"/>
    <w:rsid w:val="00866231"/>
    <w:rsid w:val="00866E7A"/>
    <w:rsid w:val="00867C84"/>
    <w:rsid w:val="008701E0"/>
    <w:rsid w:val="008707A0"/>
    <w:rsid w:val="00870801"/>
    <w:rsid w:val="00870965"/>
    <w:rsid w:val="00870E75"/>
    <w:rsid w:val="0087129F"/>
    <w:rsid w:val="00871569"/>
    <w:rsid w:val="00871D70"/>
    <w:rsid w:val="00871E2A"/>
    <w:rsid w:val="00872A76"/>
    <w:rsid w:val="0087363E"/>
    <w:rsid w:val="00873AE7"/>
    <w:rsid w:val="00873F3B"/>
    <w:rsid w:val="0087402F"/>
    <w:rsid w:val="00874170"/>
    <w:rsid w:val="008744BC"/>
    <w:rsid w:val="00875CD9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A7C"/>
    <w:rsid w:val="008B1D02"/>
    <w:rsid w:val="008B20AF"/>
    <w:rsid w:val="008B22F1"/>
    <w:rsid w:val="008B2496"/>
    <w:rsid w:val="008B2BAB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207"/>
    <w:rsid w:val="008B754D"/>
    <w:rsid w:val="008B77AA"/>
    <w:rsid w:val="008C0ACB"/>
    <w:rsid w:val="008C0E0E"/>
    <w:rsid w:val="008C2C6E"/>
    <w:rsid w:val="008C32ED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F96"/>
    <w:rsid w:val="0091206E"/>
    <w:rsid w:val="009124D7"/>
    <w:rsid w:val="0091291E"/>
    <w:rsid w:val="00913426"/>
    <w:rsid w:val="00913F16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B91"/>
    <w:rsid w:val="00960E2A"/>
    <w:rsid w:val="00960F63"/>
    <w:rsid w:val="009619F5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F23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BEB"/>
    <w:rsid w:val="009940DF"/>
    <w:rsid w:val="009944B5"/>
    <w:rsid w:val="0099516D"/>
    <w:rsid w:val="009959B0"/>
    <w:rsid w:val="00995DCC"/>
    <w:rsid w:val="00996E0F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20A7"/>
    <w:rsid w:val="009A22D3"/>
    <w:rsid w:val="009A24DC"/>
    <w:rsid w:val="009A2544"/>
    <w:rsid w:val="009A37A4"/>
    <w:rsid w:val="009A43B6"/>
    <w:rsid w:val="009A45A0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5024"/>
    <w:rsid w:val="009D5118"/>
    <w:rsid w:val="009D52E1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4A1"/>
    <w:rsid w:val="009E5E94"/>
    <w:rsid w:val="009E767F"/>
    <w:rsid w:val="009F00C3"/>
    <w:rsid w:val="009F04EB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229E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544"/>
    <w:rsid w:val="00A10BC5"/>
    <w:rsid w:val="00A10BFC"/>
    <w:rsid w:val="00A11373"/>
    <w:rsid w:val="00A113F2"/>
    <w:rsid w:val="00A11CCF"/>
    <w:rsid w:val="00A12074"/>
    <w:rsid w:val="00A1212E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A7E"/>
    <w:rsid w:val="00A25174"/>
    <w:rsid w:val="00A256C8"/>
    <w:rsid w:val="00A27104"/>
    <w:rsid w:val="00A27A00"/>
    <w:rsid w:val="00A30411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E2"/>
    <w:rsid w:val="00A35CBA"/>
    <w:rsid w:val="00A36970"/>
    <w:rsid w:val="00A36AE8"/>
    <w:rsid w:val="00A36E51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6FD"/>
    <w:rsid w:val="00A473FB"/>
    <w:rsid w:val="00A479AB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E17"/>
    <w:rsid w:val="00A66EA7"/>
    <w:rsid w:val="00A67BA2"/>
    <w:rsid w:val="00A705D7"/>
    <w:rsid w:val="00A706A4"/>
    <w:rsid w:val="00A70DFB"/>
    <w:rsid w:val="00A71016"/>
    <w:rsid w:val="00A71EEB"/>
    <w:rsid w:val="00A72772"/>
    <w:rsid w:val="00A7332D"/>
    <w:rsid w:val="00A73803"/>
    <w:rsid w:val="00A73DAE"/>
    <w:rsid w:val="00A74496"/>
    <w:rsid w:val="00A747AD"/>
    <w:rsid w:val="00A748B9"/>
    <w:rsid w:val="00A74D90"/>
    <w:rsid w:val="00A750A9"/>
    <w:rsid w:val="00A7601A"/>
    <w:rsid w:val="00A7612C"/>
    <w:rsid w:val="00A7653F"/>
    <w:rsid w:val="00A76D7E"/>
    <w:rsid w:val="00A77B04"/>
    <w:rsid w:val="00A8026D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60D7"/>
    <w:rsid w:val="00A86846"/>
    <w:rsid w:val="00A878F5"/>
    <w:rsid w:val="00A87D1B"/>
    <w:rsid w:val="00A914E3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387"/>
    <w:rsid w:val="00AB06C8"/>
    <w:rsid w:val="00AB07AB"/>
    <w:rsid w:val="00AB0E1E"/>
    <w:rsid w:val="00AB0FFD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81"/>
    <w:rsid w:val="00AB6904"/>
    <w:rsid w:val="00AB733A"/>
    <w:rsid w:val="00AB79B4"/>
    <w:rsid w:val="00AB7B50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4B5"/>
    <w:rsid w:val="00AD15DF"/>
    <w:rsid w:val="00AD266A"/>
    <w:rsid w:val="00AD296F"/>
    <w:rsid w:val="00AD2CFB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D5"/>
    <w:rsid w:val="00AE34C0"/>
    <w:rsid w:val="00AE3B12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AE4"/>
    <w:rsid w:val="00AF554C"/>
    <w:rsid w:val="00AF5D28"/>
    <w:rsid w:val="00AF6D97"/>
    <w:rsid w:val="00AF7B93"/>
    <w:rsid w:val="00B00048"/>
    <w:rsid w:val="00B01FED"/>
    <w:rsid w:val="00B020DC"/>
    <w:rsid w:val="00B03783"/>
    <w:rsid w:val="00B038F6"/>
    <w:rsid w:val="00B04BD5"/>
    <w:rsid w:val="00B04DC9"/>
    <w:rsid w:val="00B05462"/>
    <w:rsid w:val="00B05592"/>
    <w:rsid w:val="00B0602F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50BC"/>
    <w:rsid w:val="00B15297"/>
    <w:rsid w:val="00B16F56"/>
    <w:rsid w:val="00B17344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133B"/>
    <w:rsid w:val="00B51BDA"/>
    <w:rsid w:val="00B5208E"/>
    <w:rsid w:val="00B52192"/>
    <w:rsid w:val="00B524DD"/>
    <w:rsid w:val="00B52C35"/>
    <w:rsid w:val="00B52CA7"/>
    <w:rsid w:val="00B53F43"/>
    <w:rsid w:val="00B54019"/>
    <w:rsid w:val="00B540BE"/>
    <w:rsid w:val="00B54107"/>
    <w:rsid w:val="00B547AE"/>
    <w:rsid w:val="00B54E00"/>
    <w:rsid w:val="00B55BEA"/>
    <w:rsid w:val="00B55EAA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75B"/>
    <w:rsid w:val="00B63BF7"/>
    <w:rsid w:val="00B63C93"/>
    <w:rsid w:val="00B64152"/>
    <w:rsid w:val="00B6513B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58D"/>
    <w:rsid w:val="00B80DD4"/>
    <w:rsid w:val="00B80DDB"/>
    <w:rsid w:val="00B815BB"/>
    <w:rsid w:val="00B816C5"/>
    <w:rsid w:val="00B81E32"/>
    <w:rsid w:val="00B81E7A"/>
    <w:rsid w:val="00B83259"/>
    <w:rsid w:val="00B832E4"/>
    <w:rsid w:val="00B84033"/>
    <w:rsid w:val="00B84C1B"/>
    <w:rsid w:val="00B86F51"/>
    <w:rsid w:val="00B87B67"/>
    <w:rsid w:val="00B903F4"/>
    <w:rsid w:val="00B9042F"/>
    <w:rsid w:val="00B90987"/>
    <w:rsid w:val="00B90E70"/>
    <w:rsid w:val="00B915CA"/>
    <w:rsid w:val="00B91E24"/>
    <w:rsid w:val="00B92195"/>
    <w:rsid w:val="00B93514"/>
    <w:rsid w:val="00B936CF"/>
    <w:rsid w:val="00B93C9C"/>
    <w:rsid w:val="00B94EB3"/>
    <w:rsid w:val="00B95361"/>
    <w:rsid w:val="00B95EB8"/>
    <w:rsid w:val="00B9657D"/>
    <w:rsid w:val="00B967A1"/>
    <w:rsid w:val="00B96F2E"/>
    <w:rsid w:val="00B972B2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4263"/>
    <w:rsid w:val="00BA4490"/>
    <w:rsid w:val="00BA49B0"/>
    <w:rsid w:val="00BA5141"/>
    <w:rsid w:val="00BA55CC"/>
    <w:rsid w:val="00BA5820"/>
    <w:rsid w:val="00BA5F21"/>
    <w:rsid w:val="00BA5F4E"/>
    <w:rsid w:val="00BA6731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E0119"/>
    <w:rsid w:val="00BE170B"/>
    <w:rsid w:val="00BE17D7"/>
    <w:rsid w:val="00BE1AB7"/>
    <w:rsid w:val="00BE1BFB"/>
    <w:rsid w:val="00BE217C"/>
    <w:rsid w:val="00BE2745"/>
    <w:rsid w:val="00BE357A"/>
    <w:rsid w:val="00BE4E5D"/>
    <w:rsid w:val="00BE53E6"/>
    <w:rsid w:val="00BE5994"/>
    <w:rsid w:val="00BE5C3D"/>
    <w:rsid w:val="00BE5F60"/>
    <w:rsid w:val="00BE6DC5"/>
    <w:rsid w:val="00BE709B"/>
    <w:rsid w:val="00BE71EE"/>
    <w:rsid w:val="00BF0189"/>
    <w:rsid w:val="00BF0AD2"/>
    <w:rsid w:val="00BF1538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C00184"/>
    <w:rsid w:val="00C001D6"/>
    <w:rsid w:val="00C00DB3"/>
    <w:rsid w:val="00C0124B"/>
    <w:rsid w:val="00C01315"/>
    <w:rsid w:val="00C01786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7C35"/>
    <w:rsid w:val="00C07F97"/>
    <w:rsid w:val="00C10339"/>
    <w:rsid w:val="00C1033E"/>
    <w:rsid w:val="00C103AE"/>
    <w:rsid w:val="00C112DD"/>
    <w:rsid w:val="00C127AA"/>
    <w:rsid w:val="00C12B14"/>
    <w:rsid w:val="00C13129"/>
    <w:rsid w:val="00C13617"/>
    <w:rsid w:val="00C13FD7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BD3"/>
    <w:rsid w:val="00C252D2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3415"/>
    <w:rsid w:val="00C33B8D"/>
    <w:rsid w:val="00C34257"/>
    <w:rsid w:val="00C346D5"/>
    <w:rsid w:val="00C34BDA"/>
    <w:rsid w:val="00C360A3"/>
    <w:rsid w:val="00C36202"/>
    <w:rsid w:val="00C36756"/>
    <w:rsid w:val="00C37897"/>
    <w:rsid w:val="00C402F8"/>
    <w:rsid w:val="00C407AB"/>
    <w:rsid w:val="00C41C09"/>
    <w:rsid w:val="00C41FEF"/>
    <w:rsid w:val="00C4226D"/>
    <w:rsid w:val="00C424C0"/>
    <w:rsid w:val="00C427CF"/>
    <w:rsid w:val="00C42B0C"/>
    <w:rsid w:val="00C44F29"/>
    <w:rsid w:val="00C45750"/>
    <w:rsid w:val="00C45B5F"/>
    <w:rsid w:val="00C45BB8"/>
    <w:rsid w:val="00C463DD"/>
    <w:rsid w:val="00C467DE"/>
    <w:rsid w:val="00C50238"/>
    <w:rsid w:val="00C5179A"/>
    <w:rsid w:val="00C524D3"/>
    <w:rsid w:val="00C526BA"/>
    <w:rsid w:val="00C5271F"/>
    <w:rsid w:val="00C53054"/>
    <w:rsid w:val="00C5307F"/>
    <w:rsid w:val="00C532AD"/>
    <w:rsid w:val="00C5384B"/>
    <w:rsid w:val="00C5417E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351"/>
    <w:rsid w:val="00CA2B1F"/>
    <w:rsid w:val="00CA2D13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62E5"/>
    <w:rsid w:val="00CC64D1"/>
    <w:rsid w:val="00CC666F"/>
    <w:rsid w:val="00CC6879"/>
    <w:rsid w:val="00CC7E58"/>
    <w:rsid w:val="00CC7FF1"/>
    <w:rsid w:val="00CD0B1B"/>
    <w:rsid w:val="00CD0C10"/>
    <w:rsid w:val="00CD0F64"/>
    <w:rsid w:val="00CD11DE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318"/>
    <w:rsid w:val="00CE3CAF"/>
    <w:rsid w:val="00CE3F0B"/>
    <w:rsid w:val="00CE421C"/>
    <w:rsid w:val="00CE4394"/>
    <w:rsid w:val="00CE477D"/>
    <w:rsid w:val="00CE502C"/>
    <w:rsid w:val="00CE5A9F"/>
    <w:rsid w:val="00CE66AF"/>
    <w:rsid w:val="00CE6F50"/>
    <w:rsid w:val="00CE7347"/>
    <w:rsid w:val="00CF1032"/>
    <w:rsid w:val="00CF12F2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1885"/>
    <w:rsid w:val="00D01E9B"/>
    <w:rsid w:val="00D023D7"/>
    <w:rsid w:val="00D026E0"/>
    <w:rsid w:val="00D04500"/>
    <w:rsid w:val="00D050D8"/>
    <w:rsid w:val="00D05358"/>
    <w:rsid w:val="00D054F8"/>
    <w:rsid w:val="00D05C4D"/>
    <w:rsid w:val="00D06A56"/>
    <w:rsid w:val="00D06B8F"/>
    <w:rsid w:val="00D06C1A"/>
    <w:rsid w:val="00D07196"/>
    <w:rsid w:val="00D10604"/>
    <w:rsid w:val="00D10813"/>
    <w:rsid w:val="00D11982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5481"/>
    <w:rsid w:val="00D35F12"/>
    <w:rsid w:val="00D36E0F"/>
    <w:rsid w:val="00D378B3"/>
    <w:rsid w:val="00D40821"/>
    <w:rsid w:val="00D40B83"/>
    <w:rsid w:val="00D41072"/>
    <w:rsid w:val="00D41182"/>
    <w:rsid w:val="00D41AE3"/>
    <w:rsid w:val="00D41D89"/>
    <w:rsid w:val="00D429E8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1309"/>
    <w:rsid w:val="00D625DB"/>
    <w:rsid w:val="00D632BD"/>
    <w:rsid w:val="00D6350B"/>
    <w:rsid w:val="00D6396C"/>
    <w:rsid w:val="00D64668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7D2"/>
    <w:rsid w:val="00D81BF7"/>
    <w:rsid w:val="00D81EDC"/>
    <w:rsid w:val="00D8391D"/>
    <w:rsid w:val="00D83C8F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545"/>
    <w:rsid w:val="00D91648"/>
    <w:rsid w:val="00D91EB7"/>
    <w:rsid w:val="00D92E09"/>
    <w:rsid w:val="00D932E3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4CC"/>
    <w:rsid w:val="00DC391A"/>
    <w:rsid w:val="00DC3A2D"/>
    <w:rsid w:val="00DC502B"/>
    <w:rsid w:val="00DC5822"/>
    <w:rsid w:val="00DC5B69"/>
    <w:rsid w:val="00DC5D07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57F"/>
    <w:rsid w:val="00DE2E42"/>
    <w:rsid w:val="00DE4249"/>
    <w:rsid w:val="00DE4372"/>
    <w:rsid w:val="00DE45C2"/>
    <w:rsid w:val="00DE481C"/>
    <w:rsid w:val="00DE511C"/>
    <w:rsid w:val="00DE5B7E"/>
    <w:rsid w:val="00DE5FCB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2047"/>
    <w:rsid w:val="00E23A9A"/>
    <w:rsid w:val="00E2447E"/>
    <w:rsid w:val="00E24523"/>
    <w:rsid w:val="00E24942"/>
    <w:rsid w:val="00E24B0D"/>
    <w:rsid w:val="00E24F7E"/>
    <w:rsid w:val="00E2532D"/>
    <w:rsid w:val="00E25633"/>
    <w:rsid w:val="00E267A8"/>
    <w:rsid w:val="00E274C2"/>
    <w:rsid w:val="00E2777E"/>
    <w:rsid w:val="00E278ED"/>
    <w:rsid w:val="00E30AA9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4CAB"/>
    <w:rsid w:val="00E44F29"/>
    <w:rsid w:val="00E45063"/>
    <w:rsid w:val="00E45098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D6B"/>
    <w:rsid w:val="00E72897"/>
    <w:rsid w:val="00E72A7A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279"/>
    <w:rsid w:val="00E828CC"/>
    <w:rsid w:val="00E82C4E"/>
    <w:rsid w:val="00E82F71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E16"/>
    <w:rsid w:val="00EC23DB"/>
    <w:rsid w:val="00EC28DF"/>
    <w:rsid w:val="00EC2B33"/>
    <w:rsid w:val="00EC2CFF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78"/>
    <w:rsid w:val="00EF11B3"/>
    <w:rsid w:val="00EF158C"/>
    <w:rsid w:val="00EF2413"/>
    <w:rsid w:val="00EF2DF9"/>
    <w:rsid w:val="00EF33D6"/>
    <w:rsid w:val="00EF3459"/>
    <w:rsid w:val="00EF34B9"/>
    <w:rsid w:val="00EF3C13"/>
    <w:rsid w:val="00EF48CC"/>
    <w:rsid w:val="00EF51D0"/>
    <w:rsid w:val="00EF5364"/>
    <w:rsid w:val="00EF5895"/>
    <w:rsid w:val="00EF5D64"/>
    <w:rsid w:val="00EF5E66"/>
    <w:rsid w:val="00EF5F36"/>
    <w:rsid w:val="00EF6670"/>
    <w:rsid w:val="00EF710A"/>
    <w:rsid w:val="00EF7CCE"/>
    <w:rsid w:val="00F0007F"/>
    <w:rsid w:val="00F01561"/>
    <w:rsid w:val="00F01AF0"/>
    <w:rsid w:val="00F0300D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570A"/>
    <w:rsid w:val="00F26289"/>
    <w:rsid w:val="00F26619"/>
    <w:rsid w:val="00F26DC5"/>
    <w:rsid w:val="00F3027D"/>
    <w:rsid w:val="00F30DC3"/>
    <w:rsid w:val="00F312B6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BF6"/>
    <w:rsid w:val="00F64D6B"/>
    <w:rsid w:val="00F654B3"/>
    <w:rsid w:val="00F65AE2"/>
    <w:rsid w:val="00F665E5"/>
    <w:rsid w:val="00F673C0"/>
    <w:rsid w:val="00F675EE"/>
    <w:rsid w:val="00F71141"/>
    <w:rsid w:val="00F71419"/>
    <w:rsid w:val="00F71C10"/>
    <w:rsid w:val="00F7428D"/>
    <w:rsid w:val="00F7439C"/>
    <w:rsid w:val="00F74A85"/>
    <w:rsid w:val="00F75B6C"/>
    <w:rsid w:val="00F7613A"/>
    <w:rsid w:val="00F76423"/>
    <w:rsid w:val="00F7653C"/>
    <w:rsid w:val="00F767B4"/>
    <w:rsid w:val="00F76D69"/>
    <w:rsid w:val="00F76FD0"/>
    <w:rsid w:val="00F770A6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312A"/>
    <w:rsid w:val="00FD4511"/>
    <w:rsid w:val="00FD4B3C"/>
    <w:rsid w:val="00FD4C2C"/>
    <w:rsid w:val="00FD4E86"/>
    <w:rsid w:val="00FD5171"/>
    <w:rsid w:val="00FD52C3"/>
    <w:rsid w:val="00FD572A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909"/>
    <w:rsid w:val="00FF2ABD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730ACC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730AC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730ACC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730ACC"/>
    <w:pPr>
      <w:outlineLvl w:val="3"/>
    </w:pPr>
  </w:style>
  <w:style w:type="paragraph" w:styleId="Heading5">
    <w:name w:val="heading 5"/>
    <w:basedOn w:val="Normal"/>
    <w:next w:val="Normal"/>
    <w:qFormat/>
    <w:rsid w:val="00730ACC"/>
    <w:pPr>
      <w:outlineLvl w:val="4"/>
    </w:pPr>
  </w:style>
  <w:style w:type="paragraph" w:styleId="Heading6">
    <w:name w:val="heading 6"/>
    <w:basedOn w:val="Normal"/>
    <w:next w:val="Normal"/>
    <w:qFormat/>
    <w:rsid w:val="00730ACC"/>
    <w:pPr>
      <w:outlineLvl w:val="5"/>
    </w:pPr>
  </w:style>
  <w:style w:type="paragraph" w:styleId="Heading7">
    <w:name w:val="heading 7"/>
    <w:basedOn w:val="Normal"/>
    <w:next w:val="Normal"/>
    <w:qFormat/>
    <w:rsid w:val="00730ACC"/>
    <w:pPr>
      <w:outlineLvl w:val="6"/>
    </w:pPr>
  </w:style>
  <w:style w:type="paragraph" w:styleId="Heading8">
    <w:name w:val="heading 8"/>
    <w:basedOn w:val="Normal"/>
    <w:next w:val="Normal"/>
    <w:qFormat/>
    <w:rsid w:val="00730ACC"/>
    <w:pPr>
      <w:outlineLvl w:val="7"/>
    </w:pPr>
  </w:style>
  <w:style w:type="paragraph" w:styleId="Heading9">
    <w:name w:val="heading 9"/>
    <w:basedOn w:val="Normal"/>
    <w:next w:val="Normal"/>
    <w:qFormat/>
    <w:rsid w:val="00730A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730ACC"/>
    <w:pPr>
      <w:spacing w:after="260"/>
    </w:pPr>
  </w:style>
  <w:style w:type="paragraph" w:styleId="Footer">
    <w:name w:val="footer"/>
    <w:basedOn w:val="Normal"/>
    <w:link w:val="FooterChar"/>
    <w:uiPriority w:val="99"/>
    <w:rsid w:val="00730ACC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rsid w:val="00730ACC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730ACC"/>
    <w:pPr>
      <w:ind w:left="340" w:hanging="340"/>
    </w:pPr>
  </w:style>
  <w:style w:type="paragraph" w:styleId="ListBullet2">
    <w:name w:val="List Bullet 2"/>
    <w:basedOn w:val="ListBullet"/>
    <w:rsid w:val="00730ACC"/>
    <w:pPr>
      <w:ind w:left="680"/>
    </w:pPr>
  </w:style>
  <w:style w:type="paragraph" w:styleId="BodyTextIndent">
    <w:name w:val="Body Text Indent"/>
    <w:basedOn w:val="BodyText"/>
    <w:rsid w:val="00730ACC"/>
    <w:pPr>
      <w:ind w:left="340"/>
    </w:pPr>
  </w:style>
  <w:style w:type="paragraph" w:customStyle="1" w:styleId="zfaxdetails">
    <w:name w:val="zfax details"/>
    <w:basedOn w:val="Normal"/>
    <w:rsid w:val="00730AC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730AC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730ACC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730ACC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730ACC"/>
    <w:pPr>
      <w:keepNext/>
      <w:spacing w:before="520"/>
    </w:pPr>
  </w:style>
  <w:style w:type="paragraph" w:customStyle="1" w:styleId="Graphic">
    <w:name w:val="Graphic"/>
    <w:basedOn w:val="Signature"/>
    <w:rsid w:val="00730A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30ACC"/>
    <w:pPr>
      <w:spacing w:line="240" w:lineRule="auto"/>
    </w:pPr>
  </w:style>
  <w:style w:type="paragraph" w:customStyle="1" w:styleId="zdetails">
    <w:name w:val="zdetails"/>
    <w:basedOn w:val="Normal"/>
    <w:rsid w:val="00730AC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730AC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730ACC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730ACC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730ACC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rsid w:val="00730ACC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rsid w:val="00730ACC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730ACC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rsid w:val="00730ACC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2A351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E43D1-B8AD-4890-AFDA-9425B010B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</TotalTime>
  <Pages>17</Pages>
  <Words>3014</Words>
  <Characters>17182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2018-08-07T09:01:00Z</cp:lastPrinted>
  <dcterms:created xsi:type="dcterms:W3CDTF">2018-08-08T07:43:00Z</dcterms:created>
  <dcterms:modified xsi:type="dcterms:W3CDTF">2018-08-08T07:43:00Z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