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C9FA5" w14:textId="77777777" w:rsidR="00DB308D" w:rsidRDefault="00DB308D" w:rsidP="004C2111">
      <w:pPr>
        <w:pStyle w:val="Reference"/>
      </w:pPr>
    </w:p>
    <w:p w14:paraId="0545714F" w14:textId="77777777" w:rsidR="00DD1E47" w:rsidRDefault="00DD1E47" w:rsidP="006771E8">
      <w:pPr>
        <w:pStyle w:val="BodyText"/>
      </w:pPr>
    </w:p>
    <w:p w14:paraId="54189A8C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4EEDC533" w14:textId="77777777" w:rsidR="00D15EA5" w:rsidRDefault="00D15EA5" w:rsidP="00D15EA5">
      <w:pPr>
        <w:pStyle w:val="BodyText"/>
      </w:pPr>
    </w:p>
    <w:p w14:paraId="12B3154A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7B44709A" w14:textId="77777777" w:rsidR="00734D83" w:rsidRDefault="00734D83" w:rsidP="00393CAB">
      <w:pPr>
        <w:pStyle w:val="BodyText"/>
        <w:spacing w:after="0"/>
        <w:rPr>
          <w:rFonts w:cstheme="minorBidi"/>
          <w:lang w:bidi="th-TH"/>
        </w:rPr>
      </w:pPr>
    </w:p>
    <w:p w14:paraId="66152297" w14:textId="3A64D8FF" w:rsidR="00AD3B26" w:rsidRPr="006D2172" w:rsidRDefault="00AD3B26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CB533E" w:rsidRPr="00CB53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B460F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77777777" w:rsidR="00AD3B26" w:rsidRPr="006D2172" w:rsidRDefault="00734D83" w:rsidP="00393CA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5B0934A0" w14:textId="73AB7743" w:rsidR="00F3252B" w:rsidRPr="003F12C5" w:rsidRDefault="003F12C5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ข้าพเจ้าได้สอบทานงบแสดงฐานะการเงินรวม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/>
          <w:sz w:val="28"/>
          <w:szCs w:val="28"/>
          <w:lang w:val="en-US"/>
        </w:rPr>
        <w:t xml:space="preserve">2561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งบกำไรขาดทุนและกำไรขาดทุนเบ็ดเสร็จอื่นรวมสำหรับงวดสามเดือน</w:t>
      </w:r>
      <w:r w:rsidRPr="003F12C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และหกเดือนสิ้นสุดวันที่</w:t>
      </w:r>
      <w:r w:rsidRPr="003F12C5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30 </w:t>
      </w:r>
      <w:r w:rsidRPr="003F12C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มิถุนายน</w:t>
      </w:r>
      <w:r w:rsidRPr="003F12C5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2561 </w:t>
      </w:r>
      <w:r w:rsidR="00080866" w:rsidRPr="0008086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งบแสดงการเปลี่ยนแปลง</w:t>
      </w:r>
      <w:r w:rsidR="00080866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          </w:t>
      </w:r>
      <w:r w:rsidR="00080866" w:rsidRPr="0008086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ส่วนของผู้ถือหุ้นรวมและงบกระแสเงินสดรวม</w:t>
      </w:r>
      <w:r w:rsidR="00080866" w:rsidRPr="000808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สำหรับงวดหกเดือนสิ้นสุดวันที่</w:t>
      </w:r>
      <w:r w:rsidR="00080866" w:rsidRPr="000808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/>
          <w:sz w:val="28"/>
          <w:szCs w:val="28"/>
          <w:lang w:bidi="th-TH"/>
        </w:rPr>
        <w:t>30</w:t>
      </w:r>
      <w:r w:rsidR="00080866"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080866"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08086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08086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และ</w:t>
      </w:r>
      <w:r w:rsidRPr="003F12C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หมายเหตุประกอบงบการเงิน</w:t>
      </w:r>
      <w:r w:rsidR="0008086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ระหว่างกาล</w:t>
      </w:r>
      <w:r w:rsidRPr="003F12C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รวมแบบย่อของบริษัท</w:t>
      </w:r>
      <w:r w:rsidRPr="003F12C5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เอ็น</w:t>
      </w:r>
      <w:r w:rsidRPr="003F12C5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.</w:t>
      </w:r>
      <w:r w:rsidRPr="003F12C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ดี</w:t>
      </w:r>
      <w:r w:rsidRPr="003F12C5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. </w:t>
      </w:r>
      <w:r w:rsidRPr="003F12C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รับเบอร์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และบริษัทย่อย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และได้สอบทานงบแสดงฐานะการเงิน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เฉพาะ</w:t>
      </w:r>
      <w:r w:rsidR="00C01D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3F12C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F12C5">
        <w:rPr>
          <w:rFonts w:ascii="Browallia New" w:hAnsi="Browallia New" w:cs="Browallia New"/>
          <w:sz w:val="28"/>
          <w:szCs w:val="28"/>
          <w:lang w:val="en-US"/>
        </w:rPr>
        <w:t xml:space="preserve">2561 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เฉพาะ</w:t>
      </w:r>
      <w:r w:rsidR="00C01D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08086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080866" w:rsidRPr="000808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งวดสามเดือนและหกเดือนสิ้นสุดวันที่</w:t>
      </w:r>
      <w:r w:rsidR="00080866" w:rsidRPr="000808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/>
          <w:sz w:val="28"/>
          <w:szCs w:val="28"/>
          <w:lang w:bidi="th-TH"/>
        </w:rPr>
        <w:t>30</w:t>
      </w:r>
      <w:r w:rsidR="00080866"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080866"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08086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การเปลี่ยนแปลงส่วนของผู้ถือหุ้น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เฉพาะ</w:t>
      </w:r>
      <w:r w:rsidR="00C01D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Pr="003F12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และงบกระแสเงินสด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เฉพาะ</w:t>
      </w:r>
      <w:r w:rsidR="00C01D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สำหรับงวดหกเดือนสิ้นสุด</w:t>
      </w:r>
      <w:r w:rsidR="00080866" w:rsidRPr="0008086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080866" w:rsidRPr="0008086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/>
          <w:sz w:val="28"/>
          <w:szCs w:val="28"/>
          <w:lang w:bidi="th-TH"/>
        </w:rPr>
        <w:t>30</w:t>
      </w:r>
      <w:r w:rsidR="00080866"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080866"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08086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และหมายเหตุประกอบงบการเงิน</w:t>
      </w:r>
      <w:r w:rsid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ระหว่างกาล</w:t>
      </w:r>
      <w:r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แบบย่อเฉพาะของบริษัท</w:t>
      </w:r>
      <w:r w:rsidRPr="0008086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เอ็น</w:t>
      </w:r>
      <w:r w:rsidRPr="00080866">
        <w:rPr>
          <w:rFonts w:ascii="Browallia New" w:hAnsi="Browallia New" w:cs="Browallia New"/>
          <w:sz w:val="28"/>
          <w:szCs w:val="28"/>
          <w:cs/>
          <w:lang w:val="en-US" w:bidi="th-TH"/>
        </w:rPr>
        <w:t>.</w:t>
      </w:r>
      <w:r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ดี</w:t>
      </w:r>
      <w:r w:rsidRPr="0008086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. </w:t>
      </w:r>
      <w:r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รับเบอร์</w:t>
      </w:r>
      <w:r w:rsidRPr="0008086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Pr="0008086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0808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Pr="0008086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="00080866" w:rsidRPr="0008086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080866"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="00080866" w:rsidRPr="00080866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080866"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080866" w:rsidRPr="00080866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080866" w:rsidRPr="00080866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080866"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0866"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34CF0C" w14:textId="77777777" w:rsidR="00CD4D4E" w:rsidRPr="006D2172" w:rsidRDefault="00CD4D4E" w:rsidP="003440B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3F7A893" w14:textId="77777777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845FE01" w14:textId="3BB1ECCA" w:rsidR="00CD4D4E" w:rsidRDefault="00080866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0866">
        <w:rPr>
          <w:rFonts w:ascii="Browallia New" w:hAnsi="Browallia New" w:cs="Browallia New"/>
          <w:sz w:val="28"/>
          <w:szCs w:val="28"/>
          <w:lang w:bidi="th-TH"/>
        </w:rPr>
        <w:t xml:space="preserve">2410 </w:t>
      </w:r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0866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0808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08086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086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08086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080866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08086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289694D" w14:textId="77777777" w:rsidR="00352FF0" w:rsidRPr="006D2172" w:rsidRDefault="00352FF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02E27DB" w14:textId="0A6E5349" w:rsidR="00CD4D4E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57DE081" w14:textId="1F9B7006" w:rsidR="0019535D" w:rsidRDefault="0019535D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925514D" w14:textId="17ACB684" w:rsidR="0019535D" w:rsidRDefault="0019535D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7E29AA0" w14:textId="2B52E091" w:rsidR="0019535D" w:rsidRDefault="0019535D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57DD87E" w14:textId="77777777" w:rsidR="0019535D" w:rsidRDefault="0019535D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6489FB" w14:textId="77777777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30E587F" w14:textId="77777777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5514A09" w14:textId="27F3B36B" w:rsidR="00AD3B26" w:rsidRDefault="00352FF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FF0">
        <w:rPr>
          <w:rFonts w:ascii="Browallia New" w:hAnsi="Browallia New" w:cs="Browallia New"/>
          <w:sz w:val="28"/>
          <w:szCs w:val="28"/>
        </w:rPr>
        <w:t xml:space="preserve">34 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352FF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FF0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B36E763" w14:textId="1457A0CD" w:rsidR="00CB533E" w:rsidRDefault="00CB533E" w:rsidP="003440B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0C0982A" w14:textId="058366ED" w:rsidR="00CB533E" w:rsidRPr="003440BD" w:rsidRDefault="00CB533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456E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1D10578F" w14:textId="295C4533" w:rsidR="00CB533E" w:rsidRDefault="00CB533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D776F0" w14:textId="6B1A4BD6" w:rsidR="000122FE" w:rsidRPr="000122FE" w:rsidRDefault="000122F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ข้าพเจ้าขอให้สังเกตข้อมูลตามหมายเหตุประกอบงบการเงินระหว่างกาลข้อ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 </w:t>
      </w:r>
      <w:r w:rsidR="00C7450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เมื่อวันที่ </w:t>
      </w:r>
      <w:r w:rsidR="00C7450C">
        <w:rPr>
          <w:rFonts w:ascii="Browallia New" w:hAnsi="Browallia New" w:cs="Browallia New"/>
          <w:sz w:val="28"/>
          <w:szCs w:val="28"/>
          <w:lang w:val="en-US" w:bidi="th-TH"/>
        </w:rPr>
        <w:t xml:space="preserve">2 </w:t>
      </w:r>
      <w:r w:rsidR="00C7450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</w:t>
      </w:r>
      <w:r w:rsidR="00D831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ุมภาพันธ์</w:t>
      </w:r>
      <w:r w:rsidR="00C7450C">
        <w:rPr>
          <w:rFonts w:ascii="Browallia New" w:hAnsi="Browallia New" w:cs="Browallia New"/>
          <w:sz w:val="28"/>
          <w:szCs w:val="28"/>
          <w:lang w:val="en-US" w:bidi="th-TH"/>
        </w:rPr>
        <w:t xml:space="preserve"> 2561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บริษัทได้ซื้อ</w:t>
      </w:r>
      <w:r w:rsidR="00BF4ED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กิจการที่ประกอบ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ธุรกิจ</w:t>
      </w:r>
      <w:r w:rsidR="00BB09A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จำหน่ายยางจักรยานและยางรถ</w:t>
      </w:r>
      <w:r w:rsidR="009C1DA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จักรยาน</w:t>
      </w:r>
      <w:r w:rsidR="00BB09A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ยนต์</w:t>
      </w:r>
      <w:r w:rsidR="00BF4ED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แห่งหนึ่ง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โดยผู้บริหาร</w:t>
      </w:r>
      <w:r w:rsidR="007176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พิจารณาว่ารายการดังกล่าวเป็นการรวมธุรกิจ</w:t>
      </w:r>
      <w:r w:rsidR="00C7450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7450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="00C7450C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C7450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C7450C"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 w:rsidR="007176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อยู่ในระหว่างการดำเนินการวัดมูลค่ายุติธรรมของสินทรัพย์ที่ระบุได้ที่ได้มาและหนี้สินที่รับมา ณ วันที่ซื้อธุรกิจ เพื่อจัดประเภทของสินทรัพย์และหนี้สินให้เหมาะสม ทั้งนี้ ข้าพเจ้ามิได้</w:t>
      </w:r>
      <w:r w:rsidR="00A8602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ให้ข้อสรุปอย่างมีเงื่อนไขในเรื่องนี้</w:t>
      </w:r>
    </w:p>
    <w:p w14:paraId="54A8FA0D" w14:textId="77777777" w:rsidR="00CB533E" w:rsidRPr="006D2172" w:rsidRDefault="00CB533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A9224D8" w14:textId="304D2B4B" w:rsidR="00330AA1" w:rsidRDefault="00330AA1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B82981E" w14:textId="77777777" w:rsidR="00080866" w:rsidRDefault="00080866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9C49C2" w14:textId="77777777" w:rsidR="00AE0190" w:rsidRPr="006D2172" w:rsidRDefault="00AE0190" w:rsidP="00393CA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นายนรินทร์ </w:t>
      </w:r>
      <w:r w:rsidRPr="006D217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จูระมงคล</w:t>
      </w:r>
    </w:p>
    <w:p w14:paraId="7DC688C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479B99E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6D2172">
        <w:rPr>
          <w:rFonts w:ascii="Browallia New" w:hAnsi="Browallia New" w:cs="Browallia New"/>
          <w:sz w:val="28"/>
          <w:szCs w:val="28"/>
        </w:rPr>
        <w:t>8593</w:t>
      </w:r>
    </w:p>
    <w:p w14:paraId="0CD2CA5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DA8A986" w14:textId="77777777" w:rsidR="00F3252B" w:rsidRPr="006D2172" w:rsidRDefault="00F3252B" w:rsidP="006D2172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1A7C2537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7AC76EA" w14:textId="543174FB" w:rsidR="00F3252B" w:rsidRPr="006D2172" w:rsidRDefault="005456E5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456E5">
        <w:rPr>
          <w:rFonts w:ascii="Browallia New" w:hAnsi="Browallia New" w:cs="Browallia New"/>
          <w:sz w:val="28"/>
          <w:szCs w:val="28"/>
          <w:lang w:val="en-US"/>
        </w:rPr>
        <w:t xml:space="preserve">10 </w:t>
      </w:r>
      <w:r w:rsidRPr="005456E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F3252B" w:rsidRPr="005456E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3252B" w:rsidRPr="005456E5">
        <w:rPr>
          <w:rFonts w:ascii="Browallia New" w:hAnsi="Browallia New" w:cs="Browallia New"/>
          <w:sz w:val="28"/>
          <w:szCs w:val="28"/>
        </w:rPr>
        <w:t>2561</w:t>
      </w:r>
    </w:p>
    <w:p w14:paraId="1E5AB0DF" w14:textId="77777777" w:rsidR="006932D7" w:rsidRPr="00B43C45" w:rsidRDefault="006932D7" w:rsidP="00AE0190">
      <w:pPr>
        <w:spacing w:after="0" w:line="240" w:lineRule="auto"/>
        <w:jc w:val="thaiDistribute"/>
        <w:rPr>
          <w:rFonts w:ascii="Arial" w:hAnsi="Arial"/>
          <w:sz w:val="19"/>
          <w:szCs w:val="19"/>
        </w:rPr>
      </w:pPr>
    </w:p>
    <w:p w14:paraId="184027E4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47173D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2536EF3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5D460C9" w14:textId="77777777" w:rsidR="00D15EA5" w:rsidRDefault="00D15EA5" w:rsidP="00D15EA5">
      <w:pPr>
        <w:pStyle w:val="BodyText"/>
      </w:pPr>
    </w:p>
    <w:p w14:paraId="3F919FEA" w14:textId="77777777" w:rsidR="00D15EA5" w:rsidRDefault="00D15EA5" w:rsidP="00D15EA5">
      <w:pPr>
        <w:pStyle w:val="BodyText"/>
      </w:pPr>
    </w:p>
    <w:p w14:paraId="50B0A3E1" w14:textId="77777777" w:rsidR="00D15EA5" w:rsidRDefault="00D15EA5" w:rsidP="00D15EA5">
      <w:pPr>
        <w:pStyle w:val="BodyText"/>
      </w:pPr>
    </w:p>
    <w:p w14:paraId="238BE0B5" w14:textId="77777777" w:rsidR="00D15EA5" w:rsidRDefault="00D15EA5" w:rsidP="00D15EA5">
      <w:pPr>
        <w:pStyle w:val="BodyText"/>
      </w:pPr>
    </w:p>
    <w:p w14:paraId="48383DCB" w14:textId="77777777" w:rsidR="00D15EA5" w:rsidRDefault="00D15EA5" w:rsidP="00D15EA5">
      <w:pPr>
        <w:pStyle w:val="BodyText"/>
      </w:pPr>
    </w:p>
    <w:p w14:paraId="30A77DDF" w14:textId="77777777" w:rsidR="00D15EA5" w:rsidRDefault="00D15EA5" w:rsidP="00D15EA5">
      <w:pPr>
        <w:pStyle w:val="BodyText"/>
      </w:pPr>
    </w:p>
    <w:p w14:paraId="2494A7C9" w14:textId="77777777" w:rsidR="00D15EA5" w:rsidRDefault="00D15EA5" w:rsidP="00D15EA5">
      <w:pPr>
        <w:pStyle w:val="BodyText"/>
      </w:pPr>
    </w:p>
    <w:p w14:paraId="627A8728" w14:textId="3FAB4107" w:rsidR="00D15EA5" w:rsidRDefault="00D15EA5" w:rsidP="00D15EA5">
      <w:pPr>
        <w:pStyle w:val="BodyText"/>
      </w:pPr>
      <w:bookmarkStart w:id="1" w:name="_GoBack"/>
      <w:bookmarkEnd w:id="1"/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BC1CE" w14:textId="77777777" w:rsidR="00591D9B" w:rsidRDefault="00591D9B">
      <w:r>
        <w:separator/>
      </w:r>
    </w:p>
  </w:endnote>
  <w:endnote w:type="continuationSeparator" w:id="0">
    <w:p w14:paraId="2DFA641B" w14:textId="77777777" w:rsidR="00591D9B" w:rsidRDefault="00591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040F4" w14:textId="77777777" w:rsidR="00591D9B" w:rsidRDefault="00591D9B">
      <w:bookmarkStart w:id="0" w:name="_Hlk482348182"/>
      <w:bookmarkEnd w:id="0"/>
      <w:r>
        <w:separator/>
      </w:r>
    </w:p>
  </w:footnote>
  <w:footnote w:type="continuationSeparator" w:id="0">
    <w:p w14:paraId="41F84389" w14:textId="77777777" w:rsidR="00591D9B" w:rsidRDefault="00591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8C7BF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80FC7" w14:textId="02DA8434" w:rsidR="00B63D0E" w:rsidRDefault="00B63D0E" w:rsidP="00D96128">
    <w:pPr>
      <w:pStyle w:val="Header"/>
      <w:jc w:val="right"/>
    </w:pPr>
  </w:p>
  <w:p w14:paraId="29A206A2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448A5" w14:textId="77777777" w:rsidR="00D15EA5" w:rsidRDefault="00D15EA5" w:rsidP="0019535D">
    <w:pPr>
      <w:pStyle w:val="Header"/>
      <w:tabs>
        <w:tab w:val="clear" w:pos="8562"/>
        <w:tab w:val="left" w:pos="5328"/>
      </w:tabs>
      <w:spacing w:after="1418"/>
      <w:ind w:firstLine="720"/>
    </w:pPr>
  </w:p>
  <w:p w14:paraId="39E3B004" w14:textId="1A425689" w:rsidR="009B08C2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</w:t>
    </w:r>
    <w:r w:rsidR="009B08C2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ข้อมูลทางการเงินระหว่างกาลโดย</w:t>
    </w:r>
  </w:p>
  <w:p w14:paraId="6EE46DA1" w14:textId="7777777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4C4EB412" w14:textId="77777777" w:rsidR="00D460E7" w:rsidRDefault="00D460E7" w:rsidP="00D15EA5">
    <w:pPr>
      <w:pStyle w:val="Header"/>
    </w:pPr>
    <w:bookmarkStart w:id="2" w:name="Footer3_tbl"/>
    <w:bookmarkEnd w:id="2"/>
  </w:p>
  <w:p w14:paraId="025EF6AD" w14:textId="7DFE975D" w:rsidR="00D460E7" w:rsidRPr="0019535D" w:rsidRDefault="00D460E7" w:rsidP="00D96128">
    <w:pPr>
      <w:pStyle w:val="Header"/>
      <w:jc w:val="right"/>
      <w:rPr>
        <w:rFonts w:cstheme="minorBidi" w:hint="cs"/>
        <w:cs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22FE"/>
    <w:rsid w:val="000162B0"/>
    <w:rsid w:val="0003023B"/>
    <w:rsid w:val="00031D17"/>
    <w:rsid w:val="00044ACE"/>
    <w:rsid w:val="0004550E"/>
    <w:rsid w:val="00052614"/>
    <w:rsid w:val="000723F7"/>
    <w:rsid w:val="00074485"/>
    <w:rsid w:val="000762C0"/>
    <w:rsid w:val="00080866"/>
    <w:rsid w:val="000828F1"/>
    <w:rsid w:val="00082F59"/>
    <w:rsid w:val="00094333"/>
    <w:rsid w:val="00097FAB"/>
    <w:rsid w:val="000A5BAB"/>
    <w:rsid w:val="000B65E3"/>
    <w:rsid w:val="000B7090"/>
    <w:rsid w:val="000E52CE"/>
    <w:rsid w:val="000F3AAB"/>
    <w:rsid w:val="000F6E25"/>
    <w:rsid w:val="001011DF"/>
    <w:rsid w:val="00112B69"/>
    <w:rsid w:val="001316D3"/>
    <w:rsid w:val="001554CD"/>
    <w:rsid w:val="00155A91"/>
    <w:rsid w:val="001613E2"/>
    <w:rsid w:val="0016459D"/>
    <w:rsid w:val="00167017"/>
    <w:rsid w:val="0019210D"/>
    <w:rsid w:val="0019535D"/>
    <w:rsid w:val="001A3BFB"/>
    <w:rsid w:val="001A3C20"/>
    <w:rsid w:val="001B198C"/>
    <w:rsid w:val="001B3A7E"/>
    <w:rsid w:val="001B7388"/>
    <w:rsid w:val="001D202B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883"/>
    <w:rsid w:val="002B5A4A"/>
    <w:rsid w:val="002C5D2E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AA1"/>
    <w:rsid w:val="00335E5B"/>
    <w:rsid w:val="003410B2"/>
    <w:rsid w:val="003440BD"/>
    <w:rsid w:val="00352FF0"/>
    <w:rsid w:val="00354F5D"/>
    <w:rsid w:val="00365ECE"/>
    <w:rsid w:val="003744DA"/>
    <w:rsid w:val="00384904"/>
    <w:rsid w:val="00393CAB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2C5"/>
    <w:rsid w:val="0040435A"/>
    <w:rsid w:val="00414DB3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5070FA"/>
    <w:rsid w:val="0052186A"/>
    <w:rsid w:val="005321DA"/>
    <w:rsid w:val="005456E5"/>
    <w:rsid w:val="00547541"/>
    <w:rsid w:val="00551365"/>
    <w:rsid w:val="005627FF"/>
    <w:rsid w:val="00566B57"/>
    <w:rsid w:val="00577D61"/>
    <w:rsid w:val="005822AC"/>
    <w:rsid w:val="00591D9B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65A1"/>
    <w:rsid w:val="00636AA2"/>
    <w:rsid w:val="0065051C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C3D37"/>
    <w:rsid w:val="006C6376"/>
    <w:rsid w:val="006D2172"/>
    <w:rsid w:val="006D6FF5"/>
    <w:rsid w:val="006F1B19"/>
    <w:rsid w:val="006F29ED"/>
    <w:rsid w:val="006F4F77"/>
    <w:rsid w:val="0070147C"/>
    <w:rsid w:val="00714FD6"/>
    <w:rsid w:val="00717608"/>
    <w:rsid w:val="007265F7"/>
    <w:rsid w:val="00731894"/>
    <w:rsid w:val="00734D83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97990"/>
    <w:rsid w:val="007A0755"/>
    <w:rsid w:val="007A31D9"/>
    <w:rsid w:val="007A74F9"/>
    <w:rsid w:val="007D41A1"/>
    <w:rsid w:val="008033D0"/>
    <w:rsid w:val="00803FB6"/>
    <w:rsid w:val="008059EF"/>
    <w:rsid w:val="008128F7"/>
    <w:rsid w:val="00812938"/>
    <w:rsid w:val="008273CA"/>
    <w:rsid w:val="00827B71"/>
    <w:rsid w:val="00830DAC"/>
    <w:rsid w:val="0083134C"/>
    <w:rsid w:val="00832F51"/>
    <w:rsid w:val="00843100"/>
    <w:rsid w:val="00847054"/>
    <w:rsid w:val="00850F25"/>
    <w:rsid w:val="008534AA"/>
    <w:rsid w:val="0087166E"/>
    <w:rsid w:val="008719C2"/>
    <w:rsid w:val="00884FF7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92531"/>
    <w:rsid w:val="00995CD5"/>
    <w:rsid w:val="009A1787"/>
    <w:rsid w:val="009A4F5A"/>
    <w:rsid w:val="009B08C2"/>
    <w:rsid w:val="009B1F44"/>
    <w:rsid w:val="009B4573"/>
    <w:rsid w:val="009C002A"/>
    <w:rsid w:val="009C1DA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60F49"/>
    <w:rsid w:val="00A61E15"/>
    <w:rsid w:val="00A6337E"/>
    <w:rsid w:val="00A66F91"/>
    <w:rsid w:val="00A70229"/>
    <w:rsid w:val="00A73750"/>
    <w:rsid w:val="00A86026"/>
    <w:rsid w:val="00A918D1"/>
    <w:rsid w:val="00A93A9A"/>
    <w:rsid w:val="00A97597"/>
    <w:rsid w:val="00AA5C16"/>
    <w:rsid w:val="00AC31D4"/>
    <w:rsid w:val="00AC6098"/>
    <w:rsid w:val="00AD3B26"/>
    <w:rsid w:val="00AE0190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09AD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4ED5"/>
    <w:rsid w:val="00BF5E73"/>
    <w:rsid w:val="00C01D7B"/>
    <w:rsid w:val="00C06939"/>
    <w:rsid w:val="00C21E3B"/>
    <w:rsid w:val="00C322FD"/>
    <w:rsid w:val="00C35B1A"/>
    <w:rsid w:val="00C41C7D"/>
    <w:rsid w:val="00C63023"/>
    <w:rsid w:val="00C63743"/>
    <w:rsid w:val="00C7450C"/>
    <w:rsid w:val="00C76C6C"/>
    <w:rsid w:val="00C76E31"/>
    <w:rsid w:val="00C80EC5"/>
    <w:rsid w:val="00C86BB9"/>
    <w:rsid w:val="00C8772C"/>
    <w:rsid w:val="00CA43FD"/>
    <w:rsid w:val="00CB18EB"/>
    <w:rsid w:val="00CB441E"/>
    <w:rsid w:val="00CB533E"/>
    <w:rsid w:val="00CC72E9"/>
    <w:rsid w:val="00CD25C2"/>
    <w:rsid w:val="00CD4D4E"/>
    <w:rsid w:val="00CE24E5"/>
    <w:rsid w:val="00CE41DB"/>
    <w:rsid w:val="00CE4D96"/>
    <w:rsid w:val="00D078C4"/>
    <w:rsid w:val="00D15EA5"/>
    <w:rsid w:val="00D2100B"/>
    <w:rsid w:val="00D24220"/>
    <w:rsid w:val="00D3089E"/>
    <w:rsid w:val="00D31D7A"/>
    <w:rsid w:val="00D33E60"/>
    <w:rsid w:val="00D430AD"/>
    <w:rsid w:val="00D460E7"/>
    <w:rsid w:val="00D63ABC"/>
    <w:rsid w:val="00D675F1"/>
    <w:rsid w:val="00D73B96"/>
    <w:rsid w:val="00D80807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460F"/>
    <w:rsid w:val="00DB5F40"/>
    <w:rsid w:val="00DD1E47"/>
    <w:rsid w:val="00DD61A9"/>
    <w:rsid w:val="00DD6EF1"/>
    <w:rsid w:val="00DE4958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F246A1"/>
    <w:rsid w:val="00F3252B"/>
    <w:rsid w:val="00F37917"/>
    <w:rsid w:val="00F5513E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E63ED882CD9D4C89CF5F9928C9F54E" ma:contentTypeVersion="4" ma:contentTypeDescription="Create a new document." ma:contentTypeScope="" ma:versionID="2b283c78ffc5c83e9e47535bdc3c2978">
  <xsd:schema xmlns:xsd="http://www.w3.org/2001/XMLSchema" xmlns:xs="http://www.w3.org/2001/XMLSchema" xmlns:p="http://schemas.microsoft.com/office/2006/metadata/properties" xmlns:ns2="01fc5384-9ea9-4532-aa2e-50cca479ed97" xmlns:ns3="89a823fe-7c72-45e2-a22a-edef43905ace" targetNamespace="http://schemas.microsoft.com/office/2006/metadata/properties" ma:root="true" ma:fieldsID="4c4739f4443c5b4f6779bc3f61e791a9" ns2:_="" ns3:_="">
    <xsd:import namespace="01fc5384-9ea9-4532-aa2e-50cca479ed97"/>
    <xsd:import namespace="89a823fe-7c72-45e2-a22a-edef43905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c5384-9ea9-4532-aa2e-50cca479ed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823fe-7c72-45e2-a22a-edef43905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9a823fe-7c72-45e2-a22a-edef43905ace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B4616-B3B6-4149-A128-B8B900A58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c5384-9ea9-4532-aa2e-50cca479ed97"/>
    <ds:schemaRef ds:uri="89a823fe-7c72-45e2-a22a-edef43905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89a823fe-7c72-45e2-a22a-edef43905ace"/>
  </ds:schemaRefs>
</ds:datastoreItem>
</file>

<file path=customXml/itemProps3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373020-F773-4377-9EBC-C2B4208A2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9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Prewpan Neamnam</cp:lastModifiedBy>
  <cp:revision>3</cp:revision>
  <cp:lastPrinted>2018-05-14T07:19:00Z</cp:lastPrinted>
  <dcterms:created xsi:type="dcterms:W3CDTF">2018-08-08T09:18:00Z</dcterms:created>
  <dcterms:modified xsi:type="dcterms:W3CDTF">2018-08-09T10:07:00Z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0x0101000DE63ED882CD9D4C89CF5F9928C9F54E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