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596EC9" w:rsidRDefault="002F414D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0" w:name="Title"/>
      <w:bookmarkStart w:id="1" w:name="_GoBack"/>
      <w:bookmarkEnd w:id="1"/>
      <w:r>
        <w:rPr>
          <w:rFonts w:ascii="Angsana New" w:hAnsi="Angsana New" w:cs="Angsana New"/>
          <w:b/>
          <w:bCs/>
          <w:sz w:val="30"/>
          <w:szCs w:val="30"/>
        </w:rPr>
        <w:tab/>
      </w:r>
    </w:p>
    <w:p w:rsidR="000140AE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0140AE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0140AE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0140AE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</w:p>
    <w:p w:rsidR="000140AE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0140AE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0140AE" w:rsidRDefault="000140AE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596EC9" w:rsidRPr="00D55D3F" w:rsidRDefault="00596EC9" w:rsidP="003227C5">
      <w:pPr>
        <w:spacing w:after="0" w:line="240" w:lineRule="auto"/>
        <w:ind w:right="-25"/>
        <w:rPr>
          <w:rFonts w:ascii="Angsana New" w:hAnsi="Angsana New" w:cs="Angsana New"/>
          <w:b/>
          <w:bCs/>
          <w:sz w:val="30"/>
          <w:szCs w:val="30"/>
        </w:rPr>
      </w:pPr>
    </w:p>
    <w:p w:rsidR="00596EC9" w:rsidRDefault="00581225" w:rsidP="002D2123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52"/>
          <w:szCs w:val="52"/>
        </w:rPr>
      </w:pPr>
      <w:r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</w:t>
      </w:r>
      <w:r w:rsidR="002433BF">
        <w:rPr>
          <w:rFonts w:ascii="Angsana New" w:hAnsi="Angsana New" w:cs="Angsana New" w:hint="cs"/>
          <w:b/>
          <w:bCs/>
          <w:sz w:val="52"/>
          <w:szCs w:val="52"/>
          <w:cs/>
        </w:rPr>
        <w:t>โรบินสัน</w:t>
      </w:r>
      <w:r w:rsidR="00596EC9" w:rsidRPr="00D55D3F">
        <w:rPr>
          <w:rFonts w:ascii="Angsana New" w:hAnsi="Angsana New" w:cs="Angsana New"/>
          <w:b/>
          <w:bCs/>
          <w:sz w:val="52"/>
          <w:szCs w:val="52"/>
          <w:cs/>
        </w:rPr>
        <w:t xml:space="preserve"> จำกัด </w:t>
      </w:r>
      <w:bookmarkStart w:id="2" w:name="SubTitle"/>
      <w:r w:rsidR="00596EC9" w:rsidRPr="00D55D3F">
        <w:rPr>
          <w:rFonts w:ascii="Angsana New" w:hAnsi="Angsana New" w:cs="Angsana New"/>
          <w:b/>
          <w:bCs/>
          <w:sz w:val="52"/>
          <w:szCs w:val="52"/>
        </w:rPr>
        <w:t>(</w:t>
      </w:r>
      <w:r w:rsidR="00596EC9" w:rsidRPr="00D55D3F">
        <w:rPr>
          <w:rFonts w:ascii="Angsana New" w:hAnsi="Angsana New" w:cs="Angsana New"/>
          <w:b/>
          <w:bCs/>
          <w:sz w:val="52"/>
          <w:szCs w:val="52"/>
          <w:cs/>
        </w:rPr>
        <w:t>มหาชน</w:t>
      </w:r>
      <w:r w:rsidR="00596EC9" w:rsidRPr="00D55D3F">
        <w:rPr>
          <w:rFonts w:ascii="Angsana New" w:hAnsi="Angsana New" w:cs="Angsana New"/>
          <w:b/>
          <w:bCs/>
          <w:sz w:val="52"/>
          <w:szCs w:val="52"/>
        </w:rPr>
        <w:t>)</w:t>
      </w:r>
      <w:r w:rsidR="002D2123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="00596EC9" w:rsidRPr="00D55D3F">
        <w:rPr>
          <w:rFonts w:ascii="Angsana New" w:hAnsi="Angsana New" w:cs="Angsana New"/>
          <w:b/>
          <w:bCs/>
          <w:sz w:val="52"/>
          <w:szCs w:val="52"/>
          <w:cs/>
        </w:rPr>
        <w:t>และบริษัทย่อย</w:t>
      </w:r>
      <w:bookmarkEnd w:id="0"/>
    </w:p>
    <w:p w:rsidR="00C70D6F" w:rsidRPr="00D55D3F" w:rsidRDefault="00C70D6F" w:rsidP="00D55D3F">
      <w:pPr>
        <w:spacing w:after="0" w:line="240" w:lineRule="auto"/>
        <w:ind w:left="-90" w:right="-2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bookmarkEnd w:id="2"/>
    <w:p w:rsidR="00EC6325" w:rsidRDefault="00EC6325" w:rsidP="00EC632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116C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:rsidR="00EC6325" w:rsidRPr="006116C6" w:rsidRDefault="00EC6325" w:rsidP="00EC632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A421F">
        <w:rPr>
          <w:rFonts w:ascii="Angsana New" w:hAnsi="Angsana New" w:cs="Angsana New"/>
          <w:b w:val="0"/>
          <w:bCs w:val="0"/>
          <w:sz w:val="32"/>
          <w:szCs w:val="32"/>
          <w:cs/>
        </w:rPr>
        <w:lastRenderedPageBreak/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FA421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มิถุนายน</w:t>
      </w:r>
      <w:r w:rsidRPr="00FA421F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1</w:t>
      </w:r>
    </w:p>
    <w:p w:rsidR="00EC6325" w:rsidRPr="006116C6" w:rsidRDefault="00EC6325" w:rsidP="00EC632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6116C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EB1963" w:rsidRDefault="00EC6325" w:rsidP="00EC6325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  <w:r w:rsidRPr="00D55D3F">
        <w:rPr>
          <w:rFonts w:ascii="Angsana New" w:hAnsi="Angsana New" w:cs="Angsana New"/>
          <w:sz w:val="32"/>
          <w:szCs w:val="32"/>
          <w:cs/>
        </w:rPr>
        <w:t>รายงาน</w:t>
      </w:r>
      <w:r>
        <w:rPr>
          <w:rFonts w:ascii="Angsana New" w:hAnsi="Angsana New" w:cs="Angsana New"/>
          <w:sz w:val="32"/>
          <w:szCs w:val="32"/>
          <w:cs/>
          <w:lang w:val="th-TH"/>
        </w:rPr>
        <w:t>การสอบทานข้อมูลทางการเงินระหว่างกาลโดย</w:t>
      </w:r>
      <w:r w:rsidRPr="00D55D3F">
        <w:rPr>
          <w:rFonts w:ascii="Angsana New" w:hAnsi="Angsana New" w:cs="Angsana New"/>
          <w:sz w:val="32"/>
          <w:szCs w:val="32"/>
          <w:cs/>
          <w:lang w:val="th-TH"/>
        </w:rPr>
        <w:t>ผู้สอบบัญชี</w:t>
      </w:r>
      <w:r w:rsidRPr="00D55D3F">
        <w:rPr>
          <w:rFonts w:ascii="Angsana New" w:hAnsi="Angsana New" w:cs="Angsana New"/>
          <w:sz w:val="32"/>
          <w:szCs w:val="32"/>
          <w:cs/>
        </w:rPr>
        <w:t>รับอนุญาต</w:t>
      </w:r>
    </w:p>
    <w:p w:rsidR="00EB1963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EB1963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EB1963" w:rsidRPr="00806E11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EB1963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EB1963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EB1963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EB1963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EB1963" w:rsidRDefault="00EB1963" w:rsidP="00A01913">
      <w:pPr>
        <w:spacing w:after="0" w:line="240" w:lineRule="auto"/>
        <w:ind w:left="-90" w:right="-25"/>
        <w:jc w:val="center"/>
        <w:rPr>
          <w:rFonts w:ascii="Angsana New" w:hAnsi="Angsana New" w:cs="Angsana New"/>
          <w:sz w:val="32"/>
          <w:szCs w:val="32"/>
        </w:rPr>
      </w:pPr>
    </w:p>
    <w:p w:rsidR="00D26E54" w:rsidRPr="00D26E54" w:rsidRDefault="00886D2B" w:rsidP="00886D2B">
      <w:pPr>
        <w:tabs>
          <w:tab w:val="left" w:pos="3015"/>
        </w:tabs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</w:p>
    <w:p w:rsidR="00D26E54" w:rsidRPr="00D26E54" w:rsidRDefault="00312B85" w:rsidP="00D55D3F">
      <w:pPr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:rsidR="00D26E54" w:rsidRDefault="00D26E54" w:rsidP="00D55D3F">
      <w:pPr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</w:pPr>
    </w:p>
    <w:p w:rsidR="00F22A3F" w:rsidRDefault="00F22A3F" w:rsidP="00D55D3F">
      <w:pPr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</w:pPr>
    </w:p>
    <w:p w:rsidR="00F22A3F" w:rsidRPr="00D26E54" w:rsidRDefault="00F22A3F" w:rsidP="00D55D3F">
      <w:pPr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</w:pPr>
    </w:p>
    <w:p w:rsidR="00D26E54" w:rsidRPr="00D26E54" w:rsidRDefault="00D26E54" w:rsidP="00D55D3F">
      <w:pPr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</w:pPr>
    </w:p>
    <w:p w:rsidR="00D26E54" w:rsidRDefault="00D26E54" w:rsidP="00D55D3F">
      <w:pPr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</w:pPr>
    </w:p>
    <w:p w:rsidR="00806DC3" w:rsidRDefault="00806DC3" w:rsidP="00D55D3F">
      <w:pPr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</w:pPr>
    </w:p>
    <w:p w:rsidR="004C720C" w:rsidRDefault="004C720C" w:rsidP="00D55D3F">
      <w:pPr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</w:pPr>
    </w:p>
    <w:p w:rsidR="004C720C" w:rsidRPr="00D26E54" w:rsidRDefault="004C720C" w:rsidP="00D55D3F">
      <w:pPr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</w:pPr>
    </w:p>
    <w:p w:rsidR="00D26E54" w:rsidRPr="00D26E54" w:rsidRDefault="00D26E54" w:rsidP="00D55D3F">
      <w:pPr>
        <w:spacing w:after="0" w:line="240" w:lineRule="auto"/>
        <w:ind w:right="-25"/>
        <w:rPr>
          <w:rFonts w:ascii="Angsana New" w:hAnsi="Angsana New" w:cs="Angsana New"/>
          <w:sz w:val="32"/>
          <w:szCs w:val="32"/>
        </w:rPr>
      </w:pPr>
    </w:p>
    <w:p w:rsidR="00E07B1A" w:rsidRPr="00D55D3F" w:rsidRDefault="008E78F1" w:rsidP="002115E6">
      <w:pPr>
        <w:spacing w:after="0" w:line="240" w:lineRule="auto"/>
        <w:ind w:right="-25"/>
        <w:rPr>
          <w:rFonts w:ascii="Angsana New" w:hAnsi="Angsana New" w:cs="Angsana New"/>
          <w:b/>
          <w:bCs/>
          <w:sz w:val="32"/>
          <w:szCs w:val="32"/>
        </w:rPr>
      </w:pPr>
      <w:r w:rsidRPr="008E78F1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E07B1A" w:rsidRPr="00D55D3F" w:rsidRDefault="00E07B1A" w:rsidP="002115E6">
      <w:pPr>
        <w:spacing w:after="0" w:line="240" w:lineRule="auto"/>
        <w:ind w:right="-25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:rsidR="00E07B1A" w:rsidRPr="00D55D3F" w:rsidRDefault="008E78F1" w:rsidP="008E78F1">
      <w:pPr>
        <w:spacing w:line="240" w:lineRule="auto"/>
        <w:ind w:right="-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E78F1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</w:t>
      </w:r>
      <w:r w:rsidR="00581225">
        <w:rPr>
          <w:rFonts w:ascii="Angsana New" w:hAnsi="Angsana New" w:cs="Angsana New"/>
          <w:b/>
          <w:bCs/>
          <w:sz w:val="30"/>
          <w:szCs w:val="30"/>
          <w:cs/>
        </w:rPr>
        <w:t xml:space="preserve"> คณะกรรมการบริษัท </w:t>
      </w:r>
      <w:r w:rsidRPr="008E78F1">
        <w:rPr>
          <w:rFonts w:ascii="Angsana New" w:hAnsi="Angsana New" w:cs="Angsana New"/>
          <w:b/>
          <w:bCs/>
          <w:sz w:val="30"/>
          <w:szCs w:val="30"/>
          <w:cs/>
        </w:rPr>
        <w:t xml:space="preserve">โรบินสัน จำกัด </w:t>
      </w:r>
      <w:r w:rsidRPr="008E78F1">
        <w:rPr>
          <w:rFonts w:ascii="Angsana New" w:hAnsi="Angsana New" w:cs="Angsana New"/>
          <w:b/>
          <w:bCs/>
          <w:sz w:val="30"/>
          <w:szCs w:val="30"/>
        </w:rPr>
        <w:t>(</w:t>
      </w:r>
      <w:r w:rsidRPr="008E78F1">
        <w:rPr>
          <w:rFonts w:ascii="Angsana New" w:hAnsi="Angsana New" w:cs="Angsana New"/>
          <w:b/>
          <w:bCs/>
          <w:sz w:val="30"/>
          <w:szCs w:val="30"/>
          <w:cs/>
        </w:rPr>
        <w:t>มหาชน</w:t>
      </w:r>
      <w:r w:rsidRPr="008E78F1">
        <w:rPr>
          <w:rFonts w:ascii="Angsana New" w:hAnsi="Angsana New" w:cs="Angsana New"/>
          <w:b/>
          <w:bCs/>
          <w:sz w:val="30"/>
          <w:szCs w:val="30"/>
        </w:rPr>
        <w:t>)</w:t>
      </w:r>
    </w:p>
    <w:p w:rsidR="00E07B1A" w:rsidRPr="00F14869" w:rsidRDefault="00E07B1A" w:rsidP="008E78F1">
      <w:pPr>
        <w:spacing w:after="0" w:line="240" w:lineRule="auto"/>
        <w:ind w:right="-25"/>
        <w:jc w:val="both"/>
        <w:rPr>
          <w:rFonts w:ascii="Angsana New" w:hAnsi="Angsana New" w:cs="Angsana New"/>
        </w:rPr>
      </w:pPr>
    </w:p>
    <w:p w:rsidR="008E78F1" w:rsidRPr="006116C6" w:rsidRDefault="008E78F1" w:rsidP="00927D9F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  <w:r w:rsidRPr="006116C6">
        <w:rPr>
          <w:rFonts w:ascii="Angsana New" w:hAnsi="Angsana New" w:cs="Angsana New"/>
          <w:spacing w:val="-2"/>
          <w:cs/>
        </w:rPr>
        <w:lastRenderedPageBreak/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2D2123">
        <w:rPr>
          <w:rFonts w:ascii="Angsana New" w:hAnsi="Angsana New" w:cs="Angsana New" w:hint="cs"/>
          <w:spacing w:val="-2"/>
          <w:cs/>
        </w:rPr>
        <w:t>3</w:t>
      </w:r>
      <w:r w:rsidR="00EC6325">
        <w:rPr>
          <w:rFonts w:ascii="Angsana New" w:hAnsi="Angsana New" w:cs="Angsana New" w:hint="cs"/>
          <w:spacing w:val="-2"/>
          <w:cs/>
        </w:rPr>
        <w:t>0</w:t>
      </w:r>
      <w:r w:rsidRPr="006116C6">
        <w:rPr>
          <w:rFonts w:ascii="Angsana New" w:hAnsi="Angsana New" w:cs="Angsana New"/>
          <w:spacing w:val="-2"/>
          <w:cs/>
        </w:rPr>
        <w:t xml:space="preserve"> </w:t>
      </w:r>
      <w:r w:rsidR="00EC6325">
        <w:rPr>
          <w:rFonts w:ascii="Angsana New" w:hAnsi="Angsana New" w:cs="Angsana New" w:hint="cs"/>
          <w:spacing w:val="-2"/>
          <w:cs/>
        </w:rPr>
        <w:t>มิถุนายน</w:t>
      </w:r>
      <w:r w:rsidRPr="006116C6">
        <w:rPr>
          <w:rFonts w:ascii="Angsana New" w:hAnsi="Angsana New" w:cs="Angsana New"/>
          <w:spacing w:val="-2"/>
          <w:cs/>
        </w:rPr>
        <w:t xml:space="preserve"> </w:t>
      </w:r>
      <w:r w:rsidR="001B2D1C">
        <w:rPr>
          <w:rFonts w:ascii="Angsana New" w:hAnsi="Angsana New" w:cs="Angsana New" w:hint="cs"/>
          <w:spacing w:val="-2"/>
          <w:cs/>
        </w:rPr>
        <w:t>25</w:t>
      </w:r>
      <w:r>
        <w:rPr>
          <w:rFonts w:ascii="Angsana New" w:hAnsi="Angsana New" w:cs="Angsana New" w:hint="cs"/>
          <w:spacing w:val="-2"/>
          <w:cs/>
        </w:rPr>
        <w:t>6</w:t>
      </w:r>
      <w:r w:rsidR="0037142B">
        <w:rPr>
          <w:rFonts w:ascii="Angsana New" w:hAnsi="Angsana New" w:cs="Angsana New" w:hint="cs"/>
          <w:spacing w:val="-2"/>
          <w:cs/>
        </w:rPr>
        <w:t>1</w:t>
      </w:r>
      <w:r>
        <w:rPr>
          <w:rFonts w:ascii="Angsana New" w:hAnsi="Angsana New" w:cs="Angsana New"/>
          <w:spacing w:val="-2"/>
          <w:lang w:val="en-US"/>
        </w:rPr>
        <w:t xml:space="preserve"> </w:t>
      </w:r>
      <w:r w:rsidR="00927D9F">
        <w:rPr>
          <w:rFonts w:ascii="Angsana New" w:hAnsi="Angsana New" w:cs="Angsana New"/>
          <w:spacing w:val="-2"/>
          <w:lang w:val="en-US"/>
        </w:rPr>
        <w:t xml:space="preserve">                      </w:t>
      </w:r>
      <w:r w:rsidRPr="006116C6">
        <w:rPr>
          <w:rFonts w:ascii="Angsana New" w:hAnsi="Angsana New" w:cs="Angsana New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="00B403AF" w:rsidRPr="00CC67A5">
        <w:rPr>
          <w:rFonts w:ascii="Angsana New" w:hAnsi="Angsana New" w:cs="Angsana New"/>
          <w:cs/>
        </w:rPr>
        <w:t>รสำหรับงวด</w:t>
      </w:r>
      <w:r w:rsidR="00B403AF">
        <w:rPr>
          <w:rFonts w:ascii="Angsana New" w:hAnsi="Angsana New" w:cs="Angsana New"/>
          <w:spacing w:val="-2"/>
          <w:cs/>
        </w:rPr>
        <w:t>สามเดือน</w:t>
      </w:r>
      <w:r w:rsidR="00B403AF">
        <w:rPr>
          <w:rFonts w:ascii="Angsana New" w:hAnsi="Angsana New" w:cs="Angsana New" w:hint="cs"/>
          <w:spacing w:val="-2"/>
          <w:cs/>
        </w:rPr>
        <w:t>และหกเดือน</w:t>
      </w:r>
      <w:r w:rsidR="00B403AF">
        <w:rPr>
          <w:rFonts w:ascii="Angsana New" w:hAnsi="Angsana New" w:cs="Angsana New"/>
          <w:spacing w:val="-2"/>
          <w:cs/>
        </w:rPr>
        <w:t>สิ้นสุด</w:t>
      </w:r>
      <w:r w:rsidR="00B403AF">
        <w:rPr>
          <w:rFonts w:ascii="Angsana New" w:hAnsi="Angsana New" w:cs="Angsana New"/>
          <w:spacing w:val="-2"/>
          <w:cs/>
        </w:rPr>
        <w:br/>
        <w:t xml:space="preserve">วันที่ </w:t>
      </w:r>
      <w:r w:rsidR="00B403AF">
        <w:rPr>
          <w:rFonts w:ascii="Angsana New" w:hAnsi="Angsana New" w:cs="Angsana New" w:hint="cs"/>
          <w:spacing w:val="-2"/>
          <w:cs/>
        </w:rPr>
        <w:t>30</w:t>
      </w:r>
      <w:r w:rsidR="00B403AF" w:rsidRPr="006116C6">
        <w:rPr>
          <w:rFonts w:ascii="Angsana New" w:hAnsi="Angsana New" w:cs="Angsana New"/>
          <w:spacing w:val="-2"/>
          <w:cs/>
        </w:rPr>
        <w:t xml:space="preserve"> </w:t>
      </w:r>
      <w:r w:rsidR="00B403AF">
        <w:rPr>
          <w:rFonts w:ascii="Angsana New" w:hAnsi="Angsana New" w:cs="Angsana New" w:hint="cs"/>
          <w:spacing w:val="-2"/>
          <w:cs/>
        </w:rPr>
        <w:t>มิถุนายน</w:t>
      </w:r>
      <w:r w:rsidR="00B403AF" w:rsidRPr="006116C6">
        <w:rPr>
          <w:rFonts w:ascii="Angsana New" w:hAnsi="Angsana New" w:cs="Angsana New"/>
          <w:spacing w:val="-2"/>
          <w:cs/>
        </w:rPr>
        <w:t xml:space="preserve"> </w:t>
      </w:r>
      <w:r w:rsidR="00B403AF">
        <w:rPr>
          <w:rFonts w:ascii="Angsana New" w:hAnsi="Angsana New" w:cs="Angsana New"/>
          <w:spacing w:val="-2"/>
          <w:cs/>
        </w:rPr>
        <w:t>25</w:t>
      </w:r>
      <w:r w:rsidR="00B403AF">
        <w:rPr>
          <w:rFonts w:ascii="Angsana New" w:hAnsi="Angsana New" w:cs="Angsana New" w:hint="cs"/>
          <w:spacing w:val="-2"/>
          <w:cs/>
        </w:rPr>
        <w:t>61</w:t>
      </w:r>
      <w:r w:rsidRPr="006116C6">
        <w:rPr>
          <w:rFonts w:ascii="Angsana New" w:hAnsi="Angsana New" w:cs="Angsana New"/>
          <w:spacing w:val="-2"/>
          <w:lang w:val="en-US"/>
        </w:rPr>
        <w:t xml:space="preserve"> </w:t>
      </w:r>
      <w:r w:rsidRPr="006116C6">
        <w:rPr>
          <w:rFonts w:ascii="Angsana New" w:hAnsi="Angsana New" w:cs="Angsana New"/>
          <w:spacing w:val="-2"/>
          <w:cs/>
        </w:rPr>
        <w:t>งบแสดงการเปลี่ยนแปลงส่วนของผู้ถือหุ้นรวมและงบแสดง</w:t>
      </w:r>
      <w:r w:rsidRPr="00CC67A5">
        <w:rPr>
          <w:rFonts w:ascii="Angsana New" w:hAnsi="Angsana New" w:cs="Angsana New"/>
          <w:cs/>
        </w:rPr>
        <w:t>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</w:t>
      </w:r>
      <w:r w:rsidR="00EC6325">
        <w:rPr>
          <w:rFonts w:ascii="Angsana New" w:hAnsi="Angsana New" w:cs="Angsana New" w:hint="cs"/>
          <w:spacing w:val="-2"/>
          <w:cs/>
        </w:rPr>
        <w:t>หกเดือน</w:t>
      </w:r>
      <w:r w:rsidR="002D2123">
        <w:rPr>
          <w:rFonts w:ascii="Angsana New" w:hAnsi="Angsana New" w:cs="Angsana New"/>
          <w:spacing w:val="-2"/>
          <w:cs/>
        </w:rPr>
        <w:t xml:space="preserve">สิ้นสุดวันที่ </w:t>
      </w:r>
      <w:r w:rsidR="002D2123">
        <w:rPr>
          <w:rFonts w:ascii="Angsana New" w:hAnsi="Angsana New" w:cs="Angsana New" w:hint="cs"/>
          <w:spacing w:val="-2"/>
          <w:cs/>
        </w:rPr>
        <w:t>3</w:t>
      </w:r>
      <w:r w:rsidR="00EC6325">
        <w:rPr>
          <w:rFonts w:ascii="Angsana New" w:hAnsi="Angsana New" w:cs="Angsana New" w:hint="cs"/>
          <w:spacing w:val="-2"/>
          <w:cs/>
        </w:rPr>
        <w:t>0</w:t>
      </w:r>
      <w:r w:rsidRPr="006116C6">
        <w:rPr>
          <w:rFonts w:ascii="Angsana New" w:hAnsi="Angsana New" w:cs="Angsana New"/>
          <w:spacing w:val="-2"/>
          <w:cs/>
        </w:rPr>
        <w:t xml:space="preserve"> </w:t>
      </w:r>
      <w:r w:rsidR="00EC6325">
        <w:rPr>
          <w:rFonts w:ascii="Angsana New" w:hAnsi="Angsana New" w:cs="Angsana New" w:hint="cs"/>
          <w:spacing w:val="-2"/>
          <w:cs/>
        </w:rPr>
        <w:t>มิถุนายน</w:t>
      </w:r>
      <w:r w:rsidRPr="006116C6">
        <w:rPr>
          <w:rFonts w:ascii="Angsana New" w:hAnsi="Angsana New" w:cs="Angsana New"/>
          <w:spacing w:val="-2"/>
          <w:cs/>
        </w:rPr>
        <w:t xml:space="preserve"> </w:t>
      </w:r>
      <w:r>
        <w:rPr>
          <w:rFonts w:ascii="Angsana New" w:hAnsi="Angsana New" w:cs="Angsana New"/>
          <w:spacing w:val="-2"/>
          <w:cs/>
        </w:rPr>
        <w:t>25</w:t>
      </w:r>
      <w:r>
        <w:rPr>
          <w:rFonts w:ascii="Angsana New" w:hAnsi="Angsana New" w:cs="Angsana New" w:hint="cs"/>
          <w:spacing w:val="-2"/>
          <w:cs/>
        </w:rPr>
        <w:t>6</w:t>
      </w:r>
      <w:r w:rsidR="0037142B">
        <w:rPr>
          <w:rFonts w:ascii="Angsana New" w:hAnsi="Angsana New" w:cs="Angsana New" w:hint="cs"/>
          <w:spacing w:val="-2"/>
          <w:cs/>
        </w:rPr>
        <w:t>1</w:t>
      </w:r>
      <w:r w:rsidRPr="006116C6">
        <w:rPr>
          <w:rFonts w:ascii="Angsana New" w:hAnsi="Angsana New" w:cs="Angsana New"/>
          <w:spacing w:val="-2"/>
          <w:cs/>
        </w:rPr>
        <w:t xml:space="preserve"> และหมายเหตุประกอบงบการเงินแบบย่อ (ข้อมูลทา</w:t>
      </w:r>
      <w:r w:rsidR="006B19F1">
        <w:rPr>
          <w:rFonts w:ascii="Angsana New" w:hAnsi="Angsana New" w:cs="Angsana New"/>
          <w:spacing w:val="-2"/>
          <w:cs/>
        </w:rPr>
        <w:t xml:space="preserve">งการเงินระหว่างกาล) ของบริษัท </w:t>
      </w:r>
      <w:r w:rsidRPr="006116C6">
        <w:rPr>
          <w:rFonts w:ascii="Angsana New" w:hAnsi="Angsana New" w:cs="Angsana New"/>
          <w:spacing w:val="-2"/>
          <w:cs/>
        </w:rPr>
        <w:t xml:space="preserve">โรบินสัน จำกัด (มหาชน) และบริษัทย่อย และของเฉพาะบริษัท โรบินสัน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4E77CD">
        <w:rPr>
          <w:rFonts w:ascii="Angsana New" w:hAnsi="Angsana New" w:cs="Angsana New" w:hint="cs"/>
          <w:spacing w:val="-2"/>
          <w:cs/>
        </w:rPr>
        <w:t>34</w:t>
      </w:r>
      <w:r w:rsidRPr="006116C6">
        <w:rPr>
          <w:rFonts w:ascii="Angsana New" w:hAnsi="Angsana New" w:cs="Angsana New"/>
          <w:spacing w:val="-2"/>
          <w:cs/>
        </w:rPr>
        <w:t xml:space="preserve"> </w:t>
      </w:r>
      <w:r w:rsidR="00B9482C">
        <w:rPr>
          <w:rFonts w:ascii="Angsana New" w:hAnsi="Angsana New" w:cs="Angsana New"/>
          <w:spacing w:val="-2"/>
          <w:cs/>
        </w:rPr>
        <w:t>เรื่อง</w:t>
      </w:r>
      <w:r w:rsidR="00511BA7">
        <w:rPr>
          <w:rFonts w:ascii="Angsana New" w:hAnsi="Angsana New" w:cs="Angsana New" w:hint="cs"/>
          <w:spacing w:val="-2"/>
          <w:cs/>
        </w:rPr>
        <w:t xml:space="preserve"> </w:t>
      </w:r>
      <w:r w:rsidR="00F9553C">
        <w:rPr>
          <w:rFonts w:ascii="Angsana New" w:hAnsi="Angsana New" w:cs="Angsana New" w:hint="cs"/>
          <w:spacing w:val="-2"/>
          <w:cs/>
        </w:rPr>
        <w:t>การรายงาน</w:t>
      </w:r>
      <w:r w:rsidR="00511BA7">
        <w:rPr>
          <w:rFonts w:ascii="Angsana New" w:hAnsi="Angsana New" w:cs="Angsana New" w:hint="cs"/>
          <w:spacing w:val="-2"/>
          <w:cs/>
        </w:rPr>
        <w:t>ทาง</w:t>
      </w:r>
      <w:r w:rsidRPr="006116C6">
        <w:rPr>
          <w:rFonts w:ascii="Angsana New" w:hAnsi="Angsana New" w:cs="Angsana New"/>
          <w:spacing w:val="-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F9553C" w:rsidRDefault="00F9553C" w:rsidP="00F9553C">
      <w:pPr>
        <w:spacing w:after="0" w:line="240" w:lineRule="auto"/>
        <w:ind w:right="-25"/>
        <w:jc w:val="both"/>
        <w:rPr>
          <w:rFonts w:ascii="Angsana New" w:hAnsi="Angsana New"/>
          <w:i/>
          <w:iCs/>
          <w:sz w:val="30"/>
          <w:szCs w:val="30"/>
        </w:rPr>
      </w:pPr>
    </w:p>
    <w:p w:rsidR="00F9553C" w:rsidRPr="00703C09" w:rsidRDefault="00F9553C" w:rsidP="00F9553C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703C09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ขอบเขตการสอบทาน</w:t>
      </w:r>
    </w:p>
    <w:p w:rsidR="00F9553C" w:rsidRPr="00703C09" w:rsidRDefault="00F9553C" w:rsidP="00F9553C">
      <w:pPr>
        <w:spacing w:after="0" w:line="240" w:lineRule="auto"/>
        <w:ind w:right="-25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:rsidR="00F9553C" w:rsidRPr="00703C09" w:rsidRDefault="00F9553C" w:rsidP="00F9553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09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03C09">
        <w:rPr>
          <w:rFonts w:ascii="Angsana New" w:hAnsi="Angsana New" w:cs="Angsana New"/>
          <w:sz w:val="30"/>
          <w:szCs w:val="30"/>
        </w:rPr>
        <w:t xml:space="preserve"> </w:t>
      </w:r>
      <w:r w:rsidRPr="00703C09">
        <w:rPr>
          <w:rFonts w:ascii="Angsana New" w:hAnsi="Angsana New" w:cs="Angsana New"/>
          <w:sz w:val="30"/>
          <w:szCs w:val="30"/>
          <w:cs/>
        </w:rPr>
        <w:t>รหัส</w:t>
      </w:r>
      <w:r w:rsidRPr="00703C09">
        <w:rPr>
          <w:rFonts w:ascii="Angsana New" w:hAnsi="Angsana New" w:cs="Angsana New"/>
          <w:sz w:val="30"/>
          <w:szCs w:val="30"/>
        </w:rPr>
        <w:t xml:space="preserve"> 2410 “</w:t>
      </w:r>
      <w:r w:rsidRPr="00703C09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03C09">
        <w:rPr>
          <w:rFonts w:ascii="Angsana New" w:hAnsi="Angsana New" w:cs="Angsana New"/>
          <w:sz w:val="30"/>
          <w:szCs w:val="30"/>
        </w:rPr>
        <w:t>”</w:t>
      </w:r>
      <w:r w:rsidRPr="00703C09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703C09">
        <w:rPr>
          <w:rFonts w:ascii="Angsana New" w:hAnsi="Angsana New" w:cs="Angsana New"/>
          <w:sz w:val="30"/>
          <w:szCs w:val="30"/>
        </w:rPr>
        <w:t xml:space="preserve"> </w:t>
      </w:r>
      <w:r w:rsidRPr="00703C09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703C09">
        <w:rPr>
          <w:rFonts w:ascii="Angsana New" w:hAnsi="Angsana New" w:cs="Angsana New"/>
          <w:sz w:val="30"/>
          <w:szCs w:val="30"/>
        </w:rPr>
        <w:t xml:space="preserve"> </w:t>
      </w:r>
      <w:r w:rsidRPr="00703C09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03C09">
        <w:rPr>
          <w:rFonts w:ascii="Angsana New" w:hAnsi="Angsana New" w:cs="Angsana New"/>
          <w:sz w:val="30"/>
          <w:szCs w:val="30"/>
        </w:rPr>
        <w:t xml:space="preserve"> </w:t>
      </w:r>
      <w:r w:rsidRPr="00703C09">
        <w:rPr>
          <w:rFonts w:ascii="Angsana New" w:hAnsi="Angsana New" w:cs="Angsana New"/>
          <w:sz w:val="30"/>
          <w:szCs w:val="30"/>
          <w:cs/>
        </w:rPr>
        <w:t>ดังนั้นข้าพเจ้าจึงไม่อาจแสดงความเห็นต่อข้อมูล</w:t>
      </w:r>
      <w:r w:rsidR="00650074">
        <w:rPr>
          <w:rFonts w:ascii="Angsana New" w:hAnsi="Angsana New" w:cs="Angsana New"/>
          <w:sz w:val="30"/>
          <w:szCs w:val="30"/>
          <w:cs/>
        </w:rPr>
        <w:t>ทางการเงินระหว่างกาลที่สอบทาน</w:t>
      </w:r>
    </w:p>
    <w:p w:rsidR="00F9553C" w:rsidRDefault="00F9553C" w:rsidP="00F9553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F9553C" w:rsidRDefault="00F9553C" w:rsidP="00F9553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F9553C" w:rsidRDefault="00F9553C" w:rsidP="00F9553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F9553C" w:rsidRDefault="00F9553C" w:rsidP="00F9553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312B85" w:rsidRDefault="00312B85" w:rsidP="00312B8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  <w:sectPr w:rsidR="00312B85" w:rsidSect="00EA5436">
          <w:headerReference w:type="default" r:id="rId8"/>
          <w:footerReference w:type="default" r:id="rId9"/>
          <w:footerReference w:type="first" r:id="rId10"/>
          <w:type w:val="nextColumn"/>
          <w:pgSz w:w="11909" w:h="16834" w:code="9"/>
          <w:pgMar w:top="691" w:right="1152" w:bottom="576" w:left="1152" w:header="720" w:footer="720" w:gutter="0"/>
          <w:pgNumType w:start="1"/>
          <w:cols w:space="720"/>
          <w:docGrid w:linePitch="272"/>
        </w:sectPr>
      </w:pPr>
    </w:p>
    <w:p w:rsidR="00F9553C" w:rsidRPr="00F9553C" w:rsidRDefault="00F9553C" w:rsidP="004C720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F9553C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:rsidR="004C720C" w:rsidRDefault="004C720C" w:rsidP="004C720C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pacing w:val="-2"/>
          <w:sz w:val="30"/>
          <w:szCs w:val="30"/>
        </w:rPr>
      </w:pPr>
    </w:p>
    <w:p w:rsidR="00F9553C" w:rsidRPr="00F9553C" w:rsidRDefault="00F9553C" w:rsidP="004C720C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pacing w:val="-2"/>
          <w:sz w:val="30"/>
          <w:szCs w:val="30"/>
        </w:rPr>
      </w:pPr>
      <w:r w:rsidRPr="00F9553C">
        <w:rPr>
          <w:rFonts w:ascii="Angsana New" w:hAnsi="Angsana New" w:cs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F9553C">
        <w:rPr>
          <w:rFonts w:ascii="Angsana New" w:hAnsi="Angsana New" w:cs="Angsana New"/>
          <w:spacing w:val="-2"/>
          <w:sz w:val="30"/>
          <w:szCs w:val="30"/>
        </w:rPr>
        <w:t>34</w:t>
      </w:r>
      <w:r w:rsidRPr="00F9553C">
        <w:rPr>
          <w:rFonts w:ascii="Angsana New" w:hAnsi="Angsana New" w:cs="Angsana New"/>
          <w:spacing w:val="-2"/>
          <w:sz w:val="30"/>
          <w:szCs w:val="30"/>
          <w:cs/>
        </w:rPr>
        <w:t xml:space="preserve"> เรื่อง </w:t>
      </w:r>
      <w:r w:rsidR="00166892">
        <w:rPr>
          <w:rFonts w:ascii="Angsana New" w:hAnsi="Angsana New" w:cs="Angsana New" w:hint="cs"/>
          <w:spacing w:val="-2"/>
          <w:sz w:val="30"/>
          <w:szCs w:val="30"/>
          <w:cs/>
        </w:rPr>
        <w:t>การรายงานทาง</w:t>
      </w:r>
      <w:r w:rsidRPr="00F9553C">
        <w:rPr>
          <w:rFonts w:ascii="Angsana New" w:hAnsi="Angsana New" w:cs="Angsana New"/>
          <w:spacing w:val="-2"/>
          <w:sz w:val="30"/>
          <w:szCs w:val="30"/>
          <w:cs/>
        </w:rPr>
        <w:t>การเงินระหว่างกาล</w:t>
      </w:r>
      <w:r w:rsidRPr="00F9553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F9553C">
        <w:rPr>
          <w:rFonts w:ascii="Angsana New" w:hAnsi="Angsana New" w:cs="Angsana New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:rsidR="00BF315C" w:rsidRPr="00806E5C" w:rsidRDefault="00BF315C" w:rsidP="004C720C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BF315C" w:rsidRPr="00166892" w:rsidRDefault="00BF315C" w:rsidP="004C720C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2115E6" w:rsidRPr="00806E5C" w:rsidRDefault="002115E6" w:rsidP="004C720C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2115E6" w:rsidRDefault="002115E6" w:rsidP="004C720C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430716" w:rsidRPr="00806E5C" w:rsidRDefault="00430716" w:rsidP="004C720C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2115E6" w:rsidRPr="00D55D3F" w:rsidRDefault="002115E6" w:rsidP="002115E6">
      <w:pPr>
        <w:spacing w:after="0" w:line="240" w:lineRule="auto"/>
        <w:ind w:right="-25"/>
        <w:jc w:val="both"/>
        <w:rPr>
          <w:rFonts w:ascii="Angsana New" w:hAnsi="Angsana New" w:cs="Angsana New"/>
          <w:sz w:val="30"/>
          <w:szCs w:val="30"/>
          <w:rtl/>
          <w:cs/>
          <w:lang w:val="th-TH"/>
        </w:rPr>
      </w:pPr>
      <w:r w:rsidRPr="00D55D3F">
        <w:rPr>
          <w:rFonts w:ascii="Angsana New" w:hAnsi="Angsana New" w:cs="Angsana New"/>
          <w:sz w:val="30"/>
          <w:szCs w:val="30"/>
          <w:rtl/>
          <w:cs/>
        </w:rPr>
        <w:t>(</w:t>
      </w:r>
      <w:r w:rsidR="00D23C4B">
        <w:rPr>
          <w:rFonts w:ascii="Angsana New" w:hAnsi="Angsana New" w:cs="Angsana New" w:hint="cs"/>
          <w:sz w:val="30"/>
          <w:szCs w:val="30"/>
          <w:rtl/>
          <w:cs/>
        </w:rPr>
        <w:t>พรทิพย์ ริมดุสิต</w:t>
      </w:r>
      <w:r w:rsidRPr="00D55D3F">
        <w:rPr>
          <w:rFonts w:ascii="Angsana New" w:hAnsi="Angsana New" w:cs="Angsana New"/>
          <w:sz w:val="30"/>
          <w:szCs w:val="30"/>
          <w:rtl/>
          <w:cs/>
        </w:rPr>
        <w:t>)</w:t>
      </w:r>
    </w:p>
    <w:p w:rsidR="002115E6" w:rsidRPr="00D55D3F" w:rsidRDefault="002115E6" w:rsidP="002115E6">
      <w:pPr>
        <w:spacing w:after="0" w:line="240" w:lineRule="auto"/>
        <w:ind w:right="-25"/>
        <w:jc w:val="both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:rsidR="002115E6" w:rsidRPr="00D55D3F" w:rsidRDefault="002115E6" w:rsidP="002115E6">
      <w:pPr>
        <w:spacing w:after="0" w:line="240" w:lineRule="auto"/>
        <w:ind w:right="-25"/>
        <w:jc w:val="both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 w:cs="Angsana New"/>
          <w:sz w:val="30"/>
          <w:szCs w:val="30"/>
        </w:rPr>
        <w:t>5</w:t>
      </w:r>
      <w:r w:rsidR="00D23C4B">
        <w:rPr>
          <w:rFonts w:ascii="Angsana New" w:hAnsi="Angsana New" w:cs="Angsana New"/>
          <w:sz w:val="30"/>
          <w:szCs w:val="30"/>
        </w:rPr>
        <w:t>565</w:t>
      </w:r>
    </w:p>
    <w:p w:rsidR="002115E6" w:rsidRPr="00EA5436" w:rsidRDefault="002115E6" w:rsidP="002115E6">
      <w:pPr>
        <w:spacing w:after="0" w:line="240" w:lineRule="auto"/>
        <w:ind w:right="-25"/>
        <w:jc w:val="both"/>
        <w:rPr>
          <w:rFonts w:ascii="Angsana New" w:hAnsi="Angsana New" w:cs="Angsana New"/>
          <w:sz w:val="30"/>
          <w:szCs w:val="30"/>
        </w:rPr>
      </w:pPr>
    </w:p>
    <w:p w:rsidR="002115E6" w:rsidRPr="00D55D3F" w:rsidRDefault="002115E6" w:rsidP="002115E6">
      <w:pPr>
        <w:spacing w:after="0" w:line="240" w:lineRule="auto"/>
        <w:ind w:right="-25"/>
        <w:jc w:val="both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2115E6" w:rsidRPr="00D55D3F" w:rsidRDefault="002115E6" w:rsidP="002115E6">
      <w:pPr>
        <w:spacing w:after="0" w:line="240" w:lineRule="auto"/>
        <w:ind w:right="-25"/>
        <w:jc w:val="both"/>
        <w:rPr>
          <w:rFonts w:ascii="Angsana New" w:hAnsi="Angsana New" w:cs="Angsana New"/>
          <w:sz w:val="30"/>
          <w:szCs w:val="30"/>
          <w:rtl/>
          <w:cs/>
        </w:rPr>
      </w:pPr>
      <w:r w:rsidRPr="00D55D3F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2115E6" w:rsidRPr="009153E4" w:rsidRDefault="006C69DF" w:rsidP="002115E6">
      <w:pPr>
        <w:spacing w:after="0" w:line="240" w:lineRule="auto"/>
        <w:ind w:right="-25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10</w:t>
      </w:r>
      <w:r w:rsidR="00563410">
        <w:rPr>
          <w:rFonts w:ascii="Angsana New" w:hAnsi="Angsana New" w:cs="Angsana New"/>
          <w:sz w:val="30"/>
          <w:szCs w:val="30"/>
        </w:rPr>
        <w:t xml:space="preserve"> </w:t>
      </w:r>
      <w:r w:rsidR="00563410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EC6325">
        <w:rPr>
          <w:rFonts w:ascii="Angsana New" w:hAnsi="Angsana New" w:cs="Angsana New" w:hint="cs"/>
          <w:sz w:val="30"/>
          <w:szCs w:val="30"/>
          <w:cs/>
        </w:rPr>
        <w:t>2561</w:t>
      </w:r>
    </w:p>
    <w:sectPr w:rsidR="002115E6" w:rsidRPr="009153E4" w:rsidSect="000C36E8">
      <w:headerReference w:type="default" r:id="rId11"/>
      <w:footerReference w:type="default" r:id="rId12"/>
      <w:type w:val="nextColumn"/>
      <w:pgSz w:w="11909" w:h="16834" w:code="9"/>
      <w:pgMar w:top="691" w:right="1152" w:bottom="576" w:left="1152" w:header="720" w:footer="720" w:gutter="0"/>
      <w:pgNumType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4DDD" w:rsidRDefault="00E24DDD">
      <w:r>
        <w:separator/>
      </w:r>
    </w:p>
  </w:endnote>
  <w:endnote w:type="continuationSeparator" w:id="0">
    <w:p w:rsidR="00E24DDD" w:rsidRDefault="00E24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Univers 45 Light">
    <w:panose1 w:val="020B0403020202020204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B91" w:rsidRDefault="00557B91">
    <w:pPr>
      <w:pStyle w:val="Footer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B91" w:rsidRPr="00BF1A43" w:rsidRDefault="00557B91">
    <w:pPr>
      <w:pStyle w:val="Footer"/>
      <w:jc w:val="center"/>
      <w:rPr>
        <w:rFonts w:ascii="Angsana New" w:hAnsi="Angsana New" w:cs="Angsana New"/>
        <w:caps/>
        <w:noProof/>
        <w:sz w:val="30"/>
        <w:szCs w:val="30"/>
      </w:rPr>
    </w:pPr>
    <w:r w:rsidRPr="00BF1A43">
      <w:rPr>
        <w:rFonts w:ascii="Angsana New" w:hAnsi="Angsana New" w:cs="Angsana New"/>
        <w:caps/>
        <w:sz w:val="30"/>
        <w:szCs w:val="30"/>
      </w:rPr>
      <w:fldChar w:fldCharType="begin"/>
    </w:r>
    <w:r w:rsidRPr="00BF1A43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BF1A43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2</w:t>
    </w:r>
    <w:r w:rsidRPr="00BF1A43">
      <w:rPr>
        <w:rFonts w:ascii="Angsana New" w:hAnsi="Angsana New" w:cs="Angsana New"/>
        <w:caps/>
        <w:noProof/>
        <w:sz w:val="30"/>
        <w:szCs w:val="30"/>
      </w:rPr>
      <w:fldChar w:fldCharType="end"/>
    </w:r>
  </w:p>
  <w:p w:rsidR="00557B91" w:rsidRPr="00991A37" w:rsidRDefault="00557B91" w:rsidP="00991A3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3255818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557B91" w:rsidRPr="000C36E8" w:rsidRDefault="000C36E8" w:rsidP="000C36E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C36E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C36E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C36E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C720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C36E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4DDD" w:rsidRDefault="00E24DDD">
      <w:r>
        <w:separator/>
      </w:r>
    </w:p>
  </w:footnote>
  <w:footnote w:type="continuationSeparator" w:id="0">
    <w:p w:rsidR="00E24DDD" w:rsidRDefault="00E24D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B91" w:rsidRPr="007B4B15" w:rsidRDefault="00557B91" w:rsidP="00806E5C">
    <w:pPr>
      <w:pStyle w:val="Header"/>
      <w:spacing w:after="0" w:line="240" w:lineRule="auto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B91" w:rsidRDefault="00557B91" w:rsidP="00EA5436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</w:p>
  <w:p w:rsidR="004C720C" w:rsidRDefault="004C720C" w:rsidP="00EA5436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</w:p>
  <w:p w:rsidR="000C36E8" w:rsidRPr="00D63F1B" w:rsidRDefault="000C36E8" w:rsidP="00EA5436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54150F1"/>
    <w:multiLevelType w:val="hybridMultilevel"/>
    <w:tmpl w:val="D75C6190"/>
    <w:lvl w:ilvl="0" w:tplc="28A814D6">
      <w:start w:val="2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5DC0631"/>
    <w:multiLevelType w:val="hybridMultilevel"/>
    <w:tmpl w:val="BB7E74D4"/>
    <w:lvl w:ilvl="0" w:tplc="73446C14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64E143B"/>
    <w:multiLevelType w:val="multilevel"/>
    <w:tmpl w:val="562AF730"/>
    <w:lvl w:ilvl="0">
      <w:start w:val="13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0EFB5372"/>
    <w:multiLevelType w:val="hybridMultilevel"/>
    <w:tmpl w:val="8B50094E"/>
    <w:lvl w:ilvl="0" w:tplc="1C0EA76C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450046C"/>
    <w:multiLevelType w:val="multilevel"/>
    <w:tmpl w:val="AF560384"/>
    <w:lvl w:ilvl="0">
      <w:start w:val="13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>
    <w:nsid w:val="15800D24"/>
    <w:multiLevelType w:val="hybridMultilevel"/>
    <w:tmpl w:val="EAD0DBB4"/>
    <w:lvl w:ilvl="0" w:tplc="9DA40408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7">
    <w:nsid w:val="168518A6"/>
    <w:multiLevelType w:val="multilevel"/>
    <w:tmpl w:val="B6A42E0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>
    <w:nsid w:val="20EC39F5"/>
    <w:multiLevelType w:val="hybridMultilevel"/>
    <w:tmpl w:val="1BAE51B8"/>
    <w:lvl w:ilvl="0" w:tplc="785AA8C4">
      <w:start w:val="31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>
    <w:nsid w:val="24534D7C"/>
    <w:multiLevelType w:val="hybridMultilevel"/>
    <w:tmpl w:val="9D98458C"/>
    <w:lvl w:ilvl="0" w:tplc="EC369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>
    <w:nsid w:val="2717507B"/>
    <w:multiLevelType w:val="hybridMultilevel"/>
    <w:tmpl w:val="AA528566"/>
    <w:lvl w:ilvl="0" w:tplc="9C0C1B44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2C7A7C18"/>
    <w:multiLevelType w:val="multilevel"/>
    <w:tmpl w:val="0C1040CE"/>
    <w:lvl w:ilvl="0">
      <w:start w:val="3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>
    <w:nsid w:val="2EA075CE"/>
    <w:multiLevelType w:val="hybridMultilevel"/>
    <w:tmpl w:val="40F2183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>
    <w:nsid w:val="2F626DCD"/>
    <w:multiLevelType w:val="hybridMultilevel"/>
    <w:tmpl w:val="F0B6F68E"/>
    <w:lvl w:ilvl="0" w:tplc="46082A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2E129D3"/>
    <w:multiLevelType w:val="hybridMultilevel"/>
    <w:tmpl w:val="D4E04380"/>
    <w:lvl w:ilvl="0" w:tplc="1D3A79B0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36E65F70"/>
    <w:multiLevelType w:val="multilevel"/>
    <w:tmpl w:val="BF1AC4F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>
    <w:nsid w:val="3CC765AD"/>
    <w:multiLevelType w:val="multilevel"/>
    <w:tmpl w:val="76946EF8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>
    <w:nsid w:val="3FC94AA7"/>
    <w:multiLevelType w:val="hybridMultilevel"/>
    <w:tmpl w:val="4FD63600"/>
    <w:lvl w:ilvl="0" w:tplc="EC369504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33">
    <w:nsid w:val="4916052C"/>
    <w:multiLevelType w:val="hybridMultilevel"/>
    <w:tmpl w:val="67744568"/>
    <w:lvl w:ilvl="0" w:tplc="11067A2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C7F627B"/>
    <w:multiLevelType w:val="hybridMultilevel"/>
    <w:tmpl w:val="B5725144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BEA57D1"/>
    <w:multiLevelType w:val="multilevel"/>
    <w:tmpl w:val="BD248AE4"/>
    <w:lvl w:ilvl="0">
      <w:start w:val="4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>
    <w:nsid w:val="6389425A"/>
    <w:multiLevelType w:val="hybridMultilevel"/>
    <w:tmpl w:val="AD807606"/>
    <w:lvl w:ilvl="0" w:tplc="23E6B860">
      <w:start w:val="3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8">
    <w:nsid w:val="642F31D5"/>
    <w:multiLevelType w:val="multilevel"/>
    <w:tmpl w:val="38E29DD2"/>
    <w:lvl w:ilvl="0">
      <w:start w:val="4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9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41">
    <w:nsid w:val="6F6C6149"/>
    <w:multiLevelType w:val="multilevel"/>
    <w:tmpl w:val="AE383AEE"/>
    <w:lvl w:ilvl="0">
      <w:start w:val="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2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3">
    <w:nsid w:val="722B3DD7"/>
    <w:multiLevelType w:val="hybridMultilevel"/>
    <w:tmpl w:val="F488C27C"/>
    <w:lvl w:ilvl="0" w:tplc="7AEE7084">
      <w:start w:val="31"/>
      <w:numFmt w:val="decimal"/>
      <w:lvlText w:val="%1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765D1B34"/>
    <w:multiLevelType w:val="multilevel"/>
    <w:tmpl w:val="A25895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5">
    <w:nsid w:val="7C511360"/>
    <w:multiLevelType w:val="hybridMultilevel"/>
    <w:tmpl w:val="6D98003A"/>
    <w:lvl w:ilvl="0" w:tplc="21203B46">
      <w:numFmt w:val="bullet"/>
      <w:lvlText w:val="•"/>
      <w:lvlJc w:val="left"/>
      <w:pPr>
        <w:ind w:left="360" w:firstLine="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9"/>
  </w:num>
  <w:num w:numId="12">
    <w:abstractNumId w:val="22"/>
  </w:num>
  <w:num w:numId="13">
    <w:abstractNumId w:val="39"/>
  </w:num>
  <w:num w:numId="14">
    <w:abstractNumId w:val="31"/>
  </w:num>
  <w:num w:numId="15">
    <w:abstractNumId w:val="10"/>
  </w:num>
  <w:num w:numId="16">
    <w:abstractNumId w:val="11"/>
  </w:num>
  <w:num w:numId="17">
    <w:abstractNumId w:val="32"/>
  </w:num>
  <w:num w:numId="18">
    <w:abstractNumId w:val="18"/>
  </w:num>
  <w:num w:numId="19">
    <w:abstractNumId w:val="20"/>
  </w:num>
  <w:num w:numId="20">
    <w:abstractNumId w:val="21"/>
  </w:num>
  <w:num w:numId="21">
    <w:abstractNumId w:val="36"/>
  </w:num>
  <w:num w:numId="22">
    <w:abstractNumId w:val="40"/>
  </w:num>
  <w:num w:numId="23">
    <w:abstractNumId w:val="34"/>
  </w:num>
  <w:num w:numId="24">
    <w:abstractNumId w:val="45"/>
  </w:num>
  <w:num w:numId="25">
    <w:abstractNumId w:val="25"/>
  </w:num>
  <w:num w:numId="26">
    <w:abstractNumId w:val="13"/>
  </w:num>
  <w:num w:numId="27">
    <w:abstractNumId w:val="26"/>
  </w:num>
  <w:num w:numId="28">
    <w:abstractNumId w:val="42"/>
  </w:num>
  <w:num w:numId="29">
    <w:abstractNumId w:val="37"/>
  </w:num>
  <w:num w:numId="30">
    <w:abstractNumId w:val="19"/>
  </w:num>
  <w:num w:numId="31">
    <w:abstractNumId w:val="14"/>
  </w:num>
  <w:num w:numId="32">
    <w:abstractNumId w:val="27"/>
  </w:num>
  <w:num w:numId="33">
    <w:abstractNumId w:val="43"/>
  </w:num>
  <w:num w:numId="34">
    <w:abstractNumId w:val="32"/>
  </w:num>
  <w:num w:numId="35">
    <w:abstractNumId w:val="35"/>
  </w:num>
  <w:num w:numId="36">
    <w:abstractNumId w:val="41"/>
  </w:num>
  <w:num w:numId="37">
    <w:abstractNumId w:val="44"/>
  </w:num>
  <w:num w:numId="38">
    <w:abstractNumId w:val="28"/>
  </w:num>
  <w:num w:numId="39">
    <w:abstractNumId w:val="30"/>
  </w:num>
  <w:num w:numId="40">
    <w:abstractNumId w:val="15"/>
  </w:num>
  <w:num w:numId="41">
    <w:abstractNumId w:val="23"/>
  </w:num>
  <w:num w:numId="42">
    <w:abstractNumId w:val="17"/>
  </w:num>
  <w:num w:numId="43">
    <w:abstractNumId w:val="12"/>
  </w:num>
  <w:num w:numId="44">
    <w:abstractNumId w:val="24"/>
  </w:num>
  <w:num w:numId="45">
    <w:abstractNumId w:val="38"/>
  </w:num>
  <w:num w:numId="46">
    <w:abstractNumId w:val="16"/>
  </w:num>
  <w:num w:numId="47">
    <w:abstractNumId w:val="3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8AA"/>
    <w:rsid w:val="00000120"/>
    <w:rsid w:val="000008BA"/>
    <w:rsid w:val="000008C6"/>
    <w:rsid w:val="000010BB"/>
    <w:rsid w:val="00001374"/>
    <w:rsid w:val="00001424"/>
    <w:rsid w:val="00001B74"/>
    <w:rsid w:val="00001FC7"/>
    <w:rsid w:val="00001FE4"/>
    <w:rsid w:val="00001FED"/>
    <w:rsid w:val="000027C1"/>
    <w:rsid w:val="00002E13"/>
    <w:rsid w:val="00003970"/>
    <w:rsid w:val="00004096"/>
    <w:rsid w:val="000046B4"/>
    <w:rsid w:val="0000470A"/>
    <w:rsid w:val="000047A5"/>
    <w:rsid w:val="00004CF7"/>
    <w:rsid w:val="00005BC6"/>
    <w:rsid w:val="00005CF3"/>
    <w:rsid w:val="00005DE0"/>
    <w:rsid w:val="000064FA"/>
    <w:rsid w:val="00006644"/>
    <w:rsid w:val="00006828"/>
    <w:rsid w:val="00006A6E"/>
    <w:rsid w:val="00006D8B"/>
    <w:rsid w:val="0000743B"/>
    <w:rsid w:val="00010F27"/>
    <w:rsid w:val="00010FFA"/>
    <w:rsid w:val="000112E7"/>
    <w:rsid w:val="00011653"/>
    <w:rsid w:val="000116BF"/>
    <w:rsid w:val="000121DE"/>
    <w:rsid w:val="0001238B"/>
    <w:rsid w:val="000125A6"/>
    <w:rsid w:val="00013518"/>
    <w:rsid w:val="000140AE"/>
    <w:rsid w:val="0001498C"/>
    <w:rsid w:val="00014BB3"/>
    <w:rsid w:val="000150C3"/>
    <w:rsid w:val="00015E48"/>
    <w:rsid w:val="00016156"/>
    <w:rsid w:val="00016203"/>
    <w:rsid w:val="00016688"/>
    <w:rsid w:val="000166E2"/>
    <w:rsid w:val="00016AB4"/>
    <w:rsid w:val="00016E0A"/>
    <w:rsid w:val="00017231"/>
    <w:rsid w:val="00017245"/>
    <w:rsid w:val="000177DB"/>
    <w:rsid w:val="00017AD8"/>
    <w:rsid w:val="00017B3F"/>
    <w:rsid w:val="0002085A"/>
    <w:rsid w:val="00020D30"/>
    <w:rsid w:val="000217C1"/>
    <w:rsid w:val="00021F87"/>
    <w:rsid w:val="000220CB"/>
    <w:rsid w:val="000225A2"/>
    <w:rsid w:val="000228FE"/>
    <w:rsid w:val="00022C49"/>
    <w:rsid w:val="00022E75"/>
    <w:rsid w:val="00022F5F"/>
    <w:rsid w:val="00022F64"/>
    <w:rsid w:val="000239E2"/>
    <w:rsid w:val="00023DF8"/>
    <w:rsid w:val="00024262"/>
    <w:rsid w:val="00024399"/>
    <w:rsid w:val="00024576"/>
    <w:rsid w:val="00024B4B"/>
    <w:rsid w:val="00025279"/>
    <w:rsid w:val="00025606"/>
    <w:rsid w:val="00025792"/>
    <w:rsid w:val="00025D9D"/>
    <w:rsid w:val="0002601E"/>
    <w:rsid w:val="00026361"/>
    <w:rsid w:val="000265F1"/>
    <w:rsid w:val="00026B15"/>
    <w:rsid w:val="0002717B"/>
    <w:rsid w:val="00027362"/>
    <w:rsid w:val="000273E7"/>
    <w:rsid w:val="00027917"/>
    <w:rsid w:val="00027C54"/>
    <w:rsid w:val="00027D6C"/>
    <w:rsid w:val="00030417"/>
    <w:rsid w:val="00030A6B"/>
    <w:rsid w:val="00030B7E"/>
    <w:rsid w:val="00030BBC"/>
    <w:rsid w:val="00031240"/>
    <w:rsid w:val="00031B45"/>
    <w:rsid w:val="0003212D"/>
    <w:rsid w:val="0003242D"/>
    <w:rsid w:val="00032551"/>
    <w:rsid w:val="000336AA"/>
    <w:rsid w:val="000339D4"/>
    <w:rsid w:val="0003402F"/>
    <w:rsid w:val="000345FB"/>
    <w:rsid w:val="00035110"/>
    <w:rsid w:val="00035A14"/>
    <w:rsid w:val="00035CF4"/>
    <w:rsid w:val="000361D1"/>
    <w:rsid w:val="00036256"/>
    <w:rsid w:val="0003716C"/>
    <w:rsid w:val="00037184"/>
    <w:rsid w:val="00037264"/>
    <w:rsid w:val="0003741C"/>
    <w:rsid w:val="0004015B"/>
    <w:rsid w:val="0004076C"/>
    <w:rsid w:val="0004091F"/>
    <w:rsid w:val="00040F5B"/>
    <w:rsid w:val="00041ACE"/>
    <w:rsid w:val="00041D71"/>
    <w:rsid w:val="00041F1F"/>
    <w:rsid w:val="00042620"/>
    <w:rsid w:val="00042EB4"/>
    <w:rsid w:val="00043819"/>
    <w:rsid w:val="00043E97"/>
    <w:rsid w:val="00043FE1"/>
    <w:rsid w:val="0004402A"/>
    <w:rsid w:val="00044151"/>
    <w:rsid w:val="000441DA"/>
    <w:rsid w:val="00044233"/>
    <w:rsid w:val="00044490"/>
    <w:rsid w:val="00044960"/>
    <w:rsid w:val="00044C36"/>
    <w:rsid w:val="00045260"/>
    <w:rsid w:val="00045879"/>
    <w:rsid w:val="0004597B"/>
    <w:rsid w:val="00045987"/>
    <w:rsid w:val="0004679E"/>
    <w:rsid w:val="00046DFF"/>
    <w:rsid w:val="00046EDB"/>
    <w:rsid w:val="00050781"/>
    <w:rsid w:val="00050AC1"/>
    <w:rsid w:val="000512EF"/>
    <w:rsid w:val="00051541"/>
    <w:rsid w:val="00051D70"/>
    <w:rsid w:val="00052077"/>
    <w:rsid w:val="00052396"/>
    <w:rsid w:val="00052411"/>
    <w:rsid w:val="000525BF"/>
    <w:rsid w:val="00052699"/>
    <w:rsid w:val="000527A5"/>
    <w:rsid w:val="00052EB2"/>
    <w:rsid w:val="00053069"/>
    <w:rsid w:val="00053186"/>
    <w:rsid w:val="0005321E"/>
    <w:rsid w:val="000532C3"/>
    <w:rsid w:val="000537F3"/>
    <w:rsid w:val="00053C57"/>
    <w:rsid w:val="00053E52"/>
    <w:rsid w:val="00054043"/>
    <w:rsid w:val="000549F2"/>
    <w:rsid w:val="00054D7D"/>
    <w:rsid w:val="00054E19"/>
    <w:rsid w:val="00055376"/>
    <w:rsid w:val="00055BC0"/>
    <w:rsid w:val="0005604F"/>
    <w:rsid w:val="00056451"/>
    <w:rsid w:val="00056605"/>
    <w:rsid w:val="0005687E"/>
    <w:rsid w:val="00057AE3"/>
    <w:rsid w:val="00060185"/>
    <w:rsid w:val="000602F2"/>
    <w:rsid w:val="000604CF"/>
    <w:rsid w:val="00060511"/>
    <w:rsid w:val="00060916"/>
    <w:rsid w:val="00061227"/>
    <w:rsid w:val="00061904"/>
    <w:rsid w:val="0006196F"/>
    <w:rsid w:val="00061A41"/>
    <w:rsid w:val="00061BB0"/>
    <w:rsid w:val="000629EB"/>
    <w:rsid w:val="00063126"/>
    <w:rsid w:val="000632BA"/>
    <w:rsid w:val="000634CF"/>
    <w:rsid w:val="00063A4E"/>
    <w:rsid w:val="00063FA8"/>
    <w:rsid w:val="0006502D"/>
    <w:rsid w:val="00065064"/>
    <w:rsid w:val="000650B6"/>
    <w:rsid w:val="00065903"/>
    <w:rsid w:val="000659B8"/>
    <w:rsid w:val="00067203"/>
    <w:rsid w:val="00067C21"/>
    <w:rsid w:val="00067C87"/>
    <w:rsid w:val="00070147"/>
    <w:rsid w:val="00070317"/>
    <w:rsid w:val="000706C3"/>
    <w:rsid w:val="00070A53"/>
    <w:rsid w:val="00070E51"/>
    <w:rsid w:val="00070E8A"/>
    <w:rsid w:val="00071458"/>
    <w:rsid w:val="000714F4"/>
    <w:rsid w:val="00071802"/>
    <w:rsid w:val="000721F9"/>
    <w:rsid w:val="00072266"/>
    <w:rsid w:val="000726BF"/>
    <w:rsid w:val="000729EA"/>
    <w:rsid w:val="00072DFC"/>
    <w:rsid w:val="00072ED3"/>
    <w:rsid w:val="00073819"/>
    <w:rsid w:val="00073CBD"/>
    <w:rsid w:val="00073E8E"/>
    <w:rsid w:val="00073F9A"/>
    <w:rsid w:val="00074372"/>
    <w:rsid w:val="00074442"/>
    <w:rsid w:val="0007467F"/>
    <w:rsid w:val="00074D34"/>
    <w:rsid w:val="00075286"/>
    <w:rsid w:val="000768B5"/>
    <w:rsid w:val="000772BF"/>
    <w:rsid w:val="00077521"/>
    <w:rsid w:val="000775A5"/>
    <w:rsid w:val="000777C8"/>
    <w:rsid w:val="00077835"/>
    <w:rsid w:val="00077C1E"/>
    <w:rsid w:val="00077DA1"/>
    <w:rsid w:val="000800E1"/>
    <w:rsid w:val="000802BD"/>
    <w:rsid w:val="0008042F"/>
    <w:rsid w:val="000805FA"/>
    <w:rsid w:val="00080B25"/>
    <w:rsid w:val="00080B69"/>
    <w:rsid w:val="0008115C"/>
    <w:rsid w:val="0008186F"/>
    <w:rsid w:val="00081FA4"/>
    <w:rsid w:val="00082B7C"/>
    <w:rsid w:val="000837B7"/>
    <w:rsid w:val="00083B36"/>
    <w:rsid w:val="00084C5D"/>
    <w:rsid w:val="0008527F"/>
    <w:rsid w:val="000854CF"/>
    <w:rsid w:val="00085E9A"/>
    <w:rsid w:val="00085FFB"/>
    <w:rsid w:val="000866CF"/>
    <w:rsid w:val="0008693A"/>
    <w:rsid w:val="00086A81"/>
    <w:rsid w:val="000874AB"/>
    <w:rsid w:val="000902BB"/>
    <w:rsid w:val="00090335"/>
    <w:rsid w:val="0009063E"/>
    <w:rsid w:val="00091262"/>
    <w:rsid w:val="0009129B"/>
    <w:rsid w:val="0009189A"/>
    <w:rsid w:val="000918C2"/>
    <w:rsid w:val="000919CA"/>
    <w:rsid w:val="00091A97"/>
    <w:rsid w:val="00091BD6"/>
    <w:rsid w:val="00091E63"/>
    <w:rsid w:val="00092309"/>
    <w:rsid w:val="0009260E"/>
    <w:rsid w:val="00092643"/>
    <w:rsid w:val="000926E3"/>
    <w:rsid w:val="00092C02"/>
    <w:rsid w:val="00092CF8"/>
    <w:rsid w:val="0009305C"/>
    <w:rsid w:val="000937C4"/>
    <w:rsid w:val="00093934"/>
    <w:rsid w:val="00093F55"/>
    <w:rsid w:val="000945DB"/>
    <w:rsid w:val="000948E4"/>
    <w:rsid w:val="00094E36"/>
    <w:rsid w:val="00094E91"/>
    <w:rsid w:val="0009508A"/>
    <w:rsid w:val="000954A5"/>
    <w:rsid w:val="00095853"/>
    <w:rsid w:val="000959B4"/>
    <w:rsid w:val="00095B29"/>
    <w:rsid w:val="00096349"/>
    <w:rsid w:val="00096A5B"/>
    <w:rsid w:val="00096D1D"/>
    <w:rsid w:val="00096E92"/>
    <w:rsid w:val="000975B2"/>
    <w:rsid w:val="000976F9"/>
    <w:rsid w:val="00097AA9"/>
    <w:rsid w:val="00097B05"/>
    <w:rsid w:val="00097C3E"/>
    <w:rsid w:val="000A000F"/>
    <w:rsid w:val="000A0209"/>
    <w:rsid w:val="000A034B"/>
    <w:rsid w:val="000A03B6"/>
    <w:rsid w:val="000A0F74"/>
    <w:rsid w:val="000A10F3"/>
    <w:rsid w:val="000A1ADA"/>
    <w:rsid w:val="000A1D9D"/>
    <w:rsid w:val="000A28EC"/>
    <w:rsid w:val="000A2FBD"/>
    <w:rsid w:val="000A3591"/>
    <w:rsid w:val="000A3762"/>
    <w:rsid w:val="000A3C75"/>
    <w:rsid w:val="000A41FE"/>
    <w:rsid w:val="000A42AD"/>
    <w:rsid w:val="000A4C0D"/>
    <w:rsid w:val="000A4F83"/>
    <w:rsid w:val="000A55CD"/>
    <w:rsid w:val="000A5815"/>
    <w:rsid w:val="000A5974"/>
    <w:rsid w:val="000A59D0"/>
    <w:rsid w:val="000A5E51"/>
    <w:rsid w:val="000A60C6"/>
    <w:rsid w:val="000A6526"/>
    <w:rsid w:val="000A674B"/>
    <w:rsid w:val="000A674C"/>
    <w:rsid w:val="000A6825"/>
    <w:rsid w:val="000A7768"/>
    <w:rsid w:val="000A7849"/>
    <w:rsid w:val="000B08D1"/>
    <w:rsid w:val="000B1F39"/>
    <w:rsid w:val="000B2706"/>
    <w:rsid w:val="000B2911"/>
    <w:rsid w:val="000B2E08"/>
    <w:rsid w:val="000B2EEF"/>
    <w:rsid w:val="000B3071"/>
    <w:rsid w:val="000B3372"/>
    <w:rsid w:val="000B4134"/>
    <w:rsid w:val="000B4D02"/>
    <w:rsid w:val="000B51D9"/>
    <w:rsid w:val="000B577E"/>
    <w:rsid w:val="000B5A47"/>
    <w:rsid w:val="000B6A76"/>
    <w:rsid w:val="000B707D"/>
    <w:rsid w:val="000B7184"/>
    <w:rsid w:val="000B7222"/>
    <w:rsid w:val="000B795D"/>
    <w:rsid w:val="000B7A98"/>
    <w:rsid w:val="000B7B67"/>
    <w:rsid w:val="000B7E09"/>
    <w:rsid w:val="000B7F87"/>
    <w:rsid w:val="000C00C3"/>
    <w:rsid w:val="000C0A52"/>
    <w:rsid w:val="000C0B42"/>
    <w:rsid w:val="000C0BB2"/>
    <w:rsid w:val="000C0D27"/>
    <w:rsid w:val="000C0E28"/>
    <w:rsid w:val="000C128D"/>
    <w:rsid w:val="000C1C7E"/>
    <w:rsid w:val="000C2312"/>
    <w:rsid w:val="000C23BB"/>
    <w:rsid w:val="000C2FAA"/>
    <w:rsid w:val="000C308D"/>
    <w:rsid w:val="000C30F5"/>
    <w:rsid w:val="000C31A9"/>
    <w:rsid w:val="000C36E8"/>
    <w:rsid w:val="000C383A"/>
    <w:rsid w:val="000C3A1A"/>
    <w:rsid w:val="000C4233"/>
    <w:rsid w:val="000C4740"/>
    <w:rsid w:val="000C4917"/>
    <w:rsid w:val="000C4C87"/>
    <w:rsid w:val="000C4E1A"/>
    <w:rsid w:val="000C4F5A"/>
    <w:rsid w:val="000C5102"/>
    <w:rsid w:val="000C66CD"/>
    <w:rsid w:val="000C7120"/>
    <w:rsid w:val="000C7613"/>
    <w:rsid w:val="000C7BF9"/>
    <w:rsid w:val="000C7C39"/>
    <w:rsid w:val="000C7E1A"/>
    <w:rsid w:val="000D0144"/>
    <w:rsid w:val="000D014A"/>
    <w:rsid w:val="000D05BA"/>
    <w:rsid w:val="000D06C8"/>
    <w:rsid w:val="000D0C75"/>
    <w:rsid w:val="000D0FDD"/>
    <w:rsid w:val="000D1265"/>
    <w:rsid w:val="000D16ED"/>
    <w:rsid w:val="000D1818"/>
    <w:rsid w:val="000D1BC2"/>
    <w:rsid w:val="000D1FD1"/>
    <w:rsid w:val="000D20D9"/>
    <w:rsid w:val="000D25A2"/>
    <w:rsid w:val="000D2E14"/>
    <w:rsid w:val="000D3187"/>
    <w:rsid w:val="000D3372"/>
    <w:rsid w:val="000D3CF3"/>
    <w:rsid w:val="000D41EE"/>
    <w:rsid w:val="000D42AE"/>
    <w:rsid w:val="000D4452"/>
    <w:rsid w:val="000D463F"/>
    <w:rsid w:val="000D46BF"/>
    <w:rsid w:val="000D475B"/>
    <w:rsid w:val="000D51C3"/>
    <w:rsid w:val="000D64AF"/>
    <w:rsid w:val="000D66F4"/>
    <w:rsid w:val="000D681C"/>
    <w:rsid w:val="000D6E2B"/>
    <w:rsid w:val="000D6EA4"/>
    <w:rsid w:val="000D6EE0"/>
    <w:rsid w:val="000D70E9"/>
    <w:rsid w:val="000D7732"/>
    <w:rsid w:val="000D7E34"/>
    <w:rsid w:val="000D7E5A"/>
    <w:rsid w:val="000E0051"/>
    <w:rsid w:val="000E07B8"/>
    <w:rsid w:val="000E09C4"/>
    <w:rsid w:val="000E0C1E"/>
    <w:rsid w:val="000E1E16"/>
    <w:rsid w:val="000E1EC5"/>
    <w:rsid w:val="000E1F73"/>
    <w:rsid w:val="000E2023"/>
    <w:rsid w:val="000E2103"/>
    <w:rsid w:val="000E27A7"/>
    <w:rsid w:val="000E2F12"/>
    <w:rsid w:val="000E2F28"/>
    <w:rsid w:val="000E307E"/>
    <w:rsid w:val="000E32ED"/>
    <w:rsid w:val="000E35C3"/>
    <w:rsid w:val="000E39BC"/>
    <w:rsid w:val="000E3A1B"/>
    <w:rsid w:val="000E3D01"/>
    <w:rsid w:val="000E4592"/>
    <w:rsid w:val="000E4637"/>
    <w:rsid w:val="000E582E"/>
    <w:rsid w:val="000E5A65"/>
    <w:rsid w:val="000E5C3E"/>
    <w:rsid w:val="000E656B"/>
    <w:rsid w:val="000E73DD"/>
    <w:rsid w:val="000E7A84"/>
    <w:rsid w:val="000E7BCD"/>
    <w:rsid w:val="000E7DD5"/>
    <w:rsid w:val="000F00C6"/>
    <w:rsid w:val="000F0859"/>
    <w:rsid w:val="000F117D"/>
    <w:rsid w:val="000F1937"/>
    <w:rsid w:val="000F1D9C"/>
    <w:rsid w:val="000F1F73"/>
    <w:rsid w:val="000F2207"/>
    <w:rsid w:val="000F2A66"/>
    <w:rsid w:val="000F2C9B"/>
    <w:rsid w:val="000F2D07"/>
    <w:rsid w:val="000F324D"/>
    <w:rsid w:val="000F3B79"/>
    <w:rsid w:val="000F3C64"/>
    <w:rsid w:val="000F3F2A"/>
    <w:rsid w:val="000F40B7"/>
    <w:rsid w:val="000F41D6"/>
    <w:rsid w:val="000F41DA"/>
    <w:rsid w:val="000F4EE3"/>
    <w:rsid w:val="000F5510"/>
    <w:rsid w:val="000F58E3"/>
    <w:rsid w:val="000F72C3"/>
    <w:rsid w:val="000F767E"/>
    <w:rsid w:val="000F79E8"/>
    <w:rsid w:val="000F7E36"/>
    <w:rsid w:val="001000AF"/>
    <w:rsid w:val="0010033D"/>
    <w:rsid w:val="00100956"/>
    <w:rsid w:val="00100E77"/>
    <w:rsid w:val="00101027"/>
    <w:rsid w:val="0010103B"/>
    <w:rsid w:val="00101342"/>
    <w:rsid w:val="00101CDF"/>
    <w:rsid w:val="0010206F"/>
    <w:rsid w:val="0010231D"/>
    <w:rsid w:val="00102346"/>
    <w:rsid w:val="0010241E"/>
    <w:rsid w:val="001025C8"/>
    <w:rsid w:val="00102B7A"/>
    <w:rsid w:val="001031E1"/>
    <w:rsid w:val="00103261"/>
    <w:rsid w:val="0010331E"/>
    <w:rsid w:val="001033F1"/>
    <w:rsid w:val="0010345A"/>
    <w:rsid w:val="001039AD"/>
    <w:rsid w:val="00104153"/>
    <w:rsid w:val="001046D3"/>
    <w:rsid w:val="001047BB"/>
    <w:rsid w:val="00104D3C"/>
    <w:rsid w:val="001063BB"/>
    <w:rsid w:val="00106C99"/>
    <w:rsid w:val="00107276"/>
    <w:rsid w:val="001075F0"/>
    <w:rsid w:val="00107A19"/>
    <w:rsid w:val="00107D5F"/>
    <w:rsid w:val="001104F6"/>
    <w:rsid w:val="00110503"/>
    <w:rsid w:val="001107A1"/>
    <w:rsid w:val="001109C6"/>
    <w:rsid w:val="00110AFA"/>
    <w:rsid w:val="00110FC3"/>
    <w:rsid w:val="00111309"/>
    <w:rsid w:val="00112068"/>
    <w:rsid w:val="00112274"/>
    <w:rsid w:val="00112CCF"/>
    <w:rsid w:val="00113064"/>
    <w:rsid w:val="001139F6"/>
    <w:rsid w:val="00113F29"/>
    <w:rsid w:val="00114976"/>
    <w:rsid w:val="00115011"/>
    <w:rsid w:val="00115652"/>
    <w:rsid w:val="00115763"/>
    <w:rsid w:val="00115804"/>
    <w:rsid w:val="0011588E"/>
    <w:rsid w:val="0011591F"/>
    <w:rsid w:val="0011599C"/>
    <w:rsid w:val="00115C3D"/>
    <w:rsid w:val="00115D8D"/>
    <w:rsid w:val="001162BB"/>
    <w:rsid w:val="001162F1"/>
    <w:rsid w:val="00116558"/>
    <w:rsid w:val="001165BB"/>
    <w:rsid w:val="001169A2"/>
    <w:rsid w:val="00116CBA"/>
    <w:rsid w:val="00116CBF"/>
    <w:rsid w:val="00117470"/>
    <w:rsid w:val="001208E6"/>
    <w:rsid w:val="00120CF1"/>
    <w:rsid w:val="00121194"/>
    <w:rsid w:val="001216DF"/>
    <w:rsid w:val="0012173C"/>
    <w:rsid w:val="0012317C"/>
    <w:rsid w:val="001232DA"/>
    <w:rsid w:val="001233A1"/>
    <w:rsid w:val="001239CB"/>
    <w:rsid w:val="00123B78"/>
    <w:rsid w:val="00123E5D"/>
    <w:rsid w:val="00124513"/>
    <w:rsid w:val="0012473B"/>
    <w:rsid w:val="0012489A"/>
    <w:rsid w:val="00124C2C"/>
    <w:rsid w:val="00125071"/>
    <w:rsid w:val="0012515B"/>
    <w:rsid w:val="001251C6"/>
    <w:rsid w:val="00125369"/>
    <w:rsid w:val="0012548A"/>
    <w:rsid w:val="00125CBF"/>
    <w:rsid w:val="001260E7"/>
    <w:rsid w:val="00126383"/>
    <w:rsid w:val="00126838"/>
    <w:rsid w:val="00126919"/>
    <w:rsid w:val="001269CD"/>
    <w:rsid w:val="00126CDD"/>
    <w:rsid w:val="00126DDF"/>
    <w:rsid w:val="00127691"/>
    <w:rsid w:val="0012778B"/>
    <w:rsid w:val="0013025A"/>
    <w:rsid w:val="001302DF"/>
    <w:rsid w:val="001308A4"/>
    <w:rsid w:val="00130CA9"/>
    <w:rsid w:val="00130D9A"/>
    <w:rsid w:val="00131E85"/>
    <w:rsid w:val="0013226F"/>
    <w:rsid w:val="001322B0"/>
    <w:rsid w:val="00132304"/>
    <w:rsid w:val="001323EF"/>
    <w:rsid w:val="0013263F"/>
    <w:rsid w:val="001329DA"/>
    <w:rsid w:val="00132BD3"/>
    <w:rsid w:val="00132E81"/>
    <w:rsid w:val="00132F69"/>
    <w:rsid w:val="001330A3"/>
    <w:rsid w:val="00133A17"/>
    <w:rsid w:val="00133A49"/>
    <w:rsid w:val="001344B3"/>
    <w:rsid w:val="001344C5"/>
    <w:rsid w:val="001349FC"/>
    <w:rsid w:val="00134CB9"/>
    <w:rsid w:val="001350B3"/>
    <w:rsid w:val="00135E3F"/>
    <w:rsid w:val="001368F9"/>
    <w:rsid w:val="00136A59"/>
    <w:rsid w:val="00136E87"/>
    <w:rsid w:val="001377C6"/>
    <w:rsid w:val="00140448"/>
    <w:rsid w:val="001406C1"/>
    <w:rsid w:val="00141B92"/>
    <w:rsid w:val="00142608"/>
    <w:rsid w:val="00142B76"/>
    <w:rsid w:val="00142B8F"/>
    <w:rsid w:val="00142C10"/>
    <w:rsid w:val="00142DA5"/>
    <w:rsid w:val="0014322B"/>
    <w:rsid w:val="00143506"/>
    <w:rsid w:val="00143567"/>
    <w:rsid w:val="00143E1B"/>
    <w:rsid w:val="0014427F"/>
    <w:rsid w:val="0014431F"/>
    <w:rsid w:val="001461A1"/>
    <w:rsid w:val="0014642B"/>
    <w:rsid w:val="0014671F"/>
    <w:rsid w:val="00146B9D"/>
    <w:rsid w:val="00146BE1"/>
    <w:rsid w:val="0014715B"/>
    <w:rsid w:val="0014793A"/>
    <w:rsid w:val="00147DA7"/>
    <w:rsid w:val="00147EF2"/>
    <w:rsid w:val="0015025B"/>
    <w:rsid w:val="00150662"/>
    <w:rsid w:val="00150A4F"/>
    <w:rsid w:val="001517FF"/>
    <w:rsid w:val="001518FC"/>
    <w:rsid w:val="0015224D"/>
    <w:rsid w:val="001525DF"/>
    <w:rsid w:val="001526A9"/>
    <w:rsid w:val="0015274A"/>
    <w:rsid w:val="00152F31"/>
    <w:rsid w:val="00153694"/>
    <w:rsid w:val="00153812"/>
    <w:rsid w:val="00153BFD"/>
    <w:rsid w:val="00153CDD"/>
    <w:rsid w:val="0015492F"/>
    <w:rsid w:val="00155089"/>
    <w:rsid w:val="001551C1"/>
    <w:rsid w:val="001556CE"/>
    <w:rsid w:val="00155C39"/>
    <w:rsid w:val="00155CBE"/>
    <w:rsid w:val="001562B4"/>
    <w:rsid w:val="0015636C"/>
    <w:rsid w:val="00156768"/>
    <w:rsid w:val="00156F1B"/>
    <w:rsid w:val="00156F7E"/>
    <w:rsid w:val="00157277"/>
    <w:rsid w:val="001572CA"/>
    <w:rsid w:val="001573C4"/>
    <w:rsid w:val="00157455"/>
    <w:rsid w:val="00157505"/>
    <w:rsid w:val="00157663"/>
    <w:rsid w:val="00157669"/>
    <w:rsid w:val="00157B99"/>
    <w:rsid w:val="00157ED4"/>
    <w:rsid w:val="001605A8"/>
    <w:rsid w:val="00160921"/>
    <w:rsid w:val="001611DD"/>
    <w:rsid w:val="001612EB"/>
    <w:rsid w:val="00161951"/>
    <w:rsid w:val="001621D7"/>
    <w:rsid w:val="001624F8"/>
    <w:rsid w:val="0016281B"/>
    <w:rsid w:val="00162F58"/>
    <w:rsid w:val="00163669"/>
    <w:rsid w:val="00164055"/>
    <w:rsid w:val="001649CE"/>
    <w:rsid w:val="001649FF"/>
    <w:rsid w:val="0016533A"/>
    <w:rsid w:val="0016552D"/>
    <w:rsid w:val="0016578B"/>
    <w:rsid w:val="001659DC"/>
    <w:rsid w:val="00165A57"/>
    <w:rsid w:val="0016607B"/>
    <w:rsid w:val="00166257"/>
    <w:rsid w:val="00166368"/>
    <w:rsid w:val="0016654E"/>
    <w:rsid w:val="001666EC"/>
    <w:rsid w:val="00166892"/>
    <w:rsid w:val="00166D34"/>
    <w:rsid w:val="00167A18"/>
    <w:rsid w:val="00167BE8"/>
    <w:rsid w:val="00167EAB"/>
    <w:rsid w:val="001700B4"/>
    <w:rsid w:val="001702C9"/>
    <w:rsid w:val="001705E8"/>
    <w:rsid w:val="001707D4"/>
    <w:rsid w:val="00170CFD"/>
    <w:rsid w:val="00171250"/>
    <w:rsid w:val="00171355"/>
    <w:rsid w:val="00171594"/>
    <w:rsid w:val="001723C3"/>
    <w:rsid w:val="0017280E"/>
    <w:rsid w:val="00172CF8"/>
    <w:rsid w:val="00173443"/>
    <w:rsid w:val="00173808"/>
    <w:rsid w:val="0017419C"/>
    <w:rsid w:val="00175220"/>
    <w:rsid w:val="0017594B"/>
    <w:rsid w:val="0017633B"/>
    <w:rsid w:val="001766BB"/>
    <w:rsid w:val="001769D5"/>
    <w:rsid w:val="00176C9A"/>
    <w:rsid w:val="00177038"/>
    <w:rsid w:val="00177F8B"/>
    <w:rsid w:val="00180046"/>
    <w:rsid w:val="001805C6"/>
    <w:rsid w:val="001808F2"/>
    <w:rsid w:val="00180BE9"/>
    <w:rsid w:val="001813E5"/>
    <w:rsid w:val="00181A74"/>
    <w:rsid w:val="00181C2B"/>
    <w:rsid w:val="00181CBF"/>
    <w:rsid w:val="00181DEE"/>
    <w:rsid w:val="00181F9C"/>
    <w:rsid w:val="0018202D"/>
    <w:rsid w:val="001820A9"/>
    <w:rsid w:val="0018230C"/>
    <w:rsid w:val="00182525"/>
    <w:rsid w:val="001826C4"/>
    <w:rsid w:val="00182994"/>
    <w:rsid w:val="00182D5E"/>
    <w:rsid w:val="00182D76"/>
    <w:rsid w:val="00182EB7"/>
    <w:rsid w:val="00182F83"/>
    <w:rsid w:val="00183600"/>
    <w:rsid w:val="00183676"/>
    <w:rsid w:val="00183CC3"/>
    <w:rsid w:val="00183F41"/>
    <w:rsid w:val="00184137"/>
    <w:rsid w:val="0018413B"/>
    <w:rsid w:val="001845F0"/>
    <w:rsid w:val="001846DB"/>
    <w:rsid w:val="001848E4"/>
    <w:rsid w:val="0018512C"/>
    <w:rsid w:val="00185191"/>
    <w:rsid w:val="001858FF"/>
    <w:rsid w:val="0018599F"/>
    <w:rsid w:val="00186167"/>
    <w:rsid w:val="00186247"/>
    <w:rsid w:val="001864DE"/>
    <w:rsid w:val="00186B61"/>
    <w:rsid w:val="001901FE"/>
    <w:rsid w:val="0019089F"/>
    <w:rsid w:val="00190F65"/>
    <w:rsid w:val="001912C6"/>
    <w:rsid w:val="0019137B"/>
    <w:rsid w:val="001916E2"/>
    <w:rsid w:val="0019208B"/>
    <w:rsid w:val="00192BCC"/>
    <w:rsid w:val="001933C1"/>
    <w:rsid w:val="0019351F"/>
    <w:rsid w:val="00193A75"/>
    <w:rsid w:val="00193FA4"/>
    <w:rsid w:val="00194F2E"/>
    <w:rsid w:val="0019502E"/>
    <w:rsid w:val="001950C6"/>
    <w:rsid w:val="00195221"/>
    <w:rsid w:val="001952CB"/>
    <w:rsid w:val="00195972"/>
    <w:rsid w:val="00196731"/>
    <w:rsid w:val="001967DB"/>
    <w:rsid w:val="001967E0"/>
    <w:rsid w:val="00196BEF"/>
    <w:rsid w:val="0019739C"/>
    <w:rsid w:val="001975A9"/>
    <w:rsid w:val="00197A40"/>
    <w:rsid w:val="00197AD2"/>
    <w:rsid w:val="00197B67"/>
    <w:rsid w:val="00197C0A"/>
    <w:rsid w:val="00197DB3"/>
    <w:rsid w:val="00197ED3"/>
    <w:rsid w:val="001A0602"/>
    <w:rsid w:val="001A0743"/>
    <w:rsid w:val="001A0F6B"/>
    <w:rsid w:val="001A1029"/>
    <w:rsid w:val="001A15B2"/>
    <w:rsid w:val="001A1DC9"/>
    <w:rsid w:val="001A26AC"/>
    <w:rsid w:val="001A2BF1"/>
    <w:rsid w:val="001A2E5D"/>
    <w:rsid w:val="001A3023"/>
    <w:rsid w:val="001A31C0"/>
    <w:rsid w:val="001A346D"/>
    <w:rsid w:val="001A369A"/>
    <w:rsid w:val="001A37E4"/>
    <w:rsid w:val="001A41EE"/>
    <w:rsid w:val="001A47F6"/>
    <w:rsid w:val="001A4A9E"/>
    <w:rsid w:val="001A4C0A"/>
    <w:rsid w:val="001A4DF3"/>
    <w:rsid w:val="001A5306"/>
    <w:rsid w:val="001A5329"/>
    <w:rsid w:val="001A5556"/>
    <w:rsid w:val="001A6614"/>
    <w:rsid w:val="001A682B"/>
    <w:rsid w:val="001A6BFF"/>
    <w:rsid w:val="001A71E9"/>
    <w:rsid w:val="001A72C2"/>
    <w:rsid w:val="001A738D"/>
    <w:rsid w:val="001A756D"/>
    <w:rsid w:val="001A784D"/>
    <w:rsid w:val="001A7B70"/>
    <w:rsid w:val="001B0176"/>
    <w:rsid w:val="001B0260"/>
    <w:rsid w:val="001B11B4"/>
    <w:rsid w:val="001B11EC"/>
    <w:rsid w:val="001B13BC"/>
    <w:rsid w:val="001B1627"/>
    <w:rsid w:val="001B1A48"/>
    <w:rsid w:val="001B1FF0"/>
    <w:rsid w:val="001B20D5"/>
    <w:rsid w:val="001B2A37"/>
    <w:rsid w:val="001B2D1C"/>
    <w:rsid w:val="001B3173"/>
    <w:rsid w:val="001B417B"/>
    <w:rsid w:val="001B42C0"/>
    <w:rsid w:val="001B440E"/>
    <w:rsid w:val="001B462A"/>
    <w:rsid w:val="001B4693"/>
    <w:rsid w:val="001B57A2"/>
    <w:rsid w:val="001B5BF2"/>
    <w:rsid w:val="001B6BA0"/>
    <w:rsid w:val="001B6FD4"/>
    <w:rsid w:val="001B7B9A"/>
    <w:rsid w:val="001C020B"/>
    <w:rsid w:val="001C0613"/>
    <w:rsid w:val="001C082A"/>
    <w:rsid w:val="001C0B74"/>
    <w:rsid w:val="001C0BD8"/>
    <w:rsid w:val="001C10A6"/>
    <w:rsid w:val="001C1D33"/>
    <w:rsid w:val="001C1D64"/>
    <w:rsid w:val="001C22F5"/>
    <w:rsid w:val="001C2561"/>
    <w:rsid w:val="001C2713"/>
    <w:rsid w:val="001C2968"/>
    <w:rsid w:val="001C2995"/>
    <w:rsid w:val="001C3002"/>
    <w:rsid w:val="001C314E"/>
    <w:rsid w:val="001C3842"/>
    <w:rsid w:val="001C3D4C"/>
    <w:rsid w:val="001C3DF2"/>
    <w:rsid w:val="001C3E91"/>
    <w:rsid w:val="001C3FD2"/>
    <w:rsid w:val="001C41B1"/>
    <w:rsid w:val="001C4692"/>
    <w:rsid w:val="001C49B3"/>
    <w:rsid w:val="001C4E47"/>
    <w:rsid w:val="001C5792"/>
    <w:rsid w:val="001C5A2A"/>
    <w:rsid w:val="001C5CC7"/>
    <w:rsid w:val="001C5F47"/>
    <w:rsid w:val="001C6818"/>
    <w:rsid w:val="001C77EE"/>
    <w:rsid w:val="001C7955"/>
    <w:rsid w:val="001C7CBC"/>
    <w:rsid w:val="001D06E5"/>
    <w:rsid w:val="001D0875"/>
    <w:rsid w:val="001D0EC0"/>
    <w:rsid w:val="001D14CB"/>
    <w:rsid w:val="001D16DB"/>
    <w:rsid w:val="001D1C15"/>
    <w:rsid w:val="001D233A"/>
    <w:rsid w:val="001D248E"/>
    <w:rsid w:val="001D28BE"/>
    <w:rsid w:val="001D2EEC"/>
    <w:rsid w:val="001D3193"/>
    <w:rsid w:val="001D3C55"/>
    <w:rsid w:val="001D3FA0"/>
    <w:rsid w:val="001D4398"/>
    <w:rsid w:val="001D5385"/>
    <w:rsid w:val="001D58A7"/>
    <w:rsid w:val="001D5960"/>
    <w:rsid w:val="001D5EF0"/>
    <w:rsid w:val="001D5FF3"/>
    <w:rsid w:val="001D6675"/>
    <w:rsid w:val="001D6CFD"/>
    <w:rsid w:val="001D705B"/>
    <w:rsid w:val="001D7EB4"/>
    <w:rsid w:val="001E02D8"/>
    <w:rsid w:val="001E0485"/>
    <w:rsid w:val="001E0B72"/>
    <w:rsid w:val="001E0F72"/>
    <w:rsid w:val="001E151D"/>
    <w:rsid w:val="001E19D3"/>
    <w:rsid w:val="001E1F1D"/>
    <w:rsid w:val="001E201C"/>
    <w:rsid w:val="001E2030"/>
    <w:rsid w:val="001E2587"/>
    <w:rsid w:val="001E29AA"/>
    <w:rsid w:val="001E3437"/>
    <w:rsid w:val="001E3DB3"/>
    <w:rsid w:val="001E43C0"/>
    <w:rsid w:val="001E45E7"/>
    <w:rsid w:val="001E49F8"/>
    <w:rsid w:val="001E4C79"/>
    <w:rsid w:val="001E5340"/>
    <w:rsid w:val="001E58B4"/>
    <w:rsid w:val="001E5BDD"/>
    <w:rsid w:val="001E5DA7"/>
    <w:rsid w:val="001E6799"/>
    <w:rsid w:val="001E7285"/>
    <w:rsid w:val="001E7554"/>
    <w:rsid w:val="001E7B38"/>
    <w:rsid w:val="001F000B"/>
    <w:rsid w:val="001F0BCA"/>
    <w:rsid w:val="001F0D5A"/>
    <w:rsid w:val="001F15CB"/>
    <w:rsid w:val="001F234A"/>
    <w:rsid w:val="001F2D23"/>
    <w:rsid w:val="001F30B5"/>
    <w:rsid w:val="001F30BE"/>
    <w:rsid w:val="001F30FC"/>
    <w:rsid w:val="001F3D67"/>
    <w:rsid w:val="001F4142"/>
    <w:rsid w:val="001F4166"/>
    <w:rsid w:val="001F428C"/>
    <w:rsid w:val="001F4495"/>
    <w:rsid w:val="001F45B1"/>
    <w:rsid w:val="001F47A7"/>
    <w:rsid w:val="001F4B69"/>
    <w:rsid w:val="001F5564"/>
    <w:rsid w:val="001F5A94"/>
    <w:rsid w:val="001F71D4"/>
    <w:rsid w:val="001F752E"/>
    <w:rsid w:val="002003F0"/>
    <w:rsid w:val="00200407"/>
    <w:rsid w:val="00200CA3"/>
    <w:rsid w:val="00200D89"/>
    <w:rsid w:val="00201085"/>
    <w:rsid w:val="00201B82"/>
    <w:rsid w:val="002020C0"/>
    <w:rsid w:val="002025F5"/>
    <w:rsid w:val="002027FD"/>
    <w:rsid w:val="00202AAA"/>
    <w:rsid w:val="00202B94"/>
    <w:rsid w:val="00202F67"/>
    <w:rsid w:val="002036A9"/>
    <w:rsid w:val="0020381D"/>
    <w:rsid w:val="002040C5"/>
    <w:rsid w:val="002045E3"/>
    <w:rsid w:val="00205742"/>
    <w:rsid w:val="00205F0D"/>
    <w:rsid w:val="00205F80"/>
    <w:rsid w:val="002064DB"/>
    <w:rsid w:val="00206A4E"/>
    <w:rsid w:val="00206AEF"/>
    <w:rsid w:val="00206B31"/>
    <w:rsid w:val="00206B41"/>
    <w:rsid w:val="00207006"/>
    <w:rsid w:val="00207B90"/>
    <w:rsid w:val="00210022"/>
    <w:rsid w:val="0021019E"/>
    <w:rsid w:val="0021069C"/>
    <w:rsid w:val="00210AE4"/>
    <w:rsid w:val="00210E54"/>
    <w:rsid w:val="002113F8"/>
    <w:rsid w:val="002115E6"/>
    <w:rsid w:val="00211CDB"/>
    <w:rsid w:val="00211D15"/>
    <w:rsid w:val="00211E86"/>
    <w:rsid w:val="00212020"/>
    <w:rsid w:val="002121B4"/>
    <w:rsid w:val="00212977"/>
    <w:rsid w:val="00212E04"/>
    <w:rsid w:val="002139C8"/>
    <w:rsid w:val="00213AD1"/>
    <w:rsid w:val="00213D78"/>
    <w:rsid w:val="00214948"/>
    <w:rsid w:val="0021495C"/>
    <w:rsid w:val="002150E5"/>
    <w:rsid w:val="0021520A"/>
    <w:rsid w:val="00215AD8"/>
    <w:rsid w:val="00215BE7"/>
    <w:rsid w:val="00215DCF"/>
    <w:rsid w:val="002163C4"/>
    <w:rsid w:val="0021648F"/>
    <w:rsid w:val="00216739"/>
    <w:rsid w:val="00217182"/>
    <w:rsid w:val="00217AB0"/>
    <w:rsid w:val="00217D43"/>
    <w:rsid w:val="002205C6"/>
    <w:rsid w:val="00220670"/>
    <w:rsid w:val="002208AE"/>
    <w:rsid w:val="00221C75"/>
    <w:rsid w:val="00221E66"/>
    <w:rsid w:val="00222802"/>
    <w:rsid w:val="00222D30"/>
    <w:rsid w:val="00223121"/>
    <w:rsid w:val="002232D7"/>
    <w:rsid w:val="00223B8A"/>
    <w:rsid w:val="002244E6"/>
    <w:rsid w:val="0022471F"/>
    <w:rsid w:val="002248D1"/>
    <w:rsid w:val="00224CFE"/>
    <w:rsid w:val="00224D40"/>
    <w:rsid w:val="00224D7E"/>
    <w:rsid w:val="00225252"/>
    <w:rsid w:val="00225608"/>
    <w:rsid w:val="00225F99"/>
    <w:rsid w:val="002267AA"/>
    <w:rsid w:val="0022687D"/>
    <w:rsid w:val="00226A23"/>
    <w:rsid w:val="00226BFD"/>
    <w:rsid w:val="00226E12"/>
    <w:rsid w:val="00227DA1"/>
    <w:rsid w:val="0023016C"/>
    <w:rsid w:val="00230307"/>
    <w:rsid w:val="002305DB"/>
    <w:rsid w:val="002306EB"/>
    <w:rsid w:val="00230827"/>
    <w:rsid w:val="0023084F"/>
    <w:rsid w:val="00230968"/>
    <w:rsid w:val="00230CD3"/>
    <w:rsid w:val="00231518"/>
    <w:rsid w:val="00231668"/>
    <w:rsid w:val="002317AD"/>
    <w:rsid w:val="00231FCA"/>
    <w:rsid w:val="00232A7A"/>
    <w:rsid w:val="00233122"/>
    <w:rsid w:val="0023398A"/>
    <w:rsid w:val="00233C1E"/>
    <w:rsid w:val="00233F7D"/>
    <w:rsid w:val="002341DD"/>
    <w:rsid w:val="0023478E"/>
    <w:rsid w:val="00234A0F"/>
    <w:rsid w:val="00235146"/>
    <w:rsid w:val="002351AF"/>
    <w:rsid w:val="00235FB7"/>
    <w:rsid w:val="00235FE4"/>
    <w:rsid w:val="002361A0"/>
    <w:rsid w:val="002364C9"/>
    <w:rsid w:val="00236CE1"/>
    <w:rsid w:val="00236D43"/>
    <w:rsid w:val="00237A9B"/>
    <w:rsid w:val="002402B4"/>
    <w:rsid w:val="002404C3"/>
    <w:rsid w:val="00240A9E"/>
    <w:rsid w:val="00240C1A"/>
    <w:rsid w:val="00242C19"/>
    <w:rsid w:val="00242DB2"/>
    <w:rsid w:val="0024339B"/>
    <w:rsid w:val="002433BF"/>
    <w:rsid w:val="00243599"/>
    <w:rsid w:val="0024386A"/>
    <w:rsid w:val="002439FC"/>
    <w:rsid w:val="00243FA4"/>
    <w:rsid w:val="00244660"/>
    <w:rsid w:val="00244DCF"/>
    <w:rsid w:val="00244EB0"/>
    <w:rsid w:val="00244F62"/>
    <w:rsid w:val="00245706"/>
    <w:rsid w:val="002460B4"/>
    <w:rsid w:val="00246346"/>
    <w:rsid w:val="00246C5D"/>
    <w:rsid w:val="00246CE8"/>
    <w:rsid w:val="00246DAF"/>
    <w:rsid w:val="00246E92"/>
    <w:rsid w:val="0024774D"/>
    <w:rsid w:val="00247B2C"/>
    <w:rsid w:val="0025048B"/>
    <w:rsid w:val="00250818"/>
    <w:rsid w:val="00250977"/>
    <w:rsid w:val="002509A5"/>
    <w:rsid w:val="00250C9B"/>
    <w:rsid w:val="00250E03"/>
    <w:rsid w:val="002512B1"/>
    <w:rsid w:val="002513BF"/>
    <w:rsid w:val="0025287F"/>
    <w:rsid w:val="00252DBD"/>
    <w:rsid w:val="00252E88"/>
    <w:rsid w:val="0025337D"/>
    <w:rsid w:val="002533A7"/>
    <w:rsid w:val="00253542"/>
    <w:rsid w:val="00253F97"/>
    <w:rsid w:val="002544CA"/>
    <w:rsid w:val="00254A3D"/>
    <w:rsid w:val="00254D26"/>
    <w:rsid w:val="0025564D"/>
    <w:rsid w:val="00255BEB"/>
    <w:rsid w:val="0025616A"/>
    <w:rsid w:val="00256A39"/>
    <w:rsid w:val="0025723B"/>
    <w:rsid w:val="002602C3"/>
    <w:rsid w:val="00260C84"/>
    <w:rsid w:val="00260C92"/>
    <w:rsid w:val="0026142D"/>
    <w:rsid w:val="00261705"/>
    <w:rsid w:val="00261AAF"/>
    <w:rsid w:val="00262B4E"/>
    <w:rsid w:val="00262E0E"/>
    <w:rsid w:val="00263099"/>
    <w:rsid w:val="00263674"/>
    <w:rsid w:val="00263912"/>
    <w:rsid w:val="00264578"/>
    <w:rsid w:val="002648B2"/>
    <w:rsid w:val="002649F6"/>
    <w:rsid w:val="00264BA5"/>
    <w:rsid w:val="00264F84"/>
    <w:rsid w:val="00265523"/>
    <w:rsid w:val="00265792"/>
    <w:rsid w:val="002661AE"/>
    <w:rsid w:val="002667F3"/>
    <w:rsid w:val="00266D05"/>
    <w:rsid w:val="0026744C"/>
    <w:rsid w:val="00267E46"/>
    <w:rsid w:val="002703B6"/>
    <w:rsid w:val="00270641"/>
    <w:rsid w:val="00270FE2"/>
    <w:rsid w:val="00271162"/>
    <w:rsid w:val="00271E7F"/>
    <w:rsid w:val="0027261D"/>
    <w:rsid w:val="00272B83"/>
    <w:rsid w:val="00272D89"/>
    <w:rsid w:val="00272FCB"/>
    <w:rsid w:val="002730BA"/>
    <w:rsid w:val="002732AF"/>
    <w:rsid w:val="002734CB"/>
    <w:rsid w:val="00273610"/>
    <w:rsid w:val="00274157"/>
    <w:rsid w:val="00274866"/>
    <w:rsid w:val="00274CC1"/>
    <w:rsid w:val="00274D7C"/>
    <w:rsid w:val="00274EF7"/>
    <w:rsid w:val="002752CF"/>
    <w:rsid w:val="00275597"/>
    <w:rsid w:val="00275B68"/>
    <w:rsid w:val="00275FAC"/>
    <w:rsid w:val="00276427"/>
    <w:rsid w:val="00276B05"/>
    <w:rsid w:val="00276D85"/>
    <w:rsid w:val="0027713B"/>
    <w:rsid w:val="00277366"/>
    <w:rsid w:val="00277842"/>
    <w:rsid w:val="00277BB9"/>
    <w:rsid w:val="00277D8C"/>
    <w:rsid w:val="00277EC6"/>
    <w:rsid w:val="00280105"/>
    <w:rsid w:val="00280261"/>
    <w:rsid w:val="00280691"/>
    <w:rsid w:val="00280948"/>
    <w:rsid w:val="00281837"/>
    <w:rsid w:val="00281841"/>
    <w:rsid w:val="00282368"/>
    <w:rsid w:val="002827E3"/>
    <w:rsid w:val="002831E9"/>
    <w:rsid w:val="002832EC"/>
    <w:rsid w:val="002838F9"/>
    <w:rsid w:val="00284019"/>
    <w:rsid w:val="00284040"/>
    <w:rsid w:val="002842C4"/>
    <w:rsid w:val="0028481D"/>
    <w:rsid w:val="00284ED1"/>
    <w:rsid w:val="002851A6"/>
    <w:rsid w:val="002851FA"/>
    <w:rsid w:val="0028520D"/>
    <w:rsid w:val="0028553E"/>
    <w:rsid w:val="00285576"/>
    <w:rsid w:val="002857D8"/>
    <w:rsid w:val="00285E2D"/>
    <w:rsid w:val="00286046"/>
    <w:rsid w:val="002861F6"/>
    <w:rsid w:val="002867A3"/>
    <w:rsid w:val="002867F5"/>
    <w:rsid w:val="002868C5"/>
    <w:rsid w:val="00286FF7"/>
    <w:rsid w:val="002871FB"/>
    <w:rsid w:val="0028775E"/>
    <w:rsid w:val="00287967"/>
    <w:rsid w:val="00287B4A"/>
    <w:rsid w:val="0029026E"/>
    <w:rsid w:val="00290271"/>
    <w:rsid w:val="002903B9"/>
    <w:rsid w:val="002903F5"/>
    <w:rsid w:val="00290A79"/>
    <w:rsid w:val="0029120B"/>
    <w:rsid w:val="00291590"/>
    <w:rsid w:val="00291C25"/>
    <w:rsid w:val="0029256D"/>
    <w:rsid w:val="002926C3"/>
    <w:rsid w:val="002929A9"/>
    <w:rsid w:val="002932CD"/>
    <w:rsid w:val="00293332"/>
    <w:rsid w:val="00293C6E"/>
    <w:rsid w:val="00293E4F"/>
    <w:rsid w:val="002945BE"/>
    <w:rsid w:val="00294876"/>
    <w:rsid w:val="00294D05"/>
    <w:rsid w:val="00294D58"/>
    <w:rsid w:val="00294DDF"/>
    <w:rsid w:val="00294F3A"/>
    <w:rsid w:val="00295071"/>
    <w:rsid w:val="002950A4"/>
    <w:rsid w:val="002950BE"/>
    <w:rsid w:val="002953E9"/>
    <w:rsid w:val="00295447"/>
    <w:rsid w:val="002957AB"/>
    <w:rsid w:val="002957B2"/>
    <w:rsid w:val="00295B4E"/>
    <w:rsid w:val="00296122"/>
    <w:rsid w:val="0029644D"/>
    <w:rsid w:val="002967F4"/>
    <w:rsid w:val="00296826"/>
    <w:rsid w:val="00296FB7"/>
    <w:rsid w:val="00297246"/>
    <w:rsid w:val="00297917"/>
    <w:rsid w:val="00297F4B"/>
    <w:rsid w:val="002A014F"/>
    <w:rsid w:val="002A032F"/>
    <w:rsid w:val="002A0576"/>
    <w:rsid w:val="002A06DC"/>
    <w:rsid w:val="002A07AE"/>
    <w:rsid w:val="002A0B6A"/>
    <w:rsid w:val="002A172E"/>
    <w:rsid w:val="002A1AB7"/>
    <w:rsid w:val="002A1D07"/>
    <w:rsid w:val="002A23C7"/>
    <w:rsid w:val="002A2A2E"/>
    <w:rsid w:val="002A2A8D"/>
    <w:rsid w:val="002A3512"/>
    <w:rsid w:val="002A3C58"/>
    <w:rsid w:val="002A3D59"/>
    <w:rsid w:val="002A3D7D"/>
    <w:rsid w:val="002A42DA"/>
    <w:rsid w:val="002A44E7"/>
    <w:rsid w:val="002A5070"/>
    <w:rsid w:val="002A516A"/>
    <w:rsid w:val="002A53C5"/>
    <w:rsid w:val="002A579A"/>
    <w:rsid w:val="002A588B"/>
    <w:rsid w:val="002A64BF"/>
    <w:rsid w:val="002A6717"/>
    <w:rsid w:val="002A673F"/>
    <w:rsid w:val="002A68B3"/>
    <w:rsid w:val="002A697E"/>
    <w:rsid w:val="002A6DB0"/>
    <w:rsid w:val="002A7556"/>
    <w:rsid w:val="002A7B28"/>
    <w:rsid w:val="002A7DD6"/>
    <w:rsid w:val="002A7E60"/>
    <w:rsid w:val="002B156A"/>
    <w:rsid w:val="002B1750"/>
    <w:rsid w:val="002B19B3"/>
    <w:rsid w:val="002B260A"/>
    <w:rsid w:val="002B2880"/>
    <w:rsid w:val="002B31B3"/>
    <w:rsid w:val="002B34A9"/>
    <w:rsid w:val="002B3A0F"/>
    <w:rsid w:val="002B425D"/>
    <w:rsid w:val="002B433A"/>
    <w:rsid w:val="002B4F34"/>
    <w:rsid w:val="002B526B"/>
    <w:rsid w:val="002B53C6"/>
    <w:rsid w:val="002B5462"/>
    <w:rsid w:val="002B5B48"/>
    <w:rsid w:val="002B5E22"/>
    <w:rsid w:val="002B609A"/>
    <w:rsid w:val="002B6870"/>
    <w:rsid w:val="002B6987"/>
    <w:rsid w:val="002B69D8"/>
    <w:rsid w:val="002B73EE"/>
    <w:rsid w:val="002B7494"/>
    <w:rsid w:val="002C05B7"/>
    <w:rsid w:val="002C06AC"/>
    <w:rsid w:val="002C0B2C"/>
    <w:rsid w:val="002C1139"/>
    <w:rsid w:val="002C145A"/>
    <w:rsid w:val="002C1975"/>
    <w:rsid w:val="002C1BE1"/>
    <w:rsid w:val="002C1EDA"/>
    <w:rsid w:val="002C21B1"/>
    <w:rsid w:val="002C26BD"/>
    <w:rsid w:val="002C2A37"/>
    <w:rsid w:val="002C2CD5"/>
    <w:rsid w:val="002C30DD"/>
    <w:rsid w:val="002C3631"/>
    <w:rsid w:val="002C43D2"/>
    <w:rsid w:val="002C4520"/>
    <w:rsid w:val="002C482D"/>
    <w:rsid w:val="002C4856"/>
    <w:rsid w:val="002C4A77"/>
    <w:rsid w:val="002C4AF6"/>
    <w:rsid w:val="002C4B34"/>
    <w:rsid w:val="002C4CE9"/>
    <w:rsid w:val="002C5898"/>
    <w:rsid w:val="002C58B7"/>
    <w:rsid w:val="002C6B0D"/>
    <w:rsid w:val="002C6F0D"/>
    <w:rsid w:val="002C7A05"/>
    <w:rsid w:val="002C7CBC"/>
    <w:rsid w:val="002D062E"/>
    <w:rsid w:val="002D0EF7"/>
    <w:rsid w:val="002D0F1C"/>
    <w:rsid w:val="002D10C4"/>
    <w:rsid w:val="002D12EB"/>
    <w:rsid w:val="002D178A"/>
    <w:rsid w:val="002D1A5F"/>
    <w:rsid w:val="002D2123"/>
    <w:rsid w:val="002D27C6"/>
    <w:rsid w:val="002D2870"/>
    <w:rsid w:val="002D2B1B"/>
    <w:rsid w:val="002D30AB"/>
    <w:rsid w:val="002D3596"/>
    <w:rsid w:val="002D3B6F"/>
    <w:rsid w:val="002D3BD6"/>
    <w:rsid w:val="002D4176"/>
    <w:rsid w:val="002D4330"/>
    <w:rsid w:val="002D47D3"/>
    <w:rsid w:val="002D4BEB"/>
    <w:rsid w:val="002D4E2A"/>
    <w:rsid w:val="002D55D9"/>
    <w:rsid w:val="002D5ADA"/>
    <w:rsid w:val="002D5D3A"/>
    <w:rsid w:val="002D5E23"/>
    <w:rsid w:val="002D6258"/>
    <w:rsid w:val="002D62F7"/>
    <w:rsid w:val="002D6357"/>
    <w:rsid w:val="002D67E6"/>
    <w:rsid w:val="002D6F09"/>
    <w:rsid w:val="002D76DD"/>
    <w:rsid w:val="002D7EAC"/>
    <w:rsid w:val="002D7FB4"/>
    <w:rsid w:val="002E0010"/>
    <w:rsid w:val="002E01C6"/>
    <w:rsid w:val="002E1410"/>
    <w:rsid w:val="002E14E2"/>
    <w:rsid w:val="002E156E"/>
    <w:rsid w:val="002E1959"/>
    <w:rsid w:val="002E2254"/>
    <w:rsid w:val="002E23E2"/>
    <w:rsid w:val="002E24A4"/>
    <w:rsid w:val="002E25A8"/>
    <w:rsid w:val="002E25BB"/>
    <w:rsid w:val="002E2E1D"/>
    <w:rsid w:val="002E2FE4"/>
    <w:rsid w:val="002E3256"/>
    <w:rsid w:val="002E346A"/>
    <w:rsid w:val="002E349F"/>
    <w:rsid w:val="002E4073"/>
    <w:rsid w:val="002E411B"/>
    <w:rsid w:val="002E4AB6"/>
    <w:rsid w:val="002E5139"/>
    <w:rsid w:val="002E53C4"/>
    <w:rsid w:val="002E5855"/>
    <w:rsid w:val="002E59CE"/>
    <w:rsid w:val="002E64F8"/>
    <w:rsid w:val="002E64FC"/>
    <w:rsid w:val="002E6599"/>
    <w:rsid w:val="002E6BEF"/>
    <w:rsid w:val="002E6DEC"/>
    <w:rsid w:val="002E742A"/>
    <w:rsid w:val="002E76B3"/>
    <w:rsid w:val="002E7861"/>
    <w:rsid w:val="002E7887"/>
    <w:rsid w:val="002E78E2"/>
    <w:rsid w:val="002E7BF9"/>
    <w:rsid w:val="002E7EFF"/>
    <w:rsid w:val="002F0365"/>
    <w:rsid w:val="002F0404"/>
    <w:rsid w:val="002F0496"/>
    <w:rsid w:val="002F06D8"/>
    <w:rsid w:val="002F087E"/>
    <w:rsid w:val="002F0CEF"/>
    <w:rsid w:val="002F0DBD"/>
    <w:rsid w:val="002F1799"/>
    <w:rsid w:val="002F1AB8"/>
    <w:rsid w:val="002F2C23"/>
    <w:rsid w:val="002F2D56"/>
    <w:rsid w:val="002F39E7"/>
    <w:rsid w:val="002F414D"/>
    <w:rsid w:val="002F447F"/>
    <w:rsid w:val="002F5478"/>
    <w:rsid w:val="002F5A9F"/>
    <w:rsid w:val="002F5B93"/>
    <w:rsid w:val="002F67FA"/>
    <w:rsid w:val="002F6F56"/>
    <w:rsid w:val="002F7BA7"/>
    <w:rsid w:val="00300069"/>
    <w:rsid w:val="003000F9"/>
    <w:rsid w:val="00300119"/>
    <w:rsid w:val="003003A0"/>
    <w:rsid w:val="00300454"/>
    <w:rsid w:val="00301192"/>
    <w:rsid w:val="0030148B"/>
    <w:rsid w:val="00301609"/>
    <w:rsid w:val="00301FA1"/>
    <w:rsid w:val="00302390"/>
    <w:rsid w:val="003023B9"/>
    <w:rsid w:val="00302A7D"/>
    <w:rsid w:val="00302D68"/>
    <w:rsid w:val="00302DDF"/>
    <w:rsid w:val="00302E89"/>
    <w:rsid w:val="00303513"/>
    <w:rsid w:val="00303D92"/>
    <w:rsid w:val="003040C7"/>
    <w:rsid w:val="003045EF"/>
    <w:rsid w:val="00304B04"/>
    <w:rsid w:val="00304C54"/>
    <w:rsid w:val="00304DA2"/>
    <w:rsid w:val="00304FB7"/>
    <w:rsid w:val="00304FDF"/>
    <w:rsid w:val="00305006"/>
    <w:rsid w:val="00305084"/>
    <w:rsid w:val="003055F9"/>
    <w:rsid w:val="00305B61"/>
    <w:rsid w:val="00306BAC"/>
    <w:rsid w:val="00306F2D"/>
    <w:rsid w:val="00307457"/>
    <w:rsid w:val="00307707"/>
    <w:rsid w:val="0030770F"/>
    <w:rsid w:val="003102E4"/>
    <w:rsid w:val="0031070F"/>
    <w:rsid w:val="00310A1D"/>
    <w:rsid w:val="00310C88"/>
    <w:rsid w:val="00310E97"/>
    <w:rsid w:val="003111E2"/>
    <w:rsid w:val="00311487"/>
    <w:rsid w:val="00311903"/>
    <w:rsid w:val="00311ADD"/>
    <w:rsid w:val="003121CA"/>
    <w:rsid w:val="0031232E"/>
    <w:rsid w:val="003127A5"/>
    <w:rsid w:val="00312A02"/>
    <w:rsid w:val="00312A31"/>
    <w:rsid w:val="00312A50"/>
    <w:rsid w:val="00312B85"/>
    <w:rsid w:val="00312FCC"/>
    <w:rsid w:val="00313040"/>
    <w:rsid w:val="00313ADA"/>
    <w:rsid w:val="00313DD9"/>
    <w:rsid w:val="00313E76"/>
    <w:rsid w:val="0031425E"/>
    <w:rsid w:val="00314D6C"/>
    <w:rsid w:val="00314FD2"/>
    <w:rsid w:val="0031516E"/>
    <w:rsid w:val="003151AC"/>
    <w:rsid w:val="00315493"/>
    <w:rsid w:val="00316017"/>
    <w:rsid w:val="00316C72"/>
    <w:rsid w:val="00317136"/>
    <w:rsid w:val="003175F3"/>
    <w:rsid w:val="003177ED"/>
    <w:rsid w:val="00317DDF"/>
    <w:rsid w:val="00320152"/>
    <w:rsid w:val="00320197"/>
    <w:rsid w:val="00320708"/>
    <w:rsid w:val="00320FD7"/>
    <w:rsid w:val="0032188B"/>
    <w:rsid w:val="0032238A"/>
    <w:rsid w:val="003227C5"/>
    <w:rsid w:val="003229B2"/>
    <w:rsid w:val="003229CD"/>
    <w:rsid w:val="00322C1B"/>
    <w:rsid w:val="0032322A"/>
    <w:rsid w:val="003233E2"/>
    <w:rsid w:val="0032373E"/>
    <w:rsid w:val="00323824"/>
    <w:rsid w:val="00323B23"/>
    <w:rsid w:val="00323BBD"/>
    <w:rsid w:val="00323BDE"/>
    <w:rsid w:val="0032477A"/>
    <w:rsid w:val="00325C57"/>
    <w:rsid w:val="00325CF1"/>
    <w:rsid w:val="00325F5B"/>
    <w:rsid w:val="00325FB0"/>
    <w:rsid w:val="00326315"/>
    <w:rsid w:val="00327027"/>
    <w:rsid w:val="003278BA"/>
    <w:rsid w:val="003278F0"/>
    <w:rsid w:val="003303CD"/>
    <w:rsid w:val="00330A07"/>
    <w:rsid w:val="00330E6B"/>
    <w:rsid w:val="00330F59"/>
    <w:rsid w:val="0033126A"/>
    <w:rsid w:val="00332557"/>
    <w:rsid w:val="0033275B"/>
    <w:rsid w:val="00332893"/>
    <w:rsid w:val="00332AF9"/>
    <w:rsid w:val="00332C1E"/>
    <w:rsid w:val="00332D07"/>
    <w:rsid w:val="00332E09"/>
    <w:rsid w:val="00334137"/>
    <w:rsid w:val="0033453D"/>
    <w:rsid w:val="00334D21"/>
    <w:rsid w:val="003350DB"/>
    <w:rsid w:val="003353CE"/>
    <w:rsid w:val="003355C4"/>
    <w:rsid w:val="00335D41"/>
    <w:rsid w:val="0033602D"/>
    <w:rsid w:val="003362A7"/>
    <w:rsid w:val="00336777"/>
    <w:rsid w:val="00336848"/>
    <w:rsid w:val="00336949"/>
    <w:rsid w:val="00336AD6"/>
    <w:rsid w:val="00337243"/>
    <w:rsid w:val="0033731B"/>
    <w:rsid w:val="003375B3"/>
    <w:rsid w:val="00337689"/>
    <w:rsid w:val="003376AD"/>
    <w:rsid w:val="00337A15"/>
    <w:rsid w:val="00337BEA"/>
    <w:rsid w:val="00340278"/>
    <w:rsid w:val="003402A9"/>
    <w:rsid w:val="003404EA"/>
    <w:rsid w:val="003408E0"/>
    <w:rsid w:val="00340D55"/>
    <w:rsid w:val="003416EA"/>
    <w:rsid w:val="003417D6"/>
    <w:rsid w:val="003421FD"/>
    <w:rsid w:val="003427E4"/>
    <w:rsid w:val="00343210"/>
    <w:rsid w:val="00343589"/>
    <w:rsid w:val="0034361B"/>
    <w:rsid w:val="00343E7A"/>
    <w:rsid w:val="00344046"/>
    <w:rsid w:val="003445CA"/>
    <w:rsid w:val="003449A5"/>
    <w:rsid w:val="00344A1E"/>
    <w:rsid w:val="00344B8E"/>
    <w:rsid w:val="00345DE0"/>
    <w:rsid w:val="003461C7"/>
    <w:rsid w:val="003461F2"/>
    <w:rsid w:val="00346520"/>
    <w:rsid w:val="00346572"/>
    <w:rsid w:val="00346D6A"/>
    <w:rsid w:val="00346F27"/>
    <w:rsid w:val="00346FF9"/>
    <w:rsid w:val="003476DE"/>
    <w:rsid w:val="00347A82"/>
    <w:rsid w:val="00347D94"/>
    <w:rsid w:val="00347E9C"/>
    <w:rsid w:val="003503F0"/>
    <w:rsid w:val="00350403"/>
    <w:rsid w:val="003505F8"/>
    <w:rsid w:val="0035119B"/>
    <w:rsid w:val="003511A5"/>
    <w:rsid w:val="00351A2E"/>
    <w:rsid w:val="00351E27"/>
    <w:rsid w:val="00351EAE"/>
    <w:rsid w:val="00352100"/>
    <w:rsid w:val="003525B1"/>
    <w:rsid w:val="00353A74"/>
    <w:rsid w:val="00353CD4"/>
    <w:rsid w:val="00353DDF"/>
    <w:rsid w:val="0035425B"/>
    <w:rsid w:val="003543BC"/>
    <w:rsid w:val="003548C6"/>
    <w:rsid w:val="00354F28"/>
    <w:rsid w:val="00354F7B"/>
    <w:rsid w:val="0035548D"/>
    <w:rsid w:val="00356129"/>
    <w:rsid w:val="003564D8"/>
    <w:rsid w:val="003565ED"/>
    <w:rsid w:val="003568D0"/>
    <w:rsid w:val="00356C26"/>
    <w:rsid w:val="00357BB4"/>
    <w:rsid w:val="00357C64"/>
    <w:rsid w:val="003601F1"/>
    <w:rsid w:val="003602BB"/>
    <w:rsid w:val="00361665"/>
    <w:rsid w:val="003617F7"/>
    <w:rsid w:val="00361844"/>
    <w:rsid w:val="00361C20"/>
    <w:rsid w:val="00361CEC"/>
    <w:rsid w:val="00361E79"/>
    <w:rsid w:val="00362099"/>
    <w:rsid w:val="00362153"/>
    <w:rsid w:val="003626F6"/>
    <w:rsid w:val="00363505"/>
    <w:rsid w:val="0036392C"/>
    <w:rsid w:val="00363AAD"/>
    <w:rsid w:val="00364584"/>
    <w:rsid w:val="00364611"/>
    <w:rsid w:val="00364C26"/>
    <w:rsid w:val="003658AB"/>
    <w:rsid w:val="003659AD"/>
    <w:rsid w:val="00365E44"/>
    <w:rsid w:val="00365E75"/>
    <w:rsid w:val="00365F1F"/>
    <w:rsid w:val="00366180"/>
    <w:rsid w:val="00366709"/>
    <w:rsid w:val="0036683C"/>
    <w:rsid w:val="00366D3E"/>
    <w:rsid w:val="00366FD6"/>
    <w:rsid w:val="00367070"/>
    <w:rsid w:val="003672BF"/>
    <w:rsid w:val="0036738F"/>
    <w:rsid w:val="0036798B"/>
    <w:rsid w:val="00367F48"/>
    <w:rsid w:val="0037080F"/>
    <w:rsid w:val="0037142B"/>
    <w:rsid w:val="003715AA"/>
    <w:rsid w:val="00371637"/>
    <w:rsid w:val="00371696"/>
    <w:rsid w:val="00371806"/>
    <w:rsid w:val="00371B9F"/>
    <w:rsid w:val="00371D9A"/>
    <w:rsid w:val="003729B4"/>
    <w:rsid w:val="00372A25"/>
    <w:rsid w:val="00372BEA"/>
    <w:rsid w:val="00372EDB"/>
    <w:rsid w:val="00373183"/>
    <w:rsid w:val="00373240"/>
    <w:rsid w:val="00373338"/>
    <w:rsid w:val="00373660"/>
    <w:rsid w:val="00373958"/>
    <w:rsid w:val="00373B4B"/>
    <w:rsid w:val="0037401B"/>
    <w:rsid w:val="00374479"/>
    <w:rsid w:val="00374735"/>
    <w:rsid w:val="00374A15"/>
    <w:rsid w:val="00375691"/>
    <w:rsid w:val="00375A21"/>
    <w:rsid w:val="00375D63"/>
    <w:rsid w:val="00376717"/>
    <w:rsid w:val="0037715A"/>
    <w:rsid w:val="003771EB"/>
    <w:rsid w:val="00377287"/>
    <w:rsid w:val="00380344"/>
    <w:rsid w:val="00380C9B"/>
    <w:rsid w:val="00380D55"/>
    <w:rsid w:val="00380E44"/>
    <w:rsid w:val="003811E2"/>
    <w:rsid w:val="00382391"/>
    <w:rsid w:val="00384B93"/>
    <w:rsid w:val="003851D0"/>
    <w:rsid w:val="003854CF"/>
    <w:rsid w:val="003856DD"/>
    <w:rsid w:val="00385B4D"/>
    <w:rsid w:val="00385BCF"/>
    <w:rsid w:val="00385DE3"/>
    <w:rsid w:val="0038625C"/>
    <w:rsid w:val="0038636E"/>
    <w:rsid w:val="00387685"/>
    <w:rsid w:val="00387724"/>
    <w:rsid w:val="003877B2"/>
    <w:rsid w:val="00387CBB"/>
    <w:rsid w:val="003904C7"/>
    <w:rsid w:val="00390AD5"/>
    <w:rsid w:val="00390DCB"/>
    <w:rsid w:val="00390EF6"/>
    <w:rsid w:val="0039115F"/>
    <w:rsid w:val="00391341"/>
    <w:rsid w:val="00391522"/>
    <w:rsid w:val="00391618"/>
    <w:rsid w:val="00391A15"/>
    <w:rsid w:val="00391A1D"/>
    <w:rsid w:val="00391CCD"/>
    <w:rsid w:val="00391EC2"/>
    <w:rsid w:val="00392D2C"/>
    <w:rsid w:val="00392E18"/>
    <w:rsid w:val="00393378"/>
    <w:rsid w:val="00393AF8"/>
    <w:rsid w:val="00393B6E"/>
    <w:rsid w:val="00393B9B"/>
    <w:rsid w:val="0039456D"/>
    <w:rsid w:val="00394B5D"/>
    <w:rsid w:val="00394B74"/>
    <w:rsid w:val="00394DA8"/>
    <w:rsid w:val="00395365"/>
    <w:rsid w:val="0039547C"/>
    <w:rsid w:val="00395494"/>
    <w:rsid w:val="00395E49"/>
    <w:rsid w:val="00395E9B"/>
    <w:rsid w:val="00396487"/>
    <w:rsid w:val="00396B14"/>
    <w:rsid w:val="00396B5E"/>
    <w:rsid w:val="00396FC5"/>
    <w:rsid w:val="00397A08"/>
    <w:rsid w:val="00397E1F"/>
    <w:rsid w:val="003A0E6A"/>
    <w:rsid w:val="003A1600"/>
    <w:rsid w:val="003A1806"/>
    <w:rsid w:val="003A2706"/>
    <w:rsid w:val="003A28F5"/>
    <w:rsid w:val="003A35F7"/>
    <w:rsid w:val="003A3823"/>
    <w:rsid w:val="003A3F25"/>
    <w:rsid w:val="003A4820"/>
    <w:rsid w:val="003A49CA"/>
    <w:rsid w:val="003A4ED1"/>
    <w:rsid w:val="003A4FC3"/>
    <w:rsid w:val="003A50D9"/>
    <w:rsid w:val="003A5508"/>
    <w:rsid w:val="003A5CFF"/>
    <w:rsid w:val="003A616B"/>
    <w:rsid w:val="003A6963"/>
    <w:rsid w:val="003A6E9C"/>
    <w:rsid w:val="003A78CC"/>
    <w:rsid w:val="003A7D78"/>
    <w:rsid w:val="003B02CE"/>
    <w:rsid w:val="003B04F2"/>
    <w:rsid w:val="003B0B50"/>
    <w:rsid w:val="003B0CC4"/>
    <w:rsid w:val="003B15CF"/>
    <w:rsid w:val="003B1BAE"/>
    <w:rsid w:val="003B213E"/>
    <w:rsid w:val="003B23B3"/>
    <w:rsid w:val="003B27CC"/>
    <w:rsid w:val="003B2B22"/>
    <w:rsid w:val="003B3095"/>
    <w:rsid w:val="003B34AA"/>
    <w:rsid w:val="003B34C8"/>
    <w:rsid w:val="003B3FC6"/>
    <w:rsid w:val="003B41D0"/>
    <w:rsid w:val="003B4235"/>
    <w:rsid w:val="003B4D3F"/>
    <w:rsid w:val="003B50EB"/>
    <w:rsid w:val="003B529E"/>
    <w:rsid w:val="003B52CC"/>
    <w:rsid w:val="003B5CDD"/>
    <w:rsid w:val="003B650C"/>
    <w:rsid w:val="003B665F"/>
    <w:rsid w:val="003B6843"/>
    <w:rsid w:val="003B6864"/>
    <w:rsid w:val="003B7191"/>
    <w:rsid w:val="003B7349"/>
    <w:rsid w:val="003B7516"/>
    <w:rsid w:val="003B7801"/>
    <w:rsid w:val="003B797E"/>
    <w:rsid w:val="003C010C"/>
    <w:rsid w:val="003C0AE1"/>
    <w:rsid w:val="003C0B90"/>
    <w:rsid w:val="003C0CAD"/>
    <w:rsid w:val="003C0D1E"/>
    <w:rsid w:val="003C105F"/>
    <w:rsid w:val="003C178B"/>
    <w:rsid w:val="003C19C2"/>
    <w:rsid w:val="003C1EDE"/>
    <w:rsid w:val="003C21DE"/>
    <w:rsid w:val="003C23FC"/>
    <w:rsid w:val="003C28E6"/>
    <w:rsid w:val="003C34C6"/>
    <w:rsid w:val="003C3AFA"/>
    <w:rsid w:val="003C3CC6"/>
    <w:rsid w:val="003C4008"/>
    <w:rsid w:val="003C4022"/>
    <w:rsid w:val="003C411E"/>
    <w:rsid w:val="003C4674"/>
    <w:rsid w:val="003C47D7"/>
    <w:rsid w:val="003C553B"/>
    <w:rsid w:val="003C59AE"/>
    <w:rsid w:val="003C5DB7"/>
    <w:rsid w:val="003C60DD"/>
    <w:rsid w:val="003C6609"/>
    <w:rsid w:val="003C776E"/>
    <w:rsid w:val="003C7A7E"/>
    <w:rsid w:val="003C7ED0"/>
    <w:rsid w:val="003C7F17"/>
    <w:rsid w:val="003D07D4"/>
    <w:rsid w:val="003D0C9A"/>
    <w:rsid w:val="003D141C"/>
    <w:rsid w:val="003D1736"/>
    <w:rsid w:val="003D19AE"/>
    <w:rsid w:val="003D1DC3"/>
    <w:rsid w:val="003D2E94"/>
    <w:rsid w:val="003D405C"/>
    <w:rsid w:val="003D4792"/>
    <w:rsid w:val="003D4AFE"/>
    <w:rsid w:val="003D522F"/>
    <w:rsid w:val="003D5C62"/>
    <w:rsid w:val="003D5CAF"/>
    <w:rsid w:val="003D5F17"/>
    <w:rsid w:val="003D7170"/>
    <w:rsid w:val="003D7186"/>
    <w:rsid w:val="003D72D2"/>
    <w:rsid w:val="003E02D3"/>
    <w:rsid w:val="003E049E"/>
    <w:rsid w:val="003E0952"/>
    <w:rsid w:val="003E0ACC"/>
    <w:rsid w:val="003E0E43"/>
    <w:rsid w:val="003E1037"/>
    <w:rsid w:val="003E120F"/>
    <w:rsid w:val="003E12D4"/>
    <w:rsid w:val="003E167E"/>
    <w:rsid w:val="003E1B9B"/>
    <w:rsid w:val="003E1C0E"/>
    <w:rsid w:val="003E1C10"/>
    <w:rsid w:val="003E22B0"/>
    <w:rsid w:val="003E27CB"/>
    <w:rsid w:val="003E3014"/>
    <w:rsid w:val="003E3024"/>
    <w:rsid w:val="003E3078"/>
    <w:rsid w:val="003E3448"/>
    <w:rsid w:val="003E3C89"/>
    <w:rsid w:val="003E3CEB"/>
    <w:rsid w:val="003E3E87"/>
    <w:rsid w:val="003E406F"/>
    <w:rsid w:val="003E4328"/>
    <w:rsid w:val="003E4AE5"/>
    <w:rsid w:val="003E4B06"/>
    <w:rsid w:val="003E4DB6"/>
    <w:rsid w:val="003E51A3"/>
    <w:rsid w:val="003E54A9"/>
    <w:rsid w:val="003E5806"/>
    <w:rsid w:val="003E5EC5"/>
    <w:rsid w:val="003E5EC7"/>
    <w:rsid w:val="003E5FA0"/>
    <w:rsid w:val="003E645D"/>
    <w:rsid w:val="003E69BF"/>
    <w:rsid w:val="003E6EC9"/>
    <w:rsid w:val="003E758B"/>
    <w:rsid w:val="003E75DF"/>
    <w:rsid w:val="003E7A4C"/>
    <w:rsid w:val="003E7C6B"/>
    <w:rsid w:val="003F01DA"/>
    <w:rsid w:val="003F0EA5"/>
    <w:rsid w:val="003F0F7D"/>
    <w:rsid w:val="003F1279"/>
    <w:rsid w:val="003F152D"/>
    <w:rsid w:val="003F15E8"/>
    <w:rsid w:val="003F2461"/>
    <w:rsid w:val="003F2CCE"/>
    <w:rsid w:val="003F314F"/>
    <w:rsid w:val="003F32A4"/>
    <w:rsid w:val="003F3413"/>
    <w:rsid w:val="003F3AD5"/>
    <w:rsid w:val="003F3F32"/>
    <w:rsid w:val="003F3F3A"/>
    <w:rsid w:val="003F402B"/>
    <w:rsid w:val="003F4999"/>
    <w:rsid w:val="003F4D46"/>
    <w:rsid w:val="003F50BE"/>
    <w:rsid w:val="003F551B"/>
    <w:rsid w:val="003F575B"/>
    <w:rsid w:val="003F58E4"/>
    <w:rsid w:val="003F6429"/>
    <w:rsid w:val="003F6E0C"/>
    <w:rsid w:val="003F70A7"/>
    <w:rsid w:val="003F77D8"/>
    <w:rsid w:val="003F7A12"/>
    <w:rsid w:val="003F7BF1"/>
    <w:rsid w:val="003F7C4B"/>
    <w:rsid w:val="003F7F5F"/>
    <w:rsid w:val="004001AE"/>
    <w:rsid w:val="00400241"/>
    <w:rsid w:val="00400777"/>
    <w:rsid w:val="00400ABF"/>
    <w:rsid w:val="00400F20"/>
    <w:rsid w:val="0040114B"/>
    <w:rsid w:val="0040136E"/>
    <w:rsid w:val="004020A8"/>
    <w:rsid w:val="00402317"/>
    <w:rsid w:val="004028F1"/>
    <w:rsid w:val="004028FB"/>
    <w:rsid w:val="004033FB"/>
    <w:rsid w:val="00403630"/>
    <w:rsid w:val="0040382E"/>
    <w:rsid w:val="00404351"/>
    <w:rsid w:val="004048B0"/>
    <w:rsid w:val="00404C86"/>
    <w:rsid w:val="00406254"/>
    <w:rsid w:val="0040675D"/>
    <w:rsid w:val="0041101B"/>
    <w:rsid w:val="00411A74"/>
    <w:rsid w:val="004129D0"/>
    <w:rsid w:val="00412A2C"/>
    <w:rsid w:val="00412EF4"/>
    <w:rsid w:val="004132EC"/>
    <w:rsid w:val="00413535"/>
    <w:rsid w:val="00413907"/>
    <w:rsid w:val="00413BFF"/>
    <w:rsid w:val="0041411D"/>
    <w:rsid w:val="004145BC"/>
    <w:rsid w:val="00414732"/>
    <w:rsid w:val="004147D2"/>
    <w:rsid w:val="00414AA6"/>
    <w:rsid w:val="00414EB7"/>
    <w:rsid w:val="00414FC9"/>
    <w:rsid w:val="004150F8"/>
    <w:rsid w:val="0041514C"/>
    <w:rsid w:val="00415805"/>
    <w:rsid w:val="0041592A"/>
    <w:rsid w:val="00416176"/>
    <w:rsid w:val="00416232"/>
    <w:rsid w:val="00416546"/>
    <w:rsid w:val="00416924"/>
    <w:rsid w:val="00416B51"/>
    <w:rsid w:val="00416E49"/>
    <w:rsid w:val="00417429"/>
    <w:rsid w:val="0041776B"/>
    <w:rsid w:val="00417B96"/>
    <w:rsid w:val="00417CC9"/>
    <w:rsid w:val="00417F00"/>
    <w:rsid w:val="00420DCF"/>
    <w:rsid w:val="00420DD4"/>
    <w:rsid w:val="00420F71"/>
    <w:rsid w:val="00420FE1"/>
    <w:rsid w:val="00422619"/>
    <w:rsid w:val="0042292B"/>
    <w:rsid w:val="0042293B"/>
    <w:rsid w:val="00423012"/>
    <w:rsid w:val="0042327C"/>
    <w:rsid w:val="00423626"/>
    <w:rsid w:val="004239CC"/>
    <w:rsid w:val="00423CA3"/>
    <w:rsid w:val="00423DDF"/>
    <w:rsid w:val="00424273"/>
    <w:rsid w:val="0042495D"/>
    <w:rsid w:val="00424B90"/>
    <w:rsid w:val="004250E1"/>
    <w:rsid w:val="004251B5"/>
    <w:rsid w:val="004256A2"/>
    <w:rsid w:val="00425B8B"/>
    <w:rsid w:val="004260B0"/>
    <w:rsid w:val="004269DD"/>
    <w:rsid w:val="00426C79"/>
    <w:rsid w:val="00426D8C"/>
    <w:rsid w:val="004276F1"/>
    <w:rsid w:val="00427CF3"/>
    <w:rsid w:val="00430123"/>
    <w:rsid w:val="0043026B"/>
    <w:rsid w:val="00430716"/>
    <w:rsid w:val="00430C24"/>
    <w:rsid w:val="00430ED2"/>
    <w:rsid w:val="00431145"/>
    <w:rsid w:val="004315A4"/>
    <w:rsid w:val="00431845"/>
    <w:rsid w:val="004321A0"/>
    <w:rsid w:val="00432BFD"/>
    <w:rsid w:val="00433447"/>
    <w:rsid w:val="004334CA"/>
    <w:rsid w:val="004344E9"/>
    <w:rsid w:val="00434647"/>
    <w:rsid w:val="004350F9"/>
    <w:rsid w:val="004351B9"/>
    <w:rsid w:val="004353D7"/>
    <w:rsid w:val="00435B5F"/>
    <w:rsid w:val="004361AC"/>
    <w:rsid w:val="004366C6"/>
    <w:rsid w:val="004369F0"/>
    <w:rsid w:val="00436B6C"/>
    <w:rsid w:val="00436BFF"/>
    <w:rsid w:val="00437003"/>
    <w:rsid w:val="0043749D"/>
    <w:rsid w:val="00437D29"/>
    <w:rsid w:val="00437F4D"/>
    <w:rsid w:val="00440674"/>
    <w:rsid w:val="00440F03"/>
    <w:rsid w:val="00441613"/>
    <w:rsid w:val="00441638"/>
    <w:rsid w:val="00441B94"/>
    <w:rsid w:val="00441DB8"/>
    <w:rsid w:val="004421BD"/>
    <w:rsid w:val="004423D4"/>
    <w:rsid w:val="0044291A"/>
    <w:rsid w:val="004429E5"/>
    <w:rsid w:val="004429F0"/>
    <w:rsid w:val="00443610"/>
    <w:rsid w:val="00443BD4"/>
    <w:rsid w:val="00443D5B"/>
    <w:rsid w:val="00443D74"/>
    <w:rsid w:val="00443EEE"/>
    <w:rsid w:val="00444123"/>
    <w:rsid w:val="00444965"/>
    <w:rsid w:val="00445ABC"/>
    <w:rsid w:val="004462BE"/>
    <w:rsid w:val="00446662"/>
    <w:rsid w:val="0044727A"/>
    <w:rsid w:val="004475FF"/>
    <w:rsid w:val="004476B7"/>
    <w:rsid w:val="004477BA"/>
    <w:rsid w:val="00447BEB"/>
    <w:rsid w:val="0045018A"/>
    <w:rsid w:val="004501E9"/>
    <w:rsid w:val="00450982"/>
    <w:rsid w:val="00451300"/>
    <w:rsid w:val="0045151A"/>
    <w:rsid w:val="00451B86"/>
    <w:rsid w:val="00451F05"/>
    <w:rsid w:val="00452714"/>
    <w:rsid w:val="00452D1E"/>
    <w:rsid w:val="00452E58"/>
    <w:rsid w:val="0045389E"/>
    <w:rsid w:val="00453ABB"/>
    <w:rsid w:val="00453AD4"/>
    <w:rsid w:val="00453C50"/>
    <w:rsid w:val="0045438C"/>
    <w:rsid w:val="00455A6A"/>
    <w:rsid w:val="00455C0B"/>
    <w:rsid w:val="00455CE2"/>
    <w:rsid w:val="00455D42"/>
    <w:rsid w:val="00455E73"/>
    <w:rsid w:val="0045614E"/>
    <w:rsid w:val="00456239"/>
    <w:rsid w:val="00456989"/>
    <w:rsid w:val="00456BCB"/>
    <w:rsid w:val="00456D1B"/>
    <w:rsid w:val="00456D96"/>
    <w:rsid w:val="00457455"/>
    <w:rsid w:val="004576C5"/>
    <w:rsid w:val="00457B2D"/>
    <w:rsid w:val="00457BB9"/>
    <w:rsid w:val="00460F98"/>
    <w:rsid w:val="0046121C"/>
    <w:rsid w:val="0046242E"/>
    <w:rsid w:val="00462882"/>
    <w:rsid w:val="00463044"/>
    <w:rsid w:val="004636F5"/>
    <w:rsid w:val="00463709"/>
    <w:rsid w:val="00463D72"/>
    <w:rsid w:val="00463EE9"/>
    <w:rsid w:val="0046413B"/>
    <w:rsid w:val="00464399"/>
    <w:rsid w:val="00465599"/>
    <w:rsid w:val="00465F92"/>
    <w:rsid w:val="0046670C"/>
    <w:rsid w:val="004670B7"/>
    <w:rsid w:val="004672F9"/>
    <w:rsid w:val="00467D0F"/>
    <w:rsid w:val="00470365"/>
    <w:rsid w:val="00470AD3"/>
    <w:rsid w:val="00470DC8"/>
    <w:rsid w:val="00470EB3"/>
    <w:rsid w:val="0047115B"/>
    <w:rsid w:val="004714EA"/>
    <w:rsid w:val="004715A3"/>
    <w:rsid w:val="004715EA"/>
    <w:rsid w:val="00471A1C"/>
    <w:rsid w:val="00471EC9"/>
    <w:rsid w:val="00471EFA"/>
    <w:rsid w:val="00472A29"/>
    <w:rsid w:val="00472A5F"/>
    <w:rsid w:val="00472DD5"/>
    <w:rsid w:val="00473059"/>
    <w:rsid w:val="004741D0"/>
    <w:rsid w:val="00474704"/>
    <w:rsid w:val="004747E7"/>
    <w:rsid w:val="00474A0A"/>
    <w:rsid w:val="00475476"/>
    <w:rsid w:val="004755DD"/>
    <w:rsid w:val="00475805"/>
    <w:rsid w:val="00475821"/>
    <w:rsid w:val="00475A8E"/>
    <w:rsid w:val="00476370"/>
    <w:rsid w:val="0047664D"/>
    <w:rsid w:val="00476847"/>
    <w:rsid w:val="0047769D"/>
    <w:rsid w:val="004777F9"/>
    <w:rsid w:val="00477BC5"/>
    <w:rsid w:val="00477D49"/>
    <w:rsid w:val="00477F4C"/>
    <w:rsid w:val="004801B6"/>
    <w:rsid w:val="0048023B"/>
    <w:rsid w:val="004803E3"/>
    <w:rsid w:val="004814FD"/>
    <w:rsid w:val="00481884"/>
    <w:rsid w:val="00481E49"/>
    <w:rsid w:val="00481F8B"/>
    <w:rsid w:val="0048203E"/>
    <w:rsid w:val="00483530"/>
    <w:rsid w:val="004841D1"/>
    <w:rsid w:val="00484949"/>
    <w:rsid w:val="00484EB0"/>
    <w:rsid w:val="00485635"/>
    <w:rsid w:val="004858D0"/>
    <w:rsid w:val="004860A1"/>
    <w:rsid w:val="00486D09"/>
    <w:rsid w:val="004870B4"/>
    <w:rsid w:val="0048752A"/>
    <w:rsid w:val="00487E91"/>
    <w:rsid w:val="00490F06"/>
    <w:rsid w:val="0049145D"/>
    <w:rsid w:val="00491842"/>
    <w:rsid w:val="004918CF"/>
    <w:rsid w:val="00491BAD"/>
    <w:rsid w:val="00492059"/>
    <w:rsid w:val="0049212E"/>
    <w:rsid w:val="0049245C"/>
    <w:rsid w:val="004925F5"/>
    <w:rsid w:val="004929ED"/>
    <w:rsid w:val="00492C0A"/>
    <w:rsid w:val="0049383E"/>
    <w:rsid w:val="00494020"/>
    <w:rsid w:val="00494712"/>
    <w:rsid w:val="004947FC"/>
    <w:rsid w:val="00494B6A"/>
    <w:rsid w:val="00495292"/>
    <w:rsid w:val="004956E0"/>
    <w:rsid w:val="00495BD6"/>
    <w:rsid w:val="00495C0B"/>
    <w:rsid w:val="00495F17"/>
    <w:rsid w:val="004962E1"/>
    <w:rsid w:val="00496409"/>
    <w:rsid w:val="004969B2"/>
    <w:rsid w:val="00496F83"/>
    <w:rsid w:val="004972D5"/>
    <w:rsid w:val="004A0295"/>
    <w:rsid w:val="004A1769"/>
    <w:rsid w:val="004A1BE7"/>
    <w:rsid w:val="004A268B"/>
    <w:rsid w:val="004A29FB"/>
    <w:rsid w:val="004A30E8"/>
    <w:rsid w:val="004A330A"/>
    <w:rsid w:val="004A3314"/>
    <w:rsid w:val="004A353E"/>
    <w:rsid w:val="004A3676"/>
    <w:rsid w:val="004A38C9"/>
    <w:rsid w:val="004A51CD"/>
    <w:rsid w:val="004A569E"/>
    <w:rsid w:val="004A57DE"/>
    <w:rsid w:val="004A5B1C"/>
    <w:rsid w:val="004A61D9"/>
    <w:rsid w:val="004A6407"/>
    <w:rsid w:val="004A6AC7"/>
    <w:rsid w:val="004A6BB0"/>
    <w:rsid w:val="004A6D51"/>
    <w:rsid w:val="004A7155"/>
    <w:rsid w:val="004A72DE"/>
    <w:rsid w:val="004A73BB"/>
    <w:rsid w:val="004B0346"/>
    <w:rsid w:val="004B06F3"/>
    <w:rsid w:val="004B1043"/>
    <w:rsid w:val="004B18B1"/>
    <w:rsid w:val="004B2187"/>
    <w:rsid w:val="004B2357"/>
    <w:rsid w:val="004B3342"/>
    <w:rsid w:val="004B39E2"/>
    <w:rsid w:val="004B3C96"/>
    <w:rsid w:val="004B3FCB"/>
    <w:rsid w:val="004B43CF"/>
    <w:rsid w:val="004B471E"/>
    <w:rsid w:val="004B4969"/>
    <w:rsid w:val="004B4BCB"/>
    <w:rsid w:val="004B4CB0"/>
    <w:rsid w:val="004B4DBA"/>
    <w:rsid w:val="004B50FE"/>
    <w:rsid w:val="004B51F9"/>
    <w:rsid w:val="004B564E"/>
    <w:rsid w:val="004B58F1"/>
    <w:rsid w:val="004B5953"/>
    <w:rsid w:val="004B5B13"/>
    <w:rsid w:val="004B5D39"/>
    <w:rsid w:val="004B67AB"/>
    <w:rsid w:val="004B7415"/>
    <w:rsid w:val="004B741F"/>
    <w:rsid w:val="004B7582"/>
    <w:rsid w:val="004B78B2"/>
    <w:rsid w:val="004B7DD0"/>
    <w:rsid w:val="004C034B"/>
    <w:rsid w:val="004C03CB"/>
    <w:rsid w:val="004C0EE8"/>
    <w:rsid w:val="004C1163"/>
    <w:rsid w:val="004C1BFA"/>
    <w:rsid w:val="004C1CCB"/>
    <w:rsid w:val="004C232C"/>
    <w:rsid w:val="004C2684"/>
    <w:rsid w:val="004C26B4"/>
    <w:rsid w:val="004C27D7"/>
    <w:rsid w:val="004C2EAD"/>
    <w:rsid w:val="004C323A"/>
    <w:rsid w:val="004C34FE"/>
    <w:rsid w:val="004C389E"/>
    <w:rsid w:val="004C3B81"/>
    <w:rsid w:val="004C3BC8"/>
    <w:rsid w:val="004C47AE"/>
    <w:rsid w:val="004C5072"/>
    <w:rsid w:val="004C517C"/>
    <w:rsid w:val="004C588B"/>
    <w:rsid w:val="004C5A67"/>
    <w:rsid w:val="004C61DC"/>
    <w:rsid w:val="004C64B7"/>
    <w:rsid w:val="004C6527"/>
    <w:rsid w:val="004C65A0"/>
    <w:rsid w:val="004C705F"/>
    <w:rsid w:val="004C720C"/>
    <w:rsid w:val="004C72E6"/>
    <w:rsid w:val="004C7775"/>
    <w:rsid w:val="004C7989"/>
    <w:rsid w:val="004D0396"/>
    <w:rsid w:val="004D0558"/>
    <w:rsid w:val="004D0BA2"/>
    <w:rsid w:val="004D1D13"/>
    <w:rsid w:val="004D1E42"/>
    <w:rsid w:val="004D1EE1"/>
    <w:rsid w:val="004D2A2A"/>
    <w:rsid w:val="004D2C3B"/>
    <w:rsid w:val="004D2EA6"/>
    <w:rsid w:val="004D3021"/>
    <w:rsid w:val="004D3234"/>
    <w:rsid w:val="004D3407"/>
    <w:rsid w:val="004D371B"/>
    <w:rsid w:val="004D38E3"/>
    <w:rsid w:val="004D3A45"/>
    <w:rsid w:val="004D412A"/>
    <w:rsid w:val="004D4B4F"/>
    <w:rsid w:val="004D5560"/>
    <w:rsid w:val="004D5563"/>
    <w:rsid w:val="004D57AA"/>
    <w:rsid w:val="004D5DE2"/>
    <w:rsid w:val="004D5F3D"/>
    <w:rsid w:val="004D6889"/>
    <w:rsid w:val="004D797E"/>
    <w:rsid w:val="004E0156"/>
    <w:rsid w:val="004E01D2"/>
    <w:rsid w:val="004E06FF"/>
    <w:rsid w:val="004E1200"/>
    <w:rsid w:val="004E130E"/>
    <w:rsid w:val="004E1387"/>
    <w:rsid w:val="004E1392"/>
    <w:rsid w:val="004E14FB"/>
    <w:rsid w:val="004E1B07"/>
    <w:rsid w:val="004E2299"/>
    <w:rsid w:val="004E23F0"/>
    <w:rsid w:val="004E27DE"/>
    <w:rsid w:val="004E309E"/>
    <w:rsid w:val="004E32E8"/>
    <w:rsid w:val="004E3316"/>
    <w:rsid w:val="004E3428"/>
    <w:rsid w:val="004E3683"/>
    <w:rsid w:val="004E3C6E"/>
    <w:rsid w:val="004E4429"/>
    <w:rsid w:val="004E447B"/>
    <w:rsid w:val="004E4CA7"/>
    <w:rsid w:val="004E4F9F"/>
    <w:rsid w:val="004E510C"/>
    <w:rsid w:val="004E5908"/>
    <w:rsid w:val="004E5A37"/>
    <w:rsid w:val="004E5A6B"/>
    <w:rsid w:val="004E5CA9"/>
    <w:rsid w:val="004E5D48"/>
    <w:rsid w:val="004E61A0"/>
    <w:rsid w:val="004E69AF"/>
    <w:rsid w:val="004E6B40"/>
    <w:rsid w:val="004E6B46"/>
    <w:rsid w:val="004E6B94"/>
    <w:rsid w:val="004E77CD"/>
    <w:rsid w:val="004E7AD2"/>
    <w:rsid w:val="004E7B62"/>
    <w:rsid w:val="004E7E0B"/>
    <w:rsid w:val="004F00A0"/>
    <w:rsid w:val="004F0380"/>
    <w:rsid w:val="004F06D4"/>
    <w:rsid w:val="004F15EC"/>
    <w:rsid w:val="004F1B5E"/>
    <w:rsid w:val="004F1F4F"/>
    <w:rsid w:val="004F1FA2"/>
    <w:rsid w:val="004F27DB"/>
    <w:rsid w:val="004F3477"/>
    <w:rsid w:val="004F3CF4"/>
    <w:rsid w:val="004F438D"/>
    <w:rsid w:val="004F4BB1"/>
    <w:rsid w:val="004F4F97"/>
    <w:rsid w:val="004F52FF"/>
    <w:rsid w:val="004F53B3"/>
    <w:rsid w:val="004F58DA"/>
    <w:rsid w:val="004F5F38"/>
    <w:rsid w:val="004F64A3"/>
    <w:rsid w:val="004F65BB"/>
    <w:rsid w:val="004F6D6D"/>
    <w:rsid w:val="004F714C"/>
    <w:rsid w:val="004F742A"/>
    <w:rsid w:val="004F7C1C"/>
    <w:rsid w:val="004F7F2E"/>
    <w:rsid w:val="00500BC9"/>
    <w:rsid w:val="00500E6E"/>
    <w:rsid w:val="00500ED5"/>
    <w:rsid w:val="00501048"/>
    <w:rsid w:val="00501394"/>
    <w:rsid w:val="00501466"/>
    <w:rsid w:val="00501469"/>
    <w:rsid w:val="0050157A"/>
    <w:rsid w:val="0050170F"/>
    <w:rsid w:val="00501774"/>
    <w:rsid w:val="005017AB"/>
    <w:rsid w:val="00501FCF"/>
    <w:rsid w:val="00502787"/>
    <w:rsid w:val="00502A9E"/>
    <w:rsid w:val="00503612"/>
    <w:rsid w:val="00503AE1"/>
    <w:rsid w:val="00503B1D"/>
    <w:rsid w:val="005043C6"/>
    <w:rsid w:val="005045C6"/>
    <w:rsid w:val="00504AA7"/>
    <w:rsid w:val="00505487"/>
    <w:rsid w:val="00505519"/>
    <w:rsid w:val="0050638F"/>
    <w:rsid w:val="0050681F"/>
    <w:rsid w:val="00506F2B"/>
    <w:rsid w:val="00507604"/>
    <w:rsid w:val="005079BC"/>
    <w:rsid w:val="00507E1F"/>
    <w:rsid w:val="00507E34"/>
    <w:rsid w:val="005103FF"/>
    <w:rsid w:val="00510A14"/>
    <w:rsid w:val="00510A2F"/>
    <w:rsid w:val="00510E52"/>
    <w:rsid w:val="00510FE0"/>
    <w:rsid w:val="00511014"/>
    <w:rsid w:val="0051166F"/>
    <w:rsid w:val="0051173D"/>
    <w:rsid w:val="0051176B"/>
    <w:rsid w:val="00511AF8"/>
    <w:rsid w:val="00511BA7"/>
    <w:rsid w:val="00511F11"/>
    <w:rsid w:val="00512C06"/>
    <w:rsid w:val="00513DEE"/>
    <w:rsid w:val="0051423E"/>
    <w:rsid w:val="005143A6"/>
    <w:rsid w:val="00514702"/>
    <w:rsid w:val="00514979"/>
    <w:rsid w:val="00514B7F"/>
    <w:rsid w:val="00515384"/>
    <w:rsid w:val="005157D1"/>
    <w:rsid w:val="0051583A"/>
    <w:rsid w:val="00515F18"/>
    <w:rsid w:val="00516139"/>
    <w:rsid w:val="005167BF"/>
    <w:rsid w:val="00516894"/>
    <w:rsid w:val="0051689C"/>
    <w:rsid w:val="00516FC4"/>
    <w:rsid w:val="005175BA"/>
    <w:rsid w:val="0052038A"/>
    <w:rsid w:val="005209D5"/>
    <w:rsid w:val="00521812"/>
    <w:rsid w:val="00521843"/>
    <w:rsid w:val="00521ACE"/>
    <w:rsid w:val="0052211E"/>
    <w:rsid w:val="005224D2"/>
    <w:rsid w:val="00522AB1"/>
    <w:rsid w:val="00522C45"/>
    <w:rsid w:val="0052324A"/>
    <w:rsid w:val="00523F67"/>
    <w:rsid w:val="0052408E"/>
    <w:rsid w:val="0052483C"/>
    <w:rsid w:val="00524A4D"/>
    <w:rsid w:val="00525064"/>
    <w:rsid w:val="005250C1"/>
    <w:rsid w:val="0052516E"/>
    <w:rsid w:val="005252AF"/>
    <w:rsid w:val="00525602"/>
    <w:rsid w:val="00525908"/>
    <w:rsid w:val="005263CD"/>
    <w:rsid w:val="005268CA"/>
    <w:rsid w:val="00526C35"/>
    <w:rsid w:val="00527B8D"/>
    <w:rsid w:val="0053038E"/>
    <w:rsid w:val="00530424"/>
    <w:rsid w:val="00530C38"/>
    <w:rsid w:val="00530CCC"/>
    <w:rsid w:val="00531339"/>
    <w:rsid w:val="00531609"/>
    <w:rsid w:val="00531B4F"/>
    <w:rsid w:val="00532084"/>
    <w:rsid w:val="005322F8"/>
    <w:rsid w:val="00532794"/>
    <w:rsid w:val="00532852"/>
    <w:rsid w:val="0053289A"/>
    <w:rsid w:val="00532A54"/>
    <w:rsid w:val="00532B88"/>
    <w:rsid w:val="00532D40"/>
    <w:rsid w:val="00532D66"/>
    <w:rsid w:val="005330C3"/>
    <w:rsid w:val="005333A9"/>
    <w:rsid w:val="00533596"/>
    <w:rsid w:val="00533672"/>
    <w:rsid w:val="00533D1D"/>
    <w:rsid w:val="00534096"/>
    <w:rsid w:val="0053450D"/>
    <w:rsid w:val="00534FC5"/>
    <w:rsid w:val="00535032"/>
    <w:rsid w:val="00535371"/>
    <w:rsid w:val="00535D46"/>
    <w:rsid w:val="00536A53"/>
    <w:rsid w:val="005370B1"/>
    <w:rsid w:val="00537287"/>
    <w:rsid w:val="00537E17"/>
    <w:rsid w:val="005401C3"/>
    <w:rsid w:val="0054032B"/>
    <w:rsid w:val="0054050B"/>
    <w:rsid w:val="00540896"/>
    <w:rsid w:val="00540C1E"/>
    <w:rsid w:val="00540DFC"/>
    <w:rsid w:val="005417C6"/>
    <w:rsid w:val="00541AD6"/>
    <w:rsid w:val="005422DE"/>
    <w:rsid w:val="005423CB"/>
    <w:rsid w:val="00542685"/>
    <w:rsid w:val="005429B9"/>
    <w:rsid w:val="00542B56"/>
    <w:rsid w:val="00543281"/>
    <w:rsid w:val="00543626"/>
    <w:rsid w:val="00543A97"/>
    <w:rsid w:val="00543FD2"/>
    <w:rsid w:val="0054471A"/>
    <w:rsid w:val="0054473D"/>
    <w:rsid w:val="00544905"/>
    <w:rsid w:val="00544FFD"/>
    <w:rsid w:val="005454AE"/>
    <w:rsid w:val="00545741"/>
    <w:rsid w:val="00545AA1"/>
    <w:rsid w:val="0054638A"/>
    <w:rsid w:val="00546549"/>
    <w:rsid w:val="005466C7"/>
    <w:rsid w:val="00546F0B"/>
    <w:rsid w:val="00546FBB"/>
    <w:rsid w:val="00547265"/>
    <w:rsid w:val="005478A4"/>
    <w:rsid w:val="00547B36"/>
    <w:rsid w:val="00547B5B"/>
    <w:rsid w:val="00550A30"/>
    <w:rsid w:val="00550A39"/>
    <w:rsid w:val="00551212"/>
    <w:rsid w:val="005520C4"/>
    <w:rsid w:val="0055213C"/>
    <w:rsid w:val="005525B9"/>
    <w:rsid w:val="00552B86"/>
    <w:rsid w:val="00554572"/>
    <w:rsid w:val="00554E8F"/>
    <w:rsid w:val="005553AD"/>
    <w:rsid w:val="0055564E"/>
    <w:rsid w:val="005556CC"/>
    <w:rsid w:val="00555A16"/>
    <w:rsid w:val="00555D76"/>
    <w:rsid w:val="00555E11"/>
    <w:rsid w:val="00555ED7"/>
    <w:rsid w:val="00556146"/>
    <w:rsid w:val="0055665B"/>
    <w:rsid w:val="00557AAD"/>
    <w:rsid w:val="00557B91"/>
    <w:rsid w:val="00557C88"/>
    <w:rsid w:val="00557F1E"/>
    <w:rsid w:val="00560485"/>
    <w:rsid w:val="00560772"/>
    <w:rsid w:val="0056082B"/>
    <w:rsid w:val="0056083D"/>
    <w:rsid w:val="00560CBD"/>
    <w:rsid w:val="005615DA"/>
    <w:rsid w:val="005619E0"/>
    <w:rsid w:val="00561A94"/>
    <w:rsid w:val="00561F1B"/>
    <w:rsid w:val="005621FB"/>
    <w:rsid w:val="00562204"/>
    <w:rsid w:val="0056271B"/>
    <w:rsid w:val="00562808"/>
    <w:rsid w:val="0056286C"/>
    <w:rsid w:val="00562A32"/>
    <w:rsid w:val="00562B85"/>
    <w:rsid w:val="00562E79"/>
    <w:rsid w:val="0056321E"/>
    <w:rsid w:val="00563245"/>
    <w:rsid w:val="00563410"/>
    <w:rsid w:val="005635DB"/>
    <w:rsid w:val="0056363F"/>
    <w:rsid w:val="00563CB2"/>
    <w:rsid w:val="00564823"/>
    <w:rsid w:val="0056511A"/>
    <w:rsid w:val="005651D8"/>
    <w:rsid w:val="005654CE"/>
    <w:rsid w:val="00565666"/>
    <w:rsid w:val="005659C7"/>
    <w:rsid w:val="00566175"/>
    <w:rsid w:val="005663D5"/>
    <w:rsid w:val="00566697"/>
    <w:rsid w:val="00566781"/>
    <w:rsid w:val="005669D7"/>
    <w:rsid w:val="0056701F"/>
    <w:rsid w:val="0056754B"/>
    <w:rsid w:val="005675E2"/>
    <w:rsid w:val="005705C9"/>
    <w:rsid w:val="0057096E"/>
    <w:rsid w:val="00570A10"/>
    <w:rsid w:val="00570D1E"/>
    <w:rsid w:val="00570D2E"/>
    <w:rsid w:val="00570E18"/>
    <w:rsid w:val="00570E5F"/>
    <w:rsid w:val="00571549"/>
    <w:rsid w:val="00572177"/>
    <w:rsid w:val="00572725"/>
    <w:rsid w:val="00573900"/>
    <w:rsid w:val="00574C16"/>
    <w:rsid w:val="00574DC8"/>
    <w:rsid w:val="0057558E"/>
    <w:rsid w:val="00575CC8"/>
    <w:rsid w:val="0057602E"/>
    <w:rsid w:val="005760FC"/>
    <w:rsid w:val="005760FF"/>
    <w:rsid w:val="005762FE"/>
    <w:rsid w:val="00576415"/>
    <w:rsid w:val="00576472"/>
    <w:rsid w:val="00576EDB"/>
    <w:rsid w:val="00576F44"/>
    <w:rsid w:val="00577216"/>
    <w:rsid w:val="005772A9"/>
    <w:rsid w:val="00577556"/>
    <w:rsid w:val="00577C4E"/>
    <w:rsid w:val="00577EF6"/>
    <w:rsid w:val="00580455"/>
    <w:rsid w:val="00580F8D"/>
    <w:rsid w:val="00581225"/>
    <w:rsid w:val="005813E1"/>
    <w:rsid w:val="0058158F"/>
    <w:rsid w:val="005815A9"/>
    <w:rsid w:val="0058177F"/>
    <w:rsid w:val="00581881"/>
    <w:rsid w:val="00581A81"/>
    <w:rsid w:val="00581ECA"/>
    <w:rsid w:val="005820A8"/>
    <w:rsid w:val="00582983"/>
    <w:rsid w:val="0058380E"/>
    <w:rsid w:val="005838C6"/>
    <w:rsid w:val="005838F3"/>
    <w:rsid w:val="00583C39"/>
    <w:rsid w:val="00583E27"/>
    <w:rsid w:val="00583ECF"/>
    <w:rsid w:val="0058418F"/>
    <w:rsid w:val="00584636"/>
    <w:rsid w:val="00584754"/>
    <w:rsid w:val="00584D7D"/>
    <w:rsid w:val="00584DF9"/>
    <w:rsid w:val="005855D6"/>
    <w:rsid w:val="005870E9"/>
    <w:rsid w:val="00587C65"/>
    <w:rsid w:val="005903B3"/>
    <w:rsid w:val="005907F7"/>
    <w:rsid w:val="00590818"/>
    <w:rsid w:val="00590F6C"/>
    <w:rsid w:val="005910E5"/>
    <w:rsid w:val="0059117C"/>
    <w:rsid w:val="005919AD"/>
    <w:rsid w:val="00591EEF"/>
    <w:rsid w:val="00591FF6"/>
    <w:rsid w:val="00592133"/>
    <w:rsid w:val="00592664"/>
    <w:rsid w:val="00592C70"/>
    <w:rsid w:val="0059435A"/>
    <w:rsid w:val="00594553"/>
    <w:rsid w:val="00594BEF"/>
    <w:rsid w:val="0059520B"/>
    <w:rsid w:val="0059528D"/>
    <w:rsid w:val="00595315"/>
    <w:rsid w:val="00595BCF"/>
    <w:rsid w:val="00596A76"/>
    <w:rsid w:val="00596CF5"/>
    <w:rsid w:val="00596D8E"/>
    <w:rsid w:val="00596EC9"/>
    <w:rsid w:val="00597170"/>
    <w:rsid w:val="00597351"/>
    <w:rsid w:val="00597DEE"/>
    <w:rsid w:val="005A0880"/>
    <w:rsid w:val="005A0946"/>
    <w:rsid w:val="005A09A3"/>
    <w:rsid w:val="005A0CF3"/>
    <w:rsid w:val="005A0DF0"/>
    <w:rsid w:val="005A1151"/>
    <w:rsid w:val="005A1506"/>
    <w:rsid w:val="005A2ADD"/>
    <w:rsid w:val="005A2B8A"/>
    <w:rsid w:val="005A2EED"/>
    <w:rsid w:val="005A30EE"/>
    <w:rsid w:val="005A3B82"/>
    <w:rsid w:val="005A3E0C"/>
    <w:rsid w:val="005A42CB"/>
    <w:rsid w:val="005A45C3"/>
    <w:rsid w:val="005A462A"/>
    <w:rsid w:val="005A4861"/>
    <w:rsid w:val="005A4892"/>
    <w:rsid w:val="005A4B34"/>
    <w:rsid w:val="005A4E64"/>
    <w:rsid w:val="005A53E0"/>
    <w:rsid w:val="005A5D30"/>
    <w:rsid w:val="005A6CFE"/>
    <w:rsid w:val="005A7062"/>
    <w:rsid w:val="005A729D"/>
    <w:rsid w:val="005A78E1"/>
    <w:rsid w:val="005B0202"/>
    <w:rsid w:val="005B0773"/>
    <w:rsid w:val="005B0FE5"/>
    <w:rsid w:val="005B12B3"/>
    <w:rsid w:val="005B167E"/>
    <w:rsid w:val="005B17D8"/>
    <w:rsid w:val="005B1D60"/>
    <w:rsid w:val="005B22E2"/>
    <w:rsid w:val="005B275F"/>
    <w:rsid w:val="005B2976"/>
    <w:rsid w:val="005B2C20"/>
    <w:rsid w:val="005B2F1F"/>
    <w:rsid w:val="005B2FBB"/>
    <w:rsid w:val="005B30B4"/>
    <w:rsid w:val="005B33F5"/>
    <w:rsid w:val="005B3735"/>
    <w:rsid w:val="005B464B"/>
    <w:rsid w:val="005B5170"/>
    <w:rsid w:val="005B5177"/>
    <w:rsid w:val="005B52B1"/>
    <w:rsid w:val="005B586E"/>
    <w:rsid w:val="005B5D40"/>
    <w:rsid w:val="005B6735"/>
    <w:rsid w:val="005C01CE"/>
    <w:rsid w:val="005C0262"/>
    <w:rsid w:val="005C02BD"/>
    <w:rsid w:val="005C1295"/>
    <w:rsid w:val="005C199A"/>
    <w:rsid w:val="005C2876"/>
    <w:rsid w:val="005C3839"/>
    <w:rsid w:val="005C3FC5"/>
    <w:rsid w:val="005C4171"/>
    <w:rsid w:val="005C4318"/>
    <w:rsid w:val="005C4FF3"/>
    <w:rsid w:val="005C566D"/>
    <w:rsid w:val="005C5807"/>
    <w:rsid w:val="005C5A4E"/>
    <w:rsid w:val="005C5AA9"/>
    <w:rsid w:val="005C5BDC"/>
    <w:rsid w:val="005C64A9"/>
    <w:rsid w:val="005C72C0"/>
    <w:rsid w:val="005C799C"/>
    <w:rsid w:val="005C7F13"/>
    <w:rsid w:val="005C7FDE"/>
    <w:rsid w:val="005D0B0A"/>
    <w:rsid w:val="005D17C4"/>
    <w:rsid w:val="005D1AF0"/>
    <w:rsid w:val="005D1E47"/>
    <w:rsid w:val="005D1E9C"/>
    <w:rsid w:val="005D244D"/>
    <w:rsid w:val="005D245A"/>
    <w:rsid w:val="005D2F8E"/>
    <w:rsid w:val="005D38FF"/>
    <w:rsid w:val="005D3D9C"/>
    <w:rsid w:val="005D3E9A"/>
    <w:rsid w:val="005D41C3"/>
    <w:rsid w:val="005D43A3"/>
    <w:rsid w:val="005D466A"/>
    <w:rsid w:val="005D4989"/>
    <w:rsid w:val="005D49E3"/>
    <w:rsid w:val="005D4A77"/>
    <w:rsid w:val="005D4E0F"/>
    <w:rsid w:val="005D5133"/>
    <w:rsid w:val="005D552E"/>
    <w:rsid w:val="005D56DE"/>
    <w:rsid w:val="005D57FA"/>
    <w:rsid w:val="005D5CA0"/>
    <w:rsid w:val="005D69A1"/>
    <w:rsid w:val="005D6CC2"/>
    <w:rsid w:val="005D7249"/>
    <w:rsid w:val="005D7A4F"/>
    <w:rsid w:val="005E0163"/>
    <w:rsid w:val="005E080E"/>
    <w:rsid w:val="005E1507"/>
    <w:rsid w:val="005E1A9D"/>
    <w:rsid w:val="005E1F6F"/>
    <w:rsid w:val="005E2253"/>
    <w:rsid w:val="005E25D5"/>
    <w:rsid w:val="005E28AA"/>
    <w:rsid w:val="005E3049"/>
    <w:rsid w:val="005E315A"/>
    <w:rsid w:val="005E3458"/>
    <w:rsid w:val="005E3526"/>
    <w:rsid w:val="005E3548"/>
    <w:rsid w:val="005E3583"/>
    <w:rsid w:val="005E35AF"/>
    <w:rsid w:val="005E35E0"/>
    <w:rsid w:val="005E3673"/>
    <w:rsid w:val="005E38C5"/>
    <w:rsid w:val="005E394D"/>
    <w:rsid w:val="005E3BFA"/>
    <w:rsid w:val="005E4561"/>
    <w:rsid w:val="005E4AB9"/>
    <w:rsid w:val="005E4EA0"/>
    <w:rsid w:val="005E4F94"/>
    <w:rsid w:val="005E5092"/>
    <w:rsid w:val="005E53B1"/>
    <w:rsid w:val="005E567C"/>
    <w:rsid w:val="005E5B7D"/>
    <w:rsid w:val="005E5C6D"/>
    <w:rsid w:val="005E7553"/>
    <w:rsid w:val="005E7E2C"/>
    <w:rsid w:val="005F02DD"/>
    <w:rsid w:val="005F04BC"/>
    <w:rsid w:val="005F0C66"/>
    <w:rsid w:val="005F134E"/>
    <w:rsid w:val="005F1463"/>
    <w:rsid w:val="005F1509"/>
    <w:rsid w:val="005F161B"/>
    <w:rsid w:val="005F1F1F"/>
    <w:rsid w:val="005F314B"/>
    <w:rsid w:val="005F31ED"/>
    <w:rsid w:val="005F3AFF"/>
    <w:rsid w:val="005F433E"/>
    <w:rsid w:val="005F4D2A"/>
    <w:rsid w:val="005F4EB7"/>
    <w:rsid w:val="005F556F"/>
    <w:rsid w:val="005F5DD0"/>
    <w:rsid w:val="005F5DE1"/>
    <w:rsid w:val="005F6056"/>
    <w:rsid w:val="005F66E1"/>
    <w:rsid w:val="005F69FE"/>
    <w:rsid w:val="005F73D4"/>
    <w:rsid w:val="005F7AF5"/>
    <w:rsid w:val="005F7D7F"/>
    <w:rsid w:val="006002EE"/>
    <w:rsid w:val="006009FA"/>
    <w:rsid w:val="00600CC2"/>
    <w:rsid w:val="006011BD"/>
    <w:rsid w:val="0060154F"/>
    <w:rsid w:val="00602018"/>
    <w:rsid w:val="006026A4"/>
    <w:rsid w:val="006028B3"/>
    <w:rsid w:val="00602A8E"/>
    <w:rsid w:val="00603290"/>
    <w:rsid w:val="00603F56"/>
    <w:rsid w:val="00604129"/>
    <w:rsid w:val="006046A0"/>
    <w:rsid w:val="0060470C"/>
    <w:rsid w:val="00604987"/>
    <w:rsid w:val="00605259"/>
    <w:rsid w:val="00605850"/>
    <w:rsid w:val="0060641F"/>
    <w:rsid w:val="0060667F"/>
    <w:rsid w:val="0060680D"/>
    <w:rsid w:val="00606ED1"/>
    <w:rsid w:val="00606F03"/>
    <w:rsid w:val="00606FD7"/>
    <w:rsid w:val="006071B1"/>
    <w:rsid w:val="0060781E"/>
    <w:rsid w:val="0060797F"/>
    <w:rsid w:val="00607ED0"/>
    <w:rsid w:val="006104FE"/>
    <w:rsid w:val="00610A41"/>
    <w:rsid w:val="006110E6"/>
    <w:rsid w:val="00611A9F"/>
    <w:rsid w:val="0061226A"/>
    <w:rsid w:val="006123BB"/>
    <w:rsid w:val="00612723"/>
    <w:rsid w:val="00613447"/>
    <w:rsid w:val="0061380B"/>
    <w:rsid w:val="00613A24"/>
    <w:rsid w:val="00613EC1"/>
    <w:rsid w:val="0061460A"/>
    <w:rsid w:val="00615198"/>
    <w:rsid w:val="00615684"/>
    <w:rsid w:val="0061577E"/>
    <w:rsid w:val="00615E5B"/>
    <w:rsid w:val="00615FBC"/>
    <w:rsid w:val="0061640B"/>
    <w:rsid w:val="00616546"/>
    <w:rsid w:val="00616BF7"/>
    <w:rsid w:val="00616D16"/>
    <w:rsid w:val="00617605"/>
    <w:rsid w:val="00617F80"/>
    <w:rsid w:val="0062102B"/>
    <w:rsid w:val="006213BC"/>
    <w:rsid w:val="00621438"/>
    <w:rsid w:val="00621448"/>
    <w:rsid w:val="00621557"/>
    <w:rsid w:val="00621B9E"/>
    <w:rsid w:val="00621C5E"/>
    <w:rsid w:val="00622E8B"/>
    <w:rsid w:val="00623A84"/>
    <w:rsid w:val="00623AD1"/>
    <w:rsid w:val="00623B5C"/>
    <w:rsid w:val="00623E90"/>
    <w:rsid w:val="00624050"/>
    <w:rsid w:val="006243F7"/>
    <w:rsid w:val="006244A3"/>
    <w:rsid w:val="0062450E"/>
    <w:rsid w:val="00624784"/>
    <w:rsid w:val="0062515C"/>
    <w:rsid w:val="0062643A"/>
    <w:rsid w:val="00626AA5"/>
    <w:rsid w:val="00626FDB"/>
    <w:rsid w:val="0062705F"/>
    <w:rsid w:val="0062764E"/>
    <w:rsid w:val="00627A74"/>
    <w:rsid w:val="00627E20"/>
    <w:rsid w:val="006302BB"/>
    <w:rsid w:val="00630AF3"/>
    <w:rsid w:val="00630DC4"/>
    <w:rsid w:val="00630F19"/>
    <w:rsid w:val="0063148F"/>
    <w:rsid w:val="00631800"/>
    <w:rsid w:val="00632166"/>
    <w:rsid w:val="00632844"/>
    <w:rsid w:val="0063305D"/>
    <w:rsid w:val="0063307E"/>
    <w:rsid w:val="00633560"/>
    <w:rsid w:val="00633620"/>
    <w:rsid w:val="00633718"/>
    <w:rsid w:val="00633881"/>
    <w:rsid w:val="0063389E"/>
    <w:rsid w:val="006338F8"/>
    <w:rsid w:val="00633C18"/>
    <w:rsid w:val="006345CB"/>
    <w:rsid w:val="00634735"/>
    <w:rsid w:val="00634AB6"/>
    <w:rsid w:val="00634BDE"/>
    <w:rsid w:val="00634FE2"/>
    <w:rsid w:val="00635341"/>
    <w:rsid w:val="00635C17"/>
    <w:rsid w:val="0063652B"/>
    <w:rsid w:val="006368E5"/>
    <w:rsid w:val="00636F37"/>
    <w:rsid w:val="00637260"/>
    <w:rsid w:val="006373BC"/>
    <w:rsid w:val="006373FA"/>
    <w:rsid w:val="00637604"/>
    <w:rsid w:val="00637FBD"/>
    <w:rsid w:val="00641756"/>
    <w:rsid w:val="00642398"/>
    <w:rsid w:val="00642726"/>
    <w:rsid w:val="00642B30"/>
    <w:rsid w:val="0064316A"/>
    <w:rsid w:val="00643D1B"/>
    <w:rsid w:val="00644009"/>
    <w:rsid w:val="006449AC"/>
    <w:rsid w:val="00645375"/>
    <w:rsid w:val="00645935"/>
    <w:rsid w:val="00646096"/>
    <w:rsid w:val="0064639E"/>
    <w:rsid w:val="006466F0"/>
    <w:rsid w:val="006468E5"/>
    <w:rsid w:val="00646FFD"/>
    <w:rsid w:val="0064758E"/>
    <w:rsid w:val="006475A7"/>
    <w:rsid w:val="006475B9"/>
    <w:rsid w:val="00650074"/>
    <w:rsid w:val="00650BA4"/>
    <w:rsid w:val="006521D0"/>
    <w:rsid w:val="0065222F"/>
    <w:rsid w:val="00652391"/>
    <w:rsid w:val="006523AB"/>
    <w:rsid w:val="006525AB"/>
    <w:rsid w:val="00652E4B"/>
    <w:rsid w:val="00653DA8"/>
    <w:rsid w:val="0065452D"/>
    <w:rsid w:val="0065491B"/>
    <w:rsid w:val="00654A7C"/>
    <w:rsid w:val="00654D41"/>
    <w:rsid w:val="00655808"/>
    <w:rsid w:val="00655838"/>
    <w:rsid w:val="00655E37"/>
    <w:rsid w:val="00656015"/>
    <w:rsid w:val="006561B1"/>
    <w:rsid w:val="00656493"/>
    <w:rsid w:val="00656A6C"/>
    <w:rsid w:val="00656D34"/>
    <w:rsid w:val="00657082"/>
    <w:rsid w:val="00657731"/>
    <w:rsid w:val="00657813"/>
    <w:rsid w:val="00657A14"/>
    <w:rsid w:val="00657D8C"/>
    <w:rsid w:val="00657E37"/>
    <w:rsid w:val="00660330"/>
    <w:rsid w:val="00660D88"/>
    <w:rsid w:val="006613E6"/>
    <w:rsid w:val="00661463"/>
    <w:rsid w:val="00661B10"/>
    <w:rsid w:val="00661D0D"/>
    <w:rsid w:val="0066239F"/>
    <w:rsid w:val="00662579"/>
    <w:rsid w:val="00662858"/>
    <w:rsid w:val="0066317F"/>
    <w:rsid w:val="006639CA"/>
    <w:rsid w:val="006642CC"/>
    <w:rsid w:val="00664812"/>
    <w:rsid w:val="0066489F"/>
    <w:rsid w:val="006648B3"/>
    <w:rsid w:val="0066494B"/>
    <w:rsid w:val="00664AE8"/>
    <w:rsid w:val="00664F20"/>
    <w:rsid w:val="006653F5"/>
    <w:rsid w:val="006657E2"/>
    <w:rsid w:val="00665B6A"/>
    <w:rsid w:val="00665CF5"/>
    <w:rsid w:val="006662B4"/>
    <w:rsid w:val="00666446"/>
    <w:rsid w:val="00666628"/>
    <w:rsid w:val="00666FCF"/>
    <w:rsid w:val="00667311"/>
    <w:rsid w:val="0066734B"/>
    <w:rsid w:val="00667380"/>
    <w:rsid w:val="00670654"/>
    <w:rsid w:val="00670746"/>
    <w:rsid w:val="00670F3D"/>
    <w:rsid w:val="00671140"/>
    <w:rsid w:val="00671332"/>
    <w:rsid w:val="0067133B"/>
    <w:rsid w:val="00671993"/>
    <w:rsid w:val="006728BD"/>
    <w:rsid w:val="00672CC1"/>
    <w:rsid w:val="00673AA8"/>
    <w:rsid w:val="00673E88"/>
    <w:rsid w:val="00673F81"/>
    <w:rsid w:val="006742B8"/>
    <w:rsid w:val="00674428"/>
    <w:rsid w:val="0067444A"/>
    <w:rsid w:val="00674776"/>
    <w:rsid w:val="006748DB"/>
    <w:rsid w:val="00674E9B"/>
    <w:rsid w:val="006753D4"/>
    <w:rsid w:val="00675529"/>
    <w:rsid w:val="0067598C"/>
    <w:rsid w:val="00675DCE"/>
    <w:rsid w:val="006761A5"/>
    <w:rsid w:val="006763FF"/>
    <w:rsid w:val="00676584"/>
    <w:rsid w:val="00676CA3"/>
    <w:rsid w:val="0067709E"/>
    <w:rsid w:val="00677984"/>
    <w:rsid w:val="00677CF8"/>
    <w:rsid w:val="006802B0"/>
    <w:rsid w:val="00680B8D"/>
    <w:rsid w:val="006813D3"/>
    <w:rsid w:val="0068159D"/>
    <w:rsid w:val="006815AB"/>
    <w:rsid w:val="0068201B"/>
    <w:rsid w:val="0068293F"/>
    <w:rsid w:val="00682F28"/>
    <w:rsid w:val="00683706"/>
    <w:rsid w:val="006837E4"/>
    <w:rsid w:val="00683B10"/>
    <w:rsid w:val="00684073"/>
    <w:rsid w:val="00684423"/>
    <w:rsid w:val="00684CA7"/>
    <w:rsid w:val="00684F81"/>
    <w:rsid w:val="0068500C"/>
    <w:rsid w:val="00685279"/>
    <w:rsid w:val="00685412"/>
    <w:rsid w:val="0068541B"/>
    <w:rsid w:val="0068595A"/>
    <w:rsid w:val="00685CA8"/>
    <w:rsid w:val="00686247"/>
    <w:rsid w:val="006863FE"/>
    <w:rsid w:val="00686901"/>
    <w:rsid w:val="00686ABE"/>
    <w:rsid w:val="0068718B"/>
    <w:rsid w:val="00687581"/>
    <w:rsid w:val="0068763E"/>
    <w:rsid w:val="00687ABE"/>
    <w:rsid w:val="00687FEE"/>
    <w:rsid w:val="0069269E"/>
    <w:rsid w:val="00692794"/>
    <w:rsid w:val="00692DAF"/>
    <w:rsid w:val="00692E99"/>
    <w:rsid w:val="00693108"/>
    <w:rsid w:val="0069312C"/>
    <w:rsid w:val="00693190"/>
    <w:rsid w:val="00693347"/>
    <w:rsid w:val="0069377D"/>
    <w:rsid w:val="00693958"/>
    <w:rsid w:val="00693A2E"/>
    <w:rsid w:val="00693A76"/>
    <w:rsid w:val="00693B12"/>
    <w:rsid w:val="00694440"/>
    <w:rsid w:val="006944DD"/>
    <w:rsid w:val="00694914"/>
    <w:rsid w:val="00694E5B"/>
    <w:rsid w:val="0069515F"/>
    <w:rsid w:val="00695863"/>
    <w:rsid w:val="00695EBA"/>
    <w:rsid w:val="00696861"/>
    <w:rsid w:val="0069693C"/>
    <w:rsid w:val="00696BD5"/>
    <w:rsid w:val="00696E2B"/>
    <w:rsid w:val="00696E7E"/>
    <w:rsid w:val="00697029"/>
    <w:rsid w:val="00697461"/>
    <w:rsid w:val="0069789C"/>
    <w:rsid w:val="00697C97"/>
    <w:rsid w:val="00697D57"/>
    <w:rsid w:val="00697D66"/>
    <w:rsid w:val="006A1249"/>
    <w:rsid w:val="006A1361"/>
    <w:rsid w:val="006A1B09"/>
    <w:rsid w:val="006A1B22"/>
    <w:rsid w:val="006A2013"/>
    <w:rsid w:val="006A309B"/>
    <w:rsid w:val="006A48E7"/>
    <w:rsid w:val="006A4F7C"/>
    <w:rsid w:val="006A5146"/>
    <w:rsid w:val="006A52A6"/>
    <w:rsid w:val="006A578F"/>
    <w:rsid w:val="006A5B45"/>
    <w:rsid w:val="006A5E5A"/>
    <w:rsid w:val="006A5FD3"/>
    <w:rsid w:val="006A61EC"/>
    <w:rsid w:val="006A65FB"/>
    <w:rsid w:val="006A671F"/>
    <w:rsid w:val="006A6FA1"/>
    <w:rsid w:val="006A7018"/>
    <w:rsid w:val="006A71C0"/>
    <w:rsid w:val="006A726A"/>
    <w:rsid w:val="006A7914"/>
    <w:rsid w:val="006A7C90"/>
    <w:rsid w:val="006A7E7E"/>
    <w:rsid w:val="006B03C3"/>
    <w:rsid w:val="006B04B7"/>
    <w:rsid w:val="006B06E6"/>
    <w:rsid w:val="006B0981"/>
    <w:rsid w:val="006B09A0"/>
    <w:rsid w:val="006B0A9E"/>
    <w:rsid w:val="006B0DF2"/>
    <w:rsid w:val="006B11EB"/>
    <w:rsid w:val="006B145F"/>
    <w:rsid w:val="006B19F1"/>
    <w:rsid w:val="006B24E7"/>
    <w:rsid w:val="006B26D9"/>
    <w:rsid w:val="006B2C29"/>
    <w:rsid w:val="006B2EFE"/>
    <w:rsid w:val="006B31CF"/>
    <w:rsid w:val="006B38E6"/>
    <w:rsid w:val="006B3F07"/>
    <w:rsid w:val="006B4116"/>
    <w:rsid w:val="006B581F"/>
    <w:rsid w:val="006B58E2"/>
    <w:rsid w:val="006B5A48"/>
    <w:rsid w:val="006B5D55"/>
    <w:rsid w:val="006B60C5"/>
    <w:rsid w:val="006B658F"/>
    <w:rsid w:val="006B659A"/>
    <w:rsid w:val="006B6749"/>
    <w:rsid w:val="006B693A"/>
    <w:rsid w:val="006B77B3"/>
    <w:rsid w:val="006B7967"/>
    <w:rsid w:val="006B7BE1"/>
    <w:rsid w:val="006C0203"/>
    <w:rsid w:val="006C046D"/>
    <w:rsid w:val="006C070B"/>
    <w:rsid w:val="006C0CA4"/>
    <w:rsid w:val="006C12BC"/>
    <w:rsid w:val="006C1872"/>
    <w:rsid w:val="006C1A04"/>
    <w:rsid w:val="006C1B78"/>
    <w:rsid w:val="006C2104"/>
    <w:rsid w:val="006C23CD"/>
    <w:rsid w:val="006C2A07"/>
    <w:rsid w:val="006C2C0A"/>
    <w:rsid w:val="006C3321"/>
    <w:rsid w:val="006C3F81"/>
    <w:rsid w:val="006C42CA"/>
    <w:rsid w:val="006C43E3"/>
    <w:rsid w:val="006C4523"/>
    <w:rsid w:val="006C4F4C"/>
    <w:rsid w:val="006C5002"/>
    <w:rsid w:val="006C57A4"/>
    <w:rsid w:val="006C5847"/>
    <w:rsid w:val="006C5880"/>
    <w:rsid w:val="006C5F27"/>
    <w:rsid w:val="006C650A"/>
    <w:rsid w:val="006C69DF"/>
    <w:rsid w:val="006C6ACA"/>
    <w:rsid w:val="006C6BB7"/>
    <w:rsid w:val="006C7124"/>
    <w:rsid w:val="006C7681"/>
    <w:rsid w:val="006C77F3"/>
    <w:rsid w:val="006D0C15"/>
    <w:rsid w:val="006D0D2B"/>
    <w:rsid w:val="006D10ED"/>
    <w:rsid w:val="006D1128"/>
    <w:rsid w:val="006D1489"/>
    <w:rsid w:val="006D1B6B"/>
    <w:rsid w:val="006D1EA4"/>
    <w:rsid w:val="006D2145"/>
    <w:rsid w:val="006D25E2"/>
    <w:rsid w:val="006D27DA"/>
    <w:rsid w:val="006D291E"/>
    <w:rsid w:val="006D2A5A"/>
    <w:rsid w:val="006D2ADB"/>
    <w:rsid w:val="006D2CD3"/>
    <w:rsid w:val="006D2ED4"/>
    <w:rsid w:val="006D399A"/>
    <w:rsid w:val="006D3D0E"/>
    <w:rsid w:val="006D43A6"/>
    <w:rsid w:val="006D4F86"/>
    <w:rsid w:val="006D4FB8"/>
    <w:rsid w:val="006D527F"/>
    <w:rsid w:val="006D55B2"/>
    <w:rsid w:val="006D5DDA"/>
    <w:rsid w:val="006D5DE0"/>
    <w:rsid w:val="006D5E6D"/>
    <w:rsid w:val="006D6184"/>
    <w:rsid w:val="006D62AC"/>
    <w:rsid w:val="006D6570"/>
    <w:rsid w:val="006D66B4"/>
    <w:rsid w:val="006D673C"/>
    <w:rsid w:val="006D67B6"/>
    <w:rsid w:val="006D7080"/>
    <w:rsid w:val="006D758B"/>
    <w:rsid w:val="006D7C62"/>
    <w:rsid w:val="006D7CFA"/>
    <w:rsid w:val="006D7DC8"/>
    <w:rsid w:val="006E13C1"/>
    <w:rsid w:val="006E183B"/>
    <w:rsid w:val="006E18E3"/>
    <w:rsid w:val="006E1E23"/>
    <w:rsid w:val="006E2208"/>
    <w:rsid w:val="006E2A32"/>
    <w:rsid w:val="006E2B32"/>
    <w:rsid w:val="006E2EEC"/>
    <w:rsid w:val="006E36AF"/>
    <w:rsid w:val="006E3D47"/>
    <w:rsid w:val="006E4A38"/>
    <w:rsid w:val="006E4D2E"/>
    <w:rsid w:val="006E53B5"/>
    <w:rsid w:val="006E5615"/>
    <w:rsid w:val="006E5FD4"/>
    <w:rsid w:val="006E6571"/>
    <w:rsid w:val="006E6FC1"/>
    <w:rsid w:val="006E70AC"/>
    <w:rsid w:val="006E70D7"/>
    <w:rsid w:val="006E7584"/>
    <w:rsid w:val="006E7591"/>
    <w:rsid w:val="006E777F"/>
    <w:rsid w:val="006E7985"/>
    <w:rsid w:val="006E7BC6"/>
    <w:rsid w:val="006F12CC"/>
    <w:rsid w:val="006F1667"/>
    <w:rsid w:val="006F1690"/>
    <w:rsid w:val="006F2709"/>
    <w:rsid w:val="006F2AB1"/>
    <w:rsid w:val="006F2FA5"/>
    <w:rsid w:val="006F34A0"/>
    <w:rsid w:val="006F35B1"/>
    <w:rsid w:val="006F407F"/>
    <w:rsid w:val="006F420A"/>
    <w:rsid w:val="006F4294"/>
    <w:rsid w:val="006F4296"/>
    <w:rsid w:val="006F48E2"/>
    <w:rsid w:val="006F4F54"/>
    <w:rsid w:val="006F572F"/>
    <w:rsid w:val="006F585B"/>
    <w:rsid w:val="006F64F0"/>
    <w:rsid w:val="006F659F"/>
    <w:rsid w:val="006F67D9"/>
    <w:rsid w:val="006F6B74"/>
    <w:rsid w:val="00700273"/>
    <w:rsid w:val="007003B1"/>
    <w:rsid w:val="007008C6"/>
    <w:rsid w:val="00700A9B"/>
    <w:rsid w:val="00701F2C"/>
    <w:rsid w:val="007022B1"/>
    <w:rsid w:val="0070294C"/>
    <w:rsid w:val="00702E5C"/>
    <w:rsid w:val="00702FF4"/>
    <w:rsid w:val="00703204"/>
    <w:rsid w:val="00703C09"/>
    <w:rsid w:val="007044DC"/>
    <w:rsid w:val="00704E2E"/>
    <w:rsid w:val="00704E38"/>
    <w:rsid w:val="007054D0"/>
    <w:rsid w:val="00705BA8"/>
    <w:rsid w:val="00705D87"/>
    <w:rsid w:val="00706E81"/>
    <w:rsid w:val="00707143"/>
    <w:rsid w:val="007071E6"/>
    <w:rsid w:val="007074E2"/>
    <w:rsid w:val="0070754E"/>
    <w:rsid w:val="007075A9"/>
    <w:rsid w:val="00707650"/>
    <w:rsid w:val="007076D8"/>
    <w:rsid w:val="00707CEF"/>
    <w:rsid w:val="00710B2E"/>
    <w:rsid w:val="00710CBA"/>
    <w:rsid w:val="00710E46"/>
    <w:rsid w:val="00711ABD"/>
    <w:rsid w:val="00711CA1"/>
    <w:rsid w:val="00711CAC"/>
    <w:rsid w:val="0071274C"/>
    <w:rsid w:val="00712E88"/>
    <w:rsid w:val="00713184"/>
    <w:rsid w:val="00714B2C"/>
    <w:rsid w:val="00714C40"/>
    <w:rsid w:val="00714D93"/>
    <w:rsid w:val="00715964"/>
    <w:rsid w:val="00716DCA"/>
    <w:rsid w:val="0071757F"/>
    <w:rsid w:val="00717803"/>
    <w:rsid w:val="00717E27"/>
    <w:rsid w:val="0072014C"/>
    <w:rsid w:val="00720547"/>
    <w:rsid w:val="00721D07"/>
    <w:rsid w:val="00723B05"/>
    <w:rsid w:val="00723B80"/>
    <w:rsid w:val="00723CD9"/>
    <w:rsid w:val="00723F2E"/>
    <w:rsid w:val="00725409"/>
    <w:rsid w:val="00725CDC"/>
    <w:rsid w:val="00725CEE"/>
    <w:rsid w:val="00725E5E"/>
    <w:rsid w:val="00726E85"/>
    <w:rsid w:val="00726F63"/>
    <w:rsid w:val="00727021"/>
    <w:rsid w:val="007272D1"/>
    <w:rsid w:val="007272F8"/>
    <w:rsid w:val="00727B7C"/>
    <w:rsid w:val="00730CB3"/>
    <w:rsid w:val="007316BD"/>
    <w:rsid w:val="007317DC"/>
    <w:rsid w:val="0073184F"/>
    <w:rsid w:val="00731D35"/>
    <w:rsid w:val="00731FB6"/>
    <w:rsid w:val="00732151"/>
    <w:rsid w:val="007324FC"/>
    <w:rsid w:val="00732A3A"/>
    <w:rsid w:val="00733181"/>
    <w:rsid w:val="007336B5"/>
    <w:rsid w:val="00733AEB"/>
    <w:rsid w:val="00734DEE"/>
    <w:rsid w:val="00735810"/>
    <w:rsid w:val="00735C33"/>
    <w:rsid w:val="007361F1"/>
    <w:rsid w:val="00736769"/>
    <w:rsid w:val="0073680E"/>
    <w:rsid w:val="00736BCB"/>
    <w:rsid w:val="00736FD9"/>
    <w:rsid w:val="00737BCF"/>
    <w:rsid w:val="00737D8B"/>
    <w:rsid w:val="00740312"/>
    <w:rsid w:val="00740410"/>
    <w:rsid w:val="00740678"/>
    <w:rsid w:val="0074076C"/>
    <w:rsid w:val="007407C7"/>
    <w:rsid w:val="00740AD2"/>
    <w:rsid w:val="00741010"/>
    <w:rsid w:val="007410B5"/>
    <w:rsid w:val="00741802"/>
    <w:rsid w:val="00742988"/>
    <w:rsid w:val="00742B54"/>
    <w:rsid w:val="00742E2B"/>
    <w:rsid w:val="00743145"/>
    <w:rsid w:val="00743169"/>
    <w:rsid w:val="007432B7"/>
    <w:rsid w:val="00743570"/>
    <w:rsid w:val="007439AE"/>
    <w:rsid w:val="007442D9"/>
    <w:rsid w:val="00744538"/>
    <w:rsid w:val="007445A6"/>
    <w:rsid w:val="00744E34"/>
    <w:rsid w:val="007453EF"/>
    <w:rsid w:val="007455B4"/>
    <w:rsid w:val="00745D7F"/>
    <w:rsid w:val="00746597"/>
    <w:rsid w:val="007467C5"/>
    <w:rsid w:val="007468F6"/>
    <w:rsid w:val="00746C7D"/>
    <w:rsid w:val="00746DC9"/>
    <w:rsid w:val="00746E95"/>
    <w:rsid w:val="00746ED4"/>
    <w:rsid w:val="007478FB"/>
    <w:rsid w:val="007479CA"/>
    <w:rsid w:val="00747E93"/>
    <w:rsid w:val="0075040A"/>
    <w:rsid w:val="007512B9"/>
    <w:rsid w:val="00751A10"/>
    <w:rsid w:val="00751CD8"/>
    <w:rsid w:val="0075219B"/>
    <w:rsid w:val="007523FC"/>
    <w:rsid w:val="00752440"/>
    <w:rsid w:val="0075247F"/>
    <w:rsid w:val="007527EA"/>
    <w:rsid w:val="00752C87"/>
    <w:rsid w:val="00752FFF"/>
    <w:rsid w:val="00753029"/>
    <w:rsid w:val="00753272"/>
    <w:rsid w:val="007541FE"/>
    <w:rsid w:val="0075478D"/>
    <w:rsid w:val="00754A2C"/>
    <w:rsid w:val="00754AE1"/>
    <w:rsid w:val="00755236"/>
    <w:rsid w:val="00755266"/>
    <w:rsid w:val="00755A62"/>
    <w:rsid w:val="00755A90"/>
    <w:rsid w:val="00755D44"/>
    <w:rsid w:val="007560D8"/>
    <w:rsid w:val="00756B89"/>
    <w:rsid w:val="00756D05"/>
    <w:rsid w:val="00756D62"/>
    <w:rsid w:val="00756F90"/>
    <w:rsid w:val="0075787E"/>
    <w:rsid w:val="007578D9"/>
    <w:rsid w:val="007579A4"/>
    <w:rsid w:val="00760072"/>
    <w:rsid w:val="0076049E"/>
    <w:rsid w:val="007604EC"/>
    <w:rsid w:val="007614C5"/>
    <w:rsid w:val="0076177F"/>
    <w:rsid w:val="00761BAE"/>
    <w:rsid w:val="00761F7F"/>
    <w:rsid w:val="00762050"/>
    <w:rsid w:val="00762A86"/>
    <w:rsid w:val="00762B64"/>
    <w:rsid w:val="00762D86"/>
    <w:rsid w:val="00762E0D"/>
    <w:rsid w:val="00762EE0"/>
    <w:rsid w:val="007631E0"/>
    <w:rsid w:val="007636A1"/>
    <w:rsid w:val="0076436C"/>
    <w:rsid w:val="007648B9"/>
    <w:rsid w:val="00764A96"/>
    <w:rsid w:val="00765721"/>
    <w:rsid w:val="00765830"/>
    <w:rsid w:val="007659DC"/>
    <w:rsid w:val="00765E5C"/>
    <w:rsid w:val="007666A9"/>
    <w:rsid w:val="00766792"/>
    <w:rsid w:val="00767107"/>
    <w:rsid w:val="00767863"/>
    <w:rsid w:val="00770317"/>
    <w:rsid w:val="007703B5"/>
    <w:rsid w:val="0077079C"/>
    <w:rsid w:val="007709BA"/>
    <w:rsid w:val="00770C9D"/>
    <w:rsid w:val="00770D68"/>
    <w:rsid w:val="00771096"/>
    <w:rsid w:val="007714B0"/>
    <w:rsid w:val="007716C6"/>
    <w:rsid w:val="00772481"/>
    <w:rsid w:val="00772CB1"/>
    <w:rsid w:val="00773162"/>
    <w:rsid w:val="00773506"/>
    <w:rsid w:val="007736D5"/>
    <w:rsid w:val="00773DBB"/>
    <w:rsid w:val="00774231"/>
    <w:rsid w:val="00774279"/>
    <w:rsid w:val="00774DB7"/>
    <w:rsid w:val="00775117"/>
    <w:rsid w:val="00775681"/>
    <w:rsid w:val="007756F3"/>
    <w:rsid w:val="00775A8A"/>
    <w:rsid w:val="00775D35"/>
    <w:rsid w:val="00776C79"/>
    <w:rsid w:val="00776E13"/>
    <w:rsid w:val="00777423"/>
    <w:rsid w:val="0077755C"/>
    <w:rsid w:val="00777708"/>
    <w:rsid w:val="0077792A"/>
    <w:rsid w:val="00777A75"/>
    <w:rsid w:val="00777FDE"/>
    <w:rsid w:val="00777FE5"/>
    <w:rsid w:val="007802C7"/>
    <w:rsid w:val="00780F90"/>
    <w:rsid w:val="0078121B"/>
    <w:rsid w:val="0078283B"/>
    <w:rsid w:val="00782CC1"/>
    <w:rsid w:val="00782F94"/>
    <w:rsid w:val="0078337E"/>
    <w:rsid w:val="00783D0C"/>
    <w:rsid w:val="00783F52"/>
    <w:rsid w:val="007847EF"/>
    <w:rsid w:val="00784962"/>
    <w:rsid w:val="00784BF5"/>
    <w:rsid w:val="00785511"/>
    <w:rsid w:val="00785567"/>
    <w:rsid w:val="007858F9"/>
    <w:rsid w:val="00785AE8"/>
    <w:rsid w:val="00785D33"/>
    <w:rsid w:val="00786132"/>
    <w:rsid w:val="00786858"/>
    <w:rsid w:val="00786F09"/>
    <w:rsid w:val="00787278"/>
    <w:rsid w:val="007876CA"/>
    <w:rsid w:val="007877A1"/>
    <w:rsid w:val="0079008D"/>
    <w:rsid w:val="007901A3"/>
    <w:rsid w:val="00790593"/>
    <w:rsid w:val="00790984"/>
    <w:rsid w:val="00790F57"/>
    <w:rsid w:val="0079121A"/>
    <w:rsid w:val="00791E44"/>
    <w:rsid w:val="00791ED6"/>
    <w:rsid w:val="00792265"/>
    <w:rsid w:val="007925D4"/>
    <w:rsid w:val="00792FD8"/>
    <w:rsid w:val="007932C2"/>
    <w:rsid w:val="00793387"/>
    <w:rsid w:val="0079385C"/>
    <w:rsid w:val="00793905"/>
    <w:rsid w:val="0079403C"/>
    <w:rsid w:val="0079409A"/>
    <w:rsid w:val="007941FB"/>
    <w:rsid w:val="0079439C"/>
    <w:rsid w:val="007943A6"/>
    <w:rsid w:val="007943C7"/>
    <w:rsid w:val="00794D49"/>
    <w:rsid w:val="00795000"/>
    <w:rsid w:val="007952D8"/>
    <w:rsid w:val="00796A68"/>
    <w:rsid w:val="00796EE4"/>
    <w:rsid w:val="00797681"/>
    <w:rsid w:val="007A08E7"/>
    <w:rsid w:val="007A09AE"/>
    <w:rsid w:val="007A0F8E"/>
    <w:rsid w:val="007A14ED"/>
    <w:rsid w:val="007A1D8A"/>
    <w:rsid w:val="007A2A1C"/>
    <w:rsid w:val="007A2B02"/>
    <w:rsid w:val="007A321E"/>
    <w:rsid w:val="007A348C"/>
    <w:rsid w:val="007A3837"/>
    <w:rsid w:val="007A3ACC"/>
    <w:rsid w:val="007A3F46"/>
    <w:rsid w:val="007A41DA"/>
    <w:rsid w:val="007A428E"/>
    <w:rsid w:val="007A4413"/>
    <w:rsid w:val="007A4AF7"/>
    <w:rsid w:val="007A4D9B"/>
    <w:rsid w:val="007A4E3B"/>
    <w:rsid w:val="007A4E8D"/>
    <w:rsid w:val="007A686E"/>
    <w:rsid w:val="007A68A9"/>
    <w:rsid w:val="007A6C13"/>
    <w:rsid w:val="007A6C8D"/>
    <w:rsid w:val="007A703B"/>
    <w:rsid w:val="007A7282"/>
    <w:rsid w:val="007B0664"/>
    <w:rsid w:val="007B0A99"/>
    <w:rsid w:val="007B0B2B"/>
    <w:rsid w:val="007B0ECA"/>
    <w:rsid w:val="007B11B6"/>
    <w:rsid w:val="007B1517"/>
    <w:rsid w:val="007B15A1"/>
    <w:rsid w:val="007B1896"/>
    <w:rsid w:val="007B1C34"/>
    <w:rsid w:val="007B1D45"/>
    <w:rsid w:val="007B2129"/>
    <w:rsid w:val="007B215C"/>
    <w:rsid w:val="007B26C0"/>
    <w:rsid w:val="007B2811"/>
    <w:rsid w:val="007B2D81"/>
    <w:rsid w:val="007B316B"/>
    <w:rsid w:val="007B32E0"/>
    <w:rsid w:val="007B3883"/>
    <w:rsid w:val="007B3BAD"/>
    <w:rsid w:val="007B3D38"/>
    <w:rsid w:val="007B3E54"/>
    <w:rsid w:val="007B43E9"/>
    <w:rsid w:val="007B4668"/>
    <w:rsid w:val="007B485A"/>
    <w:rsid w:val="007B4B15"/>
    <w:rsid w:val="007B4BD9"/>
    <w:rsid w:val="007B4CF1"/>
    <w:rsid w:val="007B5046"/>
    <w:rsid w:val="007B538D"/>
    <w:rsid w:val="007B5816"/>
    <w:rsid w:val="007B5CB2"/>
    <w:rsid w:val="007B5D26"/>
    <w:rsid w:val="007B5F43"/>
    <w:rsid w:val="007B6FF7"/>
    <w:rsid w:val="007B7187"/>
    <w:rsid w:val="007B71B7"/>
    <w:rsid w:val="007B7612"/>
    <w:rsid w:val="007B7907"/>
    <w:rsid w:val="007B79B2"/>
    <w:rsid w:val="007B7CD0"/>
    <w:rsid w:val="007C0390"/>
    <w:rsid w:val="007C0584"/>
    <w:rsid w:val="007C0801"/>
    <w:rsid w:val="007C0B1C"/>
    <w:rsid w:val="007C0C60"/>
    <w:rsid w:val="007C0F95"/>
    <w:rsid w:val="007C1947"/>
    <w:rsid w:val="007C1982"/>
    <w:rsid w:val="007C1AB3"/>
    <w:rsid w:val="007C20E5"/>
    <w:rsid w:val="007C2452"/>
    <w:rsid w:val="007C282D"/>
    <w:rsid w:val="007C2E9B"/>
    <w:rsid w:val="007C39DC"/>
    <w:rsid w:val="007C3B34"/>
    <w:rsid w:val="007C3CBA"/>
    <w:rsid w:val="007C46C1"/>
    <w:rsid w:val="007C49A9"/>
    <w:rsid w:val="007C4CFF"/>
    <w:rsid w:val="007C505F"/>
    <w:rsid w:val="007C5241"/>
    <w:rsid w:val="007C54EE"/>
    <w:rsid w:val="007C5A2E"/>
    <w:rsid w:val="007C5AA4"/>
    <w:rsid w:val="007C5F64"/>
    <w:rsid w:val="007C609D"/>
    <w:rsid w:val="007C6271"/>
    <w:rsid w:val="007C62D0"/>
    <w:rsid w:val="007C66D3"/>
    <w:rsid w:val="007C6B12"/>
    <w:rsid w:val="007C6E16"/>
    <w:rsid w:val="007C70EC"/>
    <w:rsid w:val="007C712F"/>
    <w:rsid w:val="007C74AB"/>
    <w:rsid w:val="007C767E"/>
    <w:rsid w:val="007C7DBD"/>
    <w:rsid w:val="007C7DFF"/>
    <w:rsid w:val="007C7F68"/>
    <w:rsid w:val="007D019A"/>
    <w:rsid w:val="007D0BC5"/>
    <w:rsid w:val="007D0E1D"/>
    <w:rsid w:val="007D128C"/>
    <w:rsid w:val="007D1793"/>
    <w:rsid w:val="007D192A"/>
    <w:rsid w:val="007D1B95"/>
    <w:rsid w:val="007D27D8"/>
    <w:rsid w:val="007D2F2D"/>
    <w:rsid w:val="007D3207"/>
    <w:rsid w:val="007D33E8"/>
    <w:rsid w:val="007D35F4"/>
    <w:rsid w:val="007D4380"/>
    <w:rsid w:val="007D4476"/>
    <w:rsid w:val="007D4C97"/>
    <w:rsid w:val="007D506E"/>
    <w:rsid w:val="007D5982"/>
    <w:rsid w:val="007D6161"/>
    <w:rsid w:val="007D6EC3"/>
    <w:rsid w:val="007D714C"/>
    <w:rsid w:val="007D71C7"/>
    <w:rsid w:val="007D76CC"/>
    <w:rsid w:val="007D7EC7"/>
    <w:rsid w:val="007E0383"/>
    <w:rsid w:val="007E0399"/>
    <w:rsid w:val="007E07F9"/>
    <w:rsid w:val="007E0F26"/>
    <w:rsid w:val="007E103C"/>
    <w:rsid w:val="007E136C"/>
    <w:rsid w:val="007E16D9"/>
    <w:rsid w:val="007E1A0F"/>
    <w:rsid w:val="007E1E4C"/>
    <w:rsid w:val="007E221D"/>
    <w:rsid w:val="007E281B"/>
    <w:rsid w:val="007E2AE3"/>
    <w:rsid w:val="007E2C68"/>
    <w:rsid w:val="007E35F9"/>
    <w:rsid w:val="007E38B3"/>
    <w:rsid w:val="007E442A"/>
    <w:rsid w:val="007E46C0"/>
    <w:rsid w:val="007E4B40"/>
    <w:rsid w:val="007E4DC7"/>
    <w:rsid w:val="007E5D93"/>
    <w:rsid w:val="007E605F"/>
    <w:rsid w:val="007E62D6"/>
    <w:rsid w:val="007E6939"/>
    <w:rsid w:val="007E6F7E"/>
    <w:rsid w:val="007E7A41"/>
    <w:rsid w:val="007E7ED8"/>
    <w:rsid w:val="007F0654"/>
    <w:rsid w:val="007F0F20"/>
    <w:rsid w:val="007F1063"/>
    <w:rsid w:val="007F1DF3"/>
    <w:rsid w:val="007F1F3E"/>
    <w:rsid w:val="007F1FB0"/>
    <w:rsid w:val="007F1FC5"/>
    <w:rsid w:val="007F2441"/>
    <w:rsid w:val="007F278B"/>
    <w:rsid w:val="007F2EE7"/>
    <w:rsid w:val="007F364D"/>
    <w:rsid w:val="007F3976"/>
    <w:rsid w:val="007F3D09"/>
    <w:rsid w:val="007F412F"/>
    <w:rsid w:val="007F448F"/>
    <w:rsid w:val="007F46CF"/>
    <w:rsid w:val="007F4B81"/>
    <w:rsid w:val="007F4BF1"/>
    <w:rsid w:val="007F4E9B"/>
    <w:rsid w:val="007F5002"/>
    <w:rsid w:val="007F5070"/>
    <w:rsid w:val="007F5803"/>
    <w:rsid w:val="007F598C"/>
    <w:rsid w:val="007F5A3D"/>
    <w:rsid w:val="007F6183"/>
    <w:rsid w:val="007F6CCF"/>
    <w:rsid w:val="007F73AE"/>
    <w:rsid w:val="007F781C"/>
    <w:rsid w:val="0080038F"/>
    <w:rsid w:val="008008EF"/>
    <w:rsid w:val="00800AAA"/>
    <w:rsid w:val="00800B26"/>
    <w:rsid w:val="00800E03"/>
    <w:rsid w:val="0080145D"/>
    <w:rsid w:val="00801ECC"/>
    <w:rsid w:val="00801F6E"/>
    <w:rsid w:val="00802147"/>
    <w:rsid w:val="00802D26"/>
    <w:rsid w:val="00802FB0"/>
    <w:rsid w:val="008031AC"/>
    <w:rsid w:val="00803CFB"/>
    <w:rsid w:val="00803D7D"/>
    <w:rsid w:val="0080407C"/>
    <w:rsid w:val="0080417F"/>
    <w:rsid w:val="00804720"/>
    <w:rsid w:val="00804C41"/>
    <w:rsid w:val="00805068"/>
    <w:rsid w:val="00805366"/>
    <w:rsid w:val="008054CC"/>
    <w:rsid w:val="00805511"/>
    <w:rsid w:val="00805639"/>
    <w:rsid w:val="008056AB"/>
    <w:rsid w:val="00805733"/>
    <w:rsid w:val="00806261"/>
    <w:rsid w:val="00806C2C"/>
    <w:rsid w:val="00806DC3"/>
    <w:rsid w:val="00806E11"/>
    <w:rsid w:val="00806E5C"/>
    <w:rsid w:val="008071A5"/>
    <w:rsid w:val="008072A6"/>
    <w:rsid w:val="00807C9F"/>
    <w:rsid w:val="00810BAE"/>
    <w:rsid w:val="00810E54"/>
    <w:rsid w:val="00810FCA"/>
    <w:rsid w:val="00811DD2"/>
    <w:rsid w:val="008122E7"/>
    <w:rsid w:val="00812441"/>
    <w:rsid w:val="008125EE"/>
    <w:rsid w:val="00813588"/>
    <w:rsid w:val="008139FE"/>
    <w:rsid w:val="00813DB0"/>
    <w:rsid w:val="00813F89"/>
    <w:rsid w:val="00814279"/>
    <w:rsid w:val="008144DA"/>
    <w:rsid w:val="0081464B"/>
    <w:rsid w:val="0081466C"/>
    <w:rsid w:val="00814946"/>
    <w:rsid w:val="0081504C"/>
    <w:rsid w:val="008150B1"/>
    <w:rsid w:val="00815577"/>
    <w:rsid w:val="008155D5"/>
    <w:rsid w:val="00815A44"/>
    <w:rsid w:val="00815C4F"/>
    <w:rsid w:val="00815F27"/>
    <w:rsid w:val="0081623A"/>
    <w:rsid w:val="00816584"/>
    <w:rsid w:val="00816667"/>
    <w:rsid w:val="00816AC1"/>
    <w:rsid w:val="008173EC"/>
    <w:rsid w:val="00817EFD"/>
    <w:rsid w:val="0082000C"/>
    <w:rsid w:val="008201F8"/>
    <w:rsid w:val="008206E9"/>
    <w:rsid w:val="00820953"/>
    <w:rsid w:val="00820A23"/>
    <w:rsid w:val="00820A35"/>
    <w:rsid w:val="00820D9D"/>
    <w:rsid w:val="00820DEA"/>
    <w:rsid w:val="00820DF3"/>
    <w:rsid w:val="008213DF"/>
    <w:rsid w:val="00821675"/>
    <w:rsid w:val="0082269D"/>
    <w:rsid w:val="00822B7F"/>
    <w:rsid w:val="00822D08"/>
    <w:rsid w:val="00822E67"/>
    <w:rsid w:val="00823BDE"/>
    <w:rsid w:val="00823FD9"/>
    <w:rsid w:val="00824A18"/>
    <w:rsid w:val="00825438"/>
    <w:rsid w:val="00825CAB"/>
    <w:rsid w:val="00825CB2"/>
    <w:rsid w:val="0082611B"/>
    <w:rsid w:val="0082631D"/>
    <w:rsid w:val="00826766"/>
    <w:rsid w:val="008268A9"/>
    <w:rsid w:val="008268BE"/>
    <w:rsid w:val="00826BDA"/>
    <w:rsid w:val="00826C83"/>
    <w:rsid w:val="008274D9"/>
    <w:rsid w:val="008275C0"/>
    <w:rsid w:val="008275DB"/>
    <w:rsid w:val="00827721"/>
    <w:rsid w:val="00827AB4"/>
    <w:rsid w:val="00827B55"/>
    <w:rsid w:val="00827E89"/>
    <w:rsid w:val="00830664"/>
    <w:rsid w:val="00830A41"/>
    <w:rsid w:val="00830F6E"/>
    <w:rsid w:val="00831938"/>
    <w:rsid w:val="00831BEB"/>
    <w:rsid w:val="00831D53"/>
    <w:rsid w:val="00831DC8"/>
    <w:rsid w:val="00832270"/>
    <w:rsid w:val="008329E7"/>
    <w:rsid w:val="00832CDA"/>
    <w:rsid w:val="0083309A"/>
    <w:rsid w:val="00833438"/>
    <w:rsid w:val="00833520"/>
    <w:rsid w:val="008338D7"/>
    <w:rsid w:val="00834211"/>
    <w:rsid w:val="00834308"/>
    <w:rsid w:val="0083450D"/>
    <w:rsid w:val="00835C2C"/>
    <w:rsid w:val="00836FC6"/>
    <w:rsid w:val="00837289"/>
    <w:rsid w:val="00837870"/>
    <w:rsid w:val="008379C7"/>
    <w:rsid w:val="00837E4B"/>
    <w:rsid w:val="008403E0"/>
    <w:rsid w:val="0084132D"/>
    <w:rsid w:val="0084154C"/>
    <w:rsid w:val="0084190E"/>
    <w:rsid w:val="00841BF0"/>
    <w:rsid w:val="00842323"/>
    <w:rsid w:val="00842522"/>
    <w:rsid w:val="00842C02"/>
    <w:rsid w:val="00843276"/>
    <w:rsid w:val="0084349C"/>
    <w:rsid w:val="0084424C"/>
    <w:rsid w:val="00844425"/>
    <w:rsid w:val="0084487D"/>
    <w:rsid w:val="00845A18"/>
    <w:rsid w:val="008461DC"/>
    <w:rsid w:val="00846255"/>
    <w:rsid w:val="00846583"/>
    <w:rsid w:val="00846836"/>
    <w:rsid w:val="00846B89"/>
    <w:rsid w:val="008477B9"/>
    <w:rsid w:val="00847840"/>
    <w:rsid w:val="00847989"/>
    <w:rsid w:val="008479C7"/>
    <w:rsid w:val="00847B49"/>
    <w:rsid w:val="00847F6E"/>
    <w:rsid w:val="00850027"/>
    <w:rsid w:val="008523E0"/>
    <w:rsid w:val="00852658"/>
    <w:rsid w:val="008527EB"/>
    <w:rsid w:val="00852BF3"/>
    <w:rsid w:val="00852CB7"/>
    <w:rsid w:val="00852EF4"/>
    <w:rsid w:val="00853759"/>
    <w:rsid w:val="00854893"/>
    <w:rsid w:val="00855155"/>
    <w:rsid w:val="008555AF"/>
    <w:rsid w:val="00855A65"/>
    <w:rsid w:val="00856042"/>
    <w:rsid w:val="00856058"/>
    <w:rsid w:val="0085646A"/>
    <w:rsid w:val="0085661C"/>
    <w:rsid w:val="00856727"/>
    <w:rsid w:val="00856760"/>
    <w:rsid w:val="00856873"/>
    <w:rsid w:val="0085720A"/>
    <w:rsid w:val="008576DE"/>
    <w:rsid w:val="008579CF"/>
    <w:rsid w:val="00860194"/>
    <w:rsid w:val="00860473"/>
    <w:rsid w:val="00860A9B"/>
    <w:rsid w:val="00860E8A"/>
    <w:rsid w:val="00860EB4"/>
    <w:rsid w:val="0086148F"/>
    <w:rsid w:val="008614A4"/>
    <w:rsid w:val="00861570"/>
    <w:rsid w:val="008617FA"/>
    <w:rsid w:val="00861840"/>
    <w:rsid w:val="00862019"/>
    <w:rsid w:val="00862458"/>
    <w:rsid w:val="008627CA"/>
    <w:rsid w:val="0086287C"/>
    <w:rsid w:val="00862903"/>
    <w:rsid w:val="008635C5"/>
    <w:rsid w:val="008640A9"/>
    <w:rsid w:val="0086410C"/>
    <w:rsid w:val="00864539"/>
    <w:rsid w:val="008645F2"/>
    <w:rsid w:val="0086468E"/>
    <w:rsid w:val="00864738"/>
    <w:rsid w:val="008647B2"/>
    <w:rsid w:val="00864A70"/>
    <w:rsid w:val="00865055"/>
    <w:rsid w:val="008656F0"/>
    <w:rsid w:val="0086589F"/>
    <w:rsid w:val="00865EDE"/>
    <w:rsid w:val="00865F34"/>
    <w:rsid w:val="00866A1E"/>
    <w:rsid w:val="00866B49"/>
    <w:rsid w:val="00866F45"/>
    <w:rsid w:val="00867105"/>
    <w:rsid w:val="00867556"/>
    <w:rsid w:val="008675A9"/>
    <w:rsid w:val="00867A41"/>
    <w:rsid w:val="00867C23"/>
    <w:rsid w:val="00867F3F"/>
    <w:rsid w:val="008715F0"/>
    <w:rsid w:val="008718C6"/>
    <w:rsid w:val="0087245F"/>
    <w:rsid w:val="00872E2C"/>
    <w:rsid w:val="008734DE"/>
    <w:rsid w:val="00873529"/>
    <w:rsid w:val="00873EDF"/>
    <w:rsid w:val="008742E5"/>
    <w:rsid w:val="0087457A"/>
    <w:rsid w:val="008745FC"/>
    <w:rsid w:val="00874B6D"/>
    <w:rsid w:val="008752D2"/>
    <w:rsid w:val="00875318"/>
    <w:rsid w:val="00875CD4"/>
    <w:rsid w:val="00875DD1"/>
    <w:rsid w:val="00876A71"/>
    <w:rsid w:val="00877093"/>
    <w:rsid w:val="00877534"/>
    <w:rsid w:val="008777FB"/>
    <w:rsid w:val="00877825"/>
    <w:rsid w:val="00877923"/>
    <w:rsid w:val="0088018B"/>
    <w:rsid w:val="0088066B"/>
    <w:rsid w:val="00880A9B"/>
    <w:rsid w:val="008810B2"/>
    <w:rsid w:val="008810FA"/>
    <w:rsid w:val="008816FB"/>
    <w:rsid w:val="008817F4"/>
    <w:rsid w:val="00881801"/>
    <w:rsid w:val="0088243C"/>
    <w:rsid w:val="00882747"/>
    <w:rsid w:val="00883638"/>
    <w:rsid w:val="00883E47"/>
    <w:rsid w:val="0088436D"/>
    <w:rsid w:val="00884A5F"/>
    <w:rsid w:val="00884C68"/>
    <w:rsid w:val="008856B9"/>
    <w:rsid w:val="008858FB"/>
    <w:rsid w:val="00885915"/>
    <w:rsid w:val="00885C24"/>
    <w:rsid w:val="00885C3F"/>
    <w:rsid w:val="00885D6E"/>
    <w:rsid w:val="008862C5"/>
    <w:rsid w:val="008863F5"/>
    <w:rsid w:val="008864D9"/>
    <w:rsid w:val="008864FF"/>
    <w:rsid w:val="008865A3"/>
    <w:rsid w:val="00886D2B"/>
    <w:rsid w:val="00887113"/>
    <w:rsid w:val="008879E8"/>
    <w:rsid w:val="008903FA"/>
    <w:rsid w:val="00890914"/>
    <w:rsid w:val="00890C75"/>
    <w:rsid w:val="00890DA3"/>
    <w:rsid w:val="0089121B"/>
    <w:rsid w:val="008914BA"/>
    <w:rsid w:val="00891A9F"/>
    <w:rsid w:val="00891C7D"/>
    <w:rsid w:val="0089224C"/>
    <w:rsid w:val="00892268"/>
    <w:rsid w:val="00892BC0"/>
    <w:rsid w:val="00892CF1"/>
    <w:rsid w:val="00893AC9"/>
    <w:rsid w:val="00893BD7"/>
    <w:rsid w:val="0089419E"/>
    <w:rsid w:val="008941CD"/>
    <w:rsid w:val="00894790"/>
    <w:rsid w:val="008947D3"/>
    <w:rsid w:val="00894FA7"/>
    <w:rsid w:val="00896CDD"/>
    <w:rsid w:val="00896DBF"/>
    <w:rsid w:val="00897DF2"/>
    <w:rsid w:val="008A06E8"/>
    <w:rsid w:val="008A0ECD"/>
    <w:rsid w:val="008A0F7C"/>
    <w:rsid w:val="008A0FB2"/>
    <w:rsid w:val="008A14BC"/>
    <w:rsid w:val="008A15E5"/>
    <w:rsid w:val="008A168D"/>
    <w:rsid w:val="008A199C"/>
    <w:rsid w:val="008A1EC9"/>
    <w:rsid w:val="008A282B"/>
    <w:rsid w:val="008A2E03"/>
    <w:rsid w:val="008A3389"/>
    <w:rsid w:val="008A3C03"/>
    <w:rsid w:val="008A42DB"/>
    <w:rsid w:val="008A45DE"/>
    <w:rsid w:val="008A4979"/>
    <w:rsid w:val="008A5267"/>
    <w:rsid w:val="008A5389"/>
    <w:rsid w:val="008A5730"/>
    <w:rsid w:val="008A6770"/>
    <w:rsid w:val="008A6897"/>
    <w:rsid w:val="008A6DF8"/>
    <w:rsid w:val="008A74B5"/>
    <w:rsid w:val="008A7BC8"/>
    <w:rsid w:val="008A7DC0"/>
    <w:rsid w:val="008A7F15"/>
    <w:rsid w:val="008B0723"/>
    <w:rsid w:val="008B0BD9"/>
    <w:rsid w:val="008B1415"/>
    <w:rsid w:val="008B1755"/>
    <w:rsid w:val="008B1C4D"/>
    <w:rsid w:val="008B1EE9"/>
    <w:rsid w:val="008B2212"/>
    <w:rsid w:val="008B2328"/>
    <w:rsid w:val="008B2DC8"/>
    <w:rsid w:val="008B2EF6"/>
    <w:rsid w:val="008B377C"/>
    <w:rsid w:val="008B4003"/>
    <w:rsid w:val="008B41F9"/>
    <w:rsid w:val="008B4A14"/>
    <w:rsid w:val="008B4EDD"/>
    <w:rsid w:val="008B57C8"/>
    <w:rsid w:val="008B5B57"/>
    <w:rsid w:val="008B606B"/>
    <w:rsid w:val="008B60B3"/>
    <w:rsid w:val="008B66B4"/>
    <w:rsid w:val="008B68E1"/>
    <w:rsid w:val="008B6CE1"/>
    <w:rsid w:val="008B6E37"/>
    <w:rsid w:val="008B6EB2"/>
    <w:rsid w:val="008B6F10"/>
    <w:rsid w:val="008B701A"/>
    <w:rsid w:val="008B72EC"/>
    <w:rsid w:val="008B78DB"/>
    <w:rsid w:val="008B7979"/>
    <w:rsid w:val="008B7C6B"/>
    <w:rsid w:val="008C03B9"/>
    <w:rsid w:val="008C0656"/>
    <w:rsid w:val="008C082A"/>
    <w:rsid w:val="008C0F5D"/>
    <w:rsid w:val="008C1071"/>
    <w:rsid w:val="008C13DB"/>
    <w:rsid w:val="008C1D2D"/>
    <w:rsid w:val="008C21A2"/>
    <w:rsid w:val="008C266E"/>
    <w:rsid w:val="008C32EF"/>
    <w:rsid w:val="008C36A7"/>
    <w:rsid w:val="008C399B"/>
    <w:rsid w:val="008C3B26"/>
    <w:rsid w:val="008C3E96"/>
    <w:rsid w:val="008C4E43"/>
    <w:rsid w:val="008C5088"/>
    <w:rsid w:val="008C605C"/>
    <w:rsid w:val="008C63E2"/>
    <w:rsid w:val="008C6BE3"/>
    <w:rsid w:val="008C7491"/>
    <w:rsid w:val="008C7755"/>
    <w:rsid w:val="008C7BF8"/>
    <w:rsid w:val="008D0520"/>
    <w:rsid w:val="008D09AD"/>
    <w:rsid w:val="008D0C1C"/>
    <w:rsid w:val="008D115E"/>
    <w:rsid w:val="008D1443"/>
    <w:rsid w:val="008D14FF"/>
    <w:rsid w:val="008D1515"/>
    <w:rsid w:val="008D1A28"/>
    <w:rsid w:val="008D1C99"/>
    <w:rsid w:val="008D2A3C"/>
    <w:rsid w:val="008D3336"/>
    <w:rsid w:val="008D34BD"/>
    <w:rsid w:val="008D34C5"/>
    <w:rsid w:val="008D37F5"/>
    <w:rsid w:val="008D3803"/>
    <w:rsid w:val="008D3A5B"/>
    <w:rsid w:val="008D3B7A"/>
    <w:rsid w:val="008D3C47"/>
    <w:rsid w:val="008D5592"/>
    <w:rsid w:val="008D5CA6"/>
    <w:rsid w:val="008D6437"/>
    <w:rsid w:val="008D6E09"/>
    <w:rsid w:val="008D6F61"/>
    <w:rsid w:val="008D7220"/>
    <w:rsid w:val="008D74E8"/>
    <w:rsid w:val="008E0033"/>
    <w:rsid w:val="008E010E"/>
    <w:rsid w:val="008E048A"/>
    <w:rsid w:val="008E06B7"/>
    <w:rsid w:val="008E0ACD"/>
    <w:rsid w:val="008E132A"/>
    <w:rsid w:val="008E19A7"/>
    <w:rsid w:val="008E1ABE"/>
    <w:rsid w:val="008E1D94"/>
    <w:rsid w:val="008E2111"/>
    <w:rsid w:val="008E28B9"/>
    <w:rsid w:val="008E28EB"/>
    <w:rsid w:val="008E29B2"/>
    <w:rsid w:val="008E36AF"/>
    <w:rsid w:val="008E36FB"/>
    <w:rsid w:val="008E3CBF"/>
    <w:rsid w:val="008E3DEC"/>
    <w:rsid w:val="008E3FCC"/>
    <w:rsid w:val="008E40A0"/>
    <w:rsid w:val="008E4932"/>
    <w:rsid w:val="008E499E"/>
    <w:rsid w:val="008E4BFE"/>
    <w:rsid w:val="008E4C81"/>
    <w:rsid w:val="008E4C86"/>
    <w:rsid w:val="008E5239"/>
    <w:rsid w:val="008E5B01"/>
    <w:rsid w:val="008E5CCF"/>
    <w:rsid w:val="008E5F72"/>
    <w:rsid w:val="008E5F74"/>
    <w:rsid w:val="008E60DC"/>
    <w:rsid w:val="008E6352"/>
    <w:rsid w:val="008E675A"/>
    <w:rsid w:val="008E7293"/>
    <w:rsid w:val="008E78F1"/>
    <w:rsid w:val="008F025F"/>
    <w:rsid w:val="008F07EB"/>
    <w:rsid w:val="008F0A00"/>
    <w:rsid w:val="008F0CAC"/>
    <w:rsid w:val="008F13D2"/>
    <w:rsid w:val="008F26EB"/>
    <w:rsid w:val="008F2866"/>
    <w:rsid w:val="008F2FD3"/>
    <w:rsid w:val="008F398A"/>
    <w:rsid w:val="008F4021"/>
    <w:rsid w:val="008F40BE"/>
    <w:rsid w:val="008F41E7"/>
    <w:rsid w:val="008F4491"/>
    <w:rsid w:val="008F4518"/>
    <w:rsid w:val="008F53AB"/>
    <w:rsid w:val="008F70E0"/>
    <w:rsid w:val="008F7719"/>
    <w:rsid w:val="008F7DC8"/>
    <w:rsid w:val="00900540"/>
    <w:rsid w:val="009009A4"/>
    <w:rsid w:val="00900AA8"/>
    <w:rsid w:val="00900BF3"/>
    <w:rsid w:val="00901138"/>
    <w:rsid w:val="009013FB"/>
    <w:rsid w:val="009018B9"/>
    <w:rsid w:val="00901C3B"/>
    <w:rsid w:val="00901D57"/>
    <w:rsid w:val="0090211E"/>
    <w:rsid w:val="00902831"/>
    <w:rsid w:val="00902B4D"/>
    <w:rsid w:val="00902D62"/>
    <w:rsid w:val="0090364A"/>
    <w:rsid w:val="00903FCA"/>
    <w:rsid w:val="00904264"/>
    <w:rsid w:val="00904D4E"/>
    <w:rsid w:val="009051AE"/>
    <w:rsid w:val="00905385"/>
    <w:rsid w:val="00905413"/>
    <w:rsid w:val="00905625"/>
    <w:rsid w:val="00905F30"/>
    <w:rsid w:val="00906337"/>
    <w:rsid w:val="00906C63"/>
    <w:rsid w:val="00907217"/>
    <w:rsid w:val="00907815"/>
    <w:rsid w:val="00907A4A"/>
    <w:rsid w:val="00907BA9"/>
    <w:rsid w:val="0091010E"/>
    <w:rsid w:val="009106EF"/>
    <w:rsid w:val="0091083B"/>
    <w:rsid w:val="00911219"/>
    <w:rsid w:val="00911293"/>
    <w:rsid w:val="009117C1"/>
    <w:rsid w:val="00911F2F"/>
    <w:rsid w:val="00911FED"/>
    <w:rsid w:val="00912310"/>
    <w:rsid w:val="00912AD9"/>
    <w:rsid w:val="00912FA1"/>
    <w:rsid w:val="00913690"/>
    <w:rsid w:val="009142A1"/>
    <w:rsid w:val="0091433F"/>
    <w:rsid w:val="00914CE7"/>
    <w:rsid w:val="00915EE7"/>
    <w:rsid w:val="009167AB"/>
    <w:rsid w:val="00916FE9"/>
    <w:rsid w:val="009173B6"/>
    <w:rsid w:val="0091762F"/>
    <w:rsid w:val="0091765B"/>
    <w:rsid w:val="00917AC5"/>
    <w:rsid w:val="00917C21"/>
    <w:rsid w:val="00920135"/>
    <w:rsid w:val="0092046A"/>
    <w:rsid w:val="00920BE1"/>
    <w:rsid w:val="00920DCB"/>
    <w:rsid w:val="00920E03"/>
    <w:rsid w:val="00921149"/>
    <w:rsid w:val="009213BB"/>
    <w:rsid w:val="00921D1F"/>
    <w:rsid w:val="00921D67"/>
    <w:rsid w:val="0092209F"/>
    <w:rsid w:val="009223B6"/>
    <w:rsid w:val="00922426"/>
    <w:rsid w:val="0092249B"/>
    <w:rsid w:val="00922680"/>
    <w:rsid w:val="00922D8F"/>
    <w:rsid w:val="00923306"/>
    <w:rsid w:val="00923D22"/>
    <w:rsid w:val="00923DA6"/>
    <w:rsid w:val="009240D5"/>
    <w:rsid w:val="00924477"/>
    <w:rsid w:val="009248D1"/>
    <w:rsid w:val="00925952"/>
    <w:rsid w:val="00925BD7"/>
    <w:rsid w:val="00925C9D"/>
    <w:rsid w:val="00925E14"/>
    <w:rsid w:val="00925EE7"/>
    <w:rsid w:val="0092693A"/>
    <w:rsid w:val="00926E7F"/>
    <w:rsid w:val="00926F2F"/>
    <w:rsid w:val="00927415"/>
    <w:rsid w:val="00927C1F"/>
    <w:rsid w:val="00927D9F"/>
    <w:rsid w:val="00930696"/>
    <w:rsid w:val="009306D9"/>
    <w:rsid w:val="009306ED"/>
    <w:rsid w:val="00930FF8"/>
    <w:rsid w:val="00931C6D"/>
    <w:rsid w:val="0093204C"/>
    <w:rsid w:val="009327A6"/>
    <w:rsid w:val="009329B2"/>
    <w:rsid w:val="00933065"/>
    <w:rsid w:val="009330E5"/>
    <w:rsid w:val="00933268"/>
    <w:rsid w:val="00933B9C"/>
    <w:rsid w:val="00933BF5"/>
    <w:rsid w:val="00933EEA"/>
    <w:rsid w:val="0093417E"/>
    <w:rsid w:val="00934968"/>
    <w:rsid w:val="0093562B"/>
    <w:rsid w:val="009358AC"/>
    <w:rsid w:val="009364A1"/>
    <w:rsid w:val="009369FD"/>
    <w:rsid w:val="00936B2F"/>
    <w:rsid w:val="00936BE6"/>
    <w:rsid w:val="00936C40"/>
    <w:rsid w:val="00936CFC"/>
    <w:rsid w:val="00937642"/>
    <w:rsid w:val="00937BF9"/>
    <w:rsid w:val="009401C2"/>
    <w:rsid w:val="00940283"/>
    <w:rsid w:val="0094092C"/>
    <w:rsid w:val="009409B2"/>
    <w:rsid w:val="00940EAC"/>
    <w:rsid w:val="00940EF8"/>
    <w:rsid w:val="00941047"/>
    <w:rsid w:val="0094121B"/>
    <w:rsid w:val="009416B0"/>
    <w:rsid w:val="00941A18"/>
    <w:rsid w:val="00941A5B"/>
    <w:rsid w:val="00941DDE"/>
    <w:rsid w:val="00942506"/>
    <w:rsid w:val="00942A03"/>
    <w:rsid w:val="009440AB"/>
    <w:rsid w:val="00944243"/>
    <w:rsid w:val="009443B8"/>
    <w:rsid w:val="0094440B"/>
    <w:rsid w:val="009444C4"/>
    <w:rsid w:val="00944791"/>
    <w:rsid w:val="00944CB8"/>
    <w:rsid w:val="00944E20"/>
    <w:rsid w:val="00945942"/>
    <w:rsid w:val="00945ACB"/>
    <w:rsid w:val="00945B78"/>
    <w:rsid w:val="00946131"/>
    <w:rsid w:val="00946154"/>
    <w:rsid w:val="00946252"/>
    <w:rsid w:val="0094667B"/>
    <w:rsid w:val="00946BAC"/>
    <w:rsid w:val="0094702A"/>
    <w:rsid w:val="0094737D"/>
    <w:rsid w:val="009478FA"/>
    <w:rsid w:val="00947AA7"/>
    <w:rsid w:val="00947E65"/>
    <w:rsid w:val="00947F4F"/>
    <w:rsid w:val="00950558"/>
    <w:rsid w:val="00950D58"/>
    <w:rsid w:val="00951488"/>
    <w:rsid w:val="00951ADB"/>
    <w:rsid w:val="00951BF5"/>
    <w:rsid w:val="00951DD5"/>
    <w:rsid w:val="009521D1"/>
    <w:rsid w:val="009521DA"/>
    <w:rsid w:val="009523E2"/>
    <w:rsid w:val="009529A2"/>
    <w:rsid w:val="00952A71"/>
    <w:rsid w:val="00952DFA"/>
    <w:rsid w:val="009531FC"/>
    <w:rsid w:val="009533F2"/>
    <w:rsid w:val="00954208"/>
    <w:rsid w:val="00954809"/>
    <w:rsid w:val="00954CBE"/>
    <w:rsid w:val="00955160"/>
    <w:rsid w:val="009552E1"/>
    <w:rsid w:val="00955453"/>
    <w:rsid w:val="009563FF"/>
    <w:rsid w:val="00956D09"/>
    <w:rsid w:val="009573AD"/>
    <w:rsid w:val="009577C0"/>
    <w:rsid w:val="00957888"/>
    <w:rsid w:val="009578BB"/>
    <w:rsid w:val="009579E8"/>
    <w:rsid w:val="00957D26"/>
    <w:rsid w:val="00957F54"/>
    <w:rsid w:val="00960781"/>
    <w:rsid w:val="009609E6"/>
    <w:rsid w:val="00960CEA"/>
    <w:rsid w:val="00960D48"/>
    <w:rsid w:val="009610F9"/>
    <w:rsid w:val="00961293"/>
    <w:rsid w:val="009614A9"/>
    <w:rsid w:val="009618DB"/>
    <w:rsid w:val="00961F37"/>
    <w:rsid w:val="00961F48"/>
    <w:rsid w:val="0096205F"/>
    <w:rsid w:val="00962387"/>
    <w:rsid w:val="00962924"/>
    <w:rsid w:val="00962C88"/>
    <w:rsid w:val="0096341F"/>
    <w:rsid w:val="009641E2"/>
    <w:rsid w:val="009643D0"/>
    <w:rsid w:val="0096456B"/>
    <w:rsid w:val="0096472D"/>
    <w:rsid w:val="009647F3"/>
    <w:rsid w:val="00964801"/>
    <w:rsid w:val="009648EA"/>
    <w:rsid w:val="00964B7C"/>
    <w:rsid w:val="009652CF"/>
    <w:rsid w:val="0096596E"/>
    <w:rsid w:val="00965B91"/>
    <w:rsid w:val="009667C8"/>
    <w:rsid w:val="00966BFE"/>
    <w:rsid w:val="00967247"/>
    <w:rsid w:val="00967555"/>
    <w:rsid w:val="009677EA"/>
    <w:rsid w:val="00967E48"/>
    <w:rsid w:val="00970288"/>
    <w:rsid w:val="0097067F"/>
    <w:rsid w:val="00970A5C"/>
    <w:rsid w:val="009712EC"/>
    <w:rsid w:val="009715B4"/>
    <w:rsid w:val="009715C7"/>
    <w:rsid w:val="009719D2"/>
    <w:rsid w:val="00972352"/>
    <w:rsid w:val="00972935"/>
    <w:rsid w:val="00972AD7"/>
    <w:rsid w:val="0097324C"/>
    <w:rsid w:val="009736DE"/>
    <w:rsid w:val="009739B4"/>
    <w:rsid w:val="00973C4B"/>
    <w:rsid w:val="009740A0"/>
    <w:rsid w:val="009741E7"/>
    <w:rsid w:val="00974472"/>
    <w:rsid w:val="009745FA"/>
    <w:rsid w:val="009748BA"/>
    <w:rsid w:val="00974B3D"/>
    <w:rsid w:val="00974EDB"/>
    <w:rsid w:val="0097511E"/>
    <w:rsid w:val="00975670"/>
    <w:rsid w:val="0097679D"/>
    <w:rsid w:val="00976F1E"/>
    <w:rsid w:val="00977D3A"/>
    <w:rsid w:val="00980692"/>
    <w:rsid w:val="009806B9"/>
    <w:rsid w:val="00980962"/>
    <w:rsid w:val="00980A7F"/>
    <w:rsid w:val="0098109A"/>
    <w:rsid w:val="00981112"/>
    <w:rsid w:val="009811E1"/>
    <w:rsid w:val="00981493"/>
    <w:rsid w:val="009816B7"/>
    <w:rsid w:val="00981727"/>
    <w:rsid w:val="0098172F"/>
    <w:rsid w:val="00981D41"/>
    <w:rsid w:val="00982259"/>
    <w:rsid w:val="009822AA"/>
    <w:rsid w:val="0098263A"/>
    <w:rsid w:val="0098267D"/>
    <w:rsid w:val="0098293B"/>
    <w:rsid w:val="00982948"/>
    <w:rsid w:val="00982DB4"/>
    <w:rsid w:val="0098300B"/>
    <w:rsid w:val="00983B64"/>
    <w:rsid w:val="00983BC8"/>
    <w:rsid w:val="00983F1F"/>
    <w:rsid w:val="00983F27"/>
    <w:rsid w:val="009849DB"/>
    <w:rsid w:val="00984A54"/>
    <w:rsid w:val="00984EA8"/>
    <w:rsid w:val="00985401"/>
    <w:rsid w:val="009857F1"/>
    <w:rsid w:val="00985B32"/>
    <w:rsid w:val="00987531"/>
    <w:rsid w:val="009875BA"/>
    <w:rsid w:val="00987927"/>
    <w:rsid w:val="009908D7"/>
    <w:rsid w:val="00990C95"/>
    <w:rsid w:val="009915C2"/>
    <w:rsid w:val="00991A37"/>
    <w:rsid w:val="00992225"/>
    <w:rsid w:val="009924B4"/>
    <w:rsid w:val="009926A7"/>
    <w:rsid w:val="00992BD3"/>
    <w:rsid w:val="0099307D"/>
    <w:rsid w:val="0099309B"/>
    <w:rsid w:val="00993121"/>
    <w:rsid w:val="009931A4"/>
    <w:rsid w:val="009934E6"/>
    <w:rsid w:val="0099382E"/>
    <w:rsid w:val="00994150"/>
    <w:rsid w:val="009941B3"/>
    <w:rsid w:val="009945FD"/>
    <w:rsid w:val="00994669"/>
    <w:rsid w:val="00994AB2"/>
    <w:rsid w:val="0099504B"/>
    <w:rsid w:val="009953FE"/>
    <w:rsid w:val="0099543C"/>
    <w:rsid w:val="0099573D"/>
    <w:rsid w:val="00995764"/>
    <w:rsid w:val="00995928"/>
    <w:rsid w:val="00995FC8"/>
    <w:rsid w:val="00996ADB"/>
    <w:rsid w:val="009973BE"/>
    <w:rsid w:val="00997969"/>
    <w:rsid w:val="00997B52"/>
    <w:rsid w:val="00997D92"/>
    <w:rsid w:val="00997F52"/>
    <w:rsid w:val="009A0249"/>
    <w:rsid w:val="009A0475"/>
    <w:rsid w:val="009A0ADC"/>
    <w:rsid w:val="009A1162"/>
    <w:rsid w:val="009A12FF"/>
    <w:rsid w:val="009A15E1"/>
    <w:rsid w:val="009A1743"/>
    <w:rsid w:val="009A1E23"/>
    <w:rsid w:val="009A2C64"/>
    <w:rsid w:val="009A3B29"/>
    <w:rsid w:val="009A3B95"/>
    <w:rsid w:val="009A3E12"/>
    <w:rsid w:val="009A41D2"/>
    <w:rsid w:val="009A4502"/>
    <w:rsid w:val="009A4C52"/>
    <w:rsid w:val="009A4CAE"/>
    <w:rsid w:val="009A4CD5"/>
    <w:rsid w:val="009A6071"/>
    <w:rsid w:val="009A63F4"/>
    <w:rsid w:val="009A6C92"/>
    <w:rsid w:val="009A71F3"/>
    <w:rsid w:val="009A789C"/>
    <w:rsid w:val="009A7984"/>
    <w:rsid w:val="009A7B7B"/>
    <w:rsid w:val="009A7C73"/>
    <w:rsid w:val="009A7ED9"/>
    <w:rsid w:val="009A7F7F"/>
    <w:rsid w:val="009B0C7B"/>
    <w:rsid w:val="009B1537"/>
    <w:rsid w:val="009B15D6"/>
    <w:rsid w:val="009B21E6"/>
    <w:rsid w:val="009B27D6"/>
    <w:rsid w:val="009B286F"/>
    <w:rsid w:val="009B2AEF"/>
    <w:rsid w:val="009B2C89"/>
    <w:rsid w:val="009B2D9B"/>
    <w:rsid w:val="009B33ED"/>
    <w:rsid w:val="009B3FA4"/>
    <w:rsid w:val="009B4132"/>
    <w:rsid w:val="009B4373"/>
    <w:rsid w:val="009B471D"/>
    <w:rsid w:val="009B4B27"/>
    <w:rsid w:val="009B4F87"/>
    <w:rsid w:val="009B564D"/>
    <w:rsid w:val="009B5BC0"/>
    <w:rsid w:val="009B5F9B"/>
    <w:rsid w:val="009B684A"/>
    <w:rsid w:val="009B6D5C"/>
    <w:rsid w:val="009B6F6D"/>
    <w:rsid w:val="009B7004"/>
    <w:rsid w:val="009B7217"/>
    <w:rsid w:val="009B74FD"/>
    <w:rsid w:val="009B7F7F"/>
    <w:rsid w:val="009C01CC"/>
    <w:rsid w:val="009C1009"/>
    <w:rsid w:val="009C15A4"/>
    <w:rsid w:val="009C1851"/>
    <w:rsid w:val="009C1B20"/>
    <w:rsid w:val="009C2107"/>
    <w:rsid w:val="009C21D9"/>
    <w:rsid w:val="009C2522"/>
    <w:rsid w:val="009C27EB"/>
    <w:rsid w:val="009C28B5"/>
    <w:rsid w:val="009C2BAA"/>
    <w:rsid w:val="009C2D73"/>
    <w:rsid w:val="009C31EB"/>
    <w:rsid w:val="009C35D4"/>
    <w:rsid w:val="009C3A7F"/>
    <w:rsid w:val="009C474E"/>
    <w:rsid w:val="009C4914"/>
    <w:rsid w:val="009C4E14"/>
    <w:rsid w:val="009C4EED"/>
    <w:rsid w:val="009C51E9"/>
    <w:rsid w:val="009C5351"/>
    <w:rsid w:val="009C5634"/>
    <w:rsid w:val="009C5D61"/>
    <w:rsid w:val="009C5D6A"/>
    <w:rsid w:val="009C68A0"/>
    <w:rsid w:val="009C7E71"/>
    <w:rsid w:val="009C7F18"/>
    <w:rsid w:val="009C7FDB"/>
    <w:rsid w:val="009D008E"/>
    <w:rsid w:val="009D027A"/>
    <w:rsid w:val="009D0658"/>
    <w:rsid w:val="009D1216"/>
    <w:rsid w:val="009D15D2"/>
    <w:rsid w:val="009D199C"/>
    <w:rsid w:val="009D1B82"/>
    <w:rsid w:val="009D2599"/>
    <w:rsid w:val="009D25A0"/>
    <w:rsid w:val="009D30EE"/>
    <w:rsid w:val="009D3366"/>
    <w:rsid w:val="009D34C6"/>
    <w:rsid w:val="009D34C7"/>
    <w:rsid w:val="009D3F0E"/>
    <w:rsid w:val="009D45EE"/>
    <w:rsid w:val="009D4DDA"/>
    <w:rsid w:val="009D531B"/>
    <w:rsid w:val="009D5D31"/>
    <w:rsid w:val="009D60C0"/>
    <w:rsid w:val="009D61D6"/>
    <w:rsid w:val="009D635B"/>
    <w:rsid w:val="009D63B7"/>
    <w:rsid w:val="009D687E"/>
    <w:rsid w:val="009D6E6B"/>
    <w:rsid w:val="009D72B0"/>
    <w:rsid w:val="009E02E7"/>
    <w:rsid w:val="009E0388"/>
    <w:rsid w:val="009E0879"/>
    <w:rsid w:val="009E0A4C"/>
    <w:rsid w:val="009E0C03"/>
    <w:rsid w:val="009E0CC7"/>
    <w:rsid w:val="009E0E49"/>
    <w:rsid w:val="009E0E55"/>
    <w:rsid w:val="009E108A"/>
    <w:rsid w:val="009E1328"/>
    <w:rsid w:val="009E14EC"/>
    <w:rsid w:val="009E1B94"/>
    <w:rsid w:val="009E2007"/>
    <w:rsid w:val="009E220B"/>
    <w:rsid w:val="009E2BC5"/>
    <w:rsid w:val="009E3018"/>
    <w:rsid w:val="009E3661"/>
    <w:rsid w:val="009E3982"/>
    <w:rsid w:val="009E39E5"/>
    <w:rsid w:val="009E3A43"/>
    <w:rsid w:val="009E3A5A"/>
    <w:rsid w:val="009E3DC4"/>
    <w:rsid w:val="009E4BFB"/>
    <w:rsid w:val="009E5A6C"/>
    <w:rsid w:val="009E5CF9"/>
    <w:rsid w:val="009E5D8C"/>
    <w:rsid w:val="009E6511"/>
    <w:rsid w:val="009E6AC8"/>
    <w:rsid w:val="009E6BA6"/>
    <w:rsid w:val="009E6CEC"/>
    <w:rsid w:val="009E6DBA"/>
    <w:rsid w:val="009E7370"/>
    <w:rsid w:val="009E76E2"/>
    <w:rsid w:val="009F0C88"/>
    <w:rsid w:val="009F104E"/>
    <w:rsid w:val="009F17EB"/>
    <w:rsid w:val="009F185B"/>
    <w:rsid w:val="009F1A08"/>
    <w:rsid w:val="009F1B89"/>
    <w:rsid w:val="009F1D2B"/>
    <w:rsid w:val="009F1F08"/>
    <w:rsid w:val="009F20A4"/>
    <w:rsid w:val="009F21DF"/>
    <w:rsid w:val="009F23A0"/>
    <w:rsid w:val="009F2561"/>
    <w:rsid w:val="009F2FB0"/>
    <w:rsid w:val="009F33CE"/>
    <w:rsid w:val="009F353A"/>
    <w:rsid w:val="009F38FD"/>
    <w:rsid w:val="009F3A92"/>
    <w:rsid w:val="009F3C7D"/>
    <w:rsid w:val="009F3E2C"/>
    <w:rsid w:val="009F444B"/>
    <w:rsid w:val="009F47F5"/>
    <w:rsid w:val="009F50DF"/>
    <w:rsid w:val="009F5635"/>
    <w:rsid w:val="009F5B82"/>
    <w:rsid w:val="009F5C1F"/>
    <w:rsid w:val="009F6503"/>
    <w:rsid w:val="009F6B20"/>
    <w:rsid w:val="009F742E"/>
    <w:rsid w:val="009F7545"/>
    <w:rsid w:val="00A00195"/>
    <w:rsid w:val="00A00E6F"/>
    <w:rsid w:val="00A012B0"/>
    <w:rsid w:val="00A01913"/>
    <w:rsid w:val="00A01B39"/>
    <w:rsid w:val="00A020B8"/>
    <w:rsid w:val="00A020BD"/>
    <w:rsid w:val="00A02319"/>
    <w:rsid w:val="00A0251A"/>
    <w:rsid w:val="00A027EC"/>
    <w:rsid w:val="00A02A77"/>
    <w:rsid w:val="00A02C30"/>
    <w:rsid w:val="00A02CE9"/>
    <w:rsid w:val="00A03312"/>
    <w:rsid w:val="00A03572"/>
    <w:rsid w:val="00A03BC1"/>
    <w:rsid w:val="00A03CB9"/>
    <w:rsid w:val="00A040BB"/>
    <w:rsid w:val="00A04767"/>
    <w:rsid w:val="00A04CB3"/>
    <w:rsid w:val="00A04CB5"/>
    <w:rsid w:val="00A04DB8"/>
    <w:rsid w:val="00A05418"/>
    <w:rsid w:val="00A05739"/>
    <w:rsid w:val="00A059F3"/>
    <w:rsid w:val="00A06D8F"/>
    <w:rsid w:val="00A07019"/>
    <w:rsid w:val="00A0709F"/>
    <w:rsid w:val="00A074DD"/>
    <w:rsid w:val="00A07A89"/>
    <w:rsid w:val="00A07EBD"/>
    <w:rsid w:val="00A103AD"/>
    <w:rsid w:val="00A10AED"/>
    <w:rsid w:val="00A10B6D"/>
    <w:rsid w:val="00A10F5C"/>
    <w:rsid w:val="00A11149"/>
    <w:rsid w:val="00A11627"/>
    <w:rsid w:val="00A12233"/>
    <w:rsid w:val="00A1347D"/>
    <w:rsid w:val="00A137EC"/>
    <w:rsid w:val="00A13D51"/>
    <w:rsid w:val="00A13E49"/>
    <w:rsid w:val="00A143B9"/>
    <w:rsid w:val="00A14568"/>
    <w:rsid w:val="00A145E4"/>
    <w:rsid w:val="00A146B0"/>
    <w:rsid w:val="00A14B97"/>
    <w:rsid w:val="00A14C3F"/>
    <w:rsid w:val="00A14DEF"/>
    <w:rsid w:val="00A15217"/>
    <w:rsid w:val="00A152CD"/>
    <w:rsid w:val="00A1535F"/>
    <w:rsid w:val="00A156AB"/>
    <w:rsid w:val="00A15BC1"/>
    <w:rsid w:val="00A15D9A"/>
    <w:rsid w:val="00A15FE2"/>
    <w:rsid w:val="00A160B9"/>
    <w:rsid w:val="00A17155"/>
    <w:rsid w:val="00A1770B"/>
    <w:rsid w:val="00A178E5"/>
    <w:rsid w:val="00A17FBD"/>
    <w:rsid w:val="00A201C3"/>
    <w:rsid w:val="00A20806"/>
    <w:rsid w:val="00A20AF2"/>
    <w:rsid w:val="00A20C0A"/>
    <w:rsid w:val="00A20E63"/>
    <w:rsid w:val="00A22171"/>
    <w:rsid w:val="00A22203"/>
    <w:rsid w:val="00A22817"/>
    <w:rsid w:val="00A228D4"/>
    <w:rsid w:val="00A22C1A"/>
    <w:rsid w:val="00A22FAE"/>
    <w:rsid w:val="00A2328C"/>
    <w:rsid w:val="00A2394A"/>
    <w:rsid w:val="00A23E7D"/>
    <w:rsid w:val="00A23E8D"/>
    <w:rsid w:val="00A2422E"/>
    <w:rsid w:val="00A242E7"/>
    <w:rsid w:val="00A2449C"/>
    <w:rsid w:val="00A247A1"/>
    <w:rsid w:val="00A24CC3"/>
    <w:rsid w:val="00A25BA4"/>
    <w:rsid w:val="00A25D9B"/>
    <w:rsid w:val="00A2670D"/>
    <w:rsid w:val="00A26A9C"/>
    <w:rsid w:val="00A271C1"/>
    <w:rsid w:val="00A2725D"/>
    <w:rsid w:val="00A27682"/>
    <w:rsid w:val="00A27D2F"/>
    <w:rsid w:val="00A301E9"/>
    <w:rsid w:val="00A3078A"/>
    <w:rsid w:val="00A3137B"/>
    <w:rsid w:val="00A31D29"/>
    <w:rsid w:val="00A31F32"/>
    <w:rsid w:val="00A320F6"/>
    <w:rsid w:val="00A32276"/>
    <w:rsid w:val="00A32382"/>
    <w:rsid w:val="00A32A47"/>
    <w:rsid w:val="00A32D6D"/>
    <w:rsid w:val="00A3399F"/>
    <w:rsid w:val="00A33A49"/>
    <w:rsid w:val="00A3477E"/>
    <w:rsid w:val="00A34E2F"/>
    <w:rsid w:val="00A3562C"/>
    <w:rsid w:val="00A357F3"/>
    <w:rsid w:val="00A3602B"/>
    <w:rsid w:val="00A3649E"/>
    <w:rsid w:val="00A3654D"/>
    <w:rsid w:val="00A36869"/>
    <w:rsid w:val="00A36C08"/>
    <w:rsid w:val="00A36C6E"/>
    <w:rsid w:val="00A3739E"/>
    <w:rsid w:val="00A37606"/>
    <w:rsid w:val="00A377F4"/>
    <w:rsid w:val="00A37895"/>
    <w:rsid w:val="00A37CAB"/>
    <w:rsid w:val="00A37E13"/>
    <w:rsid w:val="00A4024F"/>
    <w:rsid w:val="00A40F3C"/>
    <w:rsid w:val="00A41291"/>
    <w:rsid w:val="00A41417"/>
    <w:rsid w:val="00A414F0"/>
    <w:rsid w:val="00A41E37"/>
    <w:rsid w:val="00A41F8A"/>
    <w:rsid w:val="00A42063"/>
    <w:rsid w:val="00A422C5"/>
    <w:rsid w:val="00A42667"/>
    <w:rsid w:val="00A426BC"/>
    <w:rsid w:val="00A426D8"/>
    <w:rsid w:val="00A42A06"/>
    <w:rsid w:val="00A43887"/>
    <w:rsid w:val="00A43DA1"/>
    <w:rsid w:val="00A43DF0"/>
    <w:rsid w:val="00A43E58"/>
    <w:rsid w:val="00A4410E"/>
    <w:rsid w:val="00A443CB"/>
    <w:rsid w:val="00A4490E"/>
    <w:rsid w:val="00A44A80"/>
    <w:rsid w:val="00A44AAA"/>
    <w:rsid w:val="00A44DE1"/>
    <w:rsid w:val="00A45906"/>
    <w:rsid w:val="00A459F1"/>
    <w:rsid w:val="00A45C50"/>
    <w:rsid w:val="00A463C2"/>
    <w:rsid w:val="00A4696C"/>
    <w:rsid w:val="00A46F88"/>
    <w:rsid w:val="00A46FC4"/>
    <w:rsid w:val="00A471DF"/>
    <w:rsid w:val="00A47652"/>
    <w:rsid w:val="00A47B3F"/>
    <w:rsid w:val="00A504AE"/>
    <w:rsid w:val="00A50801"/>
    <w:rsid w:val="00A50A04"/>
    <w:rsid w:val="00A50CC5"/>
    <w:rsid w:val="00A50FA8"/>
    <w:rsid w:val="00A515E0"/>
    <w:rsid w:val="00A516D2"/>
    <w:rsid w:val="00A51F8F"/>
    <w:rsid w:val="00A52A10"/>
    <w:rsid w:val="00A535C9"/>
    <w:rsid w:val="00A537FB"/>
    <w:rsid w:val="00A538AF"/>
    <w:rsid w:val="00A53CD8"/>
    <w:rsid w:val="00A53CE8"/>
    <w:rsid w:val="00A53D51"/>
    <w:rsid w:val="00A54041"/>
    <w:rsid w:val="00A54108"/>
    <w:rsid w:val="00A54119"/>
    <w:rsid w:val="00A54271"/>
    <w:rsid w:val="00A551C0"/>
    <w:rsid w:val="00A5589B"/>
    <w:rsid w:val="00A558DD"/>
    <w:rsid w:val="00A5628B"/>
    <w:rsid w:val="00A56832"/>
    <w:rsid w:val="00A5710A"/>
    <w:rsid w:val="00A571EA"/>
    <w:rsid w:val="00A5727E"/>
    <w:rsid w:val="00A576EE"/>
    <w:rsid w:val="00A5794A"/>
    <w:rsid w:val="00A57A16"/>
    <w:rsid w:val="00A604BD"/>
    <w:rsid w:val="00A605D9"/>
    <w:rsid w:val="00A608BB"/>
    <w:rsid w:val="00A6136B"/>
    <w:rsid w:val="00A6174D"/>
    <w:rsid w:val="00A620F9"/>
    <w:rsid w:val="00A63B68"/>
    <w:rsid w:val="00A643CA"/>
    <w:rsid w:val="00A6477D"/>
    <w:rsid w:val="00A647CD"/>
    <w:rsid w:val="00A64D6D"/>
    <w:rsid w:val="00A64EA5"/>
    <w:rsid w:val="00A64ED0"/>
    <w:rsid w:val="00A6507C"/>
    <w:rsid w:val="00A650EE"/>
    <w:rsid w:val="00A6618B"/>
    <w:rsid w:val="00A66EEE"/>
    <w:rsid w:val="00A66FDC"/>
    <w:rsid w:val="00A670ED"/>
    <w:rsid w:val="00A67478"/>
    <w:rsid w:val="00A67B12"/>
    <w:rsid w:val="00A67FE8"/>
    <w:rsid w:val="00A708AA"/>
    <w:rsid w:val="00A70D98"/>
    <w:rsid w:val="00A70DAB"/>
    <w:rsid w:val="00A71100"/>
    <w:rsid w:val="00A7126F"/>
    <w:rsid w:val="00A71930"/>
    <w:rsid w:val="00A72334"/>
    <w:rsid w:val="00A72FD9"/>
    <w:rsid w:val="00A73059"/>
    <w:rsid w:val="00A73341"/>
    <w:rsid w:val="00A733CF"/>
    <w:rsid w:val="00A73993"/>
    <w:rsid w:val="00A73D93"/>
    <w:rsid w:val="00A73F84"/>
    <w:rsid w:val="00A7437B"/>
    <w:rsid w:val="00A7478F"/>
    <w:rsid w:val="00A748BE"/>
    <w:rsid w:val="00A74C9D"/>
    <w:rsid w:val="00A75C42"/>
    <w:rsid w:val="00A75D95"/>
    <w:rsid w:val="00A75E78"/>
    <w:rsid w:val="00A7610B"/>
    <w:rsid w:val="00A7671E"/>
    <w:rsid w:val="00A768EE"/>
    <w:rsid w:val="00A76C99"/>
    <w:rsid w:val="00A77995"/>
    <w:rsid w:val="00A779CC"/>
    <w:rsid w:val="00A77AA6"/>
    <w:rsid w:val="00A77B76"/>
    <w:rsid w:val="00A77C10"/>
    <w:rsid w:val="00A80043"/>
    <w:rsid w:val="00A803D9"/>
    <w:rsid w:val="00A8041F"/>
    <w:rsid w:val="00A804F2"/>
    <w:rsid w:val="00A80610"/>
    <w:rsid w:val="00A806D5"/>
    <w:rsid w:val="00A80AD7"/>
    <w:rsid w:val="00A8110A"/>
    <w:rsid w:val="00A81117"/>
    <w:rsid w:val="00A8133C"/>
    <w:rsid w:val="00A81B24"/>
    <w:rsid w:val="00A82216"/>
    <w:rsid w:val="00A824D6"/>
    <w:rsid w:val="00A826DF"/>
    <w:rsid w:val="00A829A8"/>
    <w:rsid w:val="00A82C62"/>
    <w:rsid w:val="00A82FED"/>
    <w:rsid w:val="00A8376A"/>
    <w:rsid w:val="00A8380F"/>
    <w:rsid w:val="00A8417F"/>
    <w:rsid w:val="00A84CE3"/>
    <w:rsid w:val="00A85399"/>
    <w:rsid w:val="00A8570B"/>
    <w:rsid w:val="00A858A3"/>
    <w:rsid w:val="00A858BA"/>
    <w:rsid w:val="00A8599B"/>
    <w:rsid w:val="00A85BA8"/>
    <w:rsid w:val="00A85D31"/>
    <w:rsid w:val="00A85E54"/>
    <w:rsid w:val="00A86576"/>
    <w:rsid w:val="00A8667F"/>
    <w:rsid w:val="00A866B6"/>
    <w:rsid w:val="00A86C9F"/>
    <w:rsid w:val="00A86ED5"/>
    <w:rsid w:val="00A871E4"/>
    <w:rsid w:val="00A872C3"/>
    <w:rsid w:val="00A872D0"/>
    <w:rsid w:val="00A874B5"/>
    <w:rsid w:val="00A87D2B"/>
    <w:rsid w:val="00A9026F"/>
    <w:rsid w:val="00A90305"/>
    <w:rsid w:val="00A90F6F"/>
    <w:rsid w:val="00A91A35"/>
    <w:rsid w:val="00A91A91"/>
    <w:rsid w:val="00A91E4E"/>
    <w:rsid w:val="00A91EEE"/>
    <w:rsid w:val="00A91F60"/>
    <w:rsid w:val="00A920DD"/>
    <w:rsid w:val="00A922A6"/>
    <w:rsid w:val="00A923F9"/>
    <w:rsid w:val="00A9274B"/>
    <w:rsid w:val="00A92803"/>
    <w:rsid w:val="00A92A4C"/>
    <w:rsid w:val="00A93323"/>
    <w:rsid w:val="00A93568"/>
    <w:rsid w:val="00A93B69"/>
    <w:rsid w:val="00A93E69"/>
    <w:rsid w:val="00A93FBC"/>
    <w:rsid w:val="00A94E56"/>
    <w:rsid w:val="00A94E8E"/>
    <w:rsid w:val="00A94EA5"/>
    <w:rsid w:val="00A951F2"/>
    <w:rsid w:val="00A9558D"/>
    <w:rsid w:val="00A95E2E"/>
    <w:rsid w:val="00A96CF1"/>
    <w:rsid w:val="00A96D12"/>
    <w:rsid w:val="00A9768A"/>
    <w:rsid w:val="00A97777"/>
    <w:rsid w:val="00A97A04"/>
    <w:rsid w:val="00AA0727"/>
    <w:rsid w:val="00AA0878"/>
    <w:rsid w:val="00AA168B"/>
    <w:rsid w:val="00AA1CF7"/>
    <w:rsid w:val="00AA2E79"/>
    <w:rsid w:val="00AA2ED1"/>
    <w:rsid w:val="00AA2FB4"/>
    <w:rsid w:val="00AA31EF"/>
    <w:rsid w:val="00AA3576"/>
    <w:rsid w:val="00AA3BB0"/>
    <w:rsid w:val="00AA3C02"/>
    <w:rsid w:val="00AA41A6"/>
    <w:rsid w:val="00AA47DF"/>
    <w:rsid w:val="00AA4957"/>
    <w:rsid w:val="00AA4F00"/>
    <w:rsid w:val="00AA5537"/>
    <w:rsid w:val="00AA5D9D"/>
    <w:rsid w:val="00AA5DAB"/>
    <w:rsid w:val="00AA690D"/>
    <w:rsid w:val="00AA6C7E"/>
    <w:rsid w:val="00AA718F"/>
    <w:rsid w:val="00AA735D"/>
    <w:rsid w:val="00AA7428"/>
    <w:rsid w:val="00AA7E35"/>
    <w:rsid w:val="00AA7EA2"/>
    <w:rsid w:val="00AA7F14"/>
    <w:rsid w:val="00AB0B3F"/>
    <w:rsid w:val="00AB1534"/>
    <w:rsid w:val="00AB1684"/>
    <w:rsid w:val="00AB1BC5"/>
    <w:rsid w:val="00AB23CE"/>
    <w:rsid w:val="00AB268E"/>
    <w:rsid w:val="00AB27BA"/>
    <w:rsid w:val="00AB2ABB"/>
    <w:rsid w:val="00AB2CD0"/>
    <w:rsid w:val="00AB3329"/>
    <w:rsid w:val="00AB3E57"/>
    <w:rsid w:val="00AB408B"/>
    <w:rsid w:val="00AB415F"/>
    <w:rsid w:val="00AB423F"/>
    <w:rsid w:val="00AB4380"/>
    <w:rsid w:val="00AB464E"/>
    <w:rsid w:val="00AB46F8"/>
    <w:rsid w:val="00AB4DE7"/>
    <w:rsid w:val="00AB4EE4"/>
    <w:rsid w:val="00AB59ED"/>
    <w:rsid w:val="00AB6CFF"/>
    <w:rsid w:val="00AB6E59"/>
    <w:rsid w:val="00AB6F20"/>
    <w:rsid w:val="00AC02EF"/>
    <w:rsid w:val="00AC0EE1"/>
    <w:rsid w:val="00AC175F"/>
    <w:rsid w:val="00AC1883"/>
    <w:rsid w:val="00AC194A"/>
    <w:rsid w:val="00AC1AEE"/>
    <w:rsid w:val="00AC1B4F"/>
    <w:rsid w:val="00AC21A8"/>
    <w:rsid w:val="00AC2B25"/>
    <w:rsid w:val="00AC307C"/>
    <w:rsid w:val="00AC31C4"/>
    <w:rsid w:val="00AC3C8A"/>
    <w:rsid w:val="00AC3EC1"/>
    <w:rsid w:val="00AC4398"/>
    <w:rsid w:val="00AC43D9"/>
    <w:rsid w:val="00AC443A"/>
    <w:rsid w:val="00AC4AD9"/>
    <w:rsid w:val="00AC4B51"/>
    <w:rsid w:val="00AC4E79"/>
    <w:rsid w:val="00AC50A3"/>
    <w:rsid w:val="00AC52DD"/>
    <w:rsid w:val="00AC55EF"/>
    <w:rsid w:val="00AC5E3C"/>
    <w:rsid w:val="00AC66CB"/>
    <w:rsid w:val="00AC67CD"/>
    <w:rsid w:val="00AD01EB"/>
    <w:rsid w:val="00AD0995"/>
    <w:rsid w:val="00AD0D0C"/>
    <w:rsid w:val="00AD0DBB"/>
    <w:rsid w:val="00AD11D5"/>
    <w:rsid w:val="00AD13AD"/>
    <w:rsid w:val="00AD190A"/>
    <w:rsid w:val="00AD1A16"/>
    <w:rsid w:val="00AD2097"/>
    <w:rsid w:val="00AD254D"/>
    <w:rsid w:val="00AD2D6A"/>
    <w:rsid w:val="00AD2D8C"/>
    <w:rsid w:val="00AD33E4"/>
    <w:rsid w:val="00AD52C6"/>
    <w:rsid w:val="00AD5552"/>
    <w:rsid w:val="00AD562D"/>
    <w:rsid w:val="00AD5751"/>
    <w:rsid w:val="00AD5917"/>
    <w:rsid w:val="00AD597F"/>
    <w:rsid w:val="00AD59B1"/>
    <w:rsid w:val="00AD5C50"/>
    <w:rsid w:val="00AD5F40"/>
    <w:rsid w:val="00AD5FE6"/>
    <w:rsid w:val="00AD613D"/>
    <w:rsid w:val="00AD674D"/>
    <w:rsid w:val="00AD680A"/>
    <w:rsid w:val="00AD6E42"/>
    <w:rsid w:val="00AD70B9"/>
    <w:rsid w:val="00AD7374"/>
    <w:rsid w:val="00AD755D"/>
    <w:rsid w:val="00AE0275"/>
    <w:rsid w:val="00AE0674"/>
    <w:rsid w:val="00AE06A7"/>
    <w:rsid w:val="00AE0753"/>
    <w:rsid w:val="00AE0EC1"/>
    <w:rsid w:val="00AE105A"/>
    <w:rsid w:val="00AE20B2"/>
    <w:rsid w:val="00AE284C"/>
    <w:rsid w:val="00AE327F"/>
    <w:rsid w:val="00AE3AB8"/>
    <w:rsid w:val="00AE3AC7"/>
    <w:rsid w:val="00AE410D"/>
    <w:rsid w:val="00AE4497"/>
    <w:rsid w:val="00AE46F5"/>
    <w:rsid w:val="00AE4B17"/>
    <w:rsid w:val="00AE4E4B"/>
    <w:rsid w:val="00AE5003"/>
    <w:rsid w:val="00AE522B"/>
    <w:rsid w:val="00AE5903"/>
    <w:rsid w:val="00AE5BBE"/>
    <w:rsid w:val="00AE653B"/>
    <w:rsid w:val="00AE65D1"/>
    <w:rsid w:val="00AE65F1"/>
    <w:rsid w:val="00AE67FB"/>
    <w:rsid w:val="00AE6BD1"/>
    <w:rsid w:val="00AE6E12"/>
    <w:rsid w:val="00AE7D06"/>
    <w:rsid w:val="00AE7E8E"/>
    <w:rsid w:val="00AF073F"/>
    <w:rsid w:val="00AF080D"/>
    <w:rsid w:val="00AF0E8B"/>
    <w:rsid w:val="00AF125A"/>
    <w:rsid w:val="00AF19B7"/>
    <w:rsid w:val="00AF1AFC"/>
    <w:rsid w:val="00AF1F94"/>
    <w:rsid w:val="00AF2115"/>
    <w:rsid w:val="00AF211D"/>
    <w:rsid w:val="00AF290F"/>
    <w:rsid w:val="00AF315F"/>
    <w:rsid w:val="00AF359D"/>
    <w:rsid w:val="00AF3831"/>
    <w:rsid w:val="00AF3F9E"/>
    <w:rsid w:val="00AF4222"/>
    <w:rsid w:val="00AF4C08"/>
    <w:rsid w:val="00AF4C79"/>
    <w:rsid w:val="00AF550A"/>
    <w:rsid w:val="00AF576A"/>
    <w:rsid w:val="00AF5D00"/>
    <w:rsid w:val="00AF61A3"/>
    <w:rsid w:val="00AF657F"/>
    <w:rsid w:val="00AF6805"/>
    <w:rsid w:val="00AF6F63"/>
    <w:rsid w:val="00AF739B"/>
    <w:rsid w:val="00AF7DD4"/>
    <w:rsid w:val="00AF7F96"/>
    <w:rsid w:val="00B00075"/>
    <w:rsid w:val="00B003E1"/>
    <w:rsid w:val="00B004B6"/>
    <w:rsid w:val="00B00DC3"/>
    <w:rsid w:val="00B00EAE"/>
    <w:rsid w:val="00B00FF8"/>
    <w:rsid w:val="00B011EC"/>
    <w:rsid w:val="00B0126E"/>
    <w:rsid w:val="00B01417"/>
    <w:rsid w:val="00B017E6"/>
    <w:rsid w:val="00B01B10"/>
    <w:rsid w:val="00B01C12"/>
    <w:rsid w:val="00B022DD"/>
    <w:rsid w:val="00B023AF"/>
    <w:rsid w:val="00B0296C"/>
    <w:rsid w:val="00B02BB7"/>
    <w:rsid w:val="00B033D4"/>
    <w:rsid w:val="00B0367C"/>
    <w:rsid w:val="00B03AD6"/>
    <w:rsid w:val="00B0498F"/>
    <w:rsid w:val="00B049EE"/>
    <w:rsid w:val="00B04FDB"/>
    <w:rsid w:val="00B051A5"/>
    <w:rsid w:val="00B05585"/>
    <w:rsid w:val="00B05BA1"/>
    <w:rsid w:val="00B05BDC"/>
    <w:rsid w:val="00B06070"/>
    <w:rsid w:val="00B06327"/>
    <w:rsid w:val="00B06427"/>
    <w:rsid w:val="00B06435"/>
    <w:rsid w:val="00B06CBE"/>
    <w:rsid w:val="00B07666"/>
    <w:rsid w:val="00B07E82"/>
    <w:rsid w:val="00B10068"/>
    <w:rsid w:val="00B104B1"/>
    <w:rsid w:val="00B10643"/>
    <w:rsid w:val="00B10A4F"/>
    <w:rsid w:val="00B110C9"/>
    <w:rsid w:val="00B112E4"/>
    <w:rsid w:val="00B11F6F"/>
    <w:rsid w:val="00B12303"/>
    <w:rsid w:val="00B12592"/>
    <w:rsid w:val="00B1264A"/>
    <w:rsid w:val="00B12C25"/>
    <w:rsid w:val="00B12E13"/>
    <w:rsid w:val="00B13DD2"/>
    <w:rsid w:val="00B141B7"/>
    <w:rsid w:val="00B141D5"/>
    <w:rsid w:val="00B14684"/>
    <w:rsid w:val="00B14809"/>
    <w:rsid w:val="00B14B66"/>
    <w:rsid w:val="00B151C2"/>
    <w:rsid w:val="00B156C6"/>
    <w:rsid w:val="00B15942"/>
    <w:rsid w:val="00B15BF1"/>
    <w:rsid w:val="00B15E94"/>
    <w:rsid w:val="00B160C2"/>
    <w:rsid w:val="00B16142"/>
    <w:rsid w:val="00B16166"/>
    <w:rsid w:val="00B168F8"/>
    <w:rsid w:val="00B16F38"/>
    <w:rsid w:val="00B16F7A"/>
    <w:rsid w:val="00B17E95"/>
    <w:rsid w:val="00B20353"/>
    <w:rsid w:val="00B20E6D"/>
    <w:rsid w:val="00B214A6"/>
    <w:rsid w:val="00B215F5"/>
    <w:rsid w:val="00B217E3"/>
    <w:rsid w:val="00B22875"/>
    <w:rsid w:val="00B229D6"/>
    <w:rsid w:val="00B22C83"/>
    <w:rsid w:val="00B237CF"/>
    <w:rsid w:val="00B23839"/>
    <w:rsid w:val="00B239FC"/>
    <w:rsid w:val="00B23C1F"/>
    <w:rsid w:val="00B23EEF"/>
    <w:rsid w:val="00B2402D"/>
    <w:rsid w:val="00B24064"/>
    <w:rsid w:val="00B243AC"/>
    <w:rsid w:val="00B2440D"/>
    <w:rsid w:val="00B244E3"/>
    <w:rsid w:val="00B24A3A"/>
    <w:rsid w:val="00B25040"/>
    <w:rsid w:val="00B2548F"/>
    <w:rsid w:val="00B25660"/>
    <w:rsid w:val="00B2577F"/>
    <w:rsid w:val="00B25AAD"/>
    <w:rsid w:val="00B25E51"/>
    <w:rsid w:val="00B25F3F"/>
    <w:rsid w:val="00B264A2"/>
    <w:rsid w:val="00B26908"/>
    <w:rsid w:val="00B27328"/>
    <w:rsid w:val="00B30751"/>
    <w:rsid w:val="00B30999"/>
    <w:rsid w:val="00B30A26"/>
    <w:rsid w:val="00B30E60"/>
    <w:rsid w:val="00B30F8B"/>
    <w:rsid w:val="00B31264"/>
    <w:rsid w:val="00B31D73"/>
    <w:rsid w:val="00B31E33"/>
    <w:rsid w:val="00B31F00"/>
    <w:rsid w:val="00B326F6"/>
    <w:rsid w:val="00B33E7E"/>
    <w:rsid w:val="00B34BC7"/>
    <w:rsid w:val="00B34CC9"/>
    <w:rsid w:val="00B34D4C"/>
    <w:rsid w:val="00B35233"/>
    <w:rsid w:val="00B356B3"/>
    <w:rsid w:val="00B360D6"/>
    <w:rsid w:val="00B361BC"/>
    <w:rsid w:val="00B36405"/>
    <w:rsid w:val="00B36485"/>
    <w:rsid w:val="00B37219"/>
    <w:rsid w:val="00B372FC"/>
    <w:rsid w:val="00B373C8"/>
    <w:rsid w:val="00B376C6"/>
    <w:rsid w:val="00B378C7"/>
    <w:rsid w:val="00B3797C"/>
    <w:rsid w:val="00B37DBC"/>
    <w:rsid w:val="00B4033A"/>
    <w:rsid w:val="00B40349"/>
    <w:rsid w:val="00B403AF"/>
    <w:rsid w:val="00B40C18"/>
    <w:rsid w:val="00B4121A"/>
    <w:rsid w:val="00B41986"/>
    <w:rsid w:val="00B41E07"/>
    <w:rsid w:val="00B42735"/>
    <w:rsid w:val="00B43351"/>
    <w:rsid w:val="00B43383"/>
    <w:rsid w:val="00B43426"/>
    <w:rsid w:val="00B43894"/>
    <w:rsid w:val="00B43976"/>
    <w:rsid w:val="00B43CF6"/>
    <w:rsid w:val="00B43D86"/>
    <w:rsid w:val="00B43F18"/>
    <w:rsid w:val="00B446DC"/>
    <w:rsid w:val="00B447B7"/>
    <w:rsid w:val="00B44A5A"/>
    <w:rsid w:val="00B4513A"/>
    <w:rsid w:val="00B45AB8"/>
    <w:rsid w:val="00B4713B"/>
    <w:rsid w:val="00B471A9"/>
    <w:rsid w:val="00B472E0"/>
    <w:rsid w:val="00B475B3"/>
    <w:rsid w:val="00B47769"/>
    <w:rsid w:val="00B47A31"/>
    <w:rsid w:val="00B47D69"/>
    <w:rsid w:val="00B50522"/>
    <w:rsid w:val="00B50792"/>
    <w:rsid w:val="00B50FF9"/>
    <w:rsid w:val="00B51610"/>
    <w:rsid w:val="00B51ACA"/>
    <w:rsid w:val="00B51B6B"/>
    <w:rsid w:val="00B523C7"/>
    <w:rsid w:val="00B524B9"/>
    <w:rsid w:val="00B530CF"/>
    <w:rsid w:val="00B532BF"/>
    <w:rsid w:val="00B532F7"/>
    <w:rsid w:val="00B53323"/>
    <w:rsid w:val="00B534FC"/>
    <w:rsid w:val="00B53618"/>
    <w:rsid w:val="00B5396B"/>
    <w:rsid w:val="00B53A19"/>
    <w:rsid w:val="00B542E3"/>
    <w:rsid w:val="00B54A1C"/>
    <w:rsid w:val="00B55C48"/>
    <w:rsid w:val="00B55F3C"/>
    <w:rsid w:val="00B5600A"/>
    <w:rsid w:val="00B565EA"/>
    <w:rsid w:val="00B56677"/>
    <w:rsid w:val="00B57CB3"/>
    <w:rsid w:val="00B602DA"/>
    <w:rsid w:val="00B6040A"/>
    <w:rsid w:val="00B6085B"/>
    <w:rsid w:val="00B60B10"/>
    <w:rsid w:val="00B60F10"/>
    <w:rsid w:val="00B60FF4"/>
    <w:rsid w:val="00B6107A"/>
    <w:rsid w:val="00B611E5"/>
    <w:rsid w:val="00B61C79"/>
    <w:rsid w:val="00B61FF5"/>
    <w:rsid w:val="00B623E7"/>
    <w:rsid w:val="00B62C50"/>
    <w:rsid w:val="00B6307A"/>
    <w:rsid w:val="00B63174"/>
    <w:rsid w:val="00B637E9"/>
    <w:rsid w:val="00B641B5"/>
    <w:rsid w:val="00B64748"/>
    <w:rsid w:val="00B65043"/>
    <w:rsid w:val="00B654D6"/>
    <w:rsid w:val="00B65E27"/>
    <w:rsid w:val="00B66098"/>
    <w:rsid w:val="00B6624D"/>
    <w:rsid w:val="00B6647B"/>
    <w:rsid w:val="00B6649A"/>
    <w:rsid w:val="00B664C9"/>
    <w:rsid w:val="00B664CB"/>
    <w:rsid w:val="00B66F13"/>
    <w:rsid w:val="00B67428"/>
    <w:rsid w:val="00B676DA"/>
    <w:rsid w:val="00B67891"/>
    <w:rsid w:val="00B67BF5"/>
    <w:rsid w:val="00B67F22"/>
    <w:rsid w:val="00B70002"/>
    <w:rsid w:val="00B70B6C"/>
    <w:rsid w:val="00B710FE"/>
    <w:rsid w:val="00B71222"/>
    <w:rsid w:val="00B712D6"/>
    <w:rsid w:val="00B714E0"/>
    <w:rsid w:val="00B71B78"/>
    <w:rsid w:val="00B71DEA"/>
    <w:rsid w:val="00B72190"/>
    <w:rsid w:val="00B723FE"/>
    <w:rsid w:val="00B724F1"/>
    <w:rsid w:val="00B7276A"/>
    <w:rsid w:val="00B728B8"/>
    <w:rsid w:val="00B7292C"/>
    <w:rsid w:val="00B72F34"/>
    <w:rsid w:val="00B737BC"/>
    <w:rsid w:val="00B737FD"/>
    <w:rsid w:val="00B739F1"/>
    <w:rsid w:val="00B73A07"/>
    <w:rsid w:val="00B73BBE"/>
    <w:rsid w:val="00B7438D"/>
    <w:rsid w:val="00B74CEE"/>
    <w:rsid w:val="00B74ED6"/>
    <w:rsid w:val="00B751F7"/>
    <w:rsid w:val="00B75345"/>
    <w:rsid w:val="00B755B3"/>
    <w:rsid w:val="00B75865"/>
    <w:rsid w:val="00B75BE5"/>
    <w:rsid w:val="00B75FAF"/>
    <w:rsid w:val="00B761F4"/>
    <w:rsid w:val="00B76736"/>
    <w:rsid w:val="00B76B88"/>
    <w:rsid w:val="00B772B3"/>
    <w:rsid w:val="00B77AA3"/>
    <w:rsid w:val="00B807CB"/>
    <w:rsid w:val="00B80AE0"/>
    <w:rsid w:val="00B80BA3"/>
    <w:rsid w:val="00B81624"/>
    <w:rsid w:val="00B81788"/>
    <w:rsid w:val="00B81B4D"/>
    <w:rsid w:val="00B81B4E"/>
    <w:rsid w:val="00B82134"/>
    <w:rsid w:val="00B822E8"/>
    <w:rsid w:val="00B8236A"/>
    <w:rsid w:val="00B82450"/>
    <w:rsid w:val="00B8252F"/>
    <w:rsid w:val="00B82990"/>
    <w:rsid w:val="00B82A0D"/>
    <w:rsid w:val="00B82B7F"/>
    <w:rsid w:val="00B82EAE"/>
    <w:rsid w:val="00B839BA"/>
    <w:rsid w:val="00B83D4F"/>
    <w:rsid w:val="00B83DB0"/>
    <w:rsid w:val="00B843B0"/>
    <w:rsid w:val="00B8449D"/>
    <w:rsid w:val="00B8498E"/>
    <w:rsid w:val="00B84CB5"/>
    <w:rsid w:val="00B855C6"/>
    <w:rsid w:val="00B85973"/>
    <w:rsid w:val="00B8660A"/>
    <w:rsid w:val="00B86984"/>
    <w:rsid w:val="00B86D1A"/>
    <w:rsid w:val="00B86DDA"/>
    <w:rsid w:val="00B87C1C"/>
    <w:rsid w:val="00B87CCB"/>
    <w:rsid w:val="00B9015B"/>
    <w:rsid w:val="00B902CC"/>
    <w:rsid w:val="00B904C4"/>
    <w:rsid w:val="00B909A7"/>
    <w:rsid w:val="00B909F5"/>
    <w:rsid w:val="00B90D95"/>
    <w:rsid w:val="00B911F7"/>
    <w:rsid w:val="00B91383"/>
    <w:rsid w:val="00B917B4"/>
    <w:rsid w:val="00B91EEC"/>
    <w:rsid w:val="00B91F8C"/>
    <w:rsid w:val="00B91FB3"/>
    <w:rsid w:val="00B92C1F"/>
    <w:rsid w:val="00B92F7C"/>
    <w:rsid w:val="00B93623"/>
    <w:rsid w:val="00B936C9"/>
    <w:rsid w:val="00B93954"/>
    <w:rsid w:val="00B93E62"/>
    <w:rsid w:val="00B94570"/>
    <w:rsid w:val="00B945B7"/>
    <w:rsid w:val="00B9482C"/>
    <w:rsid w:val="00B948B9"/>
    <w:rsid w:val="00B94F63"/>
    <w:rsid w:val="00B95738"/>
    <w:rsid w:val="00B95863"/>
    <w:rsid w:val="00B95A25"/>
    <w:rsid w:val="00B95D5F"/>
    <w:rsid w:val="00B963E9"/>
    <w:rsid w:val="00B96DDD"/>
    <w:rsid w:val="00B9707E"/>
    <w:rsid w:val="00B97397"/>
    <w:rsid w:val="00B979E3"/>
    <w:rsid w:val="00B97CF7"/>
    <w:rsid w:val="00BA024C"/>
    <w:rsid w:val="00BA1A60"/>
    <w:rsid w:val="00BA1E7F"/>
    <w:rsid w:val="00BA248C"/>
    <w:rsid w:val="00BA2B3C"/>
    <w:rsid w:val="00BA2CB2"/>
    <w:rsid w:val="00BA317E"/>
    <w:rsid w:val="00BA33C5"/>
    <w:rsid w:val="00BA3501"/>
    <w:rsid w:val="00BA3838"/>
    <w:rsid w:val="00BA3A2C"/>
    <w:rsid w:val="00BA4040"/>
    <w:rsid w:val="00BA4372"/>
    <w:rsid w:val="00BA4628"/>
    <w:rsid w:val="00BA4974"/>
    <w:rsid w:val="00BA5A6B"/>
    <w:rsid w:val="00BA6235"/>
    <w:rsid w:val="00BA65FE"/>
    <w:rsid w:val="00BA6CC4"/>
    <w:rsid w:val="00BA70AC"/>
    <w:rsid w:val="00BA7785"/>
    <w:rsid w:val="00BA79FA"/>
    <w:rsid w:val="00BA7A6D"/>
    <w:rsid w:val="00BA7D38"/>
    <w:rsid w:val="00BB0381"/>
    <w:rsid w:val="00BB06C1"/>
    <w:rsid w:val="00BB0B1C"/>
    <w:rsid w:val="00BB0DFC"/>
    <w:rsid w:val="00BB19E1"/>
    <w:rsid w:val="00BB1A7F"/>
    <w:rsid w:val="00BB1A83"/>
    <w:rsid w:val="00BB1D51"/>
    <w:rsid w:val="00BB256A"/>
    <w:rsid w:val="00BB3054"/>
    <w:rsid w:val="00BB30AF"/>
    <w:rsid w:val="00BB3C2B"/>
    <w:rsid w:val="00BB4085"/>
    <w:rsid w:val="00BB4091"/>
    <w:rsid w:val="00BB430B"/>
    <w:rsid w:val="00BB4663"/>
    <w:rsid w:val="00BB4AB4"/>
    <w:rsid w:val="00BB5149"/>
    <w:rsid w:val="00BB55A9"/>
    <w:rsid w:val="00BB5687"/>
    <w:rsid w:val="00BB5BD5"/>
    <w:rsid w:val="00BB5C50"/>
    <w:rsid w:val="00BB5EBD"/>
    <w:rsid w:val="00BB5FBE"/>
    <w:rsid w:val="00BB6239"/>
    <w:rsid w:val="00BB627B"/>
    <w:rsid w:val="00BB6394"/>
    <w:rsid w:val="00BB66AE"/>
    <w:rsid w:val="00BB6C6F"/>
    <w:rsid w:val="00BB6EB8"/>
    <w:rsid w:val="00BB719B"/>
    <w:rsid w:val="00BB782A"/>
    <w:rsid w:val="00BB7B44"/>
    <w:rsid w:val="00BB7C6B"/>
    <w:rsid w:val="00BB7D66"/>
    <w:rsid w:val="00BB7FE6"/>
    <w:rsid w:val="00BB7FEE"/>
    <w:rsid w:val="00BC00E0"/>
    <w:rsid w:val="00BC06C0"/>
    <w:rsid w:val="00BC0E13"/>
    <w:rsid w:val="00BC0F26"/>
    <w:rsid w:val="00BC124C"/>
    <w:rsid w:val="00BC12F4"/>
    <w:rsid w:val="00BC173D"/>
    <w:rsid w:val="00BC1950"/>
    <w:rsid w:val="00BC1EF0"/>
    <w:rsid w:val="00BC23BB"/>
    <w:rsid w:val="00BC251B"/>
    <w:rsid w:val="00BC27C9"/>
    <w:rsid w:val="00BC2A01"/>
    <w:rsid w:val="00BC2F57"/>
    <w:rsid w:val="00BC368C"/>
    <w:rsid w:val="00BC3F90"/>
    <w:rsid w:val="00BC3FEA"/>
    <w:rsid w:val="00BC42FB"/>
    <w:rsid w:val="00BC4905"/>
    <w:rsid w:val="00BC4BB4"/>
    <w:rsid w:val="00BC4C21"/>
    <w:rsid w:val="00BC54E1"/>
    <w:rsid w:val="00BC56BE"/>
    <w:rsid w:val="00BC5F2D"/>
    <w:rsid w:val="00BC612C"/>
    <w:rsid w:val="00BC64A3"/>
    <w:rsid w:val="00BC6777"/>
    <w:rsid w:val="00BC67F8"/>
    <w:rsid w:val="00BC696C"/>
    <w:rsid w:val="00BC6DDC"/>
    <w:rsid w:val="00BC6FD0"/>
    <w:rsid w:val="00BC705F"/>
    <w:rsid w:val="00BC77F9"/>
    <w:rsid w:val="00BC77FE"/>
    <w:rsid w:val="00BD04D9"/>
    <w:rsid w:val="00BD0A50"/>
    <w:rsid w:val="00BD0D28"/>
    <w:rsid w:val="00BD0E2E"/>
    <w:rsid w:val="00BD13CD"/>
    <w:rsid w:val="00BD1A6E"/>
    <w:rsid w:val="00BD1CBD"/>
    <w:rsid w:val="00BD1EA6"/>
    <w:rsid w:val="00BD2072"/>
    <w:rsid w:val="00BD224C"/>
    <w:rsid w:val="00BD22B9"/>
    <w:rsid w:val="00BD259E"/>
    <w:rsid w:val="00BD37EB"/>
    <w:rsid w:val="00BD3827"/>
    <w:rsid w:val="00BD3B0C"/>
    <w:rsid w:val="00BD3D5F"/>
    <w:rsid w:val="00BD3E54"/>
    <w:rsid w:val="00BD45EC"/>
    <w:rsid w:val="00BD49A9"/>
    <w:rsid w:val="00BD49C7"/>
    <w:rsid w:val="00BD4E3B"/>
    <w:rsid w:val="00BD59F6"/>
    <w:rsid w:val="00BD5BC1"/>
    <w:rsid w:val="00BD61FB"/>
    <w:rsid w:val="00BD683B"/>
    <w:rsid w:val="00BD68A2"/>
    <w:rsid w:val="00BD6E0D"/>
    <w:rsid w:val="00BD766B"/>
    <w:rsid w:val="00BD773E"/>
    <w:rsid w:val="00BD785B"/>
    <w:rsid w:val="00BD7D54"/>
    <w:rsid w:val="00BD7DD3"/>
    <w:rsid w:val="00BE13E5"/>
    <w:rsid w:val="00BE1FA1"/>
    <w:rsid w:val="00BE2009"/>
    <w:rsid w:val="00BE2E5E"/>
    <w:rsid w:val="00BE302A"/>
    <w:rsid w:val="00BE31DA"/>
    <w:rsid w:val="00BE377F"/>
    <w:rsid w:val="00BE3DE9"/>
    <w:rsid w:val="00BE468A"/>
    <w:rsid w:val="00BE48DE"/>
    <w:rsid w:val="00BE4BA3"/>
    <w:rsid w:val="00BE4D5B"/>
    <w:rsid w:val="00BE5003"/>
    <w:rsid w:val="00BE55C4"/>
    <w:rsid w:val="00BE59C0"/>
    <w:rsid w:val="00BE5CA5"/>
    <w:rsid w:val="00BE604C"/>
    <w:rsid w:val="00BE67EA"/>
    <w:rsid w:val="00BE7920"/>
    <w:rsid w:val="00BE7D8E"/>
    <w:rsid w:val="00BE7E9D"/>
    <w:rsid w:val="00BF0146"/>
    <w:rsid w:val="00BF03CF"/>
    <w:rsid w:val="00BF05EA"/>
    <w:rsid w:val="00BF06E0"/>
    <w:rsid w:val="00BF163E"/>
    <w:rsid w:val="00BF17C7"/>
    <w:rsid w:val="00BF1A43"/>
    <w:rsid w:val="00BF2136"/>
    <w:rsid w:val="00BF22BA"/>
    <w:rsid w:val="00BF23DB"/>
    <w:rsid w:val="00BF25AA"/>
    <w:rsid w:val="00BF281C"/>
    <w:rsid w:val="00BF28E4"/>
    <w:rsid w:val="00BF2BCE"/>
    <w:rsid w:val="00BF315C"/>
    <w:rsid w:val="00BF327A"/>
    <w:rsid w:val="00BF33E3"/>
    <w:rsid w:val="00BF34AE"/>
    <w:rsid w:val="00BF3543"/>
    <w:rsid w:val="00BF3695"/>
    <w:rsid w:val="00BF4844"/>
    <w:rsid w:val="00BF49EF"/>
    <w:rsid w:val="00BF4ACE"/>
    <w:rsid w:val="00BF5AB9"/>
    <w:rsid w:val="00BF5E81"/>
    <w:rsid w:val="00BF5F61"/>
    <w:rsid w:val="00BF6031"/>
    <w:rsid w:val="00BF69D2"/>
    <w:rsid w:val="00BF7816"/>
    <w:rsid w:val="00C0107E"/>
    <w:rsid w:val="00C0116C"/>
    <w:rsid w:val="00C0167A"/>
    <w:rsid w:val="00C01F95"/>
    <w:rsid w:val="00C0239B"/>
    <w:rsid w:val="00C0279A"/>
    <w:rsid w:val="00C027A9"/>
    <w:rsid w:val="00C02A9B"/>
    <w:rsid w:val="00C0302A"/>
    <w:rsid w:val="00C03B10"/>
    <w:rsid w:val="00C03C40"/>
    <w:rsid w:val="00C045F1"/>
    <w:rsid w:val="00C048F6"/>
    <w:rsid w:val="00C04F53"/>
    <w:rsid w:val="00C05227"/>
    <w:rsid w:val="00C05666"/>
    <w:rsid w:val="00C05FD8"/>
    <w:rsid w:val="00C0628B"/>
    <w:rsid w:val="00C064D1"/>
    <w:rsid w:val="00C06527"/>
    <w:rsid w:val="00C068DA"/>
    <w:rsid w:val="00C07252"/>
    <w:rsid w:val="00C07310"/>
    <w:rsid w:val="00C07F2D"/>
    <w:rsid w:val="00C102D6"/>
    <w:rsid w:val="00C10396"/>
    <w:rsid w:val="00C1048A"/>
    <w:rsid w:val="00C10FBB"/>
    <w:rsid w:val="00C1129B"/>
    <w:rsid w:val="00C11790"/>
    <w:rsid w:val="00C11FDF"/>
    <w:rsid w:val="00C12643"/>
    <w:rsid w:val="00C1331B"/>
    <w:rsid w:val="00C136FC"/>
    <w:rsid w:val="00C1382B"/>
    <w:rsid w:val="00C13F4C"/>
    <w:rsid w:val="00C1511E"/>
    <w:rsid w:val="00C15DAA"/>
    <w:rsid w:val="00C15FAA"/>
    <w:rsid w:val="00C16107"/>
    <w:rsid w:val="00C16255"/>
    <w:rsid w:val="00C1665C"/>
    <w:rsid w:val="00C16951"/>
    <w:rsid w:val="00C174C5"/>
    <w:rsid w:val="00C17649"/>
    <w:rsid w:val="00C17AB5"/>
    <w:rsid w:val="00C17B9B"/>
    <w:rsid w:val="00C17CC0"/>
    <w:rsid w:val="00C17FA4"/>
    <w:rsid w:val="00C201C6"/>
    <w:rsid w:val="00C202DC"/>
    <w:rsid w:val="00C20B1F"/>
    <w:rsid w:val="00C20FB7"/>
    <w:rsid w:val="00C21D32"/>
    <w:rsid w:val="00C21D67"/>
    <w:rsid w:val="00C21FDF"/>
    <w:rsid w:val="00C220BA"/>
    <w:rsid w:val="00C2212D"/>
    <w:rsid w:val="00C221CA"/>
    <w:rsid w:val="00C22372"/>
    <w:rsid w:val="00C2285E"/>
    <w:rsid w:val="00C235A7"/>
    <w:rsid w:val="00C237B7"/>
    <w:rsid w:val="00C237F4"/>
    <w:rsid w:val="00C2422B"/>
    <w:rsid w:val="00C243B0"/>
    <w:rsid w:val="00C244D2"/>
    <w:rsid w:val="00C24702"/>
    <w:rsid w:val="00C2479D"/>
    <w:rsid w:val="00C24C44"/>
    <w:rsid w:val="00C24D25"/>
    <w:rsid w:val="00C24D52"/>
    <w:rsid w:val="00C24E43"/>
    <w:rsid w:val="00C25029"/>
    <w:rsid w:val="00C250C9"/>
    <w:rsid w:val="00C25115"/>
    <w:rsid w:val="00C252AA"/>
    <w:rsid w:val="00C2595D"/>
    <w:rsid w:val="00C26A37"/>
    <w:rsid w:val="00C26A74"/>
    <w:rsid w:val="00C26AD6"/>
    <w:rsid w:val="00C26EED"/>
    <w:rsid w:val="00C2754E"/>
    <w:rsid w:val="00C27580"/>
    <w:rsid w:val="00C279F3"/>
    <w:rsid w:val="00C27A68"/>
    <w:rsid w:val="00C27D24"/>
    <w:rsid w:val="00C30493"/>
    <w:rsid w:val="00C30ABD"/>
    <w:rsid w:val="00C30AE9"/>
    <w:rsid w:val="00C313B9"/>
    <w:rsid w:val="00C3179B"/>
    <w:rsid w:val="00C31C27"/>
    <w:rsid w:val="00C31C5A"/>
    <w:rsid w:val="00C31CA8"/>
    <w:rsid w:val="00C3297C"/>
    <w:rsid w:val="00C3392C"/>
    <w:rsid w:val="00C33A34"/>
    <w:rsid w:val="00C34152"/>
    <w:rsid w:val="00C34281"/>
    <w:rsid w:val="00C34761"/>
    <w:rsid w:val="00C34977"/>
    <w:rsid w:val="00C34B0A"/>
    <w:rsid w:val="00C35518"/>
    <w:rsid w:val="00C355E8"/>
    <w:rsid w:val="00C36379"/>
    <w:rsid w:val="00C36672"/>
    <w:rsid w:val="00C3678A"/>
    <w:rsid w:val="00C376B7"/>
    <w:rsid w:val="00C37AD3"/>
    <w:rsid w:val="00C4012C"/>
    <w:rsid w:val="00C406F3"/>
    <w:rsid w:val="00C4087B"/>
    <w:rsid w:val="00C4109E"/>
    <w:rsid w:val="00C41703"/>
    <w:rsid w:val="00C418E6"/>
    <w:rsid w:val="00C41A2F"/>
    <w:rsid w:val="00C41E7D"/>
    <w:rsid w:val="00C420C5"/>
    <w:rsid w:val="00C4233D"/>
    <w:rsid w:val="00C42B89"/>
    <w:rsid w:val="00C43359"/>
    <w:rsid w:val="00C43490"/>
    <w:rsid w:val="00C43908"/>
    <w:rsid w:val="00C44209"/>
    <w:rsid w:val="00C45040"/>
    <w:rsid w:val="00C45927"/>
    <w:rsid w:val="00C45990"/>
    <w:rsid w:val="00C4656C"/>
    <w:rsid w:val="00C46F3F"/>
    <w:rsid w:val="00C47081"/>
    <w:rsid w:val="00C474AD"/>
    <w:rsid w:val="00C47F36"/>
    <w:rsid w:val="00C50B12"/>
    <w:rsid w:val="00C513BE"/>
    <w:rsid w:val="00C52101"/>
    <w:rsid w:val="00C529CA"/>
    <w:rsid w:val="00C52B7E"/>
    <w:rsid w:val="00C52CBA"/>
    <w:rsid w:val="00C52DEB"/>
    <w:rsid w:val="00C53096"/>
    <w:rsid w:val="00C532CF"/>
    <w:rsid w:val="00C5387B"/>
    <w:rsid w:val="00C5395D"/>
    <w:rsid w:val="00C54909"/>
    <w:rsid w:val="00C54DF3"/>
    <w:rsid w:val="00C55448"/>
    <w:rsid w:val="00C555F1"/>
    <w:rsid w:val="00C5587F"/>
    <w:rsid w:val="00C55B1E"/>
    <w:rsid w:val="00C55CFC"/>
    <w:rsid w:val="00C55FAA"/>
    <w:rsid w:val="00C560BD"/>
    <w:rsid w:val="00C57222"/>
    <w:rsid w:val="00C60260"/>
    <w:rsid w:val="00C605D0"/>
    <w:rsid w:val="00C607E2"/>
    <w:rsid w:val="00C60A68"/>
    <w:rsid w:val="00C60A9D"/>
    <w:rsid w:val="00C60AC1"/>
    <w:rsid w:val="00C6126A"/>
    <w:rsid w:val="00C6263A"/>
    <w:rsid w:val="00C62EFB"/>
    <w:rsid w:val="00C62F4C"/>
    <w:rsid w:val="00C63160"/>
    <w:rsid w:val="00C63378"/>
    <w:rsid w:val="00C633D8"/>
    <w:rsid w:val="00C63411"/>
    <w:rsid w:val="00C63DFE"/>
    <w:rsid w:val="00C63E65"/>
    <w:rsid w:val="00C65478"/>
    <w:rsid w:val="00C660D0"/>
    <w:rsid w:val="00C660F7"/>
    <w:rsid w:val="00C6644C"/>
    <w:rsid w:val="00C664BB"/>
    <w:rsid w:val="00C66D1B"/>
    <w:rsid w:val="00C66D89"/>
    <w:rsid w:val="00C67207"/>
    <w:rsid w:val="00C67585"/>
    <w:rsid w:val="00C67619"/>
    <w:rsid w:val="00C677DE"/>
    <w:rsid w:val="00C67FA3"/>
    <w:rsid w:val="00C705A8"/>
    <w:rsid w:val="00C70680"/>
    <w:rsid w:val="00C70AF3"/>
    <w:rsid w:val="00C70D6F"/>
    <w:rsid w:val="00C70D92"/>
    <w:rsid w:val="00C70DA4"/>
    <w:rsid w:val="00C70ED1"/>
    <w:rsid w:val="00C71564"/>
    <w:rsid w:val="00C71E57"/>
    <w:rsid w:val="00C71F19"/>
    <w:rsid w:val="00C72010"/>
    <w:rsid w:val="00C7206F"/>
    <w:rsid w:val="00C72078"/>
    <w:rsid w:val="00C720AE"/>
    <w:rsid w:val="00C722CB"/>
    <w:rsid w:val="00C728BC"/>
    <w:rsid w:val="00C7293E"/>
    <w:rsid w:val="00C72D16"/>
    <w:rsid w:val="00C72D28"/>
    <w:rsid w:val="00C72E8C"/>
    <w:rsid w:val="00C72F67"/>
    <w:rsid w:val="00C7363B"/>
    <w:rsid w:val="00C738D3"/>
    <w:rsid w:val="00C738D4"/>
    <w:rsid w:val="00C73AAF"/>
    <w:rsid w:val="00C74220"/>
    <w:rsid w:val="00C74395"/>
    <w:rsid w:val="00C74622"/>
    <w:rsid w:val="00C74ABA"/>
    <w:rsid w:val="00C74EB8"/>
    <w:rsid w:val="00C753EA"/>
    <w:rsid w:val="00C75A8E"/>
    <w:rsid w:val="00C75C3A"/>
    <w:rsid w:val="00C7661F"/>
    <w:rsid w:val="00C7707B"/>
    <w:rsid w:val="00C77195"/>
    <w:rsid w:val="00C77506"/>
    <w:rsid w:val="00C80455"/>
    <w:rsid w:val="00C805CF"/>
    <w:rsid w:val="00C80A16"/>
    <w:rsid w:val="00C811F0"/>
    <w:rsid w:val="00C812D0"/>
    <w:rsid w:val="00C81602"/>
    <w:rsid w:val="00C817DD"/>
    <w:rsid w:val="00C81A43"/>
    <w:rsid w:val="00C82146"/>
    <w:rsid w:val="00C827C2"/>
    <w:rsid w:val="00C82E67"/>
    <w:rsid w:val="00C832B5"/>
    <w:rsid w:val="00C83365"/>
    <w:rsid w:val="00C83755"/>
    <w:rsid w:val="00C83B13"/>
    <w:rsid w:val="00C847B3"/>
    <w:rsid w:val="00C84901"/>
    <w:rsid w:val="00C84AA8"/>
    <w:rsid w:val="00C84F71"/>
    <w:rsid w:val="00C85536"/>
    <w:rsid w:val="00C85546"/>
    <w:rsid w:val="00C85D97"/>
    <w:rsid w:val="00C8703C"/>
    <w:rsid w:val="00C8722A"/>
    <w:rsid w:val="00C872C4"/>
    <w:rsid w:val="00C876D0"/>
    <w:rsid w:val="00C8772E"/>
    <w:rsid w:val="00C87743"/>
    <w:rsid w:val="00C87B48"/>
    <w:rsid w:val="00C87CC7"/>
    <w:rsid w:val="00C87FAE"/>
    <w:rsid w:val="00C900EC"/>
    <w:rsid w:val="00C90190"/>
    <w:rsid w:val="00C909F2"/>
    <w:rsid w:val="00C90E87"/>
    <w:rsid w:val="00C91028"/>
    <w:rsid w:val="00C9110F"/>
    <w:rsid w:val="00C9170B"/>
    <w:rsid w:val="00C91AFE"/>
    <w:rsid w:val="00C9230B"/>
    <w:rsid w:val="00C92657"/>
    <w:rsid w:val="00C92795"/>
    <w:rsid w:val="00C92A6C"/>
    <w:rsid w:val="00C92B18"/>
    <w:rsid w:val="00C92BFF"/>
    <w:rsid w:val="00C92D5D"/>
    <w:rsid w:val="00C9347E"/>
    <w:rsid w:val="00C9350C"/>
    <w:rsid w:val="00C93749"/>
    <w:rsid w:val="00C9385E"/>
    <w:rsid w:val="00C94FB3"/>
    <w:rsid w:val="00C95043"/>
    <w:rsid w:val="00C9567F"/>
    <w:rsid w:val="00C9594C"/>
    <w:rsid w:val="00C95D92"/>
    <w:rsid w:val="00C95FA8"/>
    <w:rsid w:val="00C9645E"/>
    <w:rsid w:val="00C9660D"/>
    <w:rsid w:val="00C96C10"/>
    <w:rsid w:val="00C9766D"/>
    <w:rsid w:val="00C977DA"/>
    <w:rsid w:val="00C97DA4"/>
    <w:rsid w:val="00CA0630"/>
    <w:rsid w:val="00CA15A9"/>
    <w:rsid w:val="00CA16B5"/>
    <w:rsid w:val="00CA1EA0"/>
    <w:rsid w:val="00CA200C"/>
    <w:rsid w:val="00CA36E5"/>
    <w:rsid w:val="00CA37F6"/>
    <w:rsid w:val="00CA3A1A"/>
    <w:rsid w:val="00CA3E28"/>
    <w:rsid w:val="00CA4059"/>
    <w:rsid w:val="00CA4202"/>
    <w:rsid w:val="00CA4CA8"/>
    <w:rsid w:val="00CA4FEB"/>
    <w:rsid w:val="00CA5C0F"/>
    <w:rsid w:val="00CA5D2E"/>
    <w:rsid w:val="00CA770F"/>
    <w:rsid w:val="00CA7D35"/>
    <w:rsid w:val="00CA7EBF"/>
    <w:rsid w:val="00CB00E9"/>
    <w:rsid w:val="00CB0310"/>
    <w:rsid w:val="00CB03D6"/>
    <w:rsid w:val="00CB0409"/>
    <w:rsid w:val="00CB08F7"/>
    <w:rsid w:val="00CB1224"/>
    <w:rsid w:val="00CB14C6"/>
    <w:rsid w:val="00CB1800"/>
    <w:rsid w:val="00CB18A3"/>
    <w:rsid w:val="00CB196D"/>
    <w:rsid w:val="00CB1D93"/>
    <w:rsid w:val="00CB1DA7"/>
    <w:rsid w:val="00CB1E79"/>
    <w:rsid w:val="00CB1ECB"/>
    <w:rsid w:val="00CB2421"/>
    <w:rsid w:val="00CB2675"/>
    <w:rsid w:val="00CB2813"/>
    <w:rsid w:val="00CB2CDD"/>
    <w:rsid w:val="00CB36D6"/>
    <w:rsid w:val="00CB4091"/>
    <w:rsid w:val="00CB4112"/>
    <w:rsid w:val="00CB4E8F"/>
    <w:rsid w:val="00CB50E7"/>
    <w:rsid w:val="00CB5389"/>
    <w:rsid w:val="00CB53D5"/>
    <w:rsid w:val="00CB64E5"/>
    <w:rsid w:val="00CB731C"/>
    <w:rsid w:val="00CB7322"/>
    <w:rsid w:val="00CB737F"/>
    <w:rsid w:val="00CB7B9F"/>
    <w:rsid w:val="00CB7C18"/>
    <w:rsid w:val="00CC00B7"/>
    <w:rsid w:val="00CC054E"/>
    <w:rsid w:val="00CC0BDA"/>
    <w:rsid w:val="00CC182A"/>
    <w:rsid w:val="00CC256B"/>
    <w:rsid w:val="00CC2D89"/>
    <w:rsid w:val="00CC2FDB"/>
    <w:rsid w:val="00CC347E"/>
    <w:rsid w:val="00CC3BA4"/>
    <w:rsid w:val="00CC40EA"/>
    <w:rsid w:val="00CC46D3"/>
    <w:rsid w:val="00CC4AAC"/>
    <w:rsid w:val="00CC4BA8"/>
    <w:rsid w:val="00CC5294"/>
    <w:rsid w:val="00CC5454"/>
    <w:rsid w:val="00CC5C77"/>
    <w:rsid w:val="00CC5EE9"/>
    <w:rsid w:val="00CC62A1"/>
    <w:rsid w:val="00CC6633"/>
    <w:rsid w:val="00CC6648"/>
    <w:rsid w:val="00CC6FE4"/>
    <w:rsid w:val="00CC7D91"/>
    <w:rsid w:val="00CC7D94"/>
    <w:rsid w:val="00CD08EF"/>
    <w:rsid w:val="00CD0B47"/>
    <w:rsid w:val="00CD145F"/>
    <w:rsid w:val="00CD1897"/>
    <w:rsid w:val="00CD1CB0"/>
    <w:rsid w:val="00CD1E3D"/>
    <w:rsid w:val="00CD1E44"/>
    <w:rsid w:val="00CD2085"/>
    <w:rsid w:val="00CD2328"/>
    <w:rsid w:val="00CD2334"/>
    <w:rsid w:val="00CD2B68"/>
    <w:rsid w:val="00CD2C4A"/>
    <w:rsid w:val="00CD2C64"/>
    <w:rsid w:val="00CD38C3"/>
    <w:rsid w:val="00CD391C"/>
    <w:rsid w:val="00CD3A0D"/>
    <w:rsid w:val="00CD3FEB"/>
    <w:rsid w:val="00CD414E"/>
    <w:rsid w:val="00CD4318"/>
    <w:rsid w:val="00CD46F9"/>
    <w:rsid w:val="00CD484C"/>
    <w:rsid w:val="00CD4B42"/>
    <w:rsid w:val="00CD50DA"/>
    <w:rsid w:val="00CD55C9"/>
    <w:rsid w:val="00CD58E5"/>
    <w:rsid w:val="00CD5E92"/>
    <w:rsid w:val="00CD6B3A"/>
    <w:rsid w:val="00CD6D9C"/>
    <w:rsid w:val="00CD6DC8"/>
    <w:rsid w:val="00CD7592"/>
    <w:rsid w:val="00CD79A3"/>
    <w:rsid w:val="00CD7DB4"/>
    <w:rsid w:val="00CD7E48"/>
    <w:rsid w:val="00CD7F18"/>
    <w:rsid w:val="00CE040E"/>
    <w:rsid w:val="00CE04B0"/>
    <w:rsid w:val="00CE0D01"/>
    <w:rsid w:val="00CE1059"/>
    <w:rsid w:val="00CE1AFA"/>
    <w:rsid w:val="00CE1C8A"/>
    <w:rsid w:val="00CE1D4E"/>
    <w:rsid w:val="00CE1D93"/>
    <w:rsid w:val="00CE2177"/>
    <w:rsid w:val="00CE232E"/>
    <w:rsid w:val="00CE25F9"/>
    <w:rsid w:val="00CE25FF"/>
    <w:rsid w:val="00CE28DF"/>
    <w:rsid w:val="00CE2D31"/>
    <w:rsid w:val="00CE3A82"/>
    <w:rsid w:val="00CE3BFC"/>
    <w:rsid w:val="00CE3CB4"/>
    <w:rsid w:val="00CE3CEB"/>
    <w:rsid w:val="00CE3D7C"/>
    <w:rsid w:val="00CE3DBA"/>
    <w:rsid w:val="00CE47CF"/>
    <w:rsid w:val="00CE4FDC"/>
    <w:rsid w:val="00CE51B5"/>
    <w:rsid w:val="00CE53F2"/>
    <w:rsid w:val="00CE56C1"/>
    <w:rsid w:val="00CE583D"/>
    <w:rsid w:val="00CE5F21"/>
    <w:rsid w:val="00CE65C7"/>
    <w:rsid w:val="00CF00DB"/>
    <w:rsid w:val="00CF0C09"/>
    <w:rsid w:val="00CF0D13"/>
    <w:rsid w:val="00CF186A"/>
    <w:rsid w:val="00CF1E72"/>
    <w:rsid w:val="00CF21FA"/>
    <w:rsid w:val="00CF222C"/>
    <w:rsid w:val="00CF22A0"/>
    <w:rsid w:val="00CF2404"/>
    <w:rsid w:val="00CF2687"/>
    <w:rsid w:val="00CF2AF7"/>
    <w:rsid w:val="00CF2FD9"/>
    <w:rsid w:val="00CF30D1"/>
    <w:rsid w:val="00CF3902"/>
    <w:rsid w:val="00CF407B"/>
    <w:rsid w:val="00CF445D"/>
    <w:rsid w:val="00CF4AA0"/>
    <w:rsid w:val="00CF52D2"/>
    <w:rsid w:val="00CF544D"/>
    <w:rsid w:val="00CF59EA"/>
    <w:rsid w:val="00CF647B"/>
    <w:rsid w:val="00CF65E1"/>
    <w:rsid w:val="00CF6891"/>
    <w:rsid w:val="00CF6EE8"/>
    <w:rsid w:val="00CF6F85"/>
    <w:rsid w:val="00CF73DC"/>
    <w:rsid w:val="00CF7643"/>
    <w:rsid w:val="00CF7C68"/>
    <w:rsid w:val="00CF7F75"/>
    <w:rsid w:val="00D017A4"/>
    <w:rsid w:val="00D02010"/>
    <w:rsid w:val="00D0272B"/>
    <w:rsid w:val="00D0284E"/>
    <w:rsid w:val="00D02AF2"/>
    <w:rsid w:val="00D02B0C"/>
    <w:rsid w:val="00D02C81"/>
    <w:rsid w:val="00D033A1"/>
    <w:rsid w:val="00D0394C"/>
    <w:rsid w:val="00D04004"/>
    <w:rsid w:val="00D0420F"/>
    <w:rsid w:val="00D04E69"/>
    <w:rsid w:val="00D05AFD"/>
    <w:rsid w:val="00D05DFE"/>
    <w:rsid w:val="00D05EA7"/>
    <w:rsid w:val="00D0774D"/>
    <w:rsid w:val="00D077BF"/>
    <w:rsid w:val="00D0796E"/>
    <w:rsid w:val="00D07F29"/>
    <w:rsid w:val="00D1130E"/>
    <w:rsid w:val="00D113B4"/>
    <w:rsid w:val="00D1164E"/>
    <w:rsid w:val="00D12139"/>
    <w:rsid w:val="00D121AD"/>
    <w:rsid w:val="00D128FB"/>
    <w:rsid w:val="00D12D3B"/>
    <w:rsid w:val="00D13092"/>
    <w:rsid w:val="00D1333E"/>
    <w:rsid w:val="00D1340D"/>
    <w:rsid w:val="00D139CF"/>
    <w:rsid w:val="00D13A1D"/>
    <w:rsid w:val="00D13CDE"/>
    <w:rsid w:val="00D141A9"/>
    <w:rsid w:val="00D14EFC"/>
    <w:rsid w:val="00D1558B"/>
    <w:rsid w:val="00D15764"/>
    <w:rsid w:val="00D15CA0"/>
    <w:rsid w:val="00D15FAB"/>
    <w:rsid w:val="00D161D4"/>
    <w:rsid w:val="00D165E1"/>
    <w:rsid w:val="00D165FC"/>
    <w:rsid w:val="00D166A5"/>
    <w:rsid w:val="00D1671E"/>
    <w:rsid w:val="00D16BCA"/>
    <w:rsid w:val="00D16BDE"/>
    <w:rsid w:val="00D16BEB"/>
    <w:rsid w:val="00D16D36"/>
    <w:rsid w:val="00D1712E"/>
    <w:rsid w:val="00D177C4"/>
    <w:rsid w:val="00D17893"/>
    <w:rsid w:val="00D17A7E"/>
    <w:rsid w:val="00D17F4F"/>
    <w:rsid w:val="00D20198"/>
    <w:rsid w:val="00D20502"/>
    <w:rsid w:val="00D20A6E"/>
    <w:rsid w:val="00D20BD0"/>
    <w:rsid w:val="00D213E6"/>
    <w:rsid w:val="00D2163B"/>
    <w:rsid w:val="00D21845"/>
    <w:rsid w:val="00D21974"/>
    <w:rsid w:val="00D223D7"/>
    <w:rsid w:val="00D22428"/>
    <w:rsid w:val="00D22D8F"/>
    <w:rsid w:val="00D22F2C"/>
    <w:rsid w:val="00D2315E"/>
    <w:rsid w:val="00D2322F"/>
    <w:rsid w:val="00D235DE"/>
    <w:rsid w:val="00D23757"/>
    <w:rsid w:val="00D2377B"/>
    <w:rsid w:val="00D23AB7"/>
    <w:rsid w:val="00D23C4B"/>
    <w:rsid w:val="00D244D3"/>
    <w:rsid w:val="00D24DF8"/>
    <w:rsid w:val="00D259F7"/>
    <w:rsid w:val="00D25BF7"/>
    <w:rsid w:val="00D25C30"/>
    <w:rsid w:val="00D264E4"/>
    <w:rsid w:val="00D26E54"/>
    <w:rsid w:val="00D270BC"/>
    <w:rsid w:val="00D27616"/>
    <w:rsid w:val="00D2781E"/>
    <w:rsid w:val="00D27E40"/>
    <w:rsid w:val="00D3042B"/>
    <w:rsid w:val="00D30561"/>
    <w:rsid w:val="00D306CC"/>
    <w:rsid w:val="00D308BA"/>
    <w:rsid w:val="00D30C4D"/>
    <w:rsid w:val="00D30F94"/>
    <w:rsid w:val="00D3115B"/>
    <w:rsid w:val="00D31DF5"/>
    <w:rsid w:val="00D32901"/>
    <w:rsid w:val="00D32B56"/>
    <w:rsid w:val="00D339AA"/>
    <w:rsid w:val="00D33DD1"/>
    <w:rsid w:val="00D33F97"/>
    <w:rsid w:val="00D34644"/>
    <w:rsid w:val="00D35276"/>
    <w:rsid w:val="00D3557D"/>
    <w:rsid w:val="00D3559A"/>
    <w:rsid w:val="00D3574F"/>
    <w:rsid w:val="00D35E8F"/>
    <w:rsid w:val="00D35F25"/>
    <w:rsid w:val="00D3642F"/>
    <w:rsid w:val="00D365B0"/>
    <w:rsid w:val="00D36B7E"/>
    <w:rsid w:val="00D36B9C"/>
    <w:rsid w:val="00D36C49"/>
    <w:rsid w:val="00D36D09"/>
    <w:rsid w:val="00D36D8E"/>
    <w:rsid w:val="00D3762E"/>
    <w:rsid w:val="00D378DF"/>
    <w:rsid w:val="00D37AFF"/>
    <w:rsid w:val="00D37EA9"/>
    <w:rsid w:val="00D408FE"/>
    <w:rsid w:val="00D40DA3"/>
    <w:rsid w:val="00D41231"/>
    <w:rsid w:val="00D41484"/>
    <w:rsid w:val="00D41B1A"/>
    <w:rsid w:val="00D41E4C"/>
    <w:rsid w:val="00D4245F"/>
    <w:rsid w:val="00D4273B"/>
    <w:rsid w:val="00D42941"/>
    <w:rsid w:val="00D42AE1"/>
    <w:rsid w:val="00D43C82"/>
    <w:rsid w:val="00D44452"/>
    <w:rsid w:val="00D44A05"/>
    <w:rsid w:val="00D45286"/>
    <w:rsid w:val="00D452E6"/>
    <w:rsid w:val="00D4533A"/>
    <w:rsid w:val="00D45712"/>
    <w:rsid w:val="00D45A7C"/>
    <w:rsid w:val="00D46357"/>
    <w:rsid w:val="00D46B57"/>
    <w:rsid w:val="00D46C28"/>
    <w:rsid w:val="00D47020"/>
    <w:rsid w:val="00D470D8"/>
    <w:rsid w:val="00D4765E"/>
    <w:rsid w:val="00D4787C"/>
    <w:rsid w:val="00D47B53"/>
    <w:rsid w:val="00D51B6A"/>
    <w:rsid w:val="00D52458"/>
    <w:rsid w:val="00D528B8"/>
    <w:rsid w:val="00D52A0B"/>
    <w:rsid w:val="00D53779"/>
    <w:rsid w:val="00D539B4"/>
    <w:rsid w:val="00D53C97"/>
    <w:rsid w:val="00D54977"/>
    <w:rsid w:val="00D549BF"/>
    <w:rsid w:val="00D54CCF"/>
    <w:rsid w:val="00D55156"/>
    <w:rsid w:val="00D5572A"/>
    <w:rsid w:val="00D55775"/>
    <w:rsid w:val="00D5593A"/>
    <w:rsid w:val="00D55D3F"/>
    <w:rsid w:val="00D5656A"/>
    <w:rsid w:val="00D567E8"/>
    <w:rsid w:val="00D57528"/>
    <w:rsid w:val="00D57B27"/>
    <w:rsid w:val="00D60208"/>
    <w:rsid w:val="00D602A8"/>
    <w:rsid w:val="00D60533"/>
    <w:rsid w:val="00D60826"/>
    <w:rsid w:val="00D60881"/>
    <w:rsid w:val="00D60EBC"/>
    <w:rsid w:val="00D610C8"/>
    <w:rsid w:val="00D61497"/>
    <w:rsid w:val="00D614E6"/>
    <w:rsid w:val="00D61F4D"/>
    <w:rsid w:val="00D62564"/>
    <w:rsid w:val="00D62735"/>
    <w:rsid w:val="00D63003"/>
    <w:rsid w:val="00D63041"/>
    <w:rsid w:val="00D6346A"/>
    <w:rsid w:val="00D63971"/>
    <w:rsid w:val="00D63F1B"/>
    <w:rsid w:val="00D644D1"/>
    <w:rsid w:val="00D64A52"/>
    <w:rsid w:val="00D6539A"/>
    <w:rsid w:val="00D65449"/>
    <w:rsid w:val="00D657EF"/>
    <w:rsid w:val="00D658A8"/>
    <w:rsid w:val="00D65E42"/>
    <w:rsid w:val="00D65F9A"/>
    <w:rsid w:val="00D664BD"/>
    <w:rsid w:val="00D66622"/>
    <w:rsid w:val="00D66668"/>
    <w:rsid w:val="00D66D67"/>
    <w:rsid w:val="00D6741A"/>
    <w:rsid w:val="00D6766D"/>
    <w:rsid w:val="00D704CB"/>
    <w:rsid w:val="00D706E1"/>
    <w:rsid w:val="00D712E2"/>
    <w:rsid w:val="00D715F6"/>
    <w:rsid w:val="00D7285E"/>
    <w:rsid w:val="00D72A65"/>
    <w:rsid w:val="00D72E7F"/>
    <w:rsid w:val="00D730B0"/>
    <w:rsid w:val="00D738E1"/>
    <w:rsid w:val="00D73E13"/>
    <w:rsid w:val="00D74345"/>
    <w:rsid w:val="00D748F5"/>
    <w:rsid w:val="00D74F7A"/>
    <w:rsid w:val="00D75199"/>
    <w:rsid w:val="00D75474"/>
    <w:rsid w:val="00D75B32"/>
    <w:rsid w:val="00D75D13"/>
    <w:rsid w:val="00D76ADF"/>
    <w:rsid w:val="00D77086"/>
    <w:rsid w:val="00D777BC"/>
    <w:rsid w:val="00D77B50"/>
    <w:rsid w:val="00D809A3"/>
    <w:rsid w:val="00D80B92"/>
    <w:rsid w:val="00D80CDB"/>
    <w:rsid w:val="00D81298"/>
    <w:rsid w:val="00D818A2"/>
    <w:rsid w:val="00D81928"/>
    <w:rsid w:val="00D819A4"/>
    <w:rsid w:val="00D81D55"/>
    <w:rsid w:val="00D82B09"/>
    <w:rsid w:val="00D82C8B"/>
    <w:rsid w:val="00D82D03"/>
    <w:rsid w:val="00D82F98"/>
    <w:rsid w:val="00D83934"/>
    <w:rsid w:val="00D8395B"/>
    <w:rsid w:val="00D84697"/>
    <w:rsid w:val="00D84C6B"/>
    <w:rsid w:val="00D851F2"/>
    <w:rsid w:val="00D85669"/>
    <w:rsid w:val="00D86255"/>
    <w:rsid w:val="00D862E4"/>
    <w:rsid w:val="00D863D4"/>
    <w:rsid w:val="00D86AE4"/>
    <w:rsid w:val="00D86D98"/>
    <w:rsid w:val="00D87063"/>
    <w:rsid w:val="00D9063C"/>
    <w:rsid w:val="00D90994"/>
    <w:rsid w:val="00D90AFB"/>
    <w:rsid w:val="00D91101"/>
    <w:rsid w:val="00D911FD"/>
    <w:rsid w:val="00D91416"/>
    <w:rsid w:val="00D92752"/>
    <w:rsid w:val="00D92CB7"/>
    <w:rsid w:val="00D933ED"/>
    <w:rsid w:val="00D94C07"/>
    <w:rsid w:val="00D9551A"/>
    <w:rsid w:val="00D95520"/>
    <w:rsid w:val="00D95554"/>
    <w:rsid w:val="00D963F6"/>
    <w:rsid w:val="00D9661E"/>
    <w:rsid w:val="00D967ED"/>
    <w:rsid w:val="00D96EA5"/>
    <w:rsid w:val="00D96ECA"/>
    <w:rsid w:val="00D97075"/>
    <w:rsid w:val="00D97A3A"/>
    <w:rsid w:val="00D97C46"/>
    <w:rsid w:val="00DA005B"/>
    <w:rsid w:val="00DA16C6"/>
    <w:rsid w:val="00DA1740"/>
    <w:rsid w:val="00DA1851"/>
    <w:rsid w:val="00DA1D3A"/>
    <w:rsid w:val="00DA1D4A"/>
    <w:rsid w:val="00DA2803"/>
    <w:rsid w:val="00DA290A"/>
    <w:rsid w:val="00DA2D39"/>
    <w:rsid w:val="00DA2DCA"/>
    <w:rsid w:val="00DA344F"/>
    <w:rsid w:val="00DA3C00"/>
    <w:rsid w:val="00DA3D13"/>
    <w:rsid w:val="00DA3F73"/>
    <w:rsid w:val="00DA41D6"/>
    <w:rsid w:val="00DA4A68"/>
    <w:rsid w:val="00DA5054"/>
    <w:rsid w:val="00DA6537"/>
    <w:rsid w:val="00DA7113"/>
    <w:rsid w:val="00DA7118"/>
    <w:rsid w:val="00DA76CF"/>
    <w:rsid w:val="00DA79D1"/>
    <w:rsid w:val="00DB0139"/>
    <w:rsid w:val="00DB01F5"/>
    <w:rsid w:val="00DB03F4"/>
    <w:rsid w:val="00DB03FE"/>
    <w:rsid w:val="00DB045E"/>
    <w:rsid w:val="00DB0A4C"/>
    <w:rsid w:val="00DB0AFF"/>
    <w:rsid w:val="00DB0E50"/>
    <w:rsid w:val="00DB11C1"/>
    <w:rsid w:val="00DB1B8E"/>
    <w:rsid w:val="00DB1C84"/>
    <w:rsid w:val="00DB2BBF"/>
    <w:rsid w:val="00DB3442"/>
    <w:rsid w:val="00DB4952"/>
    <w:rsid w:val="00DB4D9D"/>
    <w:rsid w:val="00DB5137"/>
    <w:rsid w:val="00DB51B0"/>
    <w:rsid w:val="00DB5C54"/>
    <w:rsid w:val="00DB5F5B"/>
    <w:rsid w:val="00DB6036"/>
    <w:rsid w:val="00DB630F"/>
    <w:rsid w:val="00DB649A"/>
    <w:rsid w:val="00DB64BB"/>
    <w:rsid w:val="00DB750E"/>
    <w:rsid w:val="00DB75E7"/>
    <w:rsid w:val="00DB7831"/>
    <w:rsid w:val="00DB7F97"/>
    <w:rsid w:val="00DC01B0"/>
    <w:rsid w:val="00DC0407"/>
    <w:rsid w:val="00DC0966"/>
    <w:rsid w:val="00DC0A8B"/>
    <w:rsid w:val="00DC0B9A"/>
    <w:rsid w:val="00DC0D09"/>
    <w:rsid w:val="00DC1475"/>
    <w:rsid w:val="00DC1598"/>
    <w:rsid w:val="00DC15E9"/>
    <w:rsid w:val="00DC181E"/>
    <w:rsid w:val="00DC1947"/>
    <w:rsid w:val="00DC21EF"/>
    <w:rsid w:val="00DC297E"/>
    <w:rsid w:val="00DC307C"/>
    <w:rsid w:val="00DC3222"/>
    <w:rsid w:val="00DC3AEE"/>
    <w:rsid w:val="00DC4157"/>
    <w:rsid w:val="00DC4747"/>
    <w:rsid w:val="00DC4FB8"/>
    <w:rsid w:val="00DC56E0"/>
    <w:rsid w:val="00DC57C3"/>
    <w:rsid w:val="00DC58BD"/>
    <w:rsid w:val="00DC5B1F"/>
    <w:rsid w:val="00DC6245"/>
    <w:rsid w:val="00DC6308"/>
    <w:rsid w:val="00DC656D"/>
    <w:rsid w:val="00DC6FE4"/>
    <w:rsid w:val="00DC7D79"/>
    <w:rsid w:val="00DC7E0C"/>
    <w:rsid w:val="00DD0230"/>
    <w:rsid w:val="00DD0AED"/>
    <w:rsid w:val="00DD0AF9"/>
    <w:rsid w:val="00DD0B9A"/>
    <w:rsid w:val="00DD129C"/>
    <w:rsid w:val="00DD23DA"/>
    <w:rsid w:val="00DD2B1A"/>
    <w:rsid w:val="00DD2D98"/>
    <w:rsid w:val="00DD3A29"/>
    <w:rsid w:val="00DD3BFF"/>
    <w:rsid w:val="00DD3FA4"/>
    <w:rsid w:val="00DD40A1"/>
    <w:rsid w:val="00DD46E0"/>
    <w:rsid w:val="00DD4A4E"/>
    <w:rsid w:val="00DD4CA8"/>
    <w:rsid w:val="00DD6899"/>
    <w:rsid w:val="00DD6961"/>
    <w:rsid w:val="00DD6BAB"/>
    <w:rsid w:val="00DD6CBB"/>
    <w:rsid w:val="00DD6DB4"/>
    <w:rsid w:val="00DD716E"/>
    <w:rsid w:val="00DD7A77"/>
    <w:rsid w:val="00DD7DF8"/>
    <w:rsid w:val="00DE047F"/>
    <w:rsid w:val="00DE089D"/>
    <w:rsid w:val="00DE0A83"/>
    <w:rsid w:val="00DE183D"/>
    <w:rsid w:val="00DE19BA"/>
    <w:rsid w:val="00DE25AC"/>
    <w:rsid w:val="00DE332F"/>
    <w:rsid w:val="00DE3CF6"/>
    <w:rsid w:val="00DE3D2E"/>
    <w:rsid w:val="00DE3FF2"/>
    <w:rsid w:val="00DE4FCF"/>
    <w:rsid w:val="00DE53C4"/>
    <w:rsid w:val="00DE5725"/>
    <w:rsid w:val="00DE5AA6"/>
    <w:rsid w:val="00DE7170"/>
    <w:rsid w:val="00DE7278"/>
    <w:rsid w:val="00DE75C7"/>
    <w:rsid w:val="00DE76B4"/>
    <w:rsid w:val="00DE7868"/>
    <w:rsid w:val="00DE7DE6"/>
    <w:rsid w:val="00DF017C"/>
    <w:rsid w:val="00DF06BD"/>
    <w:rsid w:val="00DF06E8"/>
    <w:rsid w:val="00DF10D3"/>
    <w:rsid w:val="00DF129A"/>
    <w:rsid w:val="00DF1331"/>
    <w:rsid w:val="00DF133F"/>
    <w:rsid w:val="00DF175B"/>
    <w:rsid w:val="00DF24A1"/>
    <w:rsid w:val="00DF2602"/>
    <w:rsid w:val="00DF3C65"/>
    <w:rsid w:val="00DF3CEB"/>
    <w:rsid w:val="00DF3F6F"/>
    <w:rsid w:val="00DF42C0"/>
    <w:rsid w:val="00DF4BF5"/>
    <w:rsid w:val="00DF56BE"/>
    <w:rsid w:val="00DF583F"/>
    <w:rsid w:val="00DF59AF"/>
    <w:rsid w:val="00DF5D49"/>
    <w:rsid w:val="00DF62AA"/>
    <w:rsid w:val="00DF64E2"/>
    <w:rsid w:val="00DF683B"/>
    <w:rsid w:val="00DF68E3"/>
    <w:rsid w:val="00DF6981"/>
    <w:rsid w:val="00DF6FCA"/>
    <w:rsid w:val="00DF7192"/>
    <w:rsid w:val="00DF78B9"/>
    <w:rsid w:val="00DF79CA"/>
    <w:rsid w:val="00DF7CA7"/>
    <w:rsid w:val="00E00672"/>
    <w:rsid w:val="00E0087B"/>
    <w:rsid w:val="00E00E7E"/>
    <w:rsid w:val="00E0154B"/>
    <w:rsid w:val="00E01737"/>
    <w:rsid w:val="00E01CAC"/>
    <w:rsid w:val="00E01DE7"/>
    <w:rsid w:val="00E0227D"/>
    <w:rsid w:val="00E02797"/>
    <w:rsid w:val="00E027D0"/>
    <w:rsid w:val="00E029FA"/>
    <w:rsid w:val="00E02D02"/>
    <w:rsid w:val="00E02D0C"/>
    <w:rsid w:val="00E0321E"/>
    <w:rsid w:val="00E032D5"/>
    <w:rsid w:val="00E03A1A"/>
    <w:rsid w:val="00E03F60"/>
    <w:rsid w:val="00E04055"/>
    <w:rsid w:val="00E052BD"/>
    <w:rsid w:val="00E05483"/>
    <w:rsid w:val="00E058B3"/>
    <w:rsid w:val="00E05913"/>
    <w:rsid w:val="00E05988"/>
    <w:rsid w:val="00E059A0"/>
    <w:rsid w:val="00E05C5D"/>
    <w:rsid w:val="00E06EC1"/>
    <w:rsid w:val="00E07063"/>
    <w:rsid w:val="00E070AD"/>
    <w:rsid w:val="00E07406"/>
    <w:rsid w:val="00E0780B"/>
    <w:rsid w:val="00E07B1A"/>
    <w:rsid w:val="00E07EA3"/>
    <w:rsid w:val="00E100C7"/>
    <w:rsid w:val="00E10761"/>
    <w:rsid w:val="00E1076D"/>
    <w:rsid w:val="00E10F77"/>
    <w:rsid w:val="00E10FCA"/>
    <w:rsid w:val="00E1182F"/>
    <w:rsid w:val="00E11AA1"/>
    <w:rsid w:val="00E11C97"/>
    <w:rsid w:val="00E11E30"/>
    <w:rsid w:val="00E124C6"/>
    <w:rsid w:val="00E126CE"/>
    <w:rsid w:val="00E12857"/>
    <w:rsid w:val="00E12AFA"/>
    <w:rsid w:val="00E12D43"/>
    <w:rsid w:val="00E12ECA"/>
    <w:rsid w:val="00E12EE6"/>
    <w:rsid w:val="00E1304C"/>
    <w:rsid w:val="00E130C0"/>
    <w:rsid w:val="00E13245"/>
    <w:rsid w:val="00E132A0"/>
    <w:rsid w:val="00E135A9"/>
    <w:rsid w:val="00E13656"/>
    <w:rsid w:val="00E13770"/>
    <w:rsid w:val="00E14203"/>
    <w:rsid w:val="00E142D0"/>
    <w:rsid w:val="00E14842"/>
    <w:rsid w:val="00E14D2A"/>
    <w:rsid w:val="00E15A8F"/>
    <w:rsid w:val="00E15D04"/>
    <w:rsid w:val="00E15FEE"/>
    <w:rsid w:val="00E1643B"/>
    <w:rsid w:val="00E17E6B"/>
    <w:rsid w:val="00E17F15"/>
    <w:rsid w:val="00E2033C"/>
    <w:rsid w:val="00E216B1"/>
    <w:rsid w:val="00E21976"/>
    <w:rsid w:val="00E21AD5"/>
    <w:rsid w:val="00E21E3B"/>
    <w:rsid w:val="00E232EB"/>
    <w:rsid w:val="00E23832"/>
    <w:rsid w:val="00E239B8"/>
    <w:rsid w:val="00E23AD9"/>
    <w:rsid w:val="00E242A6"/>
    <w:rsid w:val="00E244F8"/>
    <w:rsid w:val="00E24DC9"/>
    <w:rsid w:val="00E24DDD"/>
    <w:rsid w:val="00E24F9F"/>
    <w:rsid w:val="00E25063"/>
    <w:rsid w:val="00E250D3"/>
    <w:rsid w:val="00E25B8E"/>
    <w:rsid w:val="00E2654C"/>
    <w:rsid w:val="00E26861"/>
    <w:rsid w:val="00E26A8C"/>
    <w:rsid w:val="00E273CD"/>
    <w:rsid w:val="00E30204"/>
    <w:rsid w:val="00E307D9"/>
    <w:rsid w:val="00E31515"/>
    <w:rsid w:val="00E31C15"/>
    <w:rsid w:val="00E31C3A"/>
    <w:rsid w:val="00E31C4D"/>
    <w:rsid w:val="00E320A5"/>
    <w:rsid w:val="00E3210A"/>
    <w:rsid w:val="00E32EA0"/>
    <w:rsid w:val="00E32FDE"/>
    <w:rsid w:val="00E33307"/>
    <w:rsid w:val="00E33995"/>
    <w:rsid w:val="00E3419E"/>
    <w:rsid w:val="00E344CF"/>
    <w:rsid w:val="00E34A90"/>
    <w:rsid w:val="00E34F3C"/>
    <w:rsid w:val="00E34F51"/>
    <w:rsid w:val="00E35489"/>
    <w:rsid w:val="00E3579F"/>
    <w:rsid w:val="00E35875"/>
    <w:rsid w:val="00E35FD6"/>
    <w:rsid w:val="00E36790"/>
    <w:rsid w:val="00E36C1B"/>
    <w:rsid w:val="00E3767D"/>
    <w:rsid w:val="00E377AE"/>
    <w:rsid w:val="00E37A2E"/>
    <w:rsid w:val="00E40BE8"/>
    <w:rsid w:val="00E41F24"/>
    <w:rsid w:val="00E4203E"/>
    <w:rsid w:val="00E4208D"/>
    <w:rsid w:val="00E42206"/>
    <w:rsid w:val="00E42393"/>
    <w:rsid w:val="00E427B5"/>
    <w:rsid w:val="00E442BD"/>
    <w:rsid w:val="00E44A12"/>
    <w:rsid w:val="00E4517E"/>
    <w:rsid w:val="00E451F9"/>
    <w:rsid w:val="00E453BF"/>
    <w:rsid w:val="00E455B4"/>
    <w:rsid w:val="00E459B6"/>
    <w:rsid w:val="00E459BF"/>
    <w:rsid w:val="00E45B30"/>
    <w:rsid w:val="00E460FD"/>
    <w:rsid w:val="00E4616B"/>
    <w:rsid w:val="00E4647E"/>
    <w:rsid w:val="00E47EDA"/>
    <w:rsid w:val="00E505DC"/>
    <w:rsid w:val="00E50E48"/>
    <w:rsid w:val="00E50F96"/>
    <w:rsid w:val="00E51340"/>
    <w:rsid w:val="00E5157A"/>
    <w:rsid w:val="00E51A0B"/>
    <w:rsid w:val="00E51F31"/>
    <w:rsid w:val="00E5226A"/>
    <w:rsid w:val="00E52788"/>
    <w:rsid w:val="00E529CE"/>
    <w:rsid w:val="00E52E35"/>
    <w:rsid w:val="00E52FE6"/>
    <w:rsid w:val="00E552B8"/>
    <w:rsid w:val="00E558D7"/>
    <w:rsid w:val="00E55DD7"/>
    <w:rsid w:val="00E55F2A"/>
    <w:rsid w:val="00E56F67"/>
    <w:rsid w:val="00E56FEF"/>
    <w:rsid w:val="00E57000"/>
    <w:rsid w:val="00E57227"/>
    <w:rsid w:val="00E576ED"/>
    <w:rsid w:val="00E577E3"/>
    <w:rsid w:val="00E57994"/>
    <w:rsid w:val="00E57EE3"/>
    <w:rsid w:val="00E6001C"/>
    <w:rsid w:val="00E60794"/>
    <w:rsid w:val="00E60A27"/>
    <w:rsid w:val="00E60B95"/>
    <w:rsid w:val="00E6155E"/>
    <w:rsid w:val="00E619E4"/>
    <w:rsid w:val="00E61AFB"/>
    <w:rsid w:val="00E62850"/>
    <w:rsid w:val="00E62B32"/>
    <w:rsid w:val="00E62F74"/>
    <w:rsid w:val="00E631B9"/>
    <w:rsid w:val="00E638E9"/>
    <w:rsid w:val="00E6476B"/>
    <w:rsid w:val="00E650FF"/>
    <w:rsid w:val="00E657E3"/>
    <w:rsid w:val="00E65840"/>
    <w:rsid w:val="00E66A91"/>
    <w:rsid w:val="00E66F62"/>
    <w:rsid w:val="00E67595"/>
    <w:rsid w:val="00E67671"/>
    <w:rsid w:val="00E677B9"/>
    <w:rsid w:val="00E67F1E"/>
    <w:rsid w:val="00E704F3"/>
    <w:rsid w:val="00E70551"/>
    <w:rsid w:val="00E706E5"/>
    <w:rsid w:val="00E71093"/>
    <w:rsid w:val="00E717B7"/>
    <w:rsid w:val="00E717C4"/>
    <w:rsid w:val="00E71996"/>
    <w:rsid w:val="00E71B94"/>
    <w:rsid w:val="00E71C67"/>
    <w:rsid w:val="00E72080"/>
    <w:rsid w:val="00E72160"/>
    <w:rsid w:val="00E72E5F"/>
    <w:rsid w:val="00E73A45"/>
    <w:rsid w:val="00E73C67"/>
    <w:rsid w:val="00E745CD"/>
    <w:rsid w:val="00E75AFD"/>
    <w:rsid w:val="00E75B58"/>
    <w:rsid w:val="00E75CAF"/>
    <w:rsid w:val="00E761AC"/>
    <w:rsid w:val="00E763D1"/>
    <w:rsid w:val="00E7746E"/>
    <w:rsid w:val="00E77513"/>
    <w:rsid w:val="00E77A96"/>
    <w:rsid w:val="00E8007B"/>
    <w:rsid w:val="00E80181"/>
    <w:rsid w:val="00E8079E"/>
    <w:rsid w:val="00E80BE3"/>
    <w:rsid w:val="00E81CA3"/>
    <w:rsid w:val="00E82069"/>
    <w:rsid w:val="00E8212D"/>
    <w:rsid w:val="00E82353"/>
    <w:rsid w:val="00E825A7"/>
    <w:rsid w:val="00E8286C"/>
    <w:rsid w:val="00E8362E"/>
    <w:rsid w:val="00E83A1C"/>
    <w:rsid w:val="00E83D41"/>
    <w:rsid w:val="00E841BA"/>
    <w:rsid w:val="00E844E9"/>
    <w:rsid w:val="00E845B4"/>
    <w:rsid w:val="00E847D2"/>
    <w:rsid w:val="00E84A12"/>
    <w:rsid w:val="00E84E4F"/>
    <w:rsid w:val="00E8504F"/>
    <w:rsid w:val="00E8669B"/>
    <w:rsid w:val="00E867BE"/>
    <w:rsid w:val="00E87EC9"/>
    <w:rsid w:val="00E9080B"/>
    <w:rsid w:val="00E90E96"/>
    <w:rsid w:val="00E91410"/>
    <w:rsid w:val="00E9158A"/>
    <w:rsid w:val="00E91BEB"/>
    <w:rsid w:val="00E92565"/>
    <w:rsid w:val="00E92718"/>
    <w:rsid w:val="00E9339B"/>
    <w:rsid w:val="00E96019"/>
    <w:rsid w:val="00E96860"/>
    <w:rsid w:val="00E96931"/>
    <w:rsid w:val="00E96BD4"/>
    <w:rsid w:val="00E96D1A"/>
    <w:rsid w:val="00E9738A"/>
    <w:rsid w:val="00E9741F"/>
    <w:rsid w:val="00E97778"/>
    <w:rsid w:val="00E9796B"/>
    <w:rsid w:val="00EA01AE"/>
    <w:rsid w:val="00EA0315"/>
    <w:rsid w:val="00EA03A9"/>
    <w:rsid w:val="00EA0544"/>
    <w:rsid w:val="00EA05CA"/>
    <w:rsid w:val="00EA0C8C"/>
    <w:rsid w:val="00EA0FC2"/>
    <w:rsid w:val="00EA1107"/>
    <w:rsid w:val="00EA1150"/>
    <w:rsid w:val="00EA2008"/>
    <w:rsid w:val="00EA2396"/>
    <w:rsid w:val="00EA2860"/>
    <w:rsid w:val="00EA29D1"/>
    <w:rsid w:val="00EA2C80"/>
    <w:rsid w:val="00EA30B3"/>
    <w:rsid w:val="00EA3126"/>
    <w:rsid w:val="00EA4191"/>
    <w:rsid w:val="00EA4520"/>
    <w:rsid w:val="00EA491A"/>
    <w:rsid w:val="00EA4B35"/>
    <w:rsid w:val="00EA4C34"/>
    <w:rsid w:val="00EA4E8D"/>
    <w:rsid w:val="00EA4FB7"/>
    <w:rsid w:val="00EA52CB"/>
    <w:rsid w:val="00EA5436"/>
    <w:rsid w:val="00EA55CF"/>
    <w:rsid w:val="00EA5ED8"/>
    <w:rsid w:val="00EA617B"/>
    <w:rsid w:val="00EA63A2"/>
    <w:rsid w:val="00EA6487"/>
    <w:rsid w:val="00EA64C5"/>
    <w:rsid w:val="00EA655D"/>
    <w:rsid w:val="00EA6CBF"/>
    <w:rsid w:val="00EA73C7"/>
    <w:rsid w:val="00EA7707"/>
    <w:rsid w:val="00EA7935"/>
    <w:rsid w:val="00EA79EA"/>
    <w:rsid w:val="00EA7B1B"/>
    <w:rsid w:val="00EA7C41"/>
    <w:rsid w:val="00EA7EF5"/>
    <w:rsid w:val="00EB0369"/>
    <w:rsid w:val="00EB0381"/>
    <w:rsid w:val="00EB05CF"/>
    <w:rsid w:val="00EB06E3"/>
    <w:rsid w:val="00EB0B44"/>
    <w:rsid w:val="00EB0EFD"/>
    <w:rsid w:val="00EB1086"/>
    <w:rsid w:val="00EB1807"/>
    <w:rsid w:val="00EB1963"/>
    <w:rsid w:val="00EB1A3A"/>
    <w:rsid w:val="00EB1D7F"/>
    <w:rsid w:val="00EB24DE"/>
    <w:rsid w:val="00EB2AFA"/>
    <w:rsid w:val="00EB2C17"/>
    <w:rsid w:val="00EB2D5A"/>
    <w:rsid w:val="00EB302A"/>
    <w:rsid w:val="00EB3563"/>
    <w:rsid w:val="00EB36B6"/>
    <w:rsid w:val="00EB3784"/>
    <w:rsid w:val="00EB3DD2"/>
    <w:rsid w:val="00EB42EF"/>
    <w:rsid w:val="00EB4515"/>
    <w:rsid w:val="00EB470D"/>
    <w:rsid w:val="00EB4965"/>
    <w:rsid w:val="00EB514F"/>
    <w:rsid w:val="00EB51E4"/>
    <w:rsid w:val="00EB57E5"/>
    <w:rsid w:val="00EB59FF"/>
    <w:rsid w:val="00EB5B7D"/>
    <w:rsid w:val="00EB635D"/>
    <w:rsid w:val="00EB66F3"/>
    <w:rsid w:val="00EB6A0A"/>
    <w:rsid w:val="00EB6A9E"/>
    <w:rsid w:val="00EB6DBF"/>
    <w:rsid w:val="00EB7305"/>
    <w:rsid w:val="00EB7507"/>
    <w:rsid w:val="00EB78F5"/>
    <w:rsid w:val="00EB7BC2"/>
    <w:rsid w:val="00EB7F67"/>
    <w:rsid w:val="00EC0396"/>
    <w:rsid w:val="00EC05B5"/>
    <w:rsid w:val="00EC0BC8"/>
    <w:rsid w:val="00EC0D7C"/>
    <w:rsid w:val="00EC142D"/>
    <w:rsid w:val="00EC1499"/>
    <w:rsid w:val="00EC14C9"/>
    <w:rsid w:val="00EC2556"/>
    <w:rsid w:val="00EC2B11"/>
    <w:rsid w:val="00EC3461"/>
    <w:rsid w:val="00EC34BE"/>
    <w:rsid w:val="00EC3565"/>
    <w:rsid w:val="00EC36A7"/>
    <w:rsid w:val="00EC3833"/>
    <w:rsid w:val="00EC44F9"/>
    <w:rsid w:val="00EC4697"/>
    <w:rsid w:val="00EC4BBA"/>
    <w:rsid w:val="00EC4FE2"/>
    <w:rsid w:val="00EC55F6"/>
    <w:rsid w:val="00EC5699"/>
    <w:rsid w:val="00EC56C9"/>
    <w:rsid w:val="00EC5729"/>
    <w:rsid w:val="00EC57F4"/>
    <w:rsid w:val="00EC60AA"/>
    <w:rsid w:val="00EC62EA"/>
    <w:rsid w:val="00EC6325"/>
    <w:rsid w:val="00EC662D"/>
    <w:rsid w:val="00EC68ED"/>
    <w:rsid w:val="00EC6923"/>
    <w:rsid w:val="00EC6BE3"/>
    <w:rsid w:val="00EC702F"/>
    <w:rsid w:val="00EC74B3"/>
    <w:rsid w:val="00EC77D1"/>
    <w:rsid w:val="00EC77EF"/>
    <w:rsid w:val="00EC79AB"/>
    <w:rsid w:val="00EC79CB"/>
    <w:rsid w:val="00EC7B35"/>
    <w:rsid w:val="00EC7C15"/>
    <w:rsid w:val="00EC7E25"/>
    <w:rsid w:val="00ED02B9"/>
    <w:rsid w:val="00ED0853"/>
    <w:rsid w:val="00ED0912"/>
    <w:rsid w:val="00ED0FB3"/>
    <w:rsid w:val="00ED1882"/>
    <w:rsid w:val="00ED19E9"/>
    <w:rsid w:val="00ED1E91"/>
    <w:rsid w:val="00ED3975"/>
    <w:rsid w:val="00ED400A"/>
    <w:rsid w:val="00ED42F2"/>
    <w:rsid w:val="00ED463F"/>
    <w:rsid w:val="00ED48D7"/>
    <w:rsid w:val="00ED4D6D"/>
    <w:rsid w:val="00ED4EE2"/>
    <w:rsid w:val="00ED515A"/>
    <w:rsid w:val="00ED5677"/>
    <w:rsid w:val="00ED6207"/>
    <w:rsid w:val="00ED6279"/>
    <w:rsid w:val="00ED67A0"/>
    <w:rsid w:val="00ED67A6"/>
    <w:rsid w:val="00ED67BB"/>
    <w:rsid w:val="00ED6A03"/>
    <w:rsid w:val="00ED6B0D"/>
    <w:rsid w:val="00ED7009"/>
    <w:rsid w:val="00ED719C"/>
    <w:rsid w:val="00ED72D6"/>
    <w:rsid w:val="00ED756D"/>
    <w:rsid w:val="00ED7664"/>
    <w:rsid w:val="00ED7897"/>
    <w:rsid w:val="00ED7926"/>
    <w:rsid w:val="00EE00D5"/>
    <w:rsid w:val="00EE0B0A"/>
    <w:rsid w:val="00EE0BBF"/>
    <w:rsid w:val="00EE0CD6"/>
    <w:rsid w:val="00EE0D7E"/>
    <w:rsid w:val="00EE0FEF"/>
    <w:rsid w:val="00EE12A7"/>
    <w:rsid w:val="00EE1334"/>
    <w:rsid w:val="00EE1739"/>
    <w:rsid w:val="00EE180F"/>
    <w:rsid w:val="00EE24E0"/>
    <w:rsid w:val="00EE2762"/>
    <w:rsid w:val="00EE2F7D"/>
    <w:rsid w:val="00EE304D"/>
    <w:rsid w:val="00EE366A"/>
    <w:rsid w:val="00EE4526"/>
    <w:rsid w:val="00EE4CDF"/>
    <w:rsid w:val="00EE4DE9"/>
    <w:rsid w:val="00EE4FC0"/>
    <w:rsid w:val="00EE5289"/>
    <w:rsid w:val="00EE57D4"/>
    <w:rsid w:val="00EE5F8C"/>
    <w:rsid w:val="00EE6BA7"/>
    <w:rsid w:val="00EE7095"/>
    <w:rsid w:val="00EF00B4"/>
    <w:rsid w:val="00EF04F4"/>
    <w:rsid w:val="00EF0C59"/>
    <w:rsid w:val="00EF0DD4"/>
    <w:rsid w:val="00EF12D1"/>
    <w:rsid w:val="00EF132B"/>
    <w:rsid w:val="00EF2189"/>
    <w:rsid w:val="00EF2C2E"/>
    <w:rsid w:val="00EF2E42"/>
    <w:rsid w:val="00EF31C4"/>
    <w:rsid w:val="00EF387B"/>
    <w:rsid w:val="00EF4033"/>
    <w:rsid w:val="00EF43DC"/>
    <w:rsid w:val="00EF48BB"/>
    <w:rsid w:val="00EF4D28"/>
    <w:rsid w:val="00EF56EE"/>
    <w:rsid w:val="00EF56F2"/>
    <w:rsid w:val="00EF5FC2"/>
    <w:rsid w:val="00EF60CA"/>
    <w:rsid w:val="00F005E9"/>
    <w:rsid w:val="00F00768"/>
    <w:rsid w:val="00F009EC"/>
    <w:rsid w:val="00F00A0D"/>
    <w:rsid w:val="00F0103C"/>
    <w:rsid w:val="00F011F8"/>
    <w:rsid w:val="00F01F38"/>
    <w:rsid w:val="00F033EA"/>
    <w:rsid w:val="00F03530"/>
    <w:rsid w:val="00F035A1"/>
    <w:rsid w:val="00F035D9"/>
    <w:rsid w:val="00F03D08"/>
    <w:rsid w:val="00F04BF5"/>
    <w:rsid w:val="00F04C43"/>
    <w:rsid w:val="00F051DD"/>
    <w:rsid w:val="00F056B6"/>
    <w:rsid w:val="00F05711"/>
    <w:rsid w:val="00F05B9B"/>
    <w:rsid w:val="00F0674F"/>
    <w:rsid w:val="00F0753E"/>
    <w:rsid w:val="00F07A80"/>
    <w:rsid w:val="00F07C9B"/>
    <w:rsid w:val="00F07DC1"/>
    <w:rsid w:val="00F07E64"/>
    <w:rsid w:val="00F07FA5"/>
    <w:rsid w:val="00F10861"/>
    <w:rsid w:val="00F10A58"/>
    <w:rsid w:val="00F10A82"/>
    <w:rsid w:val="00F1100F"/>
    <w:rsid w:val="00F110CA"/>
    <w:rsid w:val="00F11C60"/>
    <w:rsid w:val="00F11EAC"/>
    <w:rsid w:val="00F127D6"/>
    <w:rsid w:val="00F12CD6"/>
    <w:rsid w:val="00F13357"/>
    <w:rsid w:val="00F133A3"/>
    <w:rsid w:val="00F136A1"/>
    <w:rsid w:val="00F1377D"/>
    <w:rsid w:val="00F138C9"/>
    <w:rsid w:val="00F13BEB"/>
    <w:rsid w:val="00F13D01"/>
    <w:rsid w:val="00F13D64"/>
    <w:rsid w:val="00F14869"/>
    <w:rsid w:val="00F14B95"/>
    <w:rsid w:val="00F161E8"/>
    <w:rsid w:val="00F162E9"/>
    <w:rsid w:val="00F16318"/>
    <w:rsid w:val="00F1648D"/>
    <w:rsid w:val="00F16718"/>
    <w:rsid w:val="00F16F33"/>
    <w:rsid w:val="00F17040"/>
    <w:rsid w:val="00F17362"/>
    <w:rsid w:val="00F17E3D"/>
    <w:rsid w:val="00F17FD0"/>
    <w:rsid w:val="00F2050E"/>
    <w:rsid w:val="00F2071F"/>
    <w:rsid w:val="00F207E0"/>
    <w:rsid w:val="00F214C2"/>
    <w:rsid w:val="00F21B11"/>
    <w:rsid w:val="00F22389"/>
    <w:rsid w:val="00F22438"/>
    <w:rsid w:val="00F224A3"/>
    <w:rsid w:val="00F227E6"/>
    <w:rsid w:val="00F2293E"/>
    <w:rsid w:val="00F22A3F"/>
    <w:rsid w:val="00F238C9"/>
    <w:rsid w:val="00F239D3"/>
    <w:rsid w:val="00F23B94"/>
    <w:rsid w:val="00F23D52"/>
    <w:rsid w:val="00F23E59"/>
    <w:rsid w:val="00F25AAF"/>
    <w:rsid w:val="00F25DB0"/>
    <w:rsid w:val="00F25E76"/>
    <w:rsid w:val="00F26401"/>
    <w:rsid w:val="00F26918"/>
    <w:rsid w:val="00F269F7"/>
    <w:rsid w:val="00F26B22"/>
    <w:rsid w:val="00F2715E"/>
    <w:rsid w:val="00F30105"/>
    <w:rsid w:val="00F302B2"/>
    <w:rsid w:val="00F30384"/>
    <w:rsid w:val="00F30390"/>
    <w:rsid w:val="00F30DA4"/>
    <w:rsid w:val="00F310A9"/>
    <w:rsid w:val="00F31362"/>
    <w:rsid w:val="00F3180A"/>
    <w:rsid w:val="00F31A49"/>
    <w:rsid w:val="00F31AA5"/>
    <w:rsid w:val="00F3269D"/>
    <w:rsid w:val="00F326AA"/>
    <w:rsid w:val="00F32E06"/>
    <w:rsid w:val="00F33588"/>
    <w:rsid w:val="00F34336"/>
    <w:rsid w:val="00F34F69"/>
    <w:rsid w:val="00F3517E"/>
    <w:rsid w:val="00F35A98"/>
    <w:rsid w:val="00F35AD1"/>
    <w:rsid w:val="00F36AD1"/>
    <w:rsid w:val="00F376D0"/>
    <w:rsid w:val="00F377D0"/>
    <w:rsid w:val="00F37B2D"/>
    <w:rsid w:val="00F37C78"/>
    <w:rsid w:val="00F4023F"/>
    <w:rsid w:val="00F405C5"/>
    <w:rsid w:val="00F405FA"/>
    <w:rsid w:val="00F40B0D"/>
    <w:rsid w:val="00F40FC1"/>
    <w:rsid w:val="00F410CC"/>
    <w:rsid w:val="00F416E3"/>
    <w:rsid w:val="00F421E9"/>
    <w:rsid w:val="00F42B04"/>
    <w:rsid w:val="00F430F9"/>
    <w:rsid w:val="00F4344C"/>
    <w:rsid w:val="00F43A80"/>
    <w:rsid w:val="00F43A98"/>
    <w:rsid w:val="00F43AE5"/>
    <w:rsid w:val="00F44183"/>
    <w:rsid w:val="00F45430"/>
    <w:rsid w:val="00F454A3"/>
    <w:rsid w:val="00F45E5A"/>
    <w:rsid w:val="00F45F5D"/>
    <w:rsid w:val="00F4602E"/>
    <w:rsid w:val="00F462F1"/>
    <w:rsid w:val="00F46348"/>
    <w:rsid w:val="00F464D5"/>
    <w:rsid w:val="00F4675F"/>
    <w:rsid w:val="00F46D96"/>
    <w:rsid w:val="00F46DF1"/>
    <w:rsid w:val="00F470E3"/>
    <w:rsid w:val="00F47501"/>
    <w:rsid w:val="00F476D0"/>
    <w:rsid w:val="00F47730"/>
    <w:rsid w:val="00F47B1B"/>
    <w:rsid w:val="00F47DBF"/>
    <w:rsid w:val="00F500FA"/>
    <w:rsid w:val="00F505CE"/>
    <w:rsid w:val="00F51280"/>
    <w:rsid w:val="00F5139B"/>
    <w:rsid w:val="00F51434"/>
    <w:rsid w:val="00F516A7"/>
    <w:rsid w:val="00F51823"/>
    <w:rsid w:val="00F5225F"/>
    <w:rsid w:val="00F52B09"/>
    <w:rsid w:val="00F53298"/>
    <w:rsid w:val="00F532FE"/>
    <w:rsid w:val="00F53459"/>
    <w:rsid w:val="00F53A34"/>
    <w:rsid w:val="00F53ED9"/>
    <w:rsid w:val="00F5406C"/>
    <w:rsid w:val="00F540A2"/>
    <w:rsid w:val="00F544AD"/>
    <w:rsid w:val="00F5490F"/>
    <w:rsid w:val="00F54A87"/>
    <w:rsid w:val="00F552E4"/>
    <w:rsid w:val="00F5533A"/>
    <w:rsid w:val="00F55876"/>
    <w:rsid w:val="00F55AB4"/>
    <w:rsid w:val="00F55BF7"/>
    <w:rsid w:val="00F55E88"/>
    <w:rsid w:val="00F5663D"/>
    <w:rsid w:val="00F56A28"/>
    <w:rsid w:val="00F56BA2"/>
    <w:rsid w:val="00F56D85"/>
    <w:rsid w:val="00F60029"/>
    <w:rsid w:val="00F60590"/>
    <w:rsid w:val="00F6076E"/>
    <w:rsid w:val="00F608E3"/>
    <w:rsid w:val="00F60A0E"/>
    <w:rsid w:val="00F61A40"/>
    <w:rsid w:val="00F61B18"/>
    <w:rsid w:val="00F62069"/>
    <w:rsid w:val="00F6254A"/>
    <w:rsid w:val="00F6255A"/>
    <w:rsid w:val="00F629EE"/>
    <w:rsid w:val="00F62D84"/>
    <w:rsid w:val="00F63942"/>
    <w:rsid w:val="00F64356"/>
    <w:rsid w:val="00F64F99"/>
    <w:rsid w:val="00F6516F"/>
    <w:rsid w:val="00F652D8"/>
    <w:rsid w:val="00F65EB2"/>
    <w:rsid w:val="00F6630F"/>
    <w:rsid w:val="00F66D9B"/>
    <w:rsid w:val="00F66F01"/>
    <w:rsid w:val="00F67691"/>
    <w:rsid w:val="00F679E6"/>
    <w:rsid w:val="00F67A29"/>
    <w:rsid w:val="00F67B66"/>
    <w:rsid w:val="00F67E72"/>
    <w:rsid w:val="00F7006A"/>
    <w:rsid w:val="00F701B6"/>
    <w:rsid w:val="00F703FA"/>
    <w:rsid w:val="00F7048E"/>
    <w:rsid w:val="00F70916"/>
    <w:rsid w:val="00F71040"/>
    <w:rsid w:val="00F71708"/>
    <w:rsid w:val="00F72F94"/>
    <w:rsid w:val="00F72FDF"/>
    <w:rsid w:val="00F73A99"/>
    <w:rsid w:val="00F73BBA"/>
    <w:rsid w:val="00F73F47"/>
    <w:rsid w:val="00F74437"/>
    <w:rsid w:val="00F74600"/>
    <w:rsid w:val="00F74958"/>
    <w:rsid w:val="00F74AEB"/>
    <w:rsid w:val="00F74B1B"/>
    <w:rsid w:val="00F74B76"/>
    <w:rsid w:val="00F74B90"/>
    <w:rsid w:val="00F74EB4"/>
    <w:rsid w:val="00F75087"/>
    <w:rsid w:val="00F754E1"/>
    <w:rsid w:val="00F754F0"/>
    <w:rsid w:val="00F75AAF"/>
    <w:rsid w:val="00F76000"/>
    <w:rsid w:val="00F76A41"/>
    <w:rsid w:val="00F76F37"/>
    <w:rsid w:val="00F76F72"/>
    <w:rsid w:val="00F773EC"/>
    <w:rsid w:val="00F77F84"/>
    <w:rsid w:val="00F80157"/>
    <w:rsid w:val="00F80828"/>
    <w:rsid w:val="00F80AD2"/>
    <w:rsid w:val="00F8110D"/>
    <w:rsid w:val="00F81478"/>
    <w:rsid w:val="00F821E4"/>
    <w:rsid w:val="00F82A72"/>
    <w:rsid w:val="00F83154"/>
    <w:rsid w:val="00F83415"/>
    <w:rsid w:val="00F835C6"/>
    <w:rsid w:val="00F838A7"/>
    <w:rsid w:val="00F83918"/>
    <w:rsid w:val="00F84C86"/>
    <w:rsid w:val="00F84F80"/>
    <w:rsid w:val="00F8501B"/>
    <w:rsid w:val="00F85E5A"/>
    <w:rsid w:val="00F861BF"/>
    <w:rsid w:val="00F86323"/>
    <w:rsid w:val="00F864AD"/>
    <w:rsid w:val="00F87105"/>
    <w:rsid w:val="00F87821"/>
    <w:rsid w:val="00F878D3"/>
    <w:rsid w:val="00F87F57"/>
    <w:rsid w:val="00F904AB"/>
    <w:rsid w:val="00F9074C"/>
    <w:rsid w:val="00F90F37"/>
    <w:rsid w:val="00F90F6E"/>
    <w:rsid w:val="00F9104D"/>
    <w:rsid w:val="00F91200"/>
    <w:rsid w:val="00F915E1"/>
    <w:rsid w:val="00F9249E"/>
    <w:rsid w:val="00F92766"/>
    <w:rsid w:val="00F9294C"/>
    <w:rsid w:val="00F92EA1"/>
    <w:rsid w:val="00F931E1"/>
    <w:rsid w:val="00F932AD"/>
    <w:rsid w:val="00F9338C"/>
    <w:rsid w:val="00F94031"/>
    <w:rsid w:val="00F9438C"/>
    <w:rsid w:val="00F94A31"/>
    <w:rsid w:val="00F94C12"/>
    <w:rsid w:val="00F94F81"/>
    <w:rsid w:val="00F95166"/>
    <w:rsid w:val="00F9553C"/>
    <w:rsid w:val="00F9584F"/>
    <w:rsid w:val="00F95A19"/>
    <w:rsid w:val="00F95D90"/>
    <w:rsid w:val="00F95EE2"/>
    <w:rsid w:val="00F960FD"/>
    <w:rsid w:val="00F96432"/>
    <w:rsid w:val="00F96598"/>
    <w:rsid w:val="00F9787D"/>
    <w:rsid w:val="00F97E81"/>
    <w:rsid w:val="00F97F70"/>
    <w:rsid w:val="00FA02DF"/>
    <w:rsid w:val="00FA057C"/>
    <w:rsid w:val="00FA0765"/>
    <w:rsid w:val="00FA0E78"/>
    <w:rsid w:val="00FA13D9"/>
    <w:rsid w:val="00FA14DB"/>
    <w:rsid w:val="00FA1E72"/>
    <w:rsid w:val="00FA265A"/>
    <w:rsid w:val="00FA270C"/>
    <w:rsid w:val="00FA2E89"/>
    <w:rsid w:val="00FA3065"/>
    <w:rsid w:val="00FA3104"/>
    <w:rsid w:val="00FA327C"/>
    <w:rsid w:val="00FA3B27"/>
    <w:rsid w:val="00FA3B5E"/>
    <w:rsid w:val="00FA3FA4"/>
    <w:rsid w:val="00FA4AA7"/>
    <w:rsid w:val="00FA4F44"/>
    <w:rsid w:val="00FA5584"/>
    <w:rsid w:val="00FA5AD8"/>
    <w:rsid w:val="00FA603C"/>
    <w:rsid w:val="00FA6243"/>
    <w:rsid w:val="00FA75E8"/>
    <w:rsid w:val="00FA760E"/>
    <w:rsid w:val="00FA775B"/>
    <w:rsid w:val="00FA7A44"/>
    <w:rsid w:val="00FA7ACA"/>
    <w:rsid w:val="00FA7C2E"/>
    <w:rsid w:val="00FA7DC0"/>
    <w:rsid w:val="00FB00A2"/>
    <w:rsid w:val="00FB077D"/>
    <w:rsid w:val="00FB0C55"/>
    <w:rsid w:val="00FB107E"/>
    <w:rsid w:val="00FB1AB3"/>
    <w:rsid w:val="00FB2A0B"/>
    <w:rsid w:val="00FB2D52"/>
    <w:rsid w:val="00FB33A4"/>
    <w:rsid w:val="00FB3E19"/>
    <w:rsid w:val="00FB4698"/>
    <w:rsid w:val="00FB471D"/>
    <w:rsid w:val="00FB4DD1"/>
    <w:rsid w:val="00FB5241"/>
    <w:rsid w:val="00FB5F0A"/>
    <w:rsid w:val="00FB5FE1"/>
    <w:rsid w:val="00FB60C3"/>
    <w:rsid w:val="00FB6618"/>
    <w:rsid w:val="00FB744F"/>
    <w:rsid w:val="00FB75A8"/>
    <w:rsid w:val="00FB7B8F"/>
    <w:rsid w:val="00FB7CCD"/>
    <w:rsid w:val="00FB7E64"/>
    <w:rsid w:val="00FB7FB9"/>
    <w:rsid w:val="00FC019D"/>
    <w:rsid w:val="00FC0790"/>
    <w:rsid w:val="00FC0A9E"/>
    <w:rsid w:val="00FC0FAE"/>
    <w:rsid w:val="00FC1458"/>
    <w:rsid w:val="00FC1622"/>
    <w:rsid w:val="00FC2555"/>
    <w:rsid w:val="00FC2A4A"/>
    <w:rsid w:val="00FC2ABE"/>
    <w:rsid w:val="00FC2C85"/>
    <w:rsid w:val="00FC325B"/>
    <w:rsid w:val="00FC34F8"/>
    <w:rsid w:val="00FC39FE"/>
    <w:rsid w:val="00FC41E8"/>
    <w:rsid w:val="00FC4361"/>
    <w:rsid w:val="00FC5C69"/>
    <w:rsid w:val="00FC65E7"/>
    <w:rsid w:val="00FC6D93"/>
    <w:rsid w:val="00FC709B"/>
    <w:rsid w:val="00FC716C"/>
    <w:rsid w:val="00FC71B0"/>
    <w:rsid w:val="00FC731F"/>
    <w:rsid w:val="00FC77AA"/>
    <w:rsid w:val="00FC7D05"/>
    <w:rsid w:val="00FC7F2D"/>
    <w:rsid w:val="00FD0117"/>
    <w:rsid w:val="00FD0586"/>
    <w:rsid w:val="00FD1100"/>
    <w:rsid w:val="00FD1985"/>
    <w:rsid w:val="00FD1E1F"/>
    <w:rsid w:val="00FD2151"/>
    <w:rsid w:val="00FD2185"/>
    <w:rsid w:val="00FD2189"/>
    <w:rsid w:val="00FD2D10"/>
    <w:rsid w:val="00FD32D2"/>
    <w:rsid w:val="00FD331A"/>
    <w:rsid w:val="00FD490D"/>
    <w:rsid w:val="00FD4A77"/>
    <w:rsid w:val="00FD50FA"/>
    <w:rsid w:val="00FD5B39"/>
    <w:rsid w:val="00FD5E76"/>
    <w:rsid w:val="00FD706B"/>
    <w:rsid w:val="00FD752F"/>
    <w:rsid w:val="00FD76B0"/>
    <w:rsid w:val="00FD79D5"/>
    <w:rsid w:val="00FD7AC0"/>
    <w:rsid w:val="00FD7E5B"/>
    <w:rsid w:val="00FD7F23"/>
    <w:rsid w:val="00FE0732"/>
    <w:rsid w:val="00FE08A0"/>
    <w:rsid w:val="00FE0938"/>
    <w:rsid w:val="00FE0940"/>
    <w:rsid w:val="00FE0BB1"/>
    <w:rsid w:val="00FE0C65"/>
    <w:rsid w:val="00FE0DC7"/>
    <w:rsid w:val="00FE16BB"/>
    <w:rsid w:val="00FE16E6"/>
    <w:rsid w:val="00FE1FA8"/>
    <w:rsid w:val="00FE226B"/>
    <w:rsid w:val="00FE2A53"/>
    <w:rsid w:val="00FE3238"/>
    <w:rsid w:val="00FE3C71"/>
    <w:rsid w:val="00FE505D"/>
    <w:rsid w:val="00FE56B5"/>
    <w:rsid w:val="00FE71A4"/>
    <w:rsid w:val="00FE71EE"/>
    <w:rsid w:val="00FE737C"/>
    <w:rsid w:val="00FE7899"/>
    <w:rsid w:val="00FE79A2"/>
    <w:rsid w:val="00FE7B80"/>
    <w:rsid w:val="00FF0101"/>
    <w:rsid w:val="00FF032E"/>
    <w:rsid w:val="00FF0785"/>
    <w:rsid w:val="00FF07F5"/>
    <w:rsid w:val="00FF1162"/>
    <w:rsid w:val="00FF1276"/>
    <w:rsid w:val="00FF1F43"/>
    <w:rsid w:val="00FF2157"/>
    <w:rsid w:val="00FF2BD6"/>
    <w:rsid w:val="00FF2D03"/>
    <w:rsid w:val="00FF2E67"/>
    <w:rsid w:val="00FF32BA"/>
    <w:rsid w:val="00FF368B"/>
    <w:rsid w:val="00FF392C"/>
    <w:rsid w:val="00FF3FED"/>
    <w:rsid w:val="00FF4D41"/>
    <w:rsid w:val="00FF6166"/>
    <w:rsid w:val="00FF6E62"/>
    <w:rsid w:val="00FF70D7"/>
    <w:rsid w:val="00FF79DC"/>
    <w:rsid w:val="00FF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F2166158-8258-4DD6-9EE4-CE4A5FFF0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uiPriority="35" w:qFormat="1"/>
    <w:lsdException w:name="footnote reference" w:uiPriority="99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2357"/>
    <w:pPr>
      <w:spacing w:after="120" w:line="26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92766"/>
    <w:pPr>
      <w:keepNext/>
      <w:keepLines/>
      <w:spacing w:before="320" w:after="0" w:line="240" w:lineRule="auto"/>
      <w:outlineLvl w:val="0"/>
    </w:pPr>
    <w:rPr>
      <w:rFonts w:ascii="Calibri Light" w:eastAsia="SimSun" w:hAnsi="Calibri Light" w:cs="Times New Roman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92766"/>
    <w:pPr>
      <w:keepNext/>
      <w:keepLines/>
      <w:spacing w:before="80" w:after="0" w:line="240" w:lineRule="auto"/>
      <w:outlineLvl w:val="1"/>
    </w:pPr>
    <w:rPr>
      <w:rFonts w:ascii="Calibri Light" w:eastAsia="SimSun" w:hAnsi="Calibri Light" w:cs="Times New Roman"/>
      <w:color w:val="40404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2766"/>
    <w:pPr>
      <w:keepNext/>
      <w:keepLines/>
      <w:spacing w:before="40" w:after="0" w:line="240" w:lineRule="auto"/>
      <w:outlineLvl w:val="2"/>
    </w:pPr>
    <w:rPr>
      <w:rFonts w:ascii="Calibri Light" w:eastAsia="SimSun" w:hAnsi="Calibri Light" w:cs="Times New Roman"/>
      <w:color w:val="44546A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92766"/>
    <w:pPr>
      <w:keepNext/>
      <w:keepLines/>
      <w:spacing w:before="40" w:after="0"/>
      <w:outlineLvl w:val="3"/>
    </w:pPr>
    <w:rPr>
      <w:rFonts w:ascii="Calibri Light" w:eastAsia="SimSun" w:hAnsi="Calibri Light" w:cs="Times New Roman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92766"/>
    <w:pPr>
      <w:keepNext/>
      <w:keepLines/>
      <w:spacing w:before="40" w:after="0"/>
      <w:outlineLvl w:val="4"/>
    </w:pPr>
    <w:rPr>
      <w:rFonts w:ascii="Calibri Light" w:eastAsia="SimSun" w:hAnsi="Calibri Light" w:cs="Times New Roman"/>
      <w:color w:val="44546A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F92766"/>
    <w:pPr>
      <w:keepNext/>
      <w:keepLines/>
      <w:spacing w:before="40" w:after="0"/>
      <w:outlineLvl w:val="5"/>
    </w:pPr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92766"/>
    <w:pPr>
      <w:keepNext/>
      <w:keepLines/>
      <w:spacing w:before="40" w:after="0"/>
      <w:outlineLvl w:val="6"/>
    </w:pPr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92766"/>
    <w:pPr>
      <w:keepNext/>
      <w:keepLines/>
      <w:spacing w:before="40" w:after="0"/>
      <w:outlineLvl w:val="7"/>
    </w:pPr>
    <w:rPr>
      <w:rFonts w:ascii="Calibri Light" w:eastAsia="SimSun" w:hAnsi="Calibri Light" w:cs="Times New Roman"/>
      <w:b/>
      <w:bCs/>
      <w:color w:val="44546A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F92766"/>
    <w:pPr>
      <w:keepNext/>
      <w:keepLines/>
      <w:spacing w:before="40" w:after="0"/>
      <w:outlineLvl w:val="8"/>
    </w:pPr>
    <w:rPr>
      <w:rFonts w:ascii="Calibri Light" w:eastAsia="SimSun" w:hAnsi="Calibri Light" w:cs="Times New Roman"/>
      <w:b/>
      <w:bCs/>
      <w:i/>
      <w:iCs/>
      <w:color w:val="44546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35"/>
    <w:unhideWhenUsed/>
    <w:qFormat/>
    <w:rsid w:val="00F92766"/>
    <w:pPr>
      <w:spacing w:line="240" w:lineRule="auto"/>
    </w:pPr>
    <w:rPr>
      <w:b/>
      <w:bCs/>
      <w:smallCaps/>
      <w:color w:val="595959"/>
      <w:spacing w:val="6"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uiPriority w:val="22"/>
    <w:qFormat/>
    <w:rsid w:val="00F92766"/>
    <w:rPr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left" w:pos="227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</w:style>
  <w:style w:type="paragraph" w:customStyle="1" w:styleId="ReportMenuBar">
    <w:name w:val="ReportMenuBar"/>
    <w:basedOn w:val="Normal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Åº"/>
    <w:basedOn w:val="Normal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pPr>
      <w:spacing w:line="240" w:lineRule="auto"/>
      <w:jc w:val="thaiDistribute"/>
    </w:pPr>
    <w:rPr>
      <w:rFonts w:ascii="Book Antiqua" w:hAnsi="Book Antiqua"/>
      <w:sz w:val="30"/>
      <w:szCs w:val="30"/>
    </w:rPr>
  </w:style>
  <w:style w:type="paragraph" w:customStyle="1" w:styleId="10">
    <w:name w:val="10"/>
    <w:basedOn w:val="Normal"/>
    <w:pPr>
      <w:tabs>
        <w:tab w:val="left" w:pos="1080"/>
      </w:tabs>
      <w:spacing w:line="240" w:lineRule="auto"/>
      <w:jc w:val="both"/>
    </w:pPr>
    <w:rPr>
      <w:rFonts w:ascii="Times New Roman" w:hAnsi="Times New Roman" w:cs="BrowalliaUPC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60881"/>
    <w:pPr>
      <w:spacing w:after="0" w:line="240" w:lineRule="auto"/>
      <w:ind w:left="547" w:right="-25" w:hanging="7"/>
      <w:jc w:val="thaiDistribute"/>
    </w:pPr>
    <w:rPr>
      <w:rFonts w:ascii="Angsana New" w:hAnsi="Angsana New"/>
      <w:b/>
      <w:bCs/>
      <w:i/>
      <w:sz w:val="30"/>
      <w:szCs w:val="30"/>
    </w:rPr>
  </w:style>
  <w:style w:type="character" w:customStyle="1" w:styleId="AccPolicyHeadingChar">
    <w:name w:val="Acc Policy Heading Char"/>
    <w:link w:val="AccPolicyHeading"/>
    <w:rsid w:val="00D60881"/>
    <w:rPr>
      <w:rFonts w:ascii="Angsana New" w:hAnsi="Angsana New"/>
      <w:b/>
      <w:bCs/>
      <w:i/>
      <w:sz w:val="30"/>
      <w:szCs w:val="30"/>
    </w:rPr>
  </w:style>
  <w:style w:type="table" w:styleId="TableGrid">
    <w:name w:val="Table Grid"/>
    <w:basedOn w:val="TableNormal"/>
    <w:uiPriority w:val="39"/>
    <w:rsid w:val="008041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lock">
    <w:name w:val="block"/>
    <w:aliases w:val="b"/>
    <w:basedOn w:val="BodyText"/>
    <w:rsid w:val="007B215C"/>
    <w:pPr>
      <w:spacing w:after="260" w:line="260" w:lineRule="atLeast"/>
      <w:ind w:left="567"/>
    </w:pPr>
    <w:rPr>
      <w:rFonts w:ascii="Times New Roman" w:hAnsi="Times New Roman" w:cs="Times New Roman"/>
      <w:sz w:val="22"/>
      <w:lang w:val="en-GB" w:bidi="ar-SA"/>
    </w:rPr>
  </w:style>
  <w:style w:type="character" w:customStyle="1" w:styleId="Heading2Char">
    <w:name w:val="Heading 2 Char"/>
    <w:link w:val="Heading2"/>
    <w:uiPriority w:val="9"/>
    <w:rsid w:val="00F92766"/>
    <w:rPr>
      <w:rFonts w:ascii="Calibri Light" w:eastAsia="SimSun" w:hAnsi="Calibri Light" w:cs="Times New Roman"/>
      <w:color w:val="404040"/>
      <w:sz w:val="28"/>
      <w:szCs w:val="28"/>
    </w:rPr>
  </w:style>
  <w:style w:type="paragraph" w:styleId="BalloonText">
    <w:name w:val="Balloon Text"/>
    <w:basedOn w:val="Normal"/>
    <w:semiHidden/>
    <w:rsid w:val="001A5556"/>
    <w:rPr>
      <w:rFonts w:ascii="Tahoma" w:hAnsi="Tahoma" w:cs="Tahoma"/>
      <w:sz w:val="16"/>
      <w:szCs w:val="16"/>
    </w:rPr>
  </w:style>
  <w:style w:type="paragraph" w:customStyle="1" w:styleId="acctfourfigures">
    <w:name w:val="acct four figures"/>
    <w:aliases w:val="a4"/>
    <w:basedOn w:val="Normal"/>
    <w:rsid w:val="00BE31DA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DocumentMap">
    <w:name w:val="Document Map"/>
    <w:basedOn w:val="Normal"/>
    <w:semiHidden/>
    <w:rsid w:val="00623AD1"/>
    <w:pPr>
      <w:shd w:val="clear" w:color="auto" w:fill="000080"/>
    </w:pPr>
    <w:rPr>
      <w:rFonts w:ascii="Tahoma" w:hAnsi="Tahoma" w:cs="Tahoma"/>
    </w:rPr>
  </w:style>
  <w:style w:type="paragraph" w:customStyle="1" w:styleId="a1">
    <w:name w:val="???????"/>
    <w:basedOn w:val="Normal"/>
    <w:rsid w:val="00CA4059"/>
    <w:pPr>
      <w:tabs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045260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576F44"/>
    <w:pPr>
      <w:spacing w:line="260" w:lineRule="atLeast"/>
      <w:jc w:val="center"/>
    </w:pPr>
    <w:rPr>
      <w:rFonts w:ascii="Times New Roman" w:hAnsi="Times New Roman" w:cs="Times New Roman"/>
      <w:b/>
      <w:sz w:val="22"/>
      <w:lang w:val="en-GB" w:bidi="ar-SA"/>
    </w:rPr>
  </w:style>
  <w:style w:type="table" w:customStyle="1" w:styleId="TableGrid1">
    <w:name w:val="Table Grid1"/>
    <w:basedOn w:val="TableNormal"/>
    <w:next w:val="TableGrid"/>
    <w:rsid w:val="00BD49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neptnormalitalicheading">
    <w:name w:val="nine pt normal italic heading"/>
    <w:aliases w:val="9nith"/>
    <w:basedOn w:val="Normal"/>
    <w:rsid w:val="00E44A12"/>
    <w:pPr>
      <w:spacing w:line="220" w:lineRule="atLeast"/>
    </w:pPr>
    <w:rPr>
      <w:rFonts w:ascii="Times New Roman" w:hAnsi="Times New Roman" w:cs="Times New Roman"/>
      <w:b/>
      <w:i/>
      <w:iCs/>
      <w:lang w:val="en-GB" w:bidi="ar-SA"/>
    </w:rPr>
  </w:style>
  <w:style w:type="paragraph" w:customStyle="1" w:styleId="Default">
    <w:name w:val="Default"/>
    <w:rsid w:val="00981D41"/>
    <w:pPr>
      <w:autoSpaceDE w:val="0"/>
      <w:autoSpaceDN w:val="0"/>
      <w:adjustRightInd w:val="0"/>
      <w:spacing w:after="120" w:line="264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138C9"/>
    <w:pPr>
      <w:ind w:left="720"/>
      <w:contextualSpacing/>
    </w:pPr>
    <w:rPr>
      <w:szCs w:val="25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06327"/>
    <w:pPr>
      <w:tabs>
        <w:tab w:val="left" w:pos="540"/>
      </w:tabs>
      <w:spacing w:after="0" w:line="240" w:lineRule="auto"/>
      <w:ind w:left="540" w:right="-43"/>
      <w:jc w:val="thaiDistribute"/>
    </w:pPr>
    <w:rPr>
      <w:rFonts w:ascii="Angsana New" w:eastAsia="Calibri" w:hAnsi="Angsana New"/>
      <w:spacing w:val="-2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06327"/>
    <w:rPr>
      <w:rFonts w:ascii="Angsana New" w:eastAsia="Calibri" w:hAnsi="Angsana New"/>
      <w:spacing w:val="-2"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078A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A3078A"/>
    <w:rPr>
      <w:rFonts w:ascii="Angsana New" w:eastAsia="Calibri" w:hAnsi="Angsana New"/>
      <w:i/>
      <w:iCs/>
      <w:sz w:val="30"/>
      <w:szCs w:val="30"/>
    </w:rPr>
  </w:style>
  <w:style w:type="paragraph" w:customStyle="1" w:styleId="a2">
    <w:name w:val="ºÇ¡"/>
    <w:basedOn w:val="Normal"/>
    <w:rsid w:val="005422DE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D22D8F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673AA8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353DDF"/>
  </w:style>
  <w:style w:type="character" w:styleId="Emphasis">
    <w:name w:val="Emphasis"/>
    <w:uiPriority w:val="20"/>
    <w:qFormat/>
    <w:rsid w:val="00F92766"/>
    <w:rPr>
      <w:i/>
      <w:iCs/>
    </w:rPr>
  </w:style>
  <w:style w:type="character" w:customStyle="1" w:styleId="Heading1Char">
    <w:name w:val="Heading 1 Char"/>
    <w:link w:val="Heading1"/>
    <w:uiPriority w:val="9"/>
    <w:rsid w:val="00F92766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3Char">
    <w:name w:val="Heading 3 Char"/>
    <w:link w:val="Heading3"/>
    <w:uiPriority w:val="9"/>
    <w:rsid w:val="00F92766"/>
    <w:rPr>
      <w:rFonts w:ascii="Calibri Light" w:eastAsia="SimSun" w:hAnsi="Calibri Light" w:cs="Times New Roman"/>
      <w:color w:val="44546A"/>
      <w:sz w:val="24"/>
      <w:szCs w:val="24"/>
    </w:rPr>
  </w:style>
  <w:style w:type="character" w:customStyle="1" w:styleId="Heading4Char">
    <w:name w:val="Heading 4 Char"/>
    <w:link w:val="Heading4"/>
    <w:uiPriority w:val="9"/>
    <w:rsid w:val="00F92766"/>
    <w:rPr>
      <w:rFonts w:ascii="Calibri Light" w:eastAsia="SimSun" w:hAnsi="Calibri Light" w:cs="Times New Roman"/>
      <w:sz w:val="22"/>
      <w:szCs w:val="22"/>
    </w:rPr>
  </w:style>
  <w:style w:type="character" w:customStyle="1" w:styleId="Heading5Char">
    <w:name w:val="Heading 5 Char"/>
    <w:link w:val="Heading5"/>
    <w:uiPriority w:val="9"/>
    <w:rsid w:val="00F92766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Heading6Char">
    <w:name w:val="Heading 6 Char"/>
    <w:link w:val="Heading6"/>
    <w:uiPriority w:val="9"/>
    <w:rsid w:val="00F92766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Heading7Char">
    <w:name w:val="Heading 7 Char"/>
    <w:link w:val="Heading7"/>
    <w:uiPriority w:val="9"/>
    <w:rsid w:val="00F92766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Heading8Char">
    <w:name w:val="Heading 8 Char"/>
    <w:link w:val="Heading8"/>
    <w:uiPriority w:val="9"/>
    <w:rsid w:val="00F92766"/>
    <w:rPr>
      <w:rFonts w:ascii="Calibri Light" w:eastAsia="SimSun" w:hAnsi="Calibri Light" w:cs="Times New Roman"/>
      <w:b/>
      <w:bCs/>
      <w:color w:val="44546A"/>
    </w:rPr>
  </w:style>
  <w:style w:type="character" w:customStyle="1" w:styleId="Heading9Char">
    <w:name w:val="Heading 9 Char"/>
    <w:link w:val="Heading9"/>
    <w:uiPriority w:val="9"/>
    <w:rsid w:val="00F92766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Title">
    <w:name w:val="Title"/>
    <w:basedOn w:val="Normal"/>
    <w:next w:val="Normal"/>
    <w:link w:val="TitleChar"/>
    <w:uiPriority w:val="10"/>
    <w:qFormat/>
    <w:rsid w:val="00F92766"/>
    <w:pPr>
      <w:spacing w:after="0" w:line="240" w:lineRule="auto"/>
      <w:contextualSpacing/>
    </w:pPr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character" w:customStyle="1" w:styleId="TitleChar">
    <w:name w:val="Title Char"/>
    <w:link w:val="Title"/>
    <w:uiPriority w:val="10"/>
    <w:rsid w:val="00F92766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2766"/>
    <w:pPr>
      <w:numPr>
        <w:ilvl w:val="1"/>
      </w:numPr>
      <w:spacing w:line="240" w:lineRule="auto"/>
    </w:pPr>
    <w:rPr>
      <w:rFonts w:ascii="Calibri Light" w:eastAsia="SimSun" w:hAnsi="Calibri Light" w:cs="Times New Roman"/>
      <w:sz w:val="24"/>
      <w:szCs w:val="24"/>
    </w:rPr>
  </w:style>
  <w:style w:type="character" w:customStyle="1" w:styleId="SubtitleChar">
    <w:name w:val="Subtitle Char"/>
    <w:link w:val="Subtitle"/>
    <w:uiPriority w:val="11"/>
    <w:rsid w:val="00F92766"/>
    <w:rPr>
      <w:rFonts w:ascii="Calibri Light" w:eastAsia="SimSun" w:hAnsi="Calibri Light" w:cs="Times New Roman"/>
      <w:sz w:val="24"/>
      <w:szCs w:val="24"/>
    </w:rPr>
  </w:style>
  <w:style w:type="paragraph" w:styleId="NoSpacing">
    <w:name w:val="No Spacing"/>
    <w:uiPriority w:val="1"/>
    <w:qFormat/>
    <w:rsid w:val="00F92766"/>
  </w:style>
  <w:style w:type="paragraph" w:styleId="Quote">
    <w:name w:val="Quote"/>
    <w:basedOn w:val="Normal"/>
    <w:next w:val="Normal"/>
    <w:link w:val="QuoteChar"/>
    <w:uiPriority w:val="29"/>
    <w:qFormat/>
    <w:rsid w:val="00F92766"/>
    <w:pPr>
      <w:spacing w:before="160"/>
      <w:ind w:left="720" w:right="720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92766"/>
    <w:rPr>
      <w:i/>
      <w:iCs/>
      <w:color w:val="4040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2766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F92766"/>
    <w:rPr>
      <w:rFonts w:ascii="Calibri Light" w:eastAsia="SimSun" w:hAnsi="Calibri Light" w:cs="Times New Roman"/>
      <w:color w:val="5B9BD5"/>
      <w:sz w:val="28"/>
      <w:szCs w:val="28"/>
    </w:rPr>
  </w:style>
  <w:style w:type="character" w:styleId="SubtleEmphasis">
    <w:name w:val="Subtle Emphasis"/>
    <w:uiPriority w:val="19"/>
    <w:qFormat/>
    <w:rsid w:val="00F92766"/>
    <w:rPr>
      <w:i/>
      <w:iCs/>
      <w:color w:val="404040"/>
    </w:rPr>
  </w:style>
  <w:style w:type="character" w:styleId="IntenseEmphasis">
    <w:name w:val="Intense Emphasis"/>
    <w:uiPriority w:val="21"/>
    <w:qFormat/>
    <w:rsid w:val="00F92766"/>
    <w:rPr>
      <w:b/>
      <w:bCs/>
      <w:i/>
      <w:iCs/>
    </w:rPr>
  </w:style>
  <w:style w:type="character" w:styleId="SubtleReference">
    <w:name w:val="Subtle Reference"/>
    <w:uiPriority w:val="31"/>
    <w:qFormat/>
    <w:rsid w:val="00F92766"/>
    <w:rPr>
      <w:smallCaps/>
      <w:color w:val="404040"/>
      <w:u w:val="single" w:color="7F7F7F"/>
    </w:rPr>
  </w:style>
  <w:style w:type="character" w:styleId="IntenseReference">
    <w:name w:val="Intense Reference"/>
    <w:uiPriority w:val="32"/>
    <w:qFormat/>
    <w:rsid w:val="00F92766"/>
    <w:rPr>
      <w:b/>
      <w:bCs/>
      <w:smallCaps/>
      <w:spacing w:val="5"/>
      <w:u w:val="single"/>
    </w:rPr>
  </w:style>
  <w:style w:type="character" w:styleId="BookTitle">
    <w:name w:val="Book Title"/>
    <w:uiPriority w:val="33"/>
    <w:qFormat/>
    <w:rsid w:val="00F92766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92766"/>
    <w:pPr>
      <w:outlineLvl w:val="9"/>
    </w:pPr>
  </w:style>
  <w:style w:type="paragraph" w:customStyle="1" w:styleId="AccountingPolicy">
    <w:name w:val="Accounting Policy"/>
    <w:basedOn w:val="Normal"/>
    <w:link w:val="AccountingPolicyChar1"/>
    <w:rsid w:val="0034358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43589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085E9A"/>
    <w:rPr>
      <w:rFonts w:eastAsia="Calibri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36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8F9"/>
    <w:rPr>
      <w:szCs w:val="25"/>
    </w:rPr>
  </w:style>
  <w:style w:type="character" w:customStyle="1" w:styleId="CommentTextChar">
    <w:name w:val="Comment Text Char"/>
    <w:link w:val="CommentText"/>
    <w:rsid w:val="001368F9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368F9"/>
    <w:rPr>
      <w:b/>
      <w:bCs/>
    </w:rPr>
  </w:style>
  <w:style w:type="character" w:customStyle="1" w:styleId="CommentSubjectChar">
    <w:name w:val="Comment Subject Char"/>
    <w:link w:val="CommentSubject"/>
    <w:rsid w:val="001368F9"/>
    <w:rPr>
      <w:b/>
      <w:bCs/>
      <w:szCs w:val="25"/>
    </w:rPr>
  </w:style>
  <w:style w:type="paragraph" w:styleId="Revision">
    <w:name w:val="Revision"/>
    <w:hidden/>
    <w:uiPriority w:val="99"/>
    <w:semiHidden/>
    <w:rsid w:val="001368F9"/>
    <w:rPr>
      <w:szCs w:val="25"/>
    </w:rPr>
  </w:style>
  <w:style w:type="paragraph" w:styleId="FootnoteText">
    <w:name w:val="footnote text"/>
    <w:aliases w:val="ft"/>
    <w:basedOn w:val="Normal"/>
    <w:link w:val="FootnoteTextChar"/>
    <w:rsid w:val="004F0380"/>
    <w:pPr>
      <w:spacing w:after="0" w:line="260" w:lineRule="atLeast"/>
    </w:pPr>
    <w:rPr>
      <w:rFonts w:ascii="Times New Roman" w:hAnsi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4F0380"/>
    <w:rPr>
      <w:rFonts w:ascii="Times New Roman" w:hAnsi="Times New Roman"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4F0380"/>
    <w:rPr>
      <w:vertAlign w:val="superscript"/>
    </w:rPr>
  </w:style>
  <w:style w:type="paragraph" w:customStyle="1" w:styleId="acctmainheading">
    <w:name w:val="acct main heading"/>
    <w:aliases w:val="am"/>
    <w:basedOn w:val="Normal"/>
    <w:rsid w:val="00EC6325"/>
    <w:pPr>
      <w:keepNext/>
      <w:spacing w:after="140" w:line="320" w:lineRule="atLeast"/>
    </w:pPr>
    <w:rPr>
      <w:rFonts w:ascii="Times New Roman" w:hAnsi="Times New Roman" w:cs="Times New Roman"/>
      <w:b/>
      <w:sz w:val="28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2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030D71-B6DC-4E11-A633-179E557E2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7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ห้างสรรพสินค้าโรบินสัน จำกัด (มหาชน)</vt:lpstr>
    </vt:vector>
  </TitlesOfParts>
  <Company>KPMG</Company>
  <LinksUpToDate>false</LinksUpToDate>
  <CharactersWithSpaces>2042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ห้างสรรพสินค้าโรบินสัน จำกัด (มหาชน)</dc:title>
  <dc:subject/>
  <dc:creator>AA</dc:creator>
  <cp:keywords/>
  <dc:description/>
  <cp:lastModifiedBy>Phannita Kojaranusart</cp:lastModifiedBy>
  <cp:revision>2</cp:revision>
  <cp:lastPrinted>2018-08-02T02:49:00Z</cp:lastPrinted>
  <dcterms:created xsi:type="dcterms:W3CDTF">2018-08-10T09:32:00Z</dcterms:created>
  <dcterms:modified xsi:type="dcterms:W3CDTF">2018-08-10T09:32:00Z</dcterms:modified>
</cp:coreProperties>
</file>