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C20" w:rsidRPr="00C8551D" w:rsidRDefault="005C7C20" w:rsidP="00AB2813">
      <w:pPr>
        <w:pStyle w:val="Caption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0" w:firstLine="0"/>
        <w:rPr>
          <w:rFonts w:ascii="Angsana New" w:hAnsi="Angsana New"/>
          <w:sz w:val="28"/>
          <w:szCs w:val="28"/>
          <w:lang w:val="en-GB"/>
        </w:rPr>
      </w:pPr>
      <w:r w:rsidRPr="00C8551D">
        <w:rPr>
          <w:rFonts w:ascii="Angsana New" w:hAnsi="Angsana New"/>
          <w:sz w:val="28"/>
          <w:szCs w:val="28"/>
          <w:cs/>
          <w:lang w:val="en-GB"/>
        </w:rPr>
        <w:t>ข้อมูลทั่วไป</w:t>
      </w:r>
      <w:r w:rsidR="007F796D" w:rsidRPr="00C8551D">
        <w:rPr>
          <w:rFonts w:ascii="Angsana New" w:hAnsi="Angsana New"/>
          <w:sz w:val="28"/>
          <w:szCs w:val="28"/>
          <w:cs/>
          <w:lang w:val="en-GB"/>
        </w:rPr>
        <w:t xml:space="preserve">  </w:t>
      </w:r>
    </w:p>
    <w:p w:rsidR="005C7C20" w:rsidRPr="00C8551D" w:rsidRDefault="002966A5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jc w:val="thaiDistribute"/>
        <w:rPr>
          <w:rFonts w:ascii="Angsana New" w:hAnsi="Angsana New"/>
          <w:sz w:val="28"/>
          <w:szCs w:val="28"/>
          <w:cs/>
        </w:rPr>
      </w:pPr>
      <w:r w:rsidRPr="004E76B6">
        <w:rPr>
          <w:rFonts w:ascii="Angsana New" w:hAnsi="Angsana New"/>
          <w:spacing w:val="6"/>
          <w:sz w:val="28"/>
          <w:szCs w:val="28"/>
          <w:cs/>
        </w:rPr>
        <w:t>บริษัท นิวซิตี้ (กรุงเทพฯ) จำกัด (มหาชน)</w:t>
      </w:r>
      <w:r w:rsidR="000F6A55" w:rsidRPr="004E76B6">
        <w:rPr>
          <w:rFonts w:ascii="Angsana New" w:hAnsi="Angsana New"/>
          <w:spacing w:val="6"/>
          <w:sz w:val="28"/>
          <w:szCs w:val="28"/>
          <w:cs/>
        </w:rPr>
        <w:t xml:space="preserve"> (“บริษัท”)</w:t>
      </w:r>
      <w:r w:rsidRPr="004E76B6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0F6A55" w:rsidRPr="004E76B6">
        <w:rPr>
          <w:rFonts w:ascii="Angsana New" w:hAnsi="Angsana New"/>
          <w:spacing w:val="6"/>
          <w:sz w:val="28"/>
          <w:szCs w:val="28"/>
          <w:cs/>
        </w:rPr>
        <w:t>เป็นนิติบุคคลที่จัดตั้งขึ้นในประเทศไทย และที่อยู่จดทะเบียน</w:t>
      </w:r>
      <w:r w:rsidR="000F6A55" w:rsidRPr="004E76B6">
        <w:rPr>
          <w:rFonts w:ascii="Angsana New" w:hAnsi="Angsana New"/>
          <w:spacing w:val="4"/>
          <w:sz w:val="28"/>
          <w:szCs w:val="28"/>
          <w:cs/>
        </w:rPr>
        <w:t xml:space="preserve">ตั้งอยู่เลขที่ </w:t>
      </w:r>
      <w:r w:rsidR="00613099" w:rsidRPr="00613099">
        <w:rPr>
          <w:rFonts w:ascii="Angsana New" w:hAnsi="Angsana New"/>
          <w:spacing w:val="4"/>
          <w:sz w:val="28"/>
          <w:szCs w:val="28"/>
        </w:rPr>
        <w:t>666</w:t>
      </w:r>
      <w:r w:rsidR="000F6A55" w:rsidRPr="004E76B6">
        <w:rPr>
          <w:rFonts w:ascii="Angsana New" w:hAnsi="Angsana New"/>
          <w:spacing w:val="4"/>
          <w:sz w:val="28"/>
          <w:szCs w:val="28"/>
          <w:cs/>
        </w:rPr>
        <w:t xml:space="preserve"> ถนนพระราม </w:t>
      </w:r>
      <w:r w:rsidR="00613099" w:rsidRPr="00613099">
        <w:rPr>
          <w:rFonts w:ascii="Angsana New" w:hAnsi="Angsana New"/>
          <w:spacing w:val="4"/>
          <w:sz w:val="28"/>
          <w:szCs w:val="28"/>
        </w:rPr>
        <w:t>3</w:t>
      </w:r>
      <w:r w:rsidR="000F6A55" w:rsidRPr="004E76B6">
        <w:rPr>
          <w:rFonts w:ascii="Angsana New" w:hAnsi="Angsana New"/>
          <w:spacing w:val="4"/>
          <w:sz w:val="28"/>
          <w:szCs w:val="28"/>
          <w:cs/>
        </w:rPr>
        <w:t xml:space="preserve"> แขวงบางโพงพาง เขตยานนาวา กรุงเทพมหานคร ประเทศไทย</w:t>
      </w:r>
    </w:p>
    <w:p w:rsidR="000F6A55" w:rsidRPr="004E76B6" w:rsidRDefault="000F6A55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432"/>
        <w:jc w:val="thaiDistribute"/>
        <w:rPr>
          <w:rFonts w:ascii="Angsana New" w:hAnsi="Angsana New"/>
          <w:spacing w:val="4"/>
          <w:sz w:val="28"/>
          <w:szCs w:val="28"/>
        </w:rPr>
      </w:pPr>
      <w:r w:rsidRPr="004E76B6">
        <w:rPr>
          <w:rFonts w:ascii="Angsana New" w:hAnsi="Angsana New"/>
          <w:spacing w:val="4"/>
          <w:sz w:val="28"/>
          <w:szCs w:val="28"/>
          <w:cs/>
        </w:rPr>
        <w:t>บริษัทจดทะเบียนกับตลาดหลักทรัพย์แห่งประเทศไทย เมื่อวันที่</w:t>
      </w:r>
      <w:r w:rsidR="003C4A17" w:rsidRPr="004E76B6">
        <w:rPr>
          <w:rFonts w:ascii="Angsana New" w:hAnsi="Angsana New"/>
          <w:spacing w:val="4"/>
          <w:sz w:val="28"/>
          <w:szCs w:val="28"/>
        </w:rPr>
        <w:t xml:space="preserve"> </w:t>
      </w:r>
      <w:r w:rsidR="00613099" w:rsidRPr="00613099">
        <w:rPr>
          <w:rFonts w:ascii="Angsana New" w:hAnsi="Angsana New"/>
          <w:spacing w:val="4"/>
          <w:sz w:val="28"/>
          <w:szCs w:val="28"/>
        </w:rPr>
        <w:t>30</w:t>
      </w:r>
      <w:r w:rsidR="003C4A17" w:rsidRPr="004E76B6">
        <w:rPr>
          <w:rFonts w:ascii="Angsana New" w:hAnsi="Angsana New"/>
          <w:spacing w:val="4"/>
          <w:sz w:val="28"/>
          <w:szCs w:val="28"/>
          <w:cs/>
        </w:rPr>
        <w:t xml:space="preserve"> กันยายน </w:t>
      </w:r>
      <w:r w:rsidR="00613099" w:rsidRPr="00613099">
        <w:rPr>
          <w:rFonts w:ascii="Angsana New" w:hAnsi="Angsana New"/>
          <w:spacing w:val="4"/>
          <w:sz w:val="28"/>
          <w:szCs w:val="28"/>
        </w:rPr>
        <w:t>2520</w:t>
      </w:r>
      <w:r w:rsidRPr="004E76B6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:rsidR="00832175" w:rsidRPr="004E76B6" w:rsidRDefault="00071E32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432"/>
        <w:jc w:val="thaiDistribute"/>
        <w:rPr>
          <w:rFonts w:ascii="Angsana New" w:hAnsi="Angsana New"/>
          <w:spacing w:val="4"/>
          <w:sz w:val="28"/>
          <w:szCs w:val="28"/>
        </w:rPr>
      </w:pPr>
      <w:r w:rsidRPr="004E76B6">
        <w:rPr>
          <w:rFonts w:ascii="Angsana New" w:hAnsi="Angsana New"/>
          <w:spacing w:val="4"/>
          <w:sz w:val="28"/>
          <w:szCs w:val="28"/>
          <w:cs/>
        </w:rPr>
        <w:t>บริษัทดำเนินธุรกิจหลักในการจำหน่ายผลิตภัณฑ์ถุงน่อง เครื่องสำอาง ชุดชั้นในสตรี และชุดกายบริหาร</w:t>
      </w:r>
      <w:r w:rsidR="007F796D" w:rsidRPr="004E76B6">
        <w:rPr>
          <w:rFonts w:ascii="Angsana New" w:hAnsi="Angsana New"/>
          <w:spacing w:val="4"/>
          <w:sz w:val="28"/>
          <w:szCs w:val="28"/>
          <w:cs/>
        </w:rPr>
        <w:t xml:space="preserve"> </w:t>
      </w:r>
    </w:p>
    <w:p w:rsidR="00832175" w:rsidRPr="00C8551D" w:rsidRDefault="0046354E" w:rsidP="00AB2813">
      <w:pPr>
        <w:pStyle w:val="Caption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240" w:lineRule="auto"/>
        <w:ind w:left="0" w:firstLine="0"/>
        <w:rPr>
          <w:rFonts w:ascii="Angsana New" w:hAnsi="Angsana New"/>
          <w:b w:val="0"/>
          <w:bCs w:val="0"/>
          <w:sz w:val="28"/>
          <w:szCs w:val="28"/>
          <w:lang w:val="en-GB"/>
        </w:rPr>
      </w:pPr>
      <w:r w:rsidRPr="00C8551D">
        <w:rPr>
          <w:rFonts w:ascii="Angsana New" w:hAnsi="Angsana New"/>
          <w:sz w:val="28"/>
          <w:szCs w:val="28"/>
          <w:cs/>
          <w:lang w:val="en-GB"/>
        </w:rPr>
        <w:t>เกณฑ์ในการจัดทำงบการเงินระหว่างกาลและการนำเสนองบการเงิน</w:t>
      </w:r>
    </w:p>
    <w:p w:rsidR="0046354E" w:rsidRPr="00C8551D" w:rsidRDefault="0046354E" w:rsidP="00AB2813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before="120" w:line="240" w:lineRule="auto"/>
        <w:ind w:left="1526" w:hanging="1094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th-TH"/>
        </w:rPr>
        <w:t>เกณฑ์ในการจัดทำงบการเงินระหว่างกาล</w:t>
      </w:r>
    </w:p>
    <w:p w:rsidR="0046354E" w:rsidRPr="00C8551D" w:rsidRDefault="0046354E" w:rsidP="00AB2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613099" w:rsidRPr="00613099">
        <w:rPr>
          <w:rFonts w:ascii="Angsana New" w:hAnsi="Angsana New"/>
          <w:sz w:val="28"/>
          <w:szCs w:val="28"/>
        </w:rPr>
        <w:t>34</w:t>
      </w:r>
      <w:r w:rsidRPr="00C8551D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โดยบริษัทเลือกเสนองบการเงินระหว่างกาลแบบย่อ อย่างไรก็ตาม</w:t>
      </w:r>
      <w:r w:rsidRPr="00C8551D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C8551D">
        <w:rPr>
          <w:rFonts w:ascii="Angsana New" w:hAnsi="Angsana New"/>
          <w:sz w:val="28"/>
          <w:szCs w:val="28"/>
          <w:cs/>
        </w:rPr>
        <w:t xml:space="preserve">ได้มีการขยายการแสดงรายการในงบการเงินเพิ่มเติมเช่นเดียวกับงบการเงินประจำปี </w:t>
      </w:r>
    </w:p>
    <w:p w:rsidR="0046354E" w:rsidRPr="00C8551D" w:rsidRDefault="0046354E" w:rsidP="00783152">
      <w:pPr>
        <w:tabs>
          <w:tab w:val="clear" w:pos="680"/>
          <w:tab w:val="clear" w:pos="907"/>
          <w:tab w:val="left" w:pos="993"/>
        </w:tabs>
        <w:spacing w:before="120" w:line="240" w:lineRule="auto"/>
        <w:ind w:left="850"/>
        <w:jc w:val="thaiDistribute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="00613099" w:rsidRPr="00613099">
        <w:rPr>
          <w:rFonts w:ascii="Angsana New" w:hAnsi="Angsana New"/>
          <w:sz w:val="28"/>
          <w:szCs w:val="28"/>
        </w:rPr>
        <w:t>31</w:t>
      </w:r>
      <w:r w:rsidRPr="00C8551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613099" w:rsidRPr="00613099">
        <w:rPr>
          <w:rFonts w:ascii="Angsana New" w:hAnsi="Angsana New"/>
          <w:sz w:val="28"/>
          <w:szCs w:val="28"/>
        </w:rPr>
        <w:t>2560</w:t>
      </w:r>
    </w:p>
    <w:p w:rsidR="0046354E" w:rsidRPr="00C8551D" w:rsidRDefault="0046354E" w:rsidP="00783152">
      <w:pPr>
        <w:tabs>
          <w:tab w:val="clear" w:pos="454"/>
          <w:tab w:val="clear" w:pos="907"/>
          <w:tab w:val="left" w:pos="993"/>
        </w:tabs>
        <w:spacing w:before="120"/>
        <w:ind w:left="850"/>
        <w:jc w:val="thaiDistribute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</w:t>
      </w:r>
      <w:r w:rsidR="00783152" w:rsidRPr="00C8551D">
        <w:rPr>
          <w:rFonts w:ascii="Angsana New" w:hAnsi="Angsana New"/>
          <w:sz w:val="28"/>
          <w:szCs w:val="28"/>
          <w:cs/>
        </w:rPr>
        <w:t>ส</w:t>
      </w:r>
      <w:r w:rsidRPr="00C8551D">
        <w:rPr>
          <w:rFonts w:ascii="Angsana New" w:hAnsi="Angsana New"/>
          <w:sz w:val="28"/>
          <w:szCs w:val="28"/>
          <w:cs/>
        </w:rPr>
        <w:t>อดคล้องกับงบการเงินฉบับภาษาไทย</w:t>
      </w:r>
    </w:p>
    <w:p w:rsidR="0046354E" w:rsidRPr="00AB2813" w:rsidRDefault="0046354E" w:rsidP="00AB2813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before="120" w:line="240" w:lineRule="auto"/>
        <w:ind w:left="1526" w:hanging="1094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AB2813">
        <w:rPr>
          <w:rFonts w:ascii="Angsana New" w:hAnsi="Angsana New"/>
          <w:b/>
          <w:bCs/>
          <w:sz w:val="28"/>
          <w:szCs w:val="28"/>
          <w:cs/>
          <w:lang w:val="th-TH"/>
        </w:rPr>
        <w:t>นโยบายการบัญชีที่สำคัญ</w:t>
      </w:r>
    </w:p>
    <w:p w:rsidR="0046354E" w:rsidRPr="00C8551D" w:rsidRDefault="0046354E" w:rsidP="00783152">
      <w:pPr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850"/>
        <w:jc w:val="thaiDistribute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613099" w:rsidRPr="00613099">
        <w:rPr>
          <w:rFonts w:ascii="Angsana New" w:hAnsi="Angsana New"/>
          <w:sz w:val="28"/>
          <w:szCs w:val="28"/>
        </w:rPr>
        <w:t>31</w:t>
      </w:r>
      <w:r w:rsidRPr="00C8551D">
        <w:rPr>
          <w:rFonts w:ascii="Angsana New" w:hAnsi="Angsana New"/>
          <w:sz w:val="28"/>
          <w:szCs w:val="28"/>
        </w:rPr>
        <w:t xml:space="preserve"> </w:t>
      </w:r>
      <w:r w:rsidRPr="00C8551D">
        <w:rPr>
          <w:rFonts w:ascii="Angsana New" w:hAnsi="Angsana New"/>
          <w:sz w:val="28"/>
          <w:szCs w:val="28"/>
          <w:cs/>
        </w:rPr>
        <w:t xml:space="preserve">ธันวาคม </w:t>
      </w:r>
      <w:r w:rsidR="00613099" w:rsidRPr="00613099">
        <w:rPr>
          <w:rFonts w:ascii="Angsana New" w:hAnsi="Angsana New"/>
          <w:sz w:val="28"/>
          <w:szCs w:val="28"/>
        </w:rPr>
        <w:t>2560</w:t>
      </w:r>
    </w:p>
    <w:p w:rsidR="0046354E" w:rsidRPr="00C8551D" w:rsidRDefault="0046354E" w:rsidP="00BD4E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50"/>
        <w:jc w:val="thaiDistribute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>สภาวิชาชีพบัญชีได้ประกาศใช้มาตรฐานการบัญชีและมาตรฐานการรายงานทางการเงินที่ปรับปรุงใหม่และการตีความมาตรฐานการบัญชีและมาตรฐานการรายงานทางการเงินหลายฉบับ ดังนี้</w:t>
      </w:r>
    </w:p>
    <w:p w:rsidR="0046354E" w:rsidRPr="00C8551D" w:rsidRDefault="00613099" w:rsidP="0044409C">
      <w:pPr>
        <w:tabs>
          <w:tab w:val="clear" w:pos="227"/>
          <w:tab w:val="clear" w:pos="454"/>
          <w:tab w:val="clear" w:pos="680"/>
          <w:tab w:val="clear" w:pos="907"/>
          <w:tab w:val="left" w:pos="3828"/>
        </w:tabs>
        <w:spacing w:before="120" w:after="120" w:line="240" w:lineRule="auto"/>
        <w:ind w:left="1350" w:hanging="499"/>
        <w:jc w:val="thaiDistribute"/>
        <w:rPr>
          <w:rFonts w:ascii="Angsana New" w:hAnsi="Angsana New"/>
          <w:sz w:val="28"/>
          <w:szCs w:val="28"/>
          <w:lang w:val="en-GB"/>
        </w:rPr>
      </w:pPr>
      <w:r w:rsidRPr="00613099">
        <w:rPr>
          <w:rFonts w:ascii="Angsana New" w:hAnsi="Angsana New"/>
          <w:sz w:val="28"/>
          <w:szCs w:val="28"/>
        </w:rPr>
        <w:t>2</w:t>
      </w:r>
      <w:r w:rsidR="00DC4D24" w:rsidRPr="00C8551D">
        <w:rPr>
          <w:rFonts w:ascii="Angsana New" w:hAnsi="Angsana New"/>
          <w:sz w:val="28"/>
          <w:szCs w:val="28"/>
          <w:cs/>
        </w:rPr>
        <w:t>.</w:t>
      </w:r>
      <w:r w:rsidRPr="00613099">
        <w:rPr>
          <w:rFonts w:ascii="Angsana New" w:hAnsi="Angsana New"/>
          <w:sz w:val="28"/>
          <w:szCs w:val="28"/>
        </w:rPr>
        <w:t>2</w:t>
      </w:r>
      <w:r w:rsidR="0046354E" w:rsidRPr="00C8551D">
        <w:rPr>
          <w:rFonts w:ascii="Angsana New" w:hAnsi="Angsana New"/>
          <w:sz w:val="28"/>
          <w:szCs w:val="28"/>
          <w:cs/>
        </w:rPr>
        <w:t>.</w:t>
      </w:r>
      <w:r w:rsidRPr="00613099">
        <w:rPr>
          <w:rFonts w:ascii="Angsana New" w:hAnsi="Angsana New"/>
          <w:sz w:val="28"/>
          <w:szCs w:val="28"/>
        </w:rPr>
        <w:t>1</w:t>
      </w:r>
      <w:r w:rsidR="0046354E" w:rsidRPr="00C8551D">
        <w:rPr>
          <w:rFonts w:ascii="Angsana New" w:hAnsi="Angsana New"/>
          <w:sz w:val="28"/>
          <w:szCs w:val="28"/>
          <w:cs/>
        </w:rPr>
        <w:t xml:space="preserve">  </w:t>
      </w:r>
      <w:r w:rsidR="0046354E" w:rsidRPr="00EC79D1">
        <w:rPr>
          <w:rFonts w:ascii="Angsana New" w:hAnsi="Angsana New"/>
          <w:spacing w:val="6"/>
          <w:sz w:val="28"/>
          <w:szCs w:val="28"/>
          <w:cs/>
        </w:rPr>
        <w:t>มาตรฐานการบัญชีที่สำคัญซึ่งมีผลบังคับใช้สำหรับการจัดทำงบ</w:t>
      </w:r>
      <w:r w:rsidR="00EC79D1" w:rsidRPr="00EC79D1">
        <w:rPr>
          <w:rFonts w:ascii="Angsana New" w:hAnsi="Angsana New"/>
          <w:spacing w:val="6"/>
          <w:sz w:val="28"/>
          <w:szCs w:val="28"/>
          <w:cs/>
        </w:rPr>
        <w:t>การเงินที่มีรอบระยะเวลาบัญชีที่</w:t>
      </w:r>
      <w:r w:rsidR="0046354E" w:rsidRPr="00EC79D1">
        <w:rPr>
          <w:rFonts w:ascii="Angsana New" w:hAnsi="Angsana New"/>
          <w:spacing w:val="6"/>
          <w:sz w:val="28"/>
          <w:szCs w:val="28"/>
          <w:cs/>
        </w:rPr>
        <w:t>เริ่ม</w:t>
      </w:r>
      <w:r w:rsidR="0046354E" w:rsidRPr="00C8551D">
        <w:rPr>
          <w:rFonts w:ascii="Angsana New" w:hAnsi="Angsana New"/>
          <w:sz w:val="28"/>
          <w:szCs w:val="28"/>
          <w:cs/>
        </w:rPr>
        <w:t>ในหรือหลังวันที่</w:t>
      </w:r>
      <w:r w:rsidR="0046354E" w:rsidRPr="00C8551D">
        <w:rPr>
          <w:rFonts w:ascii="Angsana New" w:hAnsi="Angsana New"/>
          <w:sz w:val="28"/>
          <w:szCs w:val="28"/>
        </w:rPr>
        <w:t xml:space="preserve"> </w:t>
      </w:r>
      <w:r w:rsidRPr="00613099">
        <w:rPr>
          <w:rFonts w:ascii="Angsana New" w:hAnsi="Angsana New"/>
          <w:sz w:val="28"/>
          <w:szCs w:val="28"/>
        </w:rPr>
        <w:t>1</w:t>
      </w:r>
      <w:r w:rsidR="0046354E" w:rsidRPr="00C8551D">
        <w:rPr>
          <w:rFonts w:ascii="Angsana New" w:hAnsi="Angsana New"/>
          <w:sz w:val="28"/>
          <w:szCs w:val="28"/>
        </w:rPr>
        <w:t xml:space="preserve"> </w:t>
      </w:r>
      <w:r w:rsidR="0046354E" w:rsidRPr="00C8551D">
        <w:rPr>
          <w:rFonts w:ascii="Angsana New" w:hAnsi="Angsana New"/>
          <w:sz w:val="28"/>
          <w:szCs w:val="28"/>
          <w:cs/>
        </w:rPr>
        <w:t>มกราคม</w:t>
      </w:r>
      <w:r w:rsidR="0046354E" w:rsidRPr="00C8551D">
        <w:rPr>
          <w:rFonts w:ascii="Angsana New" w:hAnsi="Angsana New"/>
          <w:sz w:val="28"/>
          <w:szCs w:val="28"/>
        </w:rPr>
        <w:t xml:space="preserve"> </w:t>
      </w:r>
      <w:r w:rsidRPr="00613099">
        <w:rPr>
          <w:rFonts w:ascii="Angsana New" w:hAnsi="Angsana New"/>
          <w:sz w:val="28"/>
          <w:szCs w:val="28"/>
        </w:rPr>
        <w:t>2561</w:t>
      </w:r>
      <w:r w:rsidR="0046354E" w:rsidRPr="00C8551D">
        <w:rPr>
          <w:rFonts w:ascii="Angsana New" w:hAnsi="Angsana New"/>
          <w:sz w:val="28"/>
          <w:szCs w:val="28"/>
          <w:cs/>
        </w:rPr>
        <w:t xml:space="preserve"> ซึ่งบริษัทได้นำมาตรฐานเหล่านี้มาถือปฏิบัติในการจัดทำงบการเงินเริ่มตั้งแต่วันที่ </w:t>
      </w:r>
      <w:r w:rsidR="0046354E" w:rsidRPr="00C8551D">
        <w:rPr>
          <w:rFonts w:ascii="Angsana New" w:hAnsi="Angsana New"/>
          <w:sz w:val="28"/>
          <w:szCs w:val="28"/>
          <w:lang w:val="en-GB"/>
        </w:rPr>
        <w:t>1</w:t>
      </w:r>
      <w:r w:rsidR="0046354E" w:rsidRPr="00C8551D">
        <w:rPr>
          <w:rFonts w:ascii="Angsana New" w:hAnsi="Angsana New"/>
          <w:sz w:val="28"/>
          <w:szCs w:val="28"/>
          <w:cs/>
          <w:lang w:val="en-GB"/>
        </w:rPr>
        <w:t xml:space="preserve"> มกราคม </w:t>
      </w:r>
      <w:r w:rsidR="0046354E" w:rsidRPr="00C8551D">
        <w:rPr>
          <w:rFonts w:ascii="Angsana New" w:hAnsi="Angsana New"/>
          <w:sz w:val="28"/>
          <w:szCs w:val="28"/>
          <w:lang w:val="en-GB"/>
        </w:rPr>
        <w:t>25</w:t>
      </w:r>
      <w:r w:rsidRPr="00613099">
        <w:rPr>
          <w:rFonts w:ascii="Angsana New" w:hAnsi="Angsana New"/>
          <w:sz w:val="28"/>
          <w:szCs w:val="28"/>
        </w:rPr>
        <w:t>6</w:t>
      </w:r>
      <w:r w:rsidR="0046354E" w:rsidRPr="00C8551D">
        <w:rPr>
          <w:rFonts w:ascii="Angsana New" w:hAnsi="Angsana New"/>
          <w:sz w:val="28"/>
          <w:szCs w:val="28"/>
          <w:lang w:val="en-GB"/>
        </w:rPr>
        <w:t>1</w:t>
      </w:r>
      <w:r w:rsidR="0046354E" w:rsidRPr="00C8551D">
        <w:rPr>
          <w:rFonts w:ascii="Angsana New" w:hAnsi="Angsana New"/>
          <w:sz w:val="28"/>
          <w:szCs w:val="28"/>
          <w:cs/>
          <w:lang w:val="en-GB"/>
        </w:rPr>
        <w:t xml:space="preserve"> แล้ว </w:t>
      </w:r>
      <w:r w:rsidR="0046354E" w:rsidRPr="00EC79D1">
        <w:rPr>
          <w:rFonts w:ascii="Angsana New" w:hAnsi="Angsana New"/>
          <w:spacing w:val="4"/>
          <w:sz w:val="28"/>
          <w:szCs w:val="28"/>
          <w:cs/>
          <w:lang w:val="en-GB"/>
        </w:rPr>
        <w:t>โดยไม่มีผลกระทบต่อฐานะการเงินและผลการดำเนินงานสำหรับงวดอย่าง</w:t>
      </w:r>
      <w:r w:rsidR="0046354E" w:rsidRPr="00C8551D">
        <w:rPr>
          <w:rFonts w:ascii="Angsana New" w:hAnsi="Angsana New"/>
          <w:sz w:val="28"/>
          <w:szCs w:val="28"/>
          <w:cs/>
          <w:lang w:val="en-GB"/>
        </w:rPr>
        <w:t>เป็นสาระสำคัญต่องบการเงิน</w:t>
      </w:r>
    </w:p>
    <w:tbl>
      <w:tblPr>
        <w:tblW w:w="7864" w:type="dxa"/>
        <w:tblInd w:w="13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7"/>
        <w:gridCol w:w="3827"/>
      </w:tblGrid>
      <w:tr w:rsidR="0046354E" w:rsidRPr="00C8551D" w:rsidTr="00783152">
        <w:trPr>
          <w:cantSplit/>
          <w:trHeight w:hRule="exact" w:val="461"/>
        </w:trPr>
        <w:tc>
          <w:tcPr>
            <w:tcW w:w="4037" w:type="dxa"/>
          </w:tcPr>
          <w:p w:rsidR="0046354E" w:rsidRPr="00C8551D" w:rsidRDefault="0046354E" w:rsidP="0052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 w:line="240" w:lineRule="auto"/>
              <w:ind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มาตรฐานการบัญชี ฉบับที่ </w:t>
            </w:r>
            <w:r w:rsidRPr="00C8551D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Pr="00C8551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  </w:t>
            </w:r>
            <w:r w:rsidR="00AB2813">
              <w:rPr>
                <w:rFonts w:ascii="Angsana New" w:hAnsi="Angsana New"/>
                <w:sz w:val="28"/>
                <w:szCs w:val="28"/>
                <w:lang w:val="en-GB"/>
              </w:rPr>
              <w:t xml:space="preserve">  </w:t>
            </w:r>
            <w:r w:rsidRPr="00C8551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(ปรับปรุง </w:t>
            </w:r>
            <w:r w:rsidRPr="00C8551D">
              <w:rPr>
                <w:rFonts w:ascii="Angsana New" w:hAnsi="Angsana New"/>
                <w:sz w:val="28"/>
                <w:szCs w:val="28"/>
                <w:lang w:val="en-GB"/>
              </w:rPr>
              <w:t>2560</w:t>
            </w:r>
            <w:r w:rsidRPr="00C8551D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3827" w:type="dxa"/>
          </w:tcPr>
          <w:p w:rsidR="0046354E" w:rsidRPr="00C8551D" w:rsidRDefault="0046354E" w:rsidP="005256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20" w:line="240" w:lineRule="auto"/>
              <w:ind w:left="138" w:right="45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เรื่อง งบกระแสเงินสด</w:t>
            </w:r>
          </w:p>
        </w:tc>
      </w:tr>
      <w:tr w:rsidR="0046354E" w:rsidRPr="00C8551D" w:rsidTr="00783152">
        <w:trPr>
          <w:cantSplit/>
          <w:trHeight w:hRule="exact" w:val="461"/>
        </w:trPr>
        <w:tc>
          <w:tcPr>
            <w:tcW w:w="4037" w:type="dxa"/>
          </w:tcPr>
          <w:p w:rsidR="0046354E" w:rsidRPr="00C8551D" w:rsidRDefault="0046354E" w:rsidP="0046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มาตรฐานการบัญชี ฉบับที่ </w:t>
            </w:r>
            <w:r w:rsidRPr="00C8551D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Pr="00C8551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</w:t>
            </w:r>
            <w:r w:rsidR="00AB2813">
              <w:rPr>
                <w:rFonts w:ascii="Angsana New" w:hAnsi="Angsana New"/>
                <w:sz w:val="28"/>
                <w:szCs w:val="28"/>
                <w:lang w:val="en-GB"/>
              </w:rPr>
              <w:t xml:space="preserve">  </w:t>
            </w:r>
            <w:r w:rsidRPr="00C8551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(ปรับปรุง </w:t>
            </w:r>
            <w:r w:rsidRPr="00C8551D">
              <w:rPr>
                <w:rFonts w:ascii="Angsana New" w:hAnsi="Angsana New"/>
                <w:sz w:val="28"/>
                <w:szCs w:val="28"/>
                <w:lang w:val="en-GB"/>
              </w:rPr>
              <w:t>2560</w:t>
            </w:r>
            <w:r w:rsidRPr="00C8551D">
              <w:rPr>
                <w:rFonts w:ascii="Angsana New" w:hAnsi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3827" w:type="dxa"/>
          </w:tcPr>
          <w:p w:rsidR="0046354E" w:rsidRPr="00C8551D" w:rsidRDefault="0046354E" w:rsidP="00463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right="43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เรื่อง ภาษีเงินได้</w:t>
            </w:r>
          </w:p>
        </w:tc>
      </w:tr>
    </w:tbl>
    <w:p w:rsidR="0046354E" w:rsidRPr="00C8551D" w:rsidRDefault="00EC79D1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350" w:right="43"/>
        <w:jc w:val="thaiDistribute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  <w:cs/>
          <w:lang w:val="en-GB"/>
        </w:rPr>
        <w:lastRenderedPageBreak/>
        <w:t>มาตรฐานการบัญชี ฉบับที่</w:t>
      </w:r>
      <w:r>
        <w:rPr>
          <w:rFonts w:ascii="Angsana New" w:hAnsi="Angsana New"/>
          <w:sz w:val="28"/>
          <w:szCs w:val="28"/>
          <w:lang w:val="en-GB"/>
        </w:rPr>
        <w:t xml:space="preserve"> </w:t>
      </w:r>
      <w:r w:rsidR="0046354E" w:rsidRPr="00C8551D">
        <w:rPr>
          <w:rFonts w:ascii="Angsana New" w:hAnsi="Angsana New"/>
          <w:sz w:val="28"/>
          <w:szCs w:val="28"/>
          <w:lang w:val="en-GB"/>
        </w:rPr>
        <w:t>7 (</w:t>
      </w:r>
      <w:r w:rsidR="0046354E" w:rsidRPr="00C8551D">
        <w:rPr>
          <w:rFonts w:ascii="Angsana New" w:hAnsi="Angsana New"/>
          <w:sz w:val="28"/>
          <w:szCs w:val="28"/>
          <w:cs/>
          <w:lang w:val="en-GB"/>
        </w:rPr>
        <w:t xml:space="preserve">ปรับปรุง </w:t>
      </w:r>
      <w:r w:rsidR="0046354E" w:rsidRPr="00C8551D">
        <w:rPr>
          <w:rFonts w:ascii="Angsana New" w:hAnsi="Angsana New"/>
          <w:sz w:val="28"/>
          <w:szCs w:val="28"/>
          <w:lang w:val="en-GB"/>
        </w:rPr>
        <w:t>2560)</w:t>
      </w:r>
      <w:r w:rsidR="0046354E" w:rsidRPr="00C8551D">
        <w:rPr>
          <w:rFonts w:ascii="Angsana New" w:hAnsi="Angsana New"/>
          <w:sz w:val="28"/>
          <w:szCs w:val="28"/>
          <w:cs/>
          <w:lang w:val="en-GB"/>
        </w:rPr>
        <w:t xml:space="preserve"> ได้มีการปรับปรุงการเปิดเผยข้อมูลเพิ่มเติมเกี่ยวกับการเปลี่ยนแปลงในหนี้สินของกิจการที่เกิดขึ้นจากกิจกรรมจัดหาเงินทั้งที่เป็นรายการที่เป็นเงินสดและรายการที่ไม่ใช่เงินสด</w:t>
      </w:r>
    </w:p>
    <w:p w:rsidR="0046354E" w:rsidRPr="00C8551D" w:rsidRDefault="0046354E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350" w:right="43"/>
        <w:jc w:val="thaiDistribute"/>
        <w:rPr>
          <w:rFonts w:ascii="Angsana New" w:hAnsi="Angsana New"/>
          <w:sz w:val="28"/>
          <w:szCs w:val="28"/>
          <w:lang w:val="en-GB"/>
        </w:rPr>
      </w:pPr>
      <w:r w:rsidRPr="00C8551D">
        <w:rPr>
          <w:rFonts w:ascii="Angsana New" w:hAnsi="Angsana New"/>
          <w:sz w:val="28"/>
          <w:szCs w:val="28"/>
          <w:cs/>
          <w:lang w:val="en-GB"/>
        </w:rPr>
        <w:t xml:space="preserve">มาตรฐานการบัญชี ฉบับที่ </w:t>
      </w:r>
      <w:r w:rsidRPr="00C8551D">
        <w:rPr>
          <w:rFonts w:ascii="Angsana New" w:hAnsi="Angsana New"/>
          <w:sz w:val="28"/>
          <w:szCs w:val="28"/>
          <w:lang w:val="en-GB"/>
        </w:rPr>
        <w:t>12 (</w:t>
      </w:r>
      <w:r w:rsidRPr="00C8551D">
        <w:rPr>
          <w:rFonts w:ascii="Angsana New" w:hAnsi="Angsana New"/>
          <w:sz w:val="28"/>
          <w:szCs w:val="28"/>
          <w:cs/>
          <w:lang w:val="en-GB"/>
        </w:rPr>
        <w:t xml:space="preserve">ปรับปรุง </w:t>
      </w:r>
      <w:r w:rsidRPr="00C8551D">
        <w:rPr>
          <w:rFonts w:ascii="Angsana New" w:hAnsi="Angsana New"/>
          <w:sz w:val="28"/>
          <w:szCs w:val="28"/>
          <w:lang w:val="en-GB"/>
        </w:rPr>
        <w:t xml:space="preserve">2560) </w:t>
      </w:r>
      <w:r w:rsidRPr="00C8551D">
        <w:rPr>
          <w:rFonts w:ascii="Angsana New" w:hAnsi="Angsana New"/>
          <w:sz w:val="28"/>
          <w:szCs w:val="28"/>
          <w:cs/>
          <w:lang w:val="en-GB"/>
        </w:rPr>
        <w:t>ได้มีการอธิบายให้ชัดเจนในเรื่องวิธีการบัญชีสำหรับภาษีเงินได้รอตัดบัญชีกรณีมีสินทรัพย์ที่วัดมูลค่าด้วยมูลค่ายุติธรรมที่มีจำนวนต่ำกว่ามูลค่าฐานภาษีของสินทรัพย์ ในเรื่องดังต่อไปนี้</w:t>
      </w:r>
    </w:p>
    <w:p w:rsidR="0046354E" w:rsidRPr="00C8551D" w:rsidRDefault="0046354E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570" w:right="43" w:hanging="220"/>
        <w:jc w:val="thaiDistribute"/>
        <w:rPr>
          <w:rFonts w:ascii="Angsana New" w:hAnsi="Angsana New"/>
          <w:sz w:val="28"/>
          <w:szCs w:val="28"/>
          <w:lang w:val="en-GB"/>
        </w:rPr>
      </w:pPr>
      <w:r w:rsidRPr="00C8551D">
        <w:rPr>
          <w:rFonts w:ascii="Angsana New" w:hAnsi="Angsana New"/>
          <w:sz w:val="28"/>
          <w:szCs w:val="28"/>
          <w:lang w:val="en-GB"/>
        </w:rPr>
        <w:t>-</w:t>
      </w:r>
      <w:r w:rsidRPr="00C8551D">
        <w:rPr>
          <w:rFonts w:ascii="Angsana New" w:hAnsi="Angsana New"/>
          <w:sz w:val="28"/>
          <w:szCs w:val="28"/>
          <w:lang w:val="en-GB"/>
        </w:rPr>
        <w:tab/>
      </w:r>
      <w:r w:rsidRPr="00C8551D">
        <w:rPr>
          <w:rFonts w:ascii="Angsana New" w:hAnsi="Angsana New"/>
          <w:sz w:val="28"/>
          <w:szCs w:val="28"/>
          <w:cs/>
          <w:lang w:val="en-GB"/>
        </w:rPr>
        <w:t>กรณีสินทรัพย์ที่วัดด้วยมูลค่ายุติธรรมมีมูลค่าต่ำกว่าฐานภาษีของสินทรัพย์นั้น จะถือว่ามีผลแตกต่างชั่วคราวที่ใช้หักภาษีเกิดขึ้น</w:t>
      </w:r>
    </w:p>
    <w:p w:rsidR="0046354E" w:rsidRPr="00C8551D" w:rsidRDefault="0046354E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977"/>
        </w:tabs>
        <w:spacing w:before="120" w:line="240" w:lineRule="auto"/>
        <w:ind w:left="1570" w:right="43" w:hanging="22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C8551D">
        <w:rPr>
          <w:rFonts w:ascii="Angsana New" w:hAnsi="Angsana New"/>
          <w:sz w:val="28"/>
          <w:szCs w:val="28"/>
          <w:lang w:val="en-GB"/>
        </w:rPr>
        <w:t>-</w:t>
      </w:r>
      <w:r w:rsidRPr="00C8551D">
        <w:rPr>
          <w:rFonts w:ascii="Angsana New" w:hAnsi="Angsana New"/>
          <w:sz w:val="28"/>
          <w:szCs w:val="28"/>
          <w:lang w:val="en-GB"/>
        </w:rPr>
        <w:tab/>
      </w:r>
      <w:r w:rsidRPr="00C8551D">
        <w:rPr>
          <w:rFonts w:ascii="Angsana New" w:hAnsi="Angsana New"/>
          <w:sz w:val="28"/>
          <w:szCs w:val="28"/>
          <w:cs/>
          <w:lang w:val="en-GB"/>
        </w:rPr>
        <w:t xml:space="preserve">ในการประมาณการกำไรทางภาษีในอนาคต กิจการสามารถสันนิษฐานว่าจะได้รับประโยชน์จากสินทรัพย์ในมูลค่าที่สูงกว่ามูลค่าตามบัญชีได้ </w:t>
      </w:r>
    </w:p>
    <w:p w:rsidR="0046354E" w:rsidRPr="00C8551D" w:rsidRDefault="0046354E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35"/>
        </w:tabs>
        <w:spacing w:before="120" w:line="240" w:lineRule="auto"/>
        <w:ind w:left="1570" w:right="43" w:hanging="220"/>
        <w:jc w:val="thaiDistribute"/>
        <w:rPr>
          <w:rFonts w:ascii="Angsana New" w:hAnsi="Angsana New"/>
          <w:sz w:val="28"/>
          <w:szCs w:val="28"/>
          <w:lang w:val="en-GB"/>
        </w:rPr>
      </w:pPr>
      <w:r w:rsidRPr="00C8551D">
        <w:rPr>
          <w:rFonts w:ascii="Angsana New" w:hAnsi="Angsana New"/>
          <w:sz w:val="28"/>
          <w:szCs w:val="28"/>
          <w:lang w:val="en-GB"/>
        </w:rPr>
        <w:t>-</w:t>
      </w:r>
      <w:r w:rsidRPr="00C8551D">
        <w:rPr>
          <w:rFonts w:ascii="Angsana New" w:hAnsi="Angsana New"/>
          <w:sz w:val="28"/>
          <w:szCs w:val="28"/>
          <w:lang w:val="en-GB"/>
        </w:rPr>
        <w:tab/>
      </w:r>
      <w:r w:rsidRPr="00C8551D">
        <w:rPr>
          <w:rFonts w:ascii="Angsana New" w:hAnsi="Angsana New"/>
          <w:sz w:val="28"/>
          <w:szCs w:val="28"/>
          <w:cs/>
          <w:lang w:val="en-GB"/>
        </w:rPr>
        <w:t>ในกรณีที่กฎหมายภาษีอากรมีข้อจำกัดเกี่ยวกับแหล่งที่มาของกำไรทางภาษี ที่สามารถใช้ประโยชน์สินทรัพย์ภาษีเงินได้รอตัดบัญชีได้เฉพาะในประเภทที่กำหนด การพิจารณาการจะได้ใช้ประโยชน์ของสินทรัพย์ภาษีเงินได้รอตัดบัญชีจะต้องนำไปประเมินรวมกันกับสินทรัพย์ภาษีเงินได้รอตัดบัญชีที่เป็นประเภทเดียวกันเท่านั้น</w:t>
      </w:r>
    </w:p>
    <w:p w:rsidR="0046354E" w:rsidRPr="00C8551D" w:rsidRDefault="0046354E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19"/>
        </w:tabs>
        <w:spacing w:before="120" w:line="240" w:lineRule="auto"/>
        <w:ind w:left="1570" w:right="43" w:hanging="220"/>
        <w:jc w:val="thaiDistribute"/>
        <w:rPr>
          <w:rFonts w:ascii="Angsana New" w:hAnsi="Angsana New"/>
          <w:sz w:val="28"/>
          <w:szCs w:val="28"/>
          <w:lang w:val="en-GB"/>
        </w:rPr>
      </w:pPr>
      <w:r w:rsidRPr="00C8551D">
        <w:rPr>
          <w:rFonts w:ascii="Angsana New" w:hAnsi="Angsana New"/>
          <w:sz w:val="28"/>
          <w:szCs w:val="28"/>
          <w:lang w:val="en-GB"/>
        </w:rPr>
        <w:t>-</w:t>
      </w:r>
      <w:r w:rsidRPr="00C8551D">
        <w:rPr>
          <w:rFonts w:ascii="Angsana New" w:hAnsi="Angsana New"/>
          <w:sz w:val="28"/>
          <w:szCs w:val="28"/>
          <w:lang w:val="en-GB"/>
        </w:rPr>
        <w:tab/>
      </w:r>
      <w:r w:rsidRPr="00EC79D1">
        <w:rPr>
          <w:rFonts w:ascii="Angsana New" w:hAnsi="Angsana New"/>
          <w:spacing w:val="8"/>
          <w:sz w:val="28"/>
          <w:szCs w:val="28"/>
          <w:cs/>
          <w:lang w:val="en-GB"/>
        </w:rPr>
        <w:t>ในการประมาณกำไรทางภาษีในอนาคตจะไม่รวมจำนวนที่ใช้หักภาษีที่เกิดจากการกลับรายการของ</w:t>
      </w:r>
      <w:r w:rsidRPr="00C8551D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EC79D1">
        <w:rPr>
          <w:rFonts w:ascii="Angsana New" w:hAnsi="Angsana New"/>
          <w:spacing w:val="4"/>
          <w:sz w:val="28"/>
          <w:szCs w:val="28"/>
          <w:cs/>
          <w:lang w:val="en-GB"/>
        </w:rPr>
        <w:t>ผลแตกต่างชั่วคราวที่ใช้หักภาษีนั้น</w:t>
      </w:r>
    </w:p>
    <w:p w:rsidR="0046354E" w:rsidRPr="00C8551D" w:rsidRDefault="0046354E" w:rsidP="00783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1350" w:right="43"/>
        <w:jc w:val="thaiDistribute"/>
        <w:rPr>
          <w:rFonts w:ascii="Angsana New" w:hAnsi="Angsana New"/>
          <w:sz w:val="28"/>
          <w:szCs w:val="28"/>
          <w:lang w:val="en-GB"/>
        </w:rPr>
      </w:pPr>
      <w:r w:rsidRPr="00EC79D1">
        <w:rPr>
          <w:rFonts w:ascii="Angsana New" w:hAnsi="Angsana New"/>
          <w:spacing w:val="6"/>
          <w:sz w:val="28"/>
          <w:szCs w:val="28"/>
          <w:cs/>
          <w:lang w:val="en-GB"/>
        </w:rPr>
        <w:t>ผู้บริหารของบริษัทได้ประเมินและพิจารณาว่ามาตรฐานที่ปรับปรุงใหม่ดังกล่าวข้างต้นไม่มีผลกระทบที่</w:t>
      </w:r>
      <w:r w:rsidRPr="00C8551D">
        <w:rPr>
          <w:rFonts w:ascii="Angsana New" w:hAnsi="Angsana New"/>
          <w:sz w:val="28"/>
          <w:szCs w:val="28"/>
          <w:cs/>
          <w:lang w:val="en-GB"/>
        </w:rPr>
        <w:t>มีนัยสำคัญต่อบริษัท</w:t>
      </w:r>
    </w:p>
    <w:p w:rsidR="004D253D" w:rsidRPr="004D253D" w:rsidRDefault="00613099" w:rsidP="00AE3E04">
      <w:pPr>
        <w:tabs>
          <w:tab w:val="clear" w:pos="227"/>
          <w:tab w:val="clear" w:pos="454"/>
          <w:tab w:val="clear" w:pos="680"/>
          <w:tab w:val="clear" w:pos="907"/>
          <w:tab w:val="left" w:pos="3828"/>
        </w:tabs>
        <w:spacing w:before="120" w:after="120" w:line="240" w:lineRule="auto"/>
        <w:ind w:left="1350" w:right="-21" w:hanging="540"/>
        <w:jc w:val="thaiDistribute"/>
        <w:rPr>
          <w:rFonts w:ascii="Angsana New" w:hAnsi="Angsana New"/>
          <w:sz w:val="28"/>
          <w:szCs w:val="28"/>
        </w:rPr>
      </w:pPr>
      <w:r w:rsidRPr="00613099">
        <w:rPr>
          <w:rFonts w:ascii="Angsana New" w:hAnsi="Angsana New"/>
          <w:sz w:val="28"/>
          <w:szCs w:val="28"/>
        </w:rPr>
        <w:t>2</w:t>
      </w:r>
      <w:r w:rsidR="0046354E" w:rsidRPr="00EC79D1">
        <w:rPr>
          <w:rFonts w:ascii="Angsana New" w:hAnsi="Angsana New"/>
          <w:sz w:val="28"/>
          <w:szCs w:val="28"/>
          <w:cs/>
        </w:rPr>
        <w:t>.</w:t>
      </w:r>
      <w:r w:rsidRPr="00613099">
        <w:rPr>
          <w:rFonts w:ascii="Angsana New" w:hAnsi="Angsana New"/>
          <w:sz w:val="28"/>
          <w:szCs w:val="28"/>
        </w:rPr>
        <w:t>2</w:t>
      </w:r>
      <w:r w:rsidR="00B82C0B" w:rsidRPr="00EC79D1">
        <w:rPr>
          <w:rFonts w:ascii="Angsana New" w:hAnsi="Angsana New"/>
          <w:sz w:val="28"/>
          <w:szCs w:val="28"/>
          <w:cs/>
        </w:rPr>
        <w:t>.</w:t>
      </w:r>
      <w:r w:rsidRPr="00613099">
        <w:rPr>
          <w:rFonts w:ascii="Angsana New" w:hAnsi="Angsana New"/>
          <w:sz w:val="28"/>
          <w:szCs w:val="28"/>
        </w:rPr>
        <w:t>2</w:t>
      </w:r>
      <w:r w:rsidR="0046354E" w:rsidRPr="00EC79D1">
        <w:rPr>
          <w:rFonts w:ascii="Angsana New" w:hAnsi="Angsana New"/>
          <w:sz w:val="28"/>
          <w:szCs w:val="28"/>
          <w:cs/>
        </w:rPr>
        <w:t xml:space="preserve">  </w:t>
      </w:r>
      <w:r w:rsidR="00B82C0B" w:rsidRPr="00EC79D1">
        <w:rPr>
          <w:rFonts w:ascii="Angsana New" w:hAnsi="Angsana New" w:hint="cs"/>
          <w:sz w:val="28"/>
          <w:szCs w:val="28"/>
          <w:cs/>
        </w:rPr>
        <w:t xml:space="preserve"> </w:t>
      </w:r>
      <w:r w:rsidR="004D253D" w:rsidRPr="0044409C">
        <w:rPr>
          <w:rFonts w:ascii="Angsana New" w:hAnsi="Angsana New"/>
          <w:spacing w:val="2"/>
          <w:sz w:val="28"/>
          <w:szCs w:val="28"/>
          <w:cs/>
        </w:rPr>
        <w:t xml:space="preserve">มาตรฐานการรายงานทางการเงินที่จะมีผลบังคับใช้ในอนาคต ซึ่งสภาวิชาชีพบัญชีได้ประกาศใช้มาตรฐานการรายงานทางการเงิน ฉบับที่ </w:t>
      </w:r>
      <w:r w:rsidRPr="00613099">
        <w:rPr>
          <w:rFonts w:ascii="Angsana New" w:hAnsi="Angsana New"/>
          <w:spacing w:val="2"/>
          <w:sz w:val="28"/>
          <w:szCs w:val="28"/>
        </w:rPr>
        <w:t>15</w:t>
      </w:r>
      <w:r w:rsidR="004D253D" w:rsidRPr="0044409C">
        <w:rPr>
          <w:rFonts w:ascii="Angsana New" w:hAnsi="Angsana New"/>
          <w:spacing w:val="2"/>
          <w:sz w:val="28"/>
          <w:szCs w:val="28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</w:t>
      </w:r>
      <w:r w:rsidRPr="00613099">
        <w:rPr>
          <w:rFonts w:ascii="Angsana New" w:hAnsi="Angsana New"/>
          <w:spacing w:val="2"/>
          <w:sz w:val="28"/>
          <w:szCs w:val="28"/>
        </w:rPr>
        <w:t>1</w:t>
      </w:r>
      <w:r w:rsidR="004D253D" w:rsidRPr="0044409C">
        <w:rPr>
          <w:rFonts w:ascii="Angsana New" w:hAnsi="Angsana New"/>
          <w:spacing w:val="2"/>
          <w:sz w:val="28"/>
          <w:szCs w:val="28"/>
          <w:cs/>
        </w:rPr>
        <w:t xml:space="preserve"> มกราคม </w:t>
      </w:r>
      <w:r w:rsidRPr="00613099">
        <w:rPr>
          <w:rFonts w:ascii="Angsana New" w:hAnsi="Angsana New"/>
          <w:spacing w:val="2"/>
          <w:sz w:val="28"/>
          <w:szCs w:val="28"/>
        </w:rPr>
        <w:t>2562</w:t>
      </w:r>
      <w:r w:rsidR="004D253D" w:rsidRPr="0044409C">
        <w:rPr>
          <w:rFonts w:ascii="Angsana New" w:hAnsi="Angsana New"/>
          <w:spacing w:val="2"/>
          <w:sz w:val="28"/>
          <w:szCs w:val="28"/>
          <w:cs/>
        </w:rPr>
        <w:t xml:space="preserve"> หลักการสำคัญของมาตรฐานดังกล่าวสรุปได้ดังนี้</w:t>
      </w:r>
    </w:p>
    <w:p w:rsidR="004D253D" w:rsidRPr="00AE3E04" w:rsidRDefault="004D253D" w:rsidP="00AE3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before="120" w:line="240" w:lineRule="auto"/>
        <w:ind w:left="1350" w:right="43"/>
        <w:jc w:val="thaiDistribute"/>
        <w:rPr>
          <w:rFonts w:ascii="Angsana New" w:hAnsi="Angsana New"/>
          <w:spacing w:val="6"/>
          <w:sz w:val="28"/>
          <w:szCs w:val="28"/>
          <w:lang w:val="en-GB"/>
        </w:rPr>
      </w:pPr>
      <w:r w:rsidRPr="00AE3E04">
        <w:rPr>
          <w:rFonts w:ascii="Angsana New" w:hAnsi="Angsana New"/>
          <w:spacing w:val="6"/>
          <w:sz w:val="28"/>
          <w:szCs w:val="28"/>
          <w:cs/>
          <w:lang w:val="en-GB"/>
        </w:rPr>
        <w:t xml:space="preserve">มาตรฐานการรายงานทางการเงิน ฉบับที่ </w:t>
      </w:r>
      <w:r w:rsidR="00613099" w:rsidRPr="00613099">
        <w:rPr>
          <w:rFonts w:ascii="Angsana New" w:hAnsi="Angsana New"/>
          <w:spacing w:val="6"/>
          <w:sz w:val="28"/>
          <w:szCs w:val="28"/>
        </w:rPr>
        <w:t>15</w:t>
      </w:r>
      <w:r w:rsidRPr="00AE3E04">
        <w:rPr>
          <w:rFonts w:ascii="Angsana New" w:hAnsi="Angsana New"/>
          <w:spacing w:val="6"/>
          <w:sz w:val="28"/>
          <w:szCs w:val="28"/>
          <w:cs/>
          <w:lang w:val="en-GB"/>
        </w:rPr>
        <w:t xml:space="preserve"> เรื่อง รายได้จากสัญญาที่ทำกับลูกค้า</w:t>
      </w:r>
    </w:p>
    <w:p w:rsidR="004D253D" w:rsidRPr="000C1C26" w:rsidRDefault="004D253D" w:rsidP="00AE3E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60"/>
        </w:tabs>
        <w:spacing w:line="240" w:lineRule="auto"/>
        <w:ind w:left="1349" w:right="45"/>
        <w:jc w:val="thaiDistribute"/>
        <w:rPr>
          <w:rFonts w:ascii="Angsana New" w:hAnsi="Angsana New"/>
          <w:spacing w:val="6"/>
          <w:sz w:val="28"/>
          <w:szCs w:val="28"/>
          <w:lang w:val="en-GB"/>
        </w:rPr>
      </w:pPr>
      <w:r w:rsidRPr="0044409C">
        <w:rPr>
          <w:rFonts w:ascii="Angsana New" w:hAnsi="Angsana New"/>
          <w:sz w:val="28"/>
          <w:szCs w:val="28"/>
          <w:cs/>
          <w:lang w:val="en-GB"/>
        </w:rPr>
        <w:t xml:space="preserve">มาตรฐานการรายงานทางการเงินฉบับดังกล่าว ใช้แทนมาตรฐานการบัญชี ฉบับที่ </w:t>
      </w:r>
      <w:r w:rsidR="00613099" w:rsidRPr="00613099">
        <w:rPr>
          <w:rFonts w:ascii="Angsana New" w:hAnsi="Angsana New"/>
          <w:sz w:val="28"/>
          <w:szCs w:val="28"/>
        </w:rPr>
        <w:t>11</w:t>
      </w:r>
      <w:r w:rsidRPr="0044409C">
        <w:rPr>
          <w:rFonts w:ascii="Angsana New" w:hAnsi="Angsana New"/>
          <w:sz w:val="28"/>
          <w:szCs w:val="28"/>
          <w:cs/>
          <w:lang w:val="en-GB"/>
        </w:rPr>
        <w:t xml:space="preserve"> เรื่อง สัญญาก่อสร้าง</w:t>
      </w:r>
      <w:r w:rsidRPr="000C1C26">
        <w:rPr>
          <w:rFonts w:ascii="Angsana New" w:hAnsi="Angsana New"/>
          <w:spacing w:val="6"/>
          <w:sz w:val="28"/>
          <w:szCs w:val="28"/>
          <w:cs/>
          <w:lang w:val="en-GB"/>
        </w:rPr>
        <w:t xml:space="preserve"> มาตรฐานการบัญชี ฉบับที่ </w:t>
      </w:r>
      <w:r w:rsidR="00613099" w:rsidRPr="00613099">
        <w:rPr>
          <w:rFonts w:ascii="Angsana New" w:hAnsi="Angsana New"/>
          <w:spacing w:val="6"/>
          <w:sz w:val="28"/>
          <w:szCs w:val="28"/>
        </w:rPr>
        <w:t>18</w:t>
      </w:r>
      <w:r w:rsidRPr="000C1C26">
        <w:rPr>
          <w:rFonts w:ascii="Angsana New" w:hAnsi="Angsana New"/>
          <w:spacing w:val="6"/>
          <w:sz w:val="28"/>
          <w:szCs w:val="28"/>
          <w:cs/>
          <w:lang w:val="en-GB"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="00613099" w:rsidRPr="00613099">
        <w:rPr>
          <w:rFonts w:ascii="Angsana New" w:hAnsi="Angsana New"/>
          <w:spacing w:val="6"/>
          <w:sz w:val="28"/>
          <w:szCs w:val="28"/>
        </w:rPr>
        <w:t>5</w:t>
      </w:r>
      <w:r w:rsidRPr="000C1C26">
        <w:rPr>
          <w:rFonts w:ascii="Angsana New" w:hAnsi="Angsana New"/>
          <w:spacing w:val="6"/>
          <w:sz w:val="28"/>
          <w:szCs w:val="28"/>
          <w:cs/>
          <w:lang w:val="en-GB"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006503" w:rsidRDefault="004D253D" w:rsidP="004D253D">
      <w:pPr>
        <w:tabs>
          <w:tab w:val="clear" w:pos="227"/>
          <w:tab w:val="clear" w:pos="454"/>
          <w:tab w:val="clear" w:pos="680"/>
          <w:tab w:val="clear" w:pos="907"/>
          <w:tab w:val="left" w:pos="3828"/>
        </w:tabs>
        <w:spacing w:before="120" w:after="120" w:line="240" w:lineRule="auto"/>
        <w:ind w:left="135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4D253D">
        <w:rPr>
          <w:rFonts w:ascii="Angsana New" w:hAnsi="Angsana New"/>
          <w:sz w:val="28"/>
          <w:szCs w:val="28"/>
          <w:cs/>
        </w:rPr>
        <w:lastRenderedPageBreak/>
        <w:tab/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</w:p>
    <w:p w:rsidR="0046354E" w:rsidRPr="00006503" w:rsidRDefault="0046354E" w:rsidP="00006503">
      <w:pPr>
        <w:numPr>
          <w:ilvl w:val="1"/>
          <w:numId w:val="18"/>
        </w:numPr>
        <w:tabs>
          <w:tab w:val="clear" w:pos="227"/>
          <w:tab w:val="clear" w:pos="454"/>
          <w:tab w:val="clear" w:pos="680"/>
          <w:tab w:val="clear" w:pos="907"/>
          <w:tab w:val="left" w:pos="851"/>
        </w:tabs>
        <w:spacing w:before="120" w:line="240" w:lineRule="auto"/>
        <w:ind w:left="1526" w:hanging="1094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006503">
        <w:rPr>
          <w:rFonts w:ascii="Angsana New" w:hAnsi="Angsana New"/>
          <w:b/>
          <w:bCs/>
          <w:sz w:val="28"/>
          <w:szCs w:val="28"/>
          <w:cs/>
          <w:lang w:val="th-TH"/>
        </w:rPr>
        <w:t>การประมาณการ</w:t>
      </w:r>
    </w:p>
    <w:p w:rsidR="0046354E" w:rsidRPr="00C8551D" w:rsidRDefault="0046354E" w:rsidP="00783152">
      <w:pPr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850"/>
        <w:jc w:val="thaiDistribute"/>
        <w:rPr>
          <w:rFonts w:ascii="Angsana New" w:hAnsi="Angsana New"/>
          <w:sz w:val="28"/>
          <w:szCs w:val="28"/>
          <w:cs/>
        </w:rPr>
      </w:pPr>
      <w:r w:rsidRPr="00C8551D">
        <w:rPr>
          <w:rFonts w:ascii="Angsana New" w:hAnsi="Angsana New"/>
          <w:sz w:val="28"/>
          <w:szCs w:val="28"/>
          <w:cs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:rsidR="00006503" w:rsidRPr="00006503" w:rsidRDefault="0046354E" w:rsidP="00006503">
      <w:pPr>
        <w:tabs>
          <w:tab w:val="clear" w:pos="227"/>
          <w:tab w:val="clear" w:pos="454"/>
          <w:tab w:val="clear" w:pos="680"/>
          <w:tab w:val="left" w:pos="720"/>
        </w:tabs>
        <w:spacing w:before="120" w:line="240" w:lineRule="auto"/>
        <w:ind w:left="850"/>
        <w:jc w:val="thaiDistribute"/>
        <w:rPr>
          <w:rFonts w:ascii="Angsana New" w:hAnsi="Angsana New"/>
          <w:sz w:val="28"/>
          <w:szCs w:val="28"/>
          <w:cs/>
        </w:rPr>
      </w:pPr>
      <w:r w:rsidRPr="00C8551D">
        <w:rPr>
          <w:rFonts w:ascii="Angsana New"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="00613099" w:rsidRPr="00613099">
        <w:rPr>
          <w:rFonts w:ascii="Angsana New" w:hAnsi="Angsana New"/>
          <w:sz w:val="28"/>
          <w:szCs w:val="28"/>
        </w:rPr>
        <w:t>31</w:t>
      </w:r>
      <w:r w:rsidRPr="00C8551D">
        <w:rPr>
          <w:rFonts w:ascii="Angsana New" w:hAnsi="Angsana New"/>
          <w:sz w:val="28"/>
          <w:szCs w:val="28"/>
        </w:rPr>
        <w:t xml:space="preserve"> </w:t>
      </w:r>
      <w:r w:rsidRPr="00C8551D">
        <w:rPr>
          <w:rFonts w:ascii="Angsana New" w:hAnsi="Angsana New"/>
          <w:sz w:val="28"/>
          <w:szCs w:val="28"/>
          <w:cs/>
        </w:rPr>
        <w:t xml:space="preserve">ธันวาคม </w:t>
      </w:r>
      <w:r w:rsidR="00613099" w:rsidRPr="00613099">
        <w:rPr>
          <w:rFonts w:ascii="Angsana New" w:hAnsi="Angsana New"/>
          <w:sz w:val="28"/>
          <w:szCs w:val="28"/>
        </w:rPr>
        <w:t>2560</w:t>
      </w:r>
    </w:p>
    <w:p w:rsidR="00AF1930" w:rsidRPr="00C8551D" w:rsidRDefault="00F2053F" w:rsidP="00006503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รายการบัญชีกับบุคคลหรือกิจการที่เกี่ยวข้องกัน</w:t>
      </w:r>
    </w:p>
    <w:p w:rsidR="00F2053F" w:rsidRPr="00C8551D" w:rsidRDefault="00AF1930" w:rsidP="00BA65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</w:t>
      </w:r>
      <w:r w:rsidRPr="00C8551D">
        <w:rPr>
          <w:rFonts w:ascii="Angsana New" w:hAnsi="Angsana New"/>
          <w:color w:val="FFFFFF"/>
          <w:sz w:val="28"/>
          <w:szCs w:val="28"/>
        </w:rPr>
        <w:t>_</w:t>
      </w:r>
      <w:r w:rsidRPr="00C8551D">
        <w:rPr>
          <w:rFonts w:ascii="Angsana New" w:hAnsi="Angsana New"/>
          <w:sz w:val="28"/>
          <w:szCs w:val="28"/>
          <w:cs/>
        </w:rPr>
        <w:t>หมายถึง</w:t>
      </w:r>
      <w:r w:rsidRPr="00C8551D">
        <w:rPr>
          <w:rFonts w:ascii="Angsana New" w:hAnsi="Angsana New"/>
          <w:color w:val="FFFFFF"/>
          <w:sz w:val="28"/>
          <w:szCs w:val="28"/>
        </w:rPr>
        <w:t>_</w:t>
      </w:r>
      <w:r w:rsidRPr="00C8551D">
        <w:rPr>
          <w:rFonts w:ascii="Angsana New" w:hAnsi="Angsana New"/>
          <w:sz w:val="28"/>
          <w:szCs w:val="28"/>
          <w:cs/>
        </w:rPr>
        <w:t>บุคคลหรือกิจการที่อยู่ภายใต้การควบคุมของบริษัท</w:t>
      </w:r>
      <w:r w:rsidRPr="00C8551D">
        <w:rPr>
          <w:rFonts w:ascii="Angsana New" w:hAnsi="Angsana New"/>
          <w:color w:val="FFFFFF"/>
          <w:sz w:val="28"/>
          <w:szCs w:val="28"/>
        </w:rPr>
        <w:t>_</w:t>
      </w:r>
      <w:r w:rsidRPr="00C8551D">
        <w:rPr>
          <w:rFonts w:ascii="Angsana New" w:hAnsi="Angsana New"/>
          <w:sz w:val="28"/>
          <w:szCs w:val="28"/>
          <w:cs/>
        </w:rPr>
        <w:t>หรือสามารถควบคุมบริษัททั้งทางตรงและทางอ้อม</w:t>
      </w:r>
      <w:r w:rsidRPr="00C8551D">
        <w:rPr>
          <w:rFonts w:ascii="Angsana New" w:hAnsi="Angsana New"/>
          <w:color w:val="FFFFFF"/>
          <w:sz w:val="28"/>
          <w:szCs w:val="28"/>
        </w:rPr>
        <w:t>_</w:t>
      </w:r>
      <w:r w:rsidRPr="00C8551D">
        <w:rPr>
          <w:rFonts w:ascii="Angsana New" w:hAnsi="Angsana New"/>
          <w:sz w:val="28"/>
          <w:szCs w:val="28"/>
          <w:cs/>
        </w:rPr>
        <w:t>หรือมีอิทธิพลอย่างเป็นสาระสำคัญในการตัดสินใจด้านการเงินหรือการดำเนินงานของบริษัท</w:t>
      </w:r>
    </w:p>
    <w:tbl>
      <w:tblPr>
        <w:tblW w:w="918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927"/>
        <w:gridCol w:w="284"/>
        <w:gridCol w:w="3969"/>
      </w:tblGrid>
      <w:tr w:rsidR="00F2053F" w:rsidRPr="00C8551D" w:rsidTr="00AE3E04">
        <w:trPr>
          <w:trHeight w:hRule="exact" w:val="432"/>
        </w:trPr>
        <w:tc>
          <w:tcPr>
            <w:tcW w:w="4927" w:type="dxa"/>
            <w:tcBorders>
              <w:bottom w:val="single" w:sz="4" w:space="0" w:color="auto"/>
            </w:tcBorders>
            <w:vAlign w:val="bottom"/>
          </w:tcPr>
          <w:p w:rsidR="00F2053F" w:rsidRPr="00C8551D" w:rsidRDefault="00F2053F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75"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ชื่อบุคคลและกิจการ</w:t>
            </w:r>
          </w:p>
        </w:tc>
        <w:tc>
          <w:tcPr>
            <w:tcW w:w="284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vAlign w:val="bottom"/>
          </w:tcPr>
          <w:p w:rsidR="00F2053F" w:rsidRPr="00C8551D" w:rsidRDefault="00F2053F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2053F" w:rsidRPr="00C8551D" w:rsidTr="00AE3E04">
        <w:trPr>
          <w:trHeight w:hRule="exact" w:val="432"/>
        </w:trPr>
        <w:tc>
          <w:tcPr>
            <w:tcW w:w="4927" w:type="dxa"/>
            <w:tcBorders>
              <w:top w:val="single" w:sz="4" w:space="0" w:color="auto"/>
            </w:tcBorders>
            <w:vAlign w:val="bottom"/>
          </w:tcPr>
          <w:p w:rsidR="00F2053F" w:rsidRPr="00C8551D" w:rsidRDefault="00F2053F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14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284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053F" w:rsidRPr="00C8551D" w:rsidTr="00AE3E04">
        <w:trPr>
          <w:trHeight w:hRule="exact" w:val="432"/>
        </w:trPr>
        <w:tc>
          <w:tcPr>
            <w:tcW w:w="4927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:rsidR="00F2053F" w:rsidRPr="00C8551D" w:rsidRDefault="00F2053F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</w:tr>
      <w:tr w:rsidR="00F2053F" w:rsidRPr="00C8551D" w:rsidTr="00AE3E04">
        <w:trPr>
          <w:trHeight w:hRule="exact" w:val="432"/>
        </w:trPr>
        <w:tc>
          <w:tcPr>
            <w:tcW w:w="4927" w:type="dxa"/>
            <w:vAlign w:val="bottom"/>
          </w:tcPr>
          <w:p w:rsidR="00F2053F" w:rsidRPr="00C8551D" w:rsidRDefault="00F2053F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 w:right="14"/>
              <w:jc w:val="thaiDistribute"/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84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:rsidR="00F2053F" w:rsidRPr="00C8551D" w:rsidRDefault="00F2053F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053F" w:rsidRPr="00C8551D" w:rsidTr="00AE3E04">
        <w:trPr>
          <w:trHeight w:hRule="exact" w:val="432"/>
        </w:trPr>
        <w:tc>
          <w:tcPr>
            <w:tcW w:w="4927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สุพัฒนี จำกัด</w:t>
            </w:r>
          </w:p>
        </w:tc>
        <w:tc>
          <w:tcPr>
            <w:tcW w:w="284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:rsidR="00F2053F" w:rsidRPr="00C8551D" w:rsidRDefault="00F2053F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F2053F" w:rsidRPr="00C8551D" w:rsidTr="00AE3E04">
        <w:trPr>
          <w:trHeight w:hRule="exact" w:val="432"/>
        </w:trPr>
        <w:tc>
          <w:tcPr>
            <w:tcW w:w="4927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84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:rsidR="00F2053F" w:rsidRPr="00C8551D" w:rsidRDefault="00F2053F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C8551D" w:rsidTr="00AE3E04">
        <w:trPr>
          <w:trHeight w:hRule="exact" w:val="432"/>
        </w:trPr>
        <w:tc>
          <w:tcPr>
            <w:tcW w:w="4927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284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:rsidR="00F2053F" w:rsidRPr="00C8551D" w:rsidRDefault="00F2053F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C8551D" w:rsidTr="00AE3E04">
        <w:trPr>
          <w:trHeight w:hRule="exact" w:val="432"/>
        </w:trPr>
        <w:tc>
          <w:tcPr>
            <w:tcW w:w="4927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284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:rsidR="00F2053F" w:rsidRPr="00C8551D" w:rsidRDefault="00F2053F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697D9A" w:rsidRPr="00C8551D" w:rsidTr="00AE3E04">
        <w:trPr>
          <w:trHeight w:hRule="exact" w:val="432"/>
        </w:trPr>
        <w:tc>
          <w:tcPr>
            <w:tcW w:w="4927" w:type="dxa"/>
            <w:vAlign w:val="bottom"/>
          </w:tcPr>
          <w:p w:rsidR="00697D9A" w:rsidRPr="00C8551D" w:rsidRDefault="00697D9A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-   บริษัท โชคชัยพิบูล จำกัด (บริษัทย่อย)</w:t>
            </w:r>
          </w:p>
        </w:tc>
        <w:tc>
          <w:tcPr>
            <w:tcW w:w="284" w:type="dxa"/>
            <w:vAlign w:val="bottom"/>
          </w:tcPr>
          <w:p w:rsidR="00697D9A" w:rsidRPr="00C8551D" w:rsidRDefault="00697D9A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:rsidR="00697D9A" w:rsidRPr="00C8551D" w:rsidRDefault="00697D9A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2053F" w:rsidRPr="00C8551D" w:rsidTr="00AE3E04">
        <w:trPr>
          <w:trHeight w:hRule="exact" w:val="432"/>
        </w:trPr>
        <w:tc>
          <w:tcPr>
            <w:tcW w:w="4927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284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:rsidR="00F2053F" w:rsidRPr="00C8551D" w:rsidRDefault="00F2053F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C8551D" w:rsidTr="00AE3E04">
        <w:trPr>
          <w:trHeight w:hRule="exact" w:val="432"/>
        </w:trPr>
        <w:tc>
          <w:tcPr>
            <w:tcW w:w="4927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เอกปกรณ์ จำกัด</w:t>
            </w:r>
          </w:p>
        </w:tc>
        <w:tc>
          <w:tcPr>
            <w:tcW w:w="284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:rsidR="00F2053F" w:rsidRPr="00C8551D" w:rsidRDefault="00F2053F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C8551D" w:rsidTr="00AE3E04">
        <w:trPr>
          <w:trHeight w:hRule="exact" w:val="432"/>
        </w:trPr>
        <w:tc>
          <w:tcPr>
            <w:tcW w:w="4927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:rsidR="00F2053F" w:rsidRPr="00C8551D" w:rsidRDefault="00F2053F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C8551D" w:rsidTr="00AE3E04">
        <w:trPr>
          <w:trHeight w:hRule="exact" w:val="432"/>
        </w:trPr>
        <w:tc>
          <w:tcPr>
            <w:tcW w:w="4927" w:type="dxa"/>
            <w:vAlign w:val="bottom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284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:rsidR="00F2053F" w:rsidRPr="00C8551D" w:rsidRDefault="00F2053F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F2053F" w:rsidRPr="00C8551D" w:rsidTr="00AE3E04">
        <w:tc>
          <w:tcPr>
            <w:tcW w:w="4927" w:type="dxa"/>
          </w:tcPr>
          <w:p w:rsidR="00F2053F" w:rsidRPr="00C8551D" w:rsidRDefault="00F2053F" w:rsidP="00AE3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425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284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atLeast"/>
              <w:ind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vAlign w:val="bottom"/>
          </w:tcPr>
          <w:p w:rsidR="00F2053F" w:rsidRPr="00C8551D" w:rsidRDefault="00F2053F" w:rsidP="00493C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บุคคลที่มีอำนาจและความรับผิดชอบการวางแผน</w:t>
            </w:r>
            <w:r w:rsidR="00F10A2A" w:rsidRPr="00C855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สั่งการและควบคุมกิจกรรมต่าง 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:rsidR="005630EC" w:rsidRPr="00C8551D" w:rsidRDefault="005630EC" w:rsidP="00F33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jc w:val="thaiDistribute"/>
        <w:rPr>
          <w:rFonts w:ascii="Angsana New" w:hAnsi="Angsana New"/>
          <w:sz w:val="28"/>
          <w:szCs w:val="28"/>
        </w:rPr>
      </w:pPr>
    </w:p>
    <w:p w:rsidR="006E1D17" w:rsidRPr="00C8551D" w:rsidRDefault="00EA4DE6" w:rsidP="00144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C8551D">
        <w:rPr>
          <w:rFonts w:ascii="Angsana New" w:hAnsi="Angsana New"/>
          <w:sz w:val="28"/>
          <w:szCs w:val="28"/>
          <w:cs/>
        </w:rPr>
        <w:lastRenderedPageBreak/>
        <w:t>นโยบายการกำหนดราคาสำหรับแต่ละรายการอธิบายได้ดังต่อไปนี้</w:t>
      </w:r>
    </w:p>
    <w:tbl>
      <w:tblPr>
        <w:tblW w:w="910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853"/>
        <w:gridCol w:w="284"/>
        <w:gridCol w:w="3969"/>
      </w:tblGrid>
      <w:tr w:rsidR="00EA4DE6" w:rsidRPr="00C8551D" w:rsidTr="0014471B">
        <w:trPr>
          <w:trHeight w:hRule="exact" w:val="432"/>
        </w:trPr>
        <w:tc>
          <w:tcPr>
            <w:tcW w:w="4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4DE6" w:rsidRPr="00C8551D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9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ประเภทรายการ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4DE6" w:rsidRPr="00C8551D" w:rsidRDefault="00EA4DE6" w:rsidP="001E2B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A4DE6" w:rsidRPr="00C8551D" w:rsidTr="0014471B">
        <w:trPr>
          <w:trHeight w:hRule="exact" w:val="432"/>
        </w:trPr>
        <w:tc>
          <w:tcPr>
            <w:tcW w:w="4853" w:type="dxa"/>
            <w:tcBorders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C8551D" w:rsidTr="0014471B">
        <w:trPr>
          <w:trHeight w:hRule="exact" w:val="432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ซื</w:t>
            </w:r>
            <w:r w:rsidR="008F54C8" w:rsidRPr="00C8551D">
              <w:rPr>
                <w:rFonts w:ascii="Angsana New" w:hAnsi="Angsana New"/>
                <w:sz w:val="28"/>
                <w:szCs w:val="28"/>
                <w:cs/>
              </w:rPr>
              <w:t>้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อสินค้า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C8551D" w:rsidTr="0014471B">
        <w:trPr>
          <w:trHeight w:hRule="exact" w:val="432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C8551D" w:rsidTr="0014471B">
        <w:trPr>
          <w:trHeight w:hRule="exact" w:val="432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C8551D" w:rsidTr="0014471B">
        <w:trPr>
          <w:trHeight w:hRule="exact" w:val="432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ราคาที่ตกลงกัน</w:t>
            </w:r>
          </w:p>
        </w:tc>
      </w:tr>
      <w:tr w:rsidR="009A6D19" w:rsidRPr="00C8551D" w:rsidTr="0014471B">
        <w:trPr>
          <w:trHeight w:hRule="exact" w:val="432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D19" w:rsidRPr="00C8551D" w:rsidRDefault="009A6D19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D19" w:rsidRPr="00C8551D" w:rsidRDefault="009A6D1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6D19" w:rsidRPr="00C8551D" w:rsidRDefault="009A6D19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C8551D" w:rsidTr="0014471B">
        <w:trPr>
          <w:trHeight w:hRule="exact" w:val="432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ค่าบริการคลังสินค้า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7D40BE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EA4DE6" w:rsidRPr="00C8551D" w:rsidTr="0014471B">
        <w:trPr>
          <w:trHeight w:hRule="exact" w:val="432"/>
        </w:trPr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4DE6" w:rsidRPr="00C8551D" w:rsidRDefault="00EA4DE6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ราคาที่ตกลงกัน</w:t>
            </w:r>
          </w:p>
        </w:tc>
      </w:tr>
    </w:tbl>
    <w:p w:rsidR="00694EC9" w:rsidRPr="00C8551D" w:rsidRDefault="004302A6" w:rsidP="0014471B">
      <w:pPr>
        <w:pStyle w:val="BodyTex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>ยอดคงเหลือที่ม</w:t>
      </w:r>
      <w:r w:rsidR="000A5491" w:rsidRPr="00C8551D">
        <w:rPr>
          <w:rFonts w:ascii="Angsana New" w:hAnsi="Angsana New"/>
          <w:sz w:val="28"/>
          <w:szCs w:val="28"/>
          <w:cs/>
        </w:rPr>
        <w:t>ีสาระสำคัญ</w:t>
      </w:r>
      <w:r w:rsidR="00EA4DE6" w:rsidRPr="00C8551D">
        <w:rPr>
          <w:rFonts w:ascii="Angsana New" w:hAnsi="Angsana New"/>
          <w:sz w:val="28"/>
          <w:szCs w:val="28"/>
          <w:cs/>
        </w:rPr>
        <w:t>ของสินทรัพย์และหนี้สิน</w:t>
      </w:r>
      <w:r w:rsidR="00F11969" w:rsidRPr="00C8551D">
        <w:rPr>
          <w:rFonts w:ascii="Angsana New" w:hAnsi="Angsana New"/>
          <w:sz w:val="28"/>
          <w:szCs w:val="28"/>
          <w:cs/>
        </w:rPr>
        <w:t>กับบุคคลหรือกิจการ</w:t>
      </w:r>
      <w:r w:rsidRPr="00C8551D">
        <w:rPr>
          <w:rFonts w:ascii="Angsana New" w:hAnsi="Angsana New"/>
          <w:sz w:val="28"/>
          <w:szCs w:val="28"/>
          <w:cs/>
        </w:rPr>
        <w:t xml:space="preserve">ที่เกี่ยวข้องกัน ณ วันที่ </w:t>
      </w:r>
      <w:r w:rsidR="00613099" w:rsidRPr="00613099">
        <w:rPr>
          <w:rFonts w:ascii="Angsana New" w:hAnsi="Angsana New"/>
          <w:sz w:val="28"/>
          <w:szCs w:val="28"/>
        </w:rPr>
        <w:t>30</w:t>
      </w:r>
      <w:r w:rsidR="00375FDE" w:rsidRPr="00C8551D">
        <w:rPr>
          <w:rFonts w:ascii="Angsana New" w:hAnsi="Angsana New"/>
          <w:sz w:val="28"/>
          <w:szCs w:val="28"/>
        </w:rPr>
        <w:t xml:space="preserve"> </w:t>
      </w:r>
      <w:r w:rsidR="00AF6012" w:rsidRPr="00C8551D">
        <w:rPr>
          <w:rFonts w:ascii="Angsana New" w:hAnsi="Angsana New"/>
          <w:sz w:val="28"/>
          <w:szCs w:val="28"/>
          <w:cs/>
        </w:rPr>
        <w:t>มิถุนายน</w:t>
      </w:r>
      <w:r w:rsidR="00375FDE" w:rsidRPr="00C8551D">
        <w:rPr>
          <w:rFonts w:ascii="Angsana New" w:hAnsi="Angsana New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z w:val="28"/>
          <w:szCs w:val="28"/>
        </w:rPr>
        <w:t>2561</w:t>
      </w:r>
      <w:r w:rsidR="00FE6DF7" w:rsidRPr="00C8551D">
        <w:rPr>
          <w:rFonts w:ascii="Angsana New" w:hAnsi="Angsana New"/>
          <w:sz w:val="28"/>
          <w:szCs w:val="28"/>
          <w:cs/>
        </w:rPr>
        <w:t xml:space="preserve"> </w:t>
      </w:r>
      <w:r w:rsidR="00375FDE" w:rsidRPr="00C8551D">
        <w:rPr>
          <w:rFonts w:ascii="Angsana New" w:hAnsi="Angsana New"/>
          <w:sz w:val="28"/>
          <w:szCs w:val="28"/>
          <w:cs/>
        </w:rPr>
        <w:t>และ</w:t>
      </w:r>
      <w:r w:rsidR="005630EC" w:rsidRPr="00C8551D">
        <w:rPr>
          <w:rFonts w:ascii="Angsana New" w:hAnsi="Angsana New"/>
          <w:sz w:val="28"/>
          <w:szCs w:val="28"/>
          <w:cs/>
        </w:rPr>
        <w:t xml:space="preserve"> </w:t>
      </w:r>
      <w:r w:rsidR="00873742">
        <w:rPr>
          <w:rFonts w:ascii="Angsana New" w:hAnsi="Angsana New"/>
          <w:sz w:val="28"/>
          <w:szCs w:val="28"/>
          <w:cs/>
        </w:rPr>
        <w:t>วันที่</w:t>
      </w:r>
      <w:r w:rsidR="00873742">
        <w:rPr>
          <w:rFonts w:ascii="Angsana New" w:hAnsi="Angsana New" w:hint="cs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z w:val="28"/>
          <w:szCs w:val="28"/>
        </w:rPr>
        <w:t>31</w:t>
      </w:r>
      <w:r w:rsidR="00B23BB2" w:rsidRPr="00C8551D">
        <w:rPr>
          <w:rFonts w:ascii="Angsana New" w:hAnsi="Angsana New"/>
          <w:sz w:val="28"/>
          <w:szCs w:val="28"/>
          <w:cs/>
        </w:rPr>
        <w:t xml:space="preserve"> </w:t>
      </w:r>
      <w:r w:rsidR="007422C5" w:rsidRPr="00C8551D">
        <w:rPr>
          <w:rFonts w:ascii="Angsana New" w:hAnsi="Angsana New"/>
          <w:sz w:val="28"/>
          <w:szCs w:val="28"/>
          <w:cs/>
        </w:rPr>
        <w:t>ธันวาคม</w:t>
      </w:r>
      <w:r w:rsidR="00D174F3" w:rsidRPr="00C8551D">
        <w:rPr>
          <w:rFonts w:ascii="Angsana New" w:hAnsi="Angsana New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z w:val="28"/>
          <w:szCs w:val="28"/>
        </w:rPr>
        <w:t>2560</w:t>
      </w:r>
      <w:r w:rsidR="009D0E80" w:rsidRPr="00C8551D">
        <w:rPr>
          <w:rFonts w:ascii="Angsana New" w:hAnsi="Angsana New"/>
          <w:sz w:val="28"/>
          <w:szCs w:val="28"/>
          <w:cs/>
        </w:rPr>
        <w:t xml:space="preserve"> </w:t>
      </w:r>
      <w:r w:rsidRPr="00C8551D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64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284"/>
        <w:gridCol w:w="1876"/>
        <w:gridCol w:w="236"/>
        <w:gridCol w:w="1891"/>
      </w:tblGrid>
      <w:tr w:rsidR="005C39A8" w:rsidRPr="00C8551D" w:rsidTr="00DE1BDC">
        <w:trPr>
          <w:trHeight w:hRule="exact" w:val="432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5C39A8" w:rsidRPr="00C8551D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C39A8" w:rsidRPr="00C8551D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39A8" w:rsidRPr="00C8551D" w:rsidRDefault="005C39A8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E2BFA" w:rsidRPr="00C8551D" w:rsidTr="001E2BFA">
        <w:trPr>
          <w:trHeight w:hRule="exact" w:val="432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1E2BFA" w:rsidRPr="00C8551D" w:rsidRDefault="001E2BFA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E2BFA" w:rsidRPr="00C8551D" w:rsidRDefault="001E2BFA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2BFA" w:rsidRPr="00C8551D" w:rsidRDefault="001E2BFA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2BFA" w:rsidRPr="00C8551D" w:rsidRDefault="001E2BFA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2BFA" w:rsidRPr="00C8551D" w:rsidRDefault="001E2BFA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F11969" w:rsidRPr="00C8551D" w:rsidTr="001E2BFA">
        <w:trPr>
          <w:trHeight w:hRule="exact" w:val="432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A95E74" w:rsidRPr="00C8551D" w:rsidRDefault="00A95E74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969" w:rsidRPr="00C8551D" w:rsidRDefault="0061309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30</w:t>
            </w:r>
            <w:r w:rsidR="00AF6012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F6012" w:rsidRPr="00C8551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F6012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969" w:rsidRPr="00C8551D" w:rsidRDefault="0061309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31</w:t>
            </w:r>
            <w:r w:rsidR="00F11969" w:rsidRPr="00C8551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AF6012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F11969" w:rsidRPr="00C8551D" w:rsidTr="00DE1BDC">
        <w:trPr>
          <w:trHeight w:hRule="exact" w:val="432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F11969" w:rsidRPr="00C8551D" w:rsidRDefault="00F11969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</w:t>
            </w:r>
            <w:r w:rsidR="008302BC"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้การค้า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1969" w:rsidRPr="00C8551D" w:rsidTr="00DE1BDC">
        <w:trPr>
          <w:trHeight w:hRule="exact" w:val="432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F11969" w:rsidRPr="00C8551D" w:rsidRDefault="00F11969" w:rsidP="0087374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969" w:rsidRPr="00C8551D" w:rsidRDefault="00F11969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301D" w:rsidRPr="00C8551D" w:rsidTr="00691F24">
        <w:trPr>
          <w:trHeight w:hRule="exact" w:val="432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01D" w:rsidRPr="00C8551D" w:rsidRDefault="001D301D" w:rsidP="00691F24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D301D" w:rsidRPr="00C8551D" w:rsidRDefault="001D301D" w:rsidP="00783152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57908" w:rsidRPr="00C8551D" w:rsidRDefault="00691F24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01D" w:rsidRPr="00C8551D" w:rsidRDefault="001D301D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D301D" w:rsidRPr="00C8551D" w:rsidRDefault="0061309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174</w:t>
            </w:r>
          </w:p>
        </w:tc>
      </w:tr>
      <w:tr w:rsidR="00793C3C" w:rsidRPr="00C8551D" w:rsidTr="00DE1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288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C8551D" w:rsidRDefault="00793C3C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93C3C" w:rsidRPr="00C8551D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93C3C" w:rsidRPr="00C8551D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C8551D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C8551D" w:rsidRDefault="00793C3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34D05" w:rsidRPr="00C8551D" w:rsidTr="00DE1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4D05" w:rsidRPr="00C8551D" w:rsidRDefault="00D34D05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34D05" w:rsidRPr="00C8551D" w:rsidRDefault="00D34D05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34D05" w:rsidRPr="00C8551D" w:rsidRDefault="00D34D05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4D05" w:rsidRPr="00C8551D" w:rsidRDefault="00D34D05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4D05" w:rsidRPr="00C8551D" w:rsidRDefault="00D34D05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1D301D" w:rsidRPr="00C8551D" w:rsidTr="00DE1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01D" w:rsidRPr="00C8551D" w:rsidRDefault="001D301D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D301D" w:rsidRPr="00C8551D" w:rsidRDefault="001D301D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301D" w:rsidRPr="00C8551D" w:rsidRDefault="001D301D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01D" w:rsidRPr="00C8551D" w:rsidRDefault="001D301D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301D" w:rsidRPr="00C8551D" w:rsidRDefault="001D301D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F6239" w:rsidRPr="00C8551D" w:rsidTr="00691F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239" w:rsidRPr="00C8551D" w:rsidRDefault="009F6239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6239" w:rsidRPr="00C8551D" w:rsidRDefault="009F623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7908" w:rsidRPr="00C8551D" w:rsidRDefault="0061309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239" w:rsidRPr="00C8551D" w:rsidRDefault="009F623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F6239" w:rsidRPr="00C8551D" w:rsidRDefault="0061309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43</w:t>
            </w:r>
          </w:p>
        </w:tc>
      </w:tr>
      <w:tr w:rsidR="009F6239" w:rsidRPr="00C8551D" w:rsidTr="00DE1B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239" w:rsidRPr="00C8551D" w:rsidRDefault="009F6239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6239" w:rsidRPr="00C8551D" w:rsidRDefault="009F623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F6239" w:rsidRPr="00C8551D" w:rsidRDefault="009F623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F6239" w:rsidRPr="00C8551D" w:rsidRDefault="009F623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F6239" w:rsidRPr="00C8551D" w:rsidRDefault="009F623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9F6239" w:rsidRPr="00C8551D" w:rsidTr="00AE3E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239" w:rsidRPr="00C8551D" w:rsidRDefault="009F6239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6239" w:rsidRPr="00C8551D" w:rsidRDefault="009F623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57908" w:rsidRPr="00C8551D" w:rsidRDefault="0061309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F6239" w:rsidRPr="00C8551D" w:rsidRDefault="009F623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F6239" w:rsidRPr="00C8551D" w:rsidRDefault="0061309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</w:t>
            </w:r>
          </w:p>
        </w:tc>
      </w:tr>
      <w:tr w:rsidR="00527449" w:rsidRPr="00C8551D" w:rsidTr="00AE3E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7449" w:rsidRPr="00C8551D" w:rsidRDefault="00527449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27449" w:rsidRPr="00C8551D" w:rsidRDefault="0052744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57908" w:rsidRPr="00C8551D" w:rsidRDefault="00457908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527449" w:rsidRPr="00C8551D" w:rsidRDefault="0052744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27449" w:rsidRPr="00C8551D" w:rsidRDefault="0061309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</w:tr>
      <w:tr w:rsidR="009F6239" w:rsidRPr="00C8551D" w:rsidTr="00AE3E0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hRule="exact" w:val="432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6239" w:rsidRPr="00C8551D" w:rsidRDefault="009F6239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F6239" w:rsidRPr="00C8551D" w:rsidRDefault="009F623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57908" w:rsidRPr="00C8551D" w:rsidRDefault="0061309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691F2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9F6239" w:rsidRPr="00C8551D" w:rsidRDefault="009F623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F6239" w:rsidRPr="00C8551D" w:rsidRDefault="0061309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</w:p>
        </w:tc>
      </w:tr>
    </w:tbl>
    <w:p w:rsidR="00DD13A4" w:rsidRDefault="00DD13A4" w:rsidP="00A971AA">
      <w:pPr>
        <w:ind w:left="426"/>
        <w:rPr>
          <w:rFonts w:ascii="Angsana New" w:hAnsi="Angsana New"/>
          <w:sz w:val="28"/>
          <w:szCs w:val="28"/>
        </w:rPr>
      </w:pPr>
    </w:p>
    <w:p w:rsidR="00A971AA" w:rsidRDefault="00A971AA" w:rsidP="00A971AA">
      <w:pPr>
        <w:ind w:left="426"/>
        <w:rPr>
          <w:rFonts w:ascii="Angsana New" w:hAnsi="Angsana New"/>
          <w:sz w:val="28"/>
          <w:szCs w:val="28"/>
          <w:u w:val="single"/>
        </w:rPr>
      </w:pPr>
    </w:p>
    <w:p w:rsidR="00A971AA" w:rsidRPr="002F372D" w:rsidRDefault="00A971AA" w:rsidP="002F372D">
      <w:pPr>
        <w:rPr>
          <w:rFonts w:ascii="Angsana New" w:hAnsi="Angsana New"/>
          <w:sz w:val="28"/>
          <w:szCs w:val="28"/>
          <w:u w:val="single"/>
          <w:cs/>
        </w:rPr>
      </w:pPr>
    </w:p>
    <w:tbl>
      <w:tblPr>
        <w:tblW w:w="964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284"/>
        <w:gridCol w:w="1876"/>
        <w:gridCol w:w="236"/>
        <w:gridCol w:w="1891"/>
      </w:tblGrid>
      <w:tr w:rsidR="00A971AA" w:rsidRPr="00C8551D" w:rsidTr="00A971AA">
        <w:trPr>
          <w:trHeight w:hRule="exact" w:val="432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971AA" w:rsidRPr="00C8551D" w:rsidTr="00A971AA">
        <w:trPr>
          <w:trHeight w:hRule="exact" w:val="432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A971AA" w:rsidRPr="00C8551D" w:rsidTr="00A971AA">
        <w:trPr>
          <w:trHeight w:hRule="exact" w:val="432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71AA" w:rsidRPr="00C8551D" w:rsidRDefault="00613099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30</w:t>
            </w:r>
            <w:r w:rsidR="00A971AA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971AA" w:rsidRPr="00C8551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A971AA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71AA" w:rsidRPr="00C8551D" w:rsidRDefault="00613099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31</w:t>
            </w:r>
            <w:r w:rsidR="00A971AA" w:rsidRPr="00C8551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A971AA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A971AA" w:rsidRPr="00C8551D" w:rsidTr="00A971AA">
        <w:trPr>
          <w:trHeight w:hRule="exact" w:val="432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A971AA" w:rsidRDefault="00A971AA" w:rsidP="006102E5">
            <w:pPr>
              <w:tabs>
                <w:tab w:val="clear" w:pos="454"/>
                <w:tab w:val="left" w:pos="592"/>
              </w:tabs>
              <w:ind w:left="426" w:firstLine="166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971A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สินทรัพย์หมุนเวียนอื่น (ค่าใช้จ่ายจ่ายล่วงหน้า)</w:t>
            </w:r>
          </w:p>
          <w:p w:rsidR="00A971AA" w:rsidRPr="00C8551D" w:rsidRDefault="00A971AA" w:rsidP="00A97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71AA" w:rsidRPr="00C8551D" w:rsidTr="00A971AA">
        <w:trPr>
          <w:trHeight w:hRule="exact" w:val="432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A971AA" w:rsidRDefault="00A971AA" w:rsidP="006102E5">
            <w:pPr>
              <w:tabs>
                <w:tab w:val="clear" w:pos="454"/>
                <w:tab w:val="clear" w:pos="680"/>
                <w:tab w:val="left" w:pos="592"/>
              </w:tabs>
              <w:ind w:left="426" w:firstLine="166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971AA" w:rsidRPr="00C8551D" w:rsidTr="00AE3E04">
        <w:trPr>
          <w:trHeight w:hRule="exact" w:val="432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2F372D" w:rsidRDefault="002F372D" w:rsidP="006102E5">
            <w:pPr>
              <w:ind w:left="59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3C6ADC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สหพัฒนพิบูล จำกัด (มหาชน)</w:t>
            </w:r>
          </w:p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F372D" w:rsidRPr="00C8551D" w:rsidRDefault="00613099" w:rsidP="00691F24">
            <w:pPr>
              <w:pStyle w:val="E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1AA" w:rsidRPr="00C8551D" w:rsidRDefault="00A971AA" w:rsidP="00A971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vAlign w:val="bottom"/>
          </w:tcPr>
          <w:p w:rsidR="00A971AA" w:rsidRDefault="002F372D" w:rsidP="00A971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  <w:p w:rsidR="002F372D" w:rsidRPr="00C8551D" w:rsidRDefault="002F372D" w:rsidP="00A971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971AA" w:rsidRPr="00C8551D" w:rsidTr="00AE3E04">
        <w:trPr>
          <w:trHeight w:hRule="exact" w:val="432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2F372D" w:rsidRPr="00A971AA" w:rsidRDefault="002F372D" w:rsidP="006102E5">
            <w:pPr>
              <w:ind w:left="426" w:firstLine="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71A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971AA" w:rsidRPr="00C8551D" w:rsidRDefault="00A971AA" w:rsidP="00A971AA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7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F372D" w:rsidRPr="00691F24" w:rsidRDefault="0061309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206</w:t>
            </w:r>
          </w:p>
          <w:p w:rsidR="00A971AA" w:rsidRDefault="00A971AA" w:rsidP="00A971AA">
            <w:pPr>
              <w:pStyle w:val="E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1AA" w:rsidRPr="00C8551D" w:rsidRDefault="00A971AA" w:rsidP="00A971A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A971AA" w:rsidRPr="002B1670" w:rsidRDefault="002F372D" w:rsidP="00A971AA">
            <w:pPr>
              <w:pStyle w:val="E"/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B167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  <w:p w:rsidR="002F372D" w:rsidRPr="00C8551D" w:rsidRDefault="002F372D" w:rsidP="00A971AA">
            <w:pPr>
              <w:pStyle w:val="E"/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</w:tbl>
    <w:p w:rsidR="00793C3C" w:rsidRPr="00C8551D" w:rsidRDefault="00793C3C" w:rsidP="00B902D9">
      <w:pPr>
        <w:rPr>
          <w:rFonts w:ascii="Angsana New" w:hAnsi="Angsana New"/>
          <w:sz w:val="28"/>
          <w:szCs w:val="28"/>
        </w:rPr>
      </w:pPr>
    </w:p>
    <w:tbl>
      <w:tblPr>
        <w:tblW w:w="964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351"/>
        <w:gridCol w:w="238"/>
        <w:gridCol w:w="1924"/>
        <w:gridCol w:w="236"/>
        <w:gridCol w:w="1891"/>
      </w:tblGrid>
      <w:tr w:rsidR="00DD13A4" w:rsidRPr="00C8551D" w:rsidTr="00AE3E04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เงินลงทุนในหลักทรัพย์ - หุ้นทุน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3A4" w:rsidRPr="006102E5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D13A4" w:rsidRPr="00C8551D" w:rsidTr="00AE3E04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thaiDistribute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D13A4" w:rsidRPr="00C8551D" w:rsidTr="00AE3E04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สหพัฒนพิบูล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7908" w:rsidRPr="00C8551D" w:rsidRDefault="0061309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</w:t>
            </w:r>
            <w:r w:rsidR="0045790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3A4" w:rsidRPr="00C8551D" w:rsidRDefault="0061309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</w:t>
            </w:r>
            <w:r w:rsidR="00DD13A4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807</w:t>
            </w:r>
          </w:p>
        </w:tc>
      </w:tr>
      <w:tr w:rsidR="00DD13A4" w:rsidRPr="00C8551D" w:rsidTr="00AE3E04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ไอทีซิตี้ จำกัด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13A4" w:rsidRPr="00C8551D" w:rsidRDefault="0061309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45790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91F2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13A4" w:rsidRPr="00C8551D" w:rsidRDefault="0061309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DD13A4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541</w:t>
            </w:r>
          </w:p>
        </w:tc>
      </w:tr>
      <w:tr w:rsidR="00DD13A4" w:rsidRPr="00C8551D" w:rsidTr="00AE3E04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สหพัฒนาอินเตอร์โฮลดิ้ง จำกัด (มหาชน)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57908" w:rsidRPr="00C8551D" w:rsidRDefault="0061309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 w:rsidR="0045790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13A4" w:rsidRPr="00C8551D" w:rsidRDefault="0061309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DD13A4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898</w:t>
            </w:r>
          </w:p>
        </w:tc>
      </w:tr>
      <w:tr w:rsidR="00DD13A4" w:rsidRPr="00C8551D" w:rsidTr="00AE3E04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7908" w:rsidRPr="00C8551D" w:rsidRDefault="0061309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</w:t>
            </w:r>
            <w:r w:rsidR="0045790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13A4" w:rsidRPr="00C8551D" w:rsidRDefault="0061309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</w:t>
            </w:r>
            <w:r w:rsidR="00DD13A4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246</w:t>
            </w:r>
          </w:p>
        </w:tc>
      </w:tr>
      <w:tr w:rsidR="00DD13A4" w:rsidRPr="00C8551D" w:rsidTr="00AE3E04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การเปลี่ยนแปลงในมูลค่ายุติธรรม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13A4" w:rsidRPr="00C8551D" w:rsidRDefault="0061309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120</w:t>
            </w:r>
            <w:r w:rsidR="0045790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91F2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13A4" w:rsidRPr="00C8551D" w:rsidRDefault="0061309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119</w:t>
            </w:r>
            <w:r w:rsidR="00DD13A4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223</w:t>
            </w:r>
          </w:p>
        </w:tc>
      </w:tr>
      <w:tr w:rsidR="00DD13A4" w:rsidRPr="00C8551D" w:rsidTr="00AE3E04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D13A4" w:rsidRDefault="0061309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141</w:t>
            </w:r>
            <w:r w:rsidR="0045790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292</w:t>
            </w:r>
          </w:p>
          <w:p w:rsidR="00457908" w:rsidRPr="00C8551D" w:rsidRDefault="00457908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13A4" w:rsidRPr="00C8551D" w:rsidRDefault="00DD13A4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D13A4" w:rsidRPr="00C8551D" w:rsidRDefault="00613099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137</w:t>
            </w:r>
            <w:r w:rsidR="00DD13A4"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469</w:t>
            </w:r>
          </w:p>
        </w:tc>
      </w:tr>
      <w:tr w:rsidR="00793C3C" w:rsidRPr="00C8551D" w:rsidTr="00DE1BDC">
        <w:trPr>
          <w:trHeight w:hRule="exact" w:val="288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3C3C" w:rsidRPr="00C8551D" w:rsidRDefault="00793C3C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793C3C" w:rsidRPr="00C8551D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93C3C" w:rsidRPr="00C8551D" w:rsidRDefault="00793C3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74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793C3C" w:rsidRPr="00C8551D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  <w:vAlign w:val="bottom"/>
          </w:tcPr>
          <w:p w:rsidR="00793C3C" w:rsidRPr="00C8551D" w:rsidRDefault="00793C3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61D6" w:rsidRPr="00C8551D" w:rsidTr="00DE1BDC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C8551D" w:rsidRDefault="007261D6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เงินลงทุนในหลักทรัพย์ - หุ้นกู้แปลงสภาพ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7261D6" w:rsidRPr="00C8551D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61D6" w:rsidRPr="00C8551D" w:rsidRDefault="007261D6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74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7261D6" w:rsidRPr="00C8551D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  <w:vAlign w:val="bottom"/>
          </w:tcPr>
          <w:p w:rsidR="007261D6" w:rsidRPr="00C8551D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61D6" w:rsidRPr="00C8551D" w:rsidTr="00DE1BDC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C8551D" w:rsidRDefault="007261D6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7261D6" w:rsidRPr="00C8551D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7261D6" w:rsidRPr="00C8551D" w:rsidRDefault="007261D6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74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7261D6" w:rsidRPr="00C8551D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  <w:vAlign w:val="bottom"/>
          </w:tcPr>
          <w:p w:rsidR="007261D6" w:rsidRPr="00C8551D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61D6" w:rsidRPr="00C8551D" w:rsidTr="00AE3E04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C8551D" w:rsidRDefault="007261D6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สหพัฒนาอินเตอร์โฮลดิ้ง จำกัด (มหาชน)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7261D6" w:rsidRPr="00C8551D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57908" w:rsidRPr="00C8551D" w:rsidRDefault="00457908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7261D6" w:rsidRPr="00C8551D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261D6" w:rsidRPr="00C8551D" w:rsidRDefault="0061309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</w:t>
            </w:r>
            <w:r w:rsidR="00C41D4B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898</w:t>
            </w:r>
          </w:p>
        </w:tc>
      </w:tr>
      <w:tr w:rsidR="007261D6" w:rsidRPr="00C8551D" w:rsidTr="00AE3E04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C8551D" w:rsidRDefault="007261D6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7261D6" w:rsidRPr="00C8551D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7261D6" w:rsidRPr="00C8551D" w:rsidRDefault="00AE3E04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7261D6" w:rsidRPr="00C8551D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7261D6" w:rsidRPr="00C8551D" w:rsidRDefault="0061309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</w:t>
            </w:r>
            <w:r w:rsidR="00C41D4B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898</w:t>
            </w:r>
          </w:p>
        </w:tc>
      </w:tr>
      <w:tr w:rsidR="007261D6" w:rsidRPr="00C8551D" w:rsidTr="00AE3E04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C8551D" w:rsidRDefault="007261D6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การเปลี่ยนแปลงในมูลค่ายุติธรรม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7261D6" w:rsidRPr="00C8551D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261D6" w:rsidRDefault="00691F24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  <w:p w:rsidR="00457908" w:rsidRPr="00C8551D" w:rsidRDefault="00457908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7261D6" w:rsidRPr="00C8551D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7261D6" w:rsidRPr="00C8551D" w:rsidRDefault="0061309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</w:t>
            </w:r>
            <w:r w:rsidR="00C41D4B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533</w:t>
            </w:r>
          </w:p>
        </w:tc>
      </w:tr>
      <w:tr w:rsidR="007261D6" w:rsidRPr="00C8551D" w:rsidTr="00AE3E04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61D6" w:rsidRPr="00C8551D" w:rsidRDefault="007261D6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7261D6" w:rsidRPr="00C8551D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7261D6" w:rsidRDefault="00457908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  <w:p w:rsidR="00457908" w:rsidRPr="00C8551D" w:rsidRDefault="00457908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7261D6" w:rsidRPr="00C8551D" w:rsidRDefault="007261D6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7261D6" w:rsidRPr="00C8551D" w:rsidRDefault="00613099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C41D4B" w:rsidRPr="00C855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431</w:t>
            </w:r>
          </w:p>
        </w:tc>
      </w:tr>
      <w:tr w:rsidR="000023BC" w:rsidRPr="00C8551D" w:rsidTr="00DE1BDC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023BC" w:rsidRPr="00C8551D" w:rsidTr="00DE1BDC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023BC" w:rsidRPr="00C8551D" w:rsidTr="00DE1BDC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023BC" w:rsidRPr="00C8551D" w:rsidTr="00DE1BDC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023BC" w:rsidRPr="00C8551D" w:rsidTr="00DE1BDC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023BC" w:rsidRPr="00C8551D" w:rsidTr="00DE1BDC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023BC" w:rsidRPr="00C8551D" w:rsidTr="00DE1BDC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783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7831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023BC" w:rsidRPr="00C8551D" w:rsidTr="00C73295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23BC" w:rsidRPr="000023BC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0023B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0023BC" w:rsidRPr="00C8551D" w:rsidTr="00C73295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0023BC" w:rsidRPr="00C8551D" w:rsidTr="00C73295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23BC" w:rsidRPr="00C8551D" w:rsidRDefault="00613099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30</w:t>
            </w:r>
            <w:r w:rsidR="000023BC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023BC" w:rsidRPr="00C8551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023BC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23BC" w:rsidRPr="00C8551D" w:rsidRDefault="00613099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31</w:t>
            </w:r>
            <w:r w:rsidR="000023BC" w:rsidRPr="00C8551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0023BC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023BC" w:rsidRPr="00C8551D" w:rsidTr="00DE1BDC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เงินลงทุนทั่วไป - หุ้นทุน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023BC" w:rsidRPr="00C8551D" w:rsidTr="00DE1BDC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right="18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023BC" w:rsidRPr="00C8551D" w:rsidTr="008D4836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สุพัฒนี 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613099" w:rsidP="008D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6</w:t>
            </w:r>
            <w:r w:rsidR="000023BC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vAlign w:val="bottom"/>
          </w:tcPr>
          <w:p w:rsidR="000023BC" w:rsidRPr="00C8551D" w:rsidRDefault="00613099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6</w:t>
            </w:r>
            <w:r w:rsidR="000023BC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0023BC" w:rsidRPr="00C8551D" w:rsidTr="008D4836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แอดแวนซ์อโกรเทค 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613099" w:rsidP="008D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</w:t>
            </w:r>
            <w:r w:rsidR="000023BC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vAlign w:val="bottom"/>
          </w:tcPr>
          <w:p w:rsidR="000023BC" w:rsidRPr="00C8551D" w:rsidRDefault="00613099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</w:t>
            </w:r>
            <w:r w:rsidR="000023BC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0023BC" w:rsidRPr="00C8551D" w:rsidTr="008D4836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อเมริกันฟู้ด 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23BC" w:rsidRPr="00C8551D" w:rsidRDefault="00613099" w:rsidP="008D4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4</w:t>
            </w:r>
            <w:r w:rsidR="000023BC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0023BC" w:rsidRPr="00C8551D" w:rsidRDefault="00613099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4</w:t>
            </w:r>
            <w:r w:rsidR="000023BC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200</w:t>
            </w:r>
          </w:p>
        </w:tc>
      </w:tr>
      <w:tr w:rsidR="000023BC" w:rsidRPr="00C8551D" w:rsidTr="000023BC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613099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</w:t>
            </w:r>
            <w:r w:rsidR="000023B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613099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</w:t>
            </w:r>
            <w:r w:rsidR="000023BC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200</w:t>
            </w:r>
          </w:p>
        </w:tc>
      </w:tr>
      <w:tr w:rsidR="000023BC" w:rsidRPr="00C8551D" w:rsidTr="000023BC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694</w:t>
            </w:r>
            <w:r w:rsidR="008D483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89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694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023BC" w:rsidRPr="00C8551D" w:rsidTr="000023BC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023B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เงินลงทุนทั่วไป - หุ้นทุน</w:t>
            </w: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 w:hanging="3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023BC" w:rsidRDefault="00613099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0023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506</w:t>
            </w:r>
          </w:p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023BC" w:rsidRPr="00C8551D" w:rsidRDefault="00613099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0023BC"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506</w:t>
            </w:r>
          </w:p>
        </w:tc>
      </w:tr>
      <w:tr w:rsidR="000023BC" w:rsidRPr="00C8551D" w:rsidTr="00DE1BDC">
        <w:trPr>
          <w:trHeight w:hRule="exact" w:val="288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023BC" w:rsidRPr="00C8551D" w:rsidTr="00DE1BDC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สินทรัพย์ไม่หมุนเวียนอื่น (เงินมัดจำรถยนต์)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023BC" w:rsidRPr="00C8551D" w:rsidTr="000023BC">
        <w:trPr>
          <w:trHeight w:hRule="exact" w:val="403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โชคชัยพิบูล 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023BC" w:rsidRDefault="00613099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350</w:t>
            </w:r>
          </w:p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023BC" w:rsidRPr="00C8551D" w:rsidRDefault="00613099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350</w:t>
            </w:r>
          </w:p>
        </w:tc>
      </w:tr>
      <w:tr w:rsidR="000023BC" w:rsidRPr="00C8551D" w:rsidTr="000023BC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0023BC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1" w:type="dxa"/>
            <w:gridSpan w:val="3"/>
            <w:tcBorders>
              <w:top w:val="nil"/>
              <w:left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23BC" w:rsidRPr="00C8551D" w:rsidTr="00DE1BDC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0023BC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023BC" w:rsidRPr="00C8551D" w:rsidTr="009C3A7A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0023BC" w:rsidRPr="00C8551D" w:rsidTr="009C3A7A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nil"/>
              <w:right w:val="nil"/>
            </w:tcBorders>
          </w:tcPr>
          <w:p w:rsidR="000023BC" w:rsidRPr="00C8551D" w:rsidRDefault="00613099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30</w:t>
            </w:r>
            <w:r w:rsidR="000023BC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023BC" w:rsidRPr="00C8551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023BC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</w:tcPr>
          <w:p w:rsidR="000023BC" w:rsidRPr="00C8551D" w:rsidRDefault="00613099" w:rsidP="000023B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31</w:t>
            </w:r>
            <w:r w:rsidR="000023BC" w:rsidRPr="00C8551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0023BC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023BC" w:rsidRPr="00C8551D" w:rsidTr="00DE1BDC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0023BC" w:rsidRPr="00C8551D" w:rsidTr="00C84E83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23BC" w:rsidRPr="00C8551D" w:rsidTr="008D4836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613099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84</w:t>
            </w:r>
            <w:r w:rsidR="000023BC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857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613099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81</w:t>
            </w:r>
            <w:r w:rsidR="000023BC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364</w:t>
            </w:r>
          </w:p>
        </w:tc>
      </w:tr>
      <w:tr w:rsidR="000023BC" w:rsidRPr="00C8551D" w:rsidTr="000023BC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6102E5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102E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กิจการที่เกี่ยวข้อง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Default="000023BC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  <w:p w:rsidR="000023BC" w:rsidRPr="00C84E83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023BC" w:rsidRPr="00C8551D" w:rsidTr="008D4836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บุญวัฒนโชค จำกัด</w:t>
            </w:r>
          </w:p>
          <w:p w:rsidR="000023BC" w:rsidRPr="006102E5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23BC" w:rsidRPr="0035168F" w:rsidRDefault="00613099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  <w:p w:rsidR="000023BC" w:rsidRPr="0035168F" w:rsidRDefault="000023BC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35168F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023BC" w:rsidRPr="003541CE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3541C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023BC" w:rsidRPr="00C8551D" w:rsidTr="000023BC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023BC" w:rsidRPr="00C8551D" w:rsidRDefault="00613099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84</w:t>
            </w:r>
            <w:r w:rsidR="000023BC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858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023BC" w:rsidRPr="00C8551D" w:rsidRDefault="00613099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81</w:t>
            </w:r>
            <w:r w:rsidR="000023BC"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364</w:t>
            </w:r>
          </w:p>
        </w:tc>
      </w:tr>
      <w:tr w:rsidR="000023BC" w:rsidRPr="00C8551D" w:rsidTr="00DE1BDC">
        <w:trPr>
          <w:trHeight w:hRule="exact" w:val="288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4" w:type="dxa"/>
            <w:tcBorders>
              <w:left w:val="nil"/>
              <w:right w:val="nil"/>
            </w:tcBorders>
            <w:vAlign w:val="center"/>
          </w:tcPr>
          <w:p w:rsidR="000023BC" w:rsidRPr="00C8551D" w:rsidRDefault="000023BC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23BC" w:rsidRPr="00C8551D" w:rsidTr="00DE1BDC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หนี้สินหมุนเวียนอื่น (ค่าใช้จ่ายค้างจ่าย)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4" w:type="dxa"/>
            <w:tcBorders>
              <w:left w:val="nil"/>
              <w:right w:val="nil"/>
            </w:tcBorders>
            <w:vAlign w:val="center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023BC" w:rsidRPr="00C8551D" w:rsidTr="00DE1BDC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-36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-108" w:hanging="108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0023BC" w:rsidRPr="00C8551D" w:rsidTr="000023BC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613099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613099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86</w:t>
            </w:r>
          </w:p>
        </w:tc>
      </w:tr>
      <w:tr w:rsidR="000023BC" w:rsidRPr="00C8551D" w:rsidTr="000023BC">
        <w:trPr>
          <w:trHeight w:hRule="exact" w:val="432"/>
        </w:trPr>
        <w:tc>
          <w:tcPr>
            <w:tcW w:w="53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:rsidR="000023BC" w:rsidRPr="00C8551D" w:rsidRDefault="000023BC" w:rsidP="00002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0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023BC" w:rsidRDefault="00613099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0023BC" w:rsidRPr="00C8551D" w:rsidRDefault="000023BC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023BC" w:rsidRPr="00C8551D" w:rsidRDefault="00613099" w:rsidP="000023B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</w:tr>
    </w:tbl>
    <w:p w:rsidR="0048682A" w:rsidRPr="00C8551D" w:rsidRDefault="000E38F9" w:rsidP="00002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lastRenderedPageBreak/>
        <w:t xml:space="preserve">รายได้และค่าใช้จ่ายที่มีสาระสำคัญที่เกิดขึ้นระหว่างบุคคลหรือกิจการที่เกี่ยวข้องกัน </w:t>
      </w:r>
      <w:r w:rsidR="009C3690" w:rsidRPr="00C8551D">
        <w:rPr>
          <w:rFonts w:ascii="Angsana New" w:hAnsi="Angsana New"/>
          <w:sz w:val="28"/>
          <w:szCs w:val="28"/>
          <w:cs/>
        </w:rPr>
        <w:t>สำหรับ</w:t>
      </w:r>
      <w:r w:rsidR="006405B8" w:rsidRPr="00C8551D">
        <w:rPr>
          <w:rFonts w:ascii="Angsana New" w:hAnsi="Angsana New"/>
          <w:sz w:val="28"/>
          <w:szCs w:val="28"/>
          <w:cs/>
        </w:rPr>
        <w:t>งวดสามเดือน</w:t>
      </w:r>
      <w:r w:rsidR="003873D6" w:rsidRPr="00C8551D">
        <w:rPr>
          <w:rFonts w:ascii="Angsana New" w:hAnsi="Angsana New"/>
          <w:sz w:val="28"/>
          <w:szCs w:val="28"/>
          <w:cs/>
        </w:rPr>
        <w:t>และหกเดือน</w:t>
      </w:r>
      <w:r w:rsidR="00D51A19" w:rsidRPr="00C8551D">
        <w:rPr>
          <w:rFonts w:ascii="Angsana New" w:hAnsi="Angsana New"/>
          <w:sz w:val="28"/>
          <w:szCs w:val="28"/>
          <w:cs/>
        </w:rPr>
        <w:t>สิ้นสุดวันที่</w:t>
      </w:r>
      <w:r w:rsidR="008302BC" w:rsidRPr="00C8551D">
        <w:rPr>
          <w:rFonts w:ascii="Angsana New" w:hAnsi="Angsana New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z w:val="28"/>
          <w:szCs w:val="28"/>
        </w:rPr>
        <w:t>30</w:t>
      </w:r>
      <w:r w:rsidR="008302BC" w:rsidRPr="00C8551D">
        <w:rPr>
          <w:rFonts w:ascii="Angsana New" w:hAnsi="Angsana New"/>
          <w:sz w:val="28"/>
          <w:szCs w:val="28"/>
        </w:rPr>
        <w:t xml:space="preserve"> </w:t>
      </w:r>
      <w:r w:rsidR="008302BC" w:rsidRPr="00C8551D">
        <w:rPr>
          <w:rFonts w:ascii="Angsana New" w:hAnsi="Angsana New"/>
          <w:sz w:val="28"/>
          <w:szCs w:val="28"/>
          <w:cs/>
        </w:rPr>
        <w:t xml:space="preserve">มิถุนายน </w:t>
      </w:r>
      <w:r w:rsidR="00613099" w:rsidRPr="00613099">
        <w:rPr>
          <w:rFonts w:ascii="Angsana New" w:hAnsi="Angsana New"/>
          <w:sz w:val="28"/>
          <w:szCs w:val="28"/>
        </w:rPr>
        <w:t>2561</w:t>
      </w:r>
      <w:r w:rsidR="008302BC" w:rsidRPr="00C8551D">
        <w:rPr>
          <w:rFonts w:ascii="Angsana New" w:hAnsi="Angsana New"/>
          <w:sz w:val="28"/>
          <w:szCs w:val="28"/>
        </w:rPr>
        <w:t xml:space="preserve"> </w:t>
      </w:r>
      <w:r w:rsidR="00D51A19" w:rsidRPr="00C8551D">
        <w:rPr>
          <w:rFonts w:ascii="Angsana New" w:hAnsi="Angsana New"/>
          <w:sz w:val="28"/>
          <w:szCs w:val="28"/>
          <w:cs/>
        </w:rPr>
        <w:t xml:space="preserve">และ </w:t>
      </w:r>
      <w:r w:rsidR="00613099" w:rsidRPr="00613099">
        <w:rPr>
          <w:rFonts w:ascii="Angsana New" w:hAnsi="Angsana New"/>
          <w:sz w:val="28"/>
          <w:szCs w:val="28"/>
        </w:rPr>
        <w:t>2560</w:t>
      </w:r>
      <w:r w:rsidR="00E0083B" w:rsidRPr="00C8551D">
        <w:rPr>
          <w:rFonts w:ascii="Angsana New" w:hAnsi="Angsana New"/>
          <w:sz w:val="28"/>
          <w:szCs w:val="28"/>
          <w:cs/>
        </w:rPr>
        <w:t xml:space="preserve"> </w:t>
      </w:r>
      <w:r w:rsidR="009C3690" w:rsidRPr="00C8551D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10105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6"/>
        <w:gridCol w:w="1105"/>
        <w:gridCol w:w="29"/>
        <w:gridCol w:w="284"/>
        <w:gridCol w:w="1134"/>
        <w:gridCol w:w="286"/>
        <w:gridCol w:w="1137"/>
        <w:gridCol w:w="287"/>
        <w:gridCol w:w="1137"/>
      </w:tblGrid>
      <w:tr w:rsidR="00012139" w:rsidRPr="00C8551D" w:rsidTr="000023BC">
        <w:trPr>
          <w:trHeight w:hRule="exact" w:val="432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012139" w:rsidRPr="00C8551D" w:rsidRDefault="00012139" w:rsidP="00793C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9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2139" w:rsidRPr="00C8551D" w:rsidRDefault="00012139" w:rsidP="00793C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12139" w:rsidRPr="00C8551D" w:rsidTr="000023BC">
        <w:trPr>
          <w:trHeight w:hRule="exact" w:val="432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012139" w:rsidRPr="00C8551D" w:rsidRDefault="00012139" w:rsidP="00793C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2139" w:rsidRPr="00C8551D" w:rsidRDefault="00012139" w:rsidP="00793C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012139" w:rsidRPr="00C8551D" w:rsidRDefault="00012139" w:rsidP="00793C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2139" w:rsidRPr="00C8551D" w:rsidRDefault="00012139" w:rsidP="00793C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งวดหกเดือน</w:t>
            </w:r>
          </w:p>
        </w:tc>
      </w:tr>
      <w:tr w:rsidR="002F5230" w:rsidRPr="00C8551D" w:rsidTr="000023BC">
        <w:trPr>
          <w:trHeight w:hRule="exact" w:val="432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01E8" w:rsidRPr="00C8551D" w:rsidRDefault="00613099" w:rsidP="00793C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01E8" w:rsidRPr="00C8551D" w:rsidRDefault="00613099" w:rsidP="00793C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01E8" w:rsidRPr="00C8551D" w:rsidRDefault="00613099" w:rsidP="00793C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01E8" w:rsidRPr="00C8551D" w:rsidRDefault="00613099" w:rsidP="00793C3C">
            <w:pPr>
              <w:pStyle w:val="BodyText3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2F5230" w:rsidRPr="00C8551D" w:rsidTr="000023BC">
        <w:trPr>
          <w:trHeight w:hRule="exact" w:val="432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1E8" w:rsidRPr="00C8551D" w:rsidRDefault="000A01E8" w:rsidP="00873742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ขาย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F5230" w:rsidRPr="00C8551D" w:rsidTr="000023BC">
        <w:trPr>
          <w:trHeight w:hRule="exact" w:val="432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1E8" w:rsidRPr="00C8551D" w:rsidRDefault="000A01E8" w:rsidP="00873742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01E8" w:rsidRPr="00C8551D" w:rsidRDefault="000A01E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01E8" w:rsidRPr="00C8551D" w:rsidRDefault="000A01E8" w:rsidP="00793C3C">
            <w:pPr>
              <w:tabs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01E8" w:rsidRPr="00C8551D" w:rsidRDefault="000A01E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ind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5230" w:rsidRPr="00C8551D" w:rsidTr="000023BC">
        <w:trPr>
          <w:trHeight w:hRule="exact" w:val="432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A01E8" w:rsidRPr="00C8551D" w:rsidRDefault="000A01E8" w:rsidP="00873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right="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บุญวัฒนโชค จำกัด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01E8" w:rsidRDefault="00613099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187</w:t>
            </w:r>
          </w:p>
          <w:p w:rsidR="00F160A3" w:rsidRPr="00C8551D" w:rsidRDefault="00F160A3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01E8" w:rsidRPr="00C8551D" w:rsidRDefault="000A01E8" w:rsidP="00793C3C">
            <w:pPr>
              <w:tabs>
                <w:tab w:val="clear" w:pos="907"/>
                <w:tab w:val="decimal" w:pos="890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01E8" w:rsidRPr="00C8551D" w:rsidRDefault="00012139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01E8" w:rsidRPr="00C8551D" w:rsidRDefault="000A01E8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A01E8" w:rsidRPr="00C8551D" w:rsidRDefault="00613099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A01E8" w:rsidRPr="00C8551D" w:rsidRDefault="00613099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250</w:t>
            </w:r>
          </w:p>
        </w:tc>
      </w:tr>
      <w:tr w:rsidR="002F5230" w:rsidRPr="00C8551D" w:rsidTr="000023BC">
        <w:trPr>
          <w:trHeight w:hRule="exact" w:val="432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1E8" w:rsidRPr="00C8551D" w:rsidRDefault="000A01E8" w:rsidP="00873742">
            <w:pPr>
              <w:spacing w:line="240" w:lineRule="auto"/>
              <w:ind w:left="601" w:right="150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A01E8" w:rsidRDefault="00613099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187</w:t>
            </w:r>
          </w:p>
          <w:p w:rsidR="00F160A3" w:rsidRPr="00C8551D" w:rsidRDefault="00F160A3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01E8" w:rsidRPr="00C8551D" w:rsidRDefault="000A01E8" w:rsidP="00793C3C">
            <w:pPr>
              <w:tabs>
                <w:tab w:val="clear" w:pos="907"/>
                <w:tab w:val="decimal" w:pos="890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A01E8" w:rsidRPr="00C8551D" w:rsidRDefault="008733A9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551D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01E8" w:rsidRPr="00C8551D" w:rsidRDefault="000A01E8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A01E8" w:rsidRDefault="00613099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345</w:t>
            </w:r>
          </w:p>
          <w:p w:rsidR="00F160A3" w:rsidRPr="00C8551D" w:rsidRDefault="00F160A3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A01E8" w:rsidRPr="00C8551D" w:rsidRDefault="00613099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90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250</w:t>
            </w:r>
          </w:p>
        </w:tc>
      </w:tr>
      <w:tr w:rsidR="002F5230" w:rsidRPr="00C8551D" w:rsidTr="000023BC">
        <w:trPr>
          <w:trHeight w:hRule="exact" w:val="438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01E8" w:rsidRPr="00C8551D" w:rsidRDefault="000A01E8" w:rsidP="00873742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2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01E8" w:rsidRPr="00C8551D" w:rsidRDefault="000A01E8" w:rsidP="00352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2F5230" w:rsidRPr="00C8551D" w:rsidTr="000023BC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01E8" w:rsidRPr="00C8551D" w:rsidRDefault="000A01E8" w:rsidP="00873742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ซื้อสินค้า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2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01E8" w:rsidRPr="00C8551D" w:rsidRDefault="000A01E8" w:rsidP="00352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2F5230" w:rsidRPr="00C8551D" w:rsidTr="000023BC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01E8" w:rsidRPr="00C8551D" w:rsidRDefault="000A01E8" w:rsidP="00873742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01E8" w:rsidRPr="00C8551D" w:rsidRDefault="000A01E8" w:rsidP="00352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0A01E8" w:rsidRPr="00C8551D" w:rsidRDefault="000A01E8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8E29BA" w:rsidRPr="00C8551D" w:rsidTr="008D4836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8E29BA" w:rsidRDefault="008E29BA" w:rsidP="00873742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E29BA">
              <w:rPr>
                <w:rFonts w:ascii="Angsana New" w:hAnsi="Angsana New"/>
                <w:sz w:val="28"/>
                <w:szCs w:val="28"/>
                <w:cs/>
              </w:rPr>
              <w:t>บริษัท นิวพลัสนิตติ้ง จำกัด (มหาชน) และบริษัทย่อย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613099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81</w:t>
            </w:r>
            <w:r w:rsidR="008E29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8E29BA" w:rsidP="00352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613099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</w:t>
            </w:r>
            <w:r w:rsidR="008E29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552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9BA" w:rsidRPr="00C8551D" w:rsidRDefault="008E29BA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613099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164</w:t>
            </w:r>
            <w:r w:rsidR="008E29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E29BA" w:rsidRPr="00C8551D" w:rsidRDefault="008E29BA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C8551D" w:rsidRDefault="00613099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161</w:t>
            </w:r>
            <w:r w:rsidR="008E29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305</w:t>
            </w:r>
          </w:p>
        </w:tc>
      </w:tr>
      <w:tr w:rsidR="002F5230" w:rsidRPr="00C8551D" w:rsidTr="000023BC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33A9" w:rsidRPr="00C8551D" w:rsidRDefault="008733A9" w:rsidP="00873742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33A9" w:rsidRPr="00C8551D" w:rsidRDefault="008733A9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33A9" w:rsidRPr="00C8551D" w:rsidRDefault="008733A9" w:rsidP="00352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33A9" w:rsidRPr="00C8551D" w:rsidRDefault="008733A9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33A9" w:rsidRPr="00C8551D" w:rsidRDefault="008733A9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33A9" w:rsidRPr="00C8551D" w:rsidRDefault="008733A9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spacing w:line="216" w:lineRule="auto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733A9" w:rsidRPr="00C8551D" w:rsidRDefault="008733A9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8733A9" w:rsidRPr="00C8551D" w:rsidRDefault="008733A9" w:rsidP="008D483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F5230" w:rsidRPr="00C8551D" w:rsidTr="000106F1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33A9" w:rsidRPr="00C8551D" w:rsidRDefault="008733A9" w:rsidP="00873742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33A9" w:rsidRPr="00C8551D" w:rsidRDefault="00613099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33A9" w:rsidRPr="00C8551D" w:rsidRDefault="008733A9" w:rsidP="00352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33A9" w:rsidRPr="00C8551D" w:rsidRDefault="00613099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33A9" w:rsidRPr="00C8551D" w:rsidRDefault="008733A9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33A9" w:rsidRPr="00C8551D" w:rsidRDefault="00613099" w:rsidP="000106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A9" w:rsidRPr="00C8551D" w:rsidRDefault="008733A9" w:rsidP="000106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33A9" w:rsidRPr="00C8551D" w:rsidRDefault="00613099" w:rsidP="000106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77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</w:tr>
      <w:tr w:rsidR="002F5230" w:rsidRPr="00C8551D" w:rsidTr="000106F1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01E8" w:rsidRPr="00C8551D" w:rsidRDefault="000A01E8" w:rsidP="00873742">
            <w:pPr>
              <w:tabs>
                <w:tab w:val="left" w:pos="162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A01E8" w:rsidRPr="00C8551D" w:rsidRDefault="00613099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81</w:t>
            </w:r>
            <w:r w:rsidR="0085520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407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01E8" w:rsidRPr="00C8551D" w:rsidRDefault="000A01E8" w:rsidP="00352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A01E8" w:rsidRPr="00C8551D" w:rsidRDefault="00613099" w:rsidP="00826B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72</w:t>
            </w:r>
            <w:r w:rsidR="008733A9"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553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01E8" w:rsidRPr="00C8551D" w:rsidRDefault="000A01E8" w:rsidP="00826B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A01E8" w:rsidRPr="00C8551D" w:rsidRDefault="00613099" w:rsidP="000106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164</w:t>
            </w:r>
            <w:r w:rsidR="0085520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408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01E8" w:rsidRPr="00C8551D" w:rsidRDefault="000A01E8" w:rsidP="000106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A01E8" w:rsidRPr="00C8551D" w:rsidRDefault="00613099" w:rsidP="000106F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161</w:t>
            </w:r>
            <w:r w:rsidR="008733A9"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306</w:t>
            </w:r>
          </w:p>
        </w:tc>
      </w:tr>
      <w:tr w:rsidR="008E23EA" w:rsidRPr="00C8551D" w:rsidTr="000023BC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C8551D" w:rsidRDefault="008E23EA" w:rsidP="00C8372D">
            <w:pPr>
              <w:tabs>
                <w:tab w:val="left" w:pos="162"/>
              </w:tabs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C8551D" w:rsidRDefault="008E23EA" w:rsidP="00352652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C8551D" w:rsidRDefault="008E23EA" w:rsidP="00352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C8551D" w:rsidRDefault="008E23EA" w:rsidP="00826B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8E23EA" w:rsidRPr="00C8551D" w:rsidRDefault="008E23EA" w:rsidP="00826B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23EA" w:rsidRPr="00C8551D" w:rsidRDefault="008E23EA" w:rsidP="00826B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8E23EA" w:rsidRPr="00C8551D" w:rsidRDefault="008E23EA" w:rsidP="00826B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E23EA" w:rsidRPr="00C8551D" w:rsidRDefault="008E23EA" w:rsidP="00826BDF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88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E23EA" w:rsidRPr="002524D0" w:rsidTr="000023BC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EA" w:rsidRPr="002524D0" w:rsidRDefault="008E23EA" w:rsidP="00873742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รายได้เงินปันผล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8E23EA" w:rsidRPr="002524D0" w:rsidRDefault="008E23EA" w:rsidP="008E23EA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EA" w:rsidRPr="002524D0" w:rsidRDefault="008E23EA" w:rsidP="008E23EA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E23EA" w:rsidRPr="002524D0" w:rsidTr="00C658E2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EA" w:rsidRPr="002524D0" w:rsidRDefault="008E23EA" w:rsidP="00873742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3EA" w:rsidRPr="002524D0" w:rsidRDefault="008E23EA" w:rsidP="008E23EA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2524D0" w:rsidRDefault="008E23EA" w:rsidP="008E23EA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E23EA" w:rsidRPr="002524D0" w:rsidTr="00C658E2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3EA" w:rsidRPr="002524D0" w:rsidRDefault="008E23EA" w:rsidP="00873742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E23EA" w:rsidRPr="002524D0" w:rsidRDefault="008E23EA" w:rsidP="008E23EA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2524D0" w:rsidRDefault="008E23EA" w:rsidP="008E23EA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3EA" w:rsidRPr="002524D0" w:rsidRDefault="008E23EA" w:rsidP="008E23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C7871" w:rsidRPr="002524D0" w:rsidTr="00C658E2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DC787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801</w:t>
            </w: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decimal" w:pos="917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="00DC787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871" w:rsidRPr="002524D0" w:rsidRDefault="00DC7871" w:rsidP="00DC7871">
            <w:pPr>
              <w:tabs>
                <w:tab w:val="clear" w:pos="907"/>
                <w:tab w:val="decimal" w:pos="917"/>
              </w:tabs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DC787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tabs>
                <w:tab w:val="clear" w:pos="907"/>
                <w:tab w:val="decimal" w:pos="917"/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="00DC787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341</w:t>
            </w:r>
          </w:p>
        </w:tc>
      </w:tr>
      <w:tr w:rsidR="00DC7871" w:rsidRPr="002524D0" w:rsidTr="00BF5ABF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168"/>
                <w:tab w:val="left" w:pos="1735"/>
                <w:tab w:val="left" w:pos="1877"/>
              </w:tabs>
              <w:ind w:left="885" w:right="-36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197</w:t>
            </w: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decimal" w:pos="917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125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871" w:rsidRPr="002524D0" w:rsidRDefault="00DC7871" w:rsidP="00DC7871">
            <w:pPr>
              <w:tabs>
                <w:tab w:val="clear" w:pos="907"/>
                <w:tab w:val="decimal" w:pos="917"/>
              </w:tabs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tabs>
                <w:tab w:val="clear" w:pos="907"/>
                <w:tab w:val="decimal" w:pos="917"/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125</w:t>
            </w:r>
          </w:p>
        </w:tc>
      </w:tr>
      <w:tr w:rsidR="00DC7871" w:rsidRPr="00705AEF" w:rsidTr="00BF5ABF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637</w:t>
            </w: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decimal" w:pos="917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142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871" w:rsidRPr="00705AEF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705AEF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142</w:t>
            </w:r>
          </w:p>
        </w:tc>
      </w:tr>
      <w:tr w:rsidR="00DC7871" w:rsidRPr="00705AEF" w:rsidTr="00BF5ABF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สุพัฒนี </w:t>
            </w:r>
            <w:r w:rsidRPr="002524D0">
              <w:rPr>
                <w:rFonts w:ascii="Angsana New" w:hAnsi="Angsana New"/>
                <w:sz w:val="28"/>
                <w:szCs w:val="28"/>
                <w:cs/>
              </w:rPr>
              <w:t xml:space="preserve">จำกัด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1,488</w:t>
            </w: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decimal" w:pos="917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871" w:rsidRPr="00705AEF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1,488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705AEF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DC7871" w:rsidRPr="002524D0" w:rsidTr="00C658E2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C7871" w:rsidRPr="00855207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85520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123</w:t>
            </w: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855207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decimal" w:pos="917"/>
              </w:tabs>
              <w:spacing w:line="216" w:lineRule="auto"/>
              <w:ind w:right="16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C7871" w:rsidRPr="00855207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DC7871" w:rsidRPr="0085520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608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871" w:rsidRPr="00855207" w:rsidRDefault="00DC7871" w:rsidP="00DC7871">
            <w:pPr>
              <w:tabs>
                <w:tab w:val="clear" w:pos="907"/>
                <w:tab w:val="decimal" w:pos="917"/>
              </w:tabs>
              <w:spacing w:line="216" w:lineRule="auto"/>
              <w:ind w:right="15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C7871" w:rsidRPr="00855207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85520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123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855207" w:rsidRDefault="00DC7871" w:rsidP="00DC7871">
            <w:pPr>
              <w:tabs>
                <w:tab w:val="clear" w:pos="907"/>
                <w:tab w:val="decimal" w:pos="917"/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C7871" w:rsidRPr="00855207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DC7871" w:rsidRPr="0085520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608</w:t>
            </w:r>
          </w:p>
        </w:tc>
      </w:tr>
      <w:tr w:rsidR="00DC7871" w:rsidRPr="002524D0" w:rsidTr="000023BC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DC7871" w:rsidRPr="002524D0" w:rsidRDefault="00DC7871" w:rsidP="00DC7871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C7871" w:rsidRPr="002524D0" w:rsidTr="000023BC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DC7871" w:rsidRPr="002524D0" w:rsidRDefault="00DC7871" w:rsidP="00DC7871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C7871" w:rsidRPr="002524D0" w:rsidTr="000023BC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DC7871" w:rsidRPr="002524D0" w:rsidRDefault="00DC7871" w:rsidP="00DC7871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C7871" w:rsidRPr="002524D0" w:rsidTr="000023BC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DC7871" w:rsidRPr="002524D0" w:rsidRDefault="00DC7871" w:rsidP="00DC7871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C7871" w:rsidRPr="002524D0" w:rsidTr="000023BC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DC7871" w:rsidRPr="002524D0" w:rsidRDefault="00DC7871" w:rsidP="00DC7871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C7871" w:rsidRPr="002524D0" w:rsidTr="000023BC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DC7871" w:rsidRPr="002524D0" w:rsidRDefault="00DC7871" w:rsidP="00DC7871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C7871" w:rsidRPr="002524D0" w:rsidTr="000023BC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DC7871" w:rsidRPr="002524D0" w:rsidRDefault="00DC7871" w:rsidP="00DC7871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C7871" w:rsidRPr="002524D0" w:rsidTr="00C73295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39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DC7871" w:rsidRPr="002524D0" w:rsidTr="00C73295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7871" w:rsidRPr="002524D0" w:rsidRDefault="00DC7871" w:rsidP="00DC7871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7871" w:rsidRPr="002524D0" w:rsidRDefault="00DC7871" w:rsidP="00DC7871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งวดหกเดือน</w:t>
            </w:r>
          </w:p>
        </w:tc>
      </w:tr>
      <w:tr w:rsidR="00DC7871" w:rsidRPr="002524D0" w:rsidTr="00C73295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7871" w:rsidRPr="002524D0" w:rsidRDefault="00613099" w:rsidP="00DC7871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3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7871" w:rsidRPr="002524D0" w:rsidRDefault="00DC7871" w:rsidP="00DC7871">
            <w:pPr>
              <w:pStyle w:val="BodyText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C7871" w:rsidRPr="002524D0" w:rsidRDefault="00613099" w:rsidP="00DC7871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DC7871" w:rsidRPr="002524D0" w:rsidRDefault="00DC7871" w:rsidP="00DC7871">
            <w:pPr>
              <w:pStyle w:val="BodyText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7871" w:rsidRPr="002524D0" w:rsidRDefault="00613099" w:rsidP="00DC7871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DC7871" w:rsidRPr="002524D0" w:rsidRDefault="00DC7871" w:rsidP="00DC7871">
            <w:pPr>
              <w:pStyle w:val="BodyText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7871" w:rsidRPr="002524D0" w:rsidRDefault="00613099" w:rsidP="00DC7871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DC7871" w:rsidRPr="002524D0" w:rsidTr="000023BC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DC7871" w:rsidRPr="002524D0" w:rsidRDefault="00DC7871" w:rsidP="00DC7871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C7871" w:rsidRPr="002524D0" w:rsidTr="000023BC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DC7871" w:rsidRPr="002524D0" w:rsidRDefault="00DC7871" w:rsidP="00DC7871">
            <w:pPr>
              <w:spacing w:line="216" w:lineRule="auto"/>
              <w:ind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decimal" w:pos="972"/>
              </w:tabs>
              <w:spacing w:line="216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C7871" w:rsidRPr="002524D0" w:rsidTr="00C658E2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658E2">
              <w:rPr>
                <w:rFonts w:ascii="Angsana New" w:hAnsi="Angsana New"/>
                <w:sz w:val="28"/>
                <w:szCs w:val="28"/>
                <w:cs/>
              </w:rPr>
              <w:t>บริษ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ัท นิวพลัสนิตติ้ง จำกัด (มหาชน) </w:t>
            </w:r>
            <w:r w:rsidRPr="002524D0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370</w:t>
            </w: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354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370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354</w:t>
            </w:r>
          </w:p>
        </w:tc>
      </w:tr>
      <w:tr w:rsidR="00DC7871" w:rsidRPr="002524D0" w:rsidTr="00C658E2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DC7871" w:rsidRPr="002524D0" w:rsidTr="00C658E2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DC787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801</w:t>
            </w: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="00DC787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341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DC787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801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="00DC787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341</w:t>
            </w:r>
          </w:p>
        </w:tc>
      </w:tr>
      <w:tr w:rsidR="00DC7871" w:rsidRPr="002524D0" w:rsidTr="005E0451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168"/>
                <w:tab w:val="left" w:pos="1735"/>
                <w:tab w:val="left" w:pos="1877"/>
              </w:tabs>
              <w:ind w:left="885" w:right="-36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197</w:t>
            </w: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125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125</w:t>
            </w:r>
          </w:p>
        </w:tc>
      </w:tr>
      <w:tr w:rsidR="00DC7871" w:rsidRPr="008C7DC1" w:rsidTr="005E0451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7871" w:rsidRPr="002524D0" w:rsidRDefault="00DC7871" w:rsidP="00DC787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บริษัท ไอทีซิตี้ จำกัด (มหาชน)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637</w:t>
            </w: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142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637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DC7871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C7871" w:rsidRPr="002524D0" w:rsidRDefault="00613099" w:rsidP="00DC787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142</w:t>
            </w:r>
          </w:p>
        </w:tc>
      </w:tr>
      <w:tr w:rsidR="005E0451" w:rsidRPr="008C7DC1" w:rsidTr="005E0451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2524D0" w:rsidRDefault="005E0451" w:rsidP="005E045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สุพัฒนี </w:t>
            </w:r>
            <w:r w:rsidRPr="002524D0">
              <w:rPr>
                <w:rFonts w:ascii="Angsana New" w:hAnsi="Angsana New"/>
                <w:sz w:val="28"/>
                <w:szCs w:val="28"/>
                <w:cs/>
              </w:rPr>
              <w:t xml:space="preserve">จำกัด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E0451" w:rsidRPr="002524D0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1,488</w:t>
            </w: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2524D0" w:rsidRDefault="005E0451" w:rsidP="005E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decimal" w:pos="917"/>
              </w:tabs>
              <w:spacing w:line="216" w:lineRule="auto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E0451" w:rsidRPr="002524D0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451" w:rsidRPr="00705AEF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E0451" w:rsidRPr="002524D0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1,488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705AEF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E0451" w:rsidRPr="002524D0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5E0451" w:rsidRPr="002524D0" w:rsidTr="00C658E2">
        <w:trPr>
          <w:trHeight w:val="36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2524D0" w:rsidRDefault="005E0451" w:rsidP="005E045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E0451" w:rsidRPr="00CF3167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4,493</w:t>
            </w: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F3167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E0451" w:rsidRPr="00CF3167" w:rsidRDefault="00613099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5E0451" w:rsidRPr="00CF316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962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451" w:rsidRPr="00CF3167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E0451" w:rsidRPr="00CF3167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4,493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F3167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E0451" w:rsidRPr="00CF3167" w:rsidRDefault="00613099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5E0451" w:rsidRPr="00CF316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962</w:t>
            </w:r>
          </w:p>
        </w:tc>
      </w:tr>
      <w:tr w:rsidR="005E0451" w:rsidRPr="00C8551D" w:rsidTr="00C658E2">
        <w:trPr>
          <w:trHeight w:hRule="exact" w:val="309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C8551D" w:rsidRDefault="005E0451" w:rsidP="005E045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39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E0451" w:rsidRPr="00C8551D" w:rsidRDefault="005E0451" w:rsidP="005E0451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E0451" w:rsidRPr="00C8551D" w:rsidTr="00C658E2">
        <w:trPr>
          <w:trHeight w:hRule="exact" w:val="432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C8551D" w:rsidRDefault="005E0451" w:rsidP="005E045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รายได้อื่น (ค่านายหน้า, ค่าเช่าและอื่น ๆ)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5E0451" w:rsidRPr="00C8551D" w:rsidTr="000023BC">
        <w:trPr>
          <w:trHeight w:hRule="exact" w:val="432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C8551D" w:rsidRDefault="005E0451" w:rsidP="005E045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5E0451" w:rsidRPr="00C8551D" w:rsidTr="00FD5D73">
        <w:trPr>
          <w:trHeight w:hRule="exact" w:val="431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C8551D" w:rsidRDefault="005E0451" w:rsidP="005E045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ัท นิวพลัสนิตติ้ง จำกัด (มหาชน)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8551D" w:rsidRDefault="00613099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8551D" w:rsidRDefault="00613099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122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Default="00613099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318</w:t>
            </w:r>
          </w:p>
          <w:p w:rsidR="005E0451" w:rsidRPr="0048682A" w:rsidRDefault="00613099" w:rsidP="005E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613099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8551D" w:rsidRDefault="00613099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204</w:t>
            </w:r>
          </w:p>
        </w:tc>
      </w:tr>
      <w:tr w:rsidR="005E0451" w:rsidRPr="00C8551D" w:rsidTr="00C658E2">
        <w:trPr>
          <w:trHeight w:hRule="exact" w:val="432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C8551D" w:rsidRDefault="005E0451" w:rsidP="005E045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5E0451" w:rsidRPr="00C8551D" w:rsidTr="00FD5D73">
        <w:trPr>
          <w:trHeight w:hRule="exact" w:val="432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C8551D" w:rsidRDefault="005E0451" w:rsidP="005E045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 บุญวัฒนโชค จำกัด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8551D" w:rsidRDefault="00613099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8551D" w:rsidRDefault="00613099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36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8551D" w:rsidRDefault="00613099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69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8551D" w:rsidRDefault="00613099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</w:t>
            </w:r>
          </w:p>
        </w:tc>
      </w:tr>
      <w:tr w:rsidR="005E0451" w:rsidRPr="00C8551D" w:rsidTr="00FD5D73">
        <w:trPr>
          <w:trHeight w:hRule="exact" w:val="432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A937AD" w:rsidRDefault="005E0451" w:rsidP="005E045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937AD">
              <w:rPr>
                <w:rFonts w:ascii="Angsana New" w:hAnsi="Angsana New" w:hint="cs"/>
                <w:sz w:val="28"/>
                <w:szCs w:val="28"/>
                <w:cs/>
              </w:rPr>
              <w:t>บริษัท สหพัฒนาอินเตอร์โฮลดิ้ง จำกัด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(มหาชน)</w:t>
            </w:r>
          </w:p>
          <w:p w:rsidR="005E0451" w:rsidRDefault="005E0451" w:rsidP="005E045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</w:p>
          <w:p w:rsidR="005E0451" w:rsidRPr="00C8551D" w:rsidRDefault="005E0451" w:rsidP="005E045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มหาชน)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E0451" w:rsidRPr="00FD5D73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D5D7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  <w:p w:rsidR="005E0451" w:rsidRPr="00FD5D73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FD5D73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E0451" w:rsidRPr="00FD5D73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D5D7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E0451" w:rsidRPr="00A937AD" w:rsidRDefault="00613099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451" w:rsidRPr="00A937A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E0451" w:rsidRPr="00FD5D73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FD5D73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5E0451" w:rsidRPr="00C8551D" w:rsidTr="00FD5D73">
        <w:trPr>
          <w:trHeight w:hRule="exact" w:val="432"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0451" w:rsidRPr="00C8551D" w:rsidRDefault="005E0451" w:rsidP="005E0451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1168"/>
                <w:tab w:val="left" w:pos="1877"/>
              </w:tabs>
              <w:spacing w:line="240" w:lineRule="auto"/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E0451" w:rsidRPr="00C8551D" w:rsidRDefault="00613099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156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E0451" w:rsidRPr="00C8551D" w:rsidRDefault="00613099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158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E0451" w:rsidRPr="00C8551D" w:rsidRDefault="00613099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392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0451" w:rsidRPr="00C8551D" w:rsidRDefault="005E0451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E0451" w:rsidRPr="00C8551D" w:rsidRDefault="00613099" w:rsidP="005E045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276</w:t>
            </w:r>
          </w:p>
        </w:tc>
      </w:tr>
    </w:tbl>
    <w:p w:rsidR="00DE1BDC" w:rsidRPr="00C8551D" w:rsidRDefault="00DE1BDC">
      <w:pPr>
        <w:rPr>
          <w:rFonts w:ascii="Angsana New" w:hAnsi="Angsana New"/>
          <w:sz w:val="28"/>
          <w:szCs w:val="28"/>
        </w:rPr>
      </w:pPr>
    </w:p>
    <w:tbl>
      <w:tblPr>
        <w:tblW w:w="1009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5"/>
        <w:gridCol w:w="1134"/>
        <w:gridCol w:w="284"/>
        <w:gridCol w:w="1134"/>
        <w:gridCol w:w="283"/>
        <w:gridCol w:w="1135"/>
        <w:gridCol w:w="284"/>
        <w:gridCol w:w="1134"/>
      </w:tblGrid>
      <w:tr w:rsidR="00DE1BDC" w:rsidRPr="00C8551D" w:rsidTr="007B3030">
        <w:trPr>
          <w:trHeight w:val="449"/>
        </w:trPr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873742">
            <w:pPr>
              <w:tabs>
                <w:tab w:val="clear" w:pos="227"/>
                <w:tab w:val="clear" w:pos="454"/>
                <w:tab w:val="left" w:pos="1310"/>
              </w:tabs>
              <w:ind w:left="601"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ค่าใช้จ่ายในการขายและบริหาร</w:t>
            </w:r>
            <w:r w:rsidR="00A4096F" w:rsidRPr="00C8551D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="00333EA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(</w:t>
            </w:r>
            <w:r w:rsidR="00A4096F"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ค่าเช่า</w:t>
            </w:r>
            <w:r w:rsidR="00A4096F" w:rsidRPr="00C8551D">
              <w:rPr>
                <w:rFonts w:ascii="Angsana New" w:hAnsi="Angsana New"/>
                <w:sz w:val="28"/>
                <w:szCs w:val="28"/>
                <w:u w:val="single"/>
              </w:rPr>
              <w:t>,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8E77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8E77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8E77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E1BDC" w:rsidRPr="00C8551D" w:rsidRDefault="00DE1BDC" w:rsidP="008E77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8E77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8E77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8E774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DE1BDC" w:rsidRPr="00C8551D" w:rsidTr="007B3030"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873742">
            <w:pPr>
              <w:tabs>
                <w:tab w:val="clear" w:pos="227"/>
                <w:tab w:val="clear" w:pos="454"/>
                <w:tab w:val="clear" w:pos="680"/>
                <w:tab w:val="left" w:pos="318"/>
                <w:tab w:val="left" w:pos="1168"/>
                <w:tab w:val="left" w:pos="1310"/>
              </w:tabs>
              <w:ind w:left="1027" w:right="-36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ค่าบริการดูแลสินค้าและ</w:t>
            </w:r>
            <w:r w:rsidR="00A4096F"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อื่น ๆ)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0121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0121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0121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E1BDC" w:rsidRPr="00C8551D" w:rsidRDefault="00DE1BDC" w:rsidP="000121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0121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0121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012139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DE1BDC" w:rsidRPr="00C8551D" w:rsidTr="007B3030">
        <w:trPr>
          <w:trHeight w:hRule="exact" w:val="432"/>
        </w:trPr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873742">
            <w:pPr>
              <w:tabs>
                <w:tab w:val="clear" w:pos="227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1BDC" w:rsidRPr="00C8551D" w:rsidRDefault="00DE1BDC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1BDC" w:rsidRPr="00C8551D" w:rsidRDefault="00DE1BDC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1BDC" w:rsidRPr="00C8551D" w:rsidRDefault="00DE1BDC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1BDC" w:rsidRPr="00C8551D" w:rsidRDefault="00DE1BDC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1BDC" w:rsidRPr="00C8551D" w:rsidRDefault="00DE1BDC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DE1BDC" w:rsidRPr="00C8551D" w:rsidTr="007B3030">
        <w:trPr>
          <w:trHeight w:hRule="exact" w:val="432"/>
        </w:trPr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873742">
            <w:pPr>
              <w:tabs>
                <w:tab w:val="clear" w:pos="227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1BDC" w:rsidRPr="00C8551D" w:rsidRDefault="00613099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1BDC" w:rsidRPr="00C8551D" w:rsidRDefault="00DE1BDC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1BDC" w:rsidRPr="00C8551D" w:rsidRDefault="00613099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1BDC" w:rsidRPr="00C8551D" w:rsidRDefault="00DE1BDC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1BDC" w:rsidRPr="00C8551D" w:rsidRDefault="00613099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613099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840</w:t>
            </w:r>
          </w:p>
        </w:tc>
      </w:tr>
      <w:tr w:rsidR="00DE1BDC" w:rsidRPr="00C8551D" w:rsidTr="007B3030">
        <w:trPr>
          <w:trHeight w:hRule="exact" w:val="481"/>
        </w:trPr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0A654F">
            <w:pPr>
              <w:tabs>
                <w:tab w:val="clear" w:pos="227"/>
                <w:tab w:val="clear" w:pos="454"/>
                <w:tab w:val="left" w:pos="601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บริษัท เจนศิลป์อินดัสทรี่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1BDC" w:rsidRPr="00C8551D" w:rsidRDefault="00613099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1BDC" w:rsidRPr="00C8551D" w:rsidRDefault="00DE1BDC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1BDC" w:rsidRPr="00C8551D" w:rsidRDefault="00613099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1BDC" w:rsidRPr="00C8551D" w:rsidRDefault="00DE1BDC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1BDC" w:rsidRPr="00C8551D" w:rsidRDefault="00613099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613099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480</w:t>
            </w:r>
          </w:p>
        </w:tc>
      </w:tr>
      <w:tr w:rsidR="000A654F" w:rsidRPr="00C8551D" w:rsidTr="007B3030">
        <w:trPr>
          <w:trHeight w:hRule="exact" w:val="481"/>
        </w:trPr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54F" w:rsidRPr="00C8551D" w:rsidRDefault="000A654F" w:rsidP="000A654F">
            <w:pPr>
              <w:tabs>
                <w:tab w:val="clear" w:pos="227"/>
                <w:tab w:val="clear" w:pos="454"/>
                <w:tab w:val="left" w:pos="601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0A654F">
              <w:rPr>
                <w:rFonts w:ascii="Angsana New" w:hAnsi="Angsana New"/>
                <w:b/>
                <w:sz w:val="28"/>
                <w:szCs w:val="28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54F" w:rsidRPr="00C8551D" w:rsidRDefault="00613099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54F" w:rsidRPr="00C8551D" w:rsidRDefault="000A654F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54F" w:rsidRPr="00C8551D" w:rsidRDefault="00613099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515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654F" w:rsidRPr="00C8551D" w:rsidRDefault="000A654F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654F" w:rsidRPr="00C8551D" w:rsidRDefault="00613099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922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54F" w:rsidRPr="00C8551D" w:rsidRDefault="000A654F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654F" w:rsidRPr="00C8551D" w:rsidRDefault="00613099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575</w:t>
            </w:r>
          </w:p>
        </w:tc>
      </w:tr>
      <w:tr w:rsidR="00B0533E" w:rsidRPr="00B0533E" w:rsidTr="00FD5D73">
        <w:trPr>
          <w:trHeight w:hRule="exact" w:val="432"/>
        </w:trPr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33E" w:rsidRPr="00B0533E" w:rsidRDefault="00B0533E" w:rsidP="00873742">
            <w:pPr>
              <w:tabs>
                <w:tab w:val="clear" w:pos="227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0533E">
              <w:rPr>
                <w:rFonts w:ascii="Angsana New" w:hAnsi="Angsana New" w:hint="cs"/>
                <w:sz w:val="28"/>
                <w:szCs w:val="28"/>
                <w:cs/>
              </w:rPr>
              <w:t>บริษัท โชคชัยพิบูล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0533E" w:rsidRPr="00B0533E" w:rsidRDefault="00613099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33E" w:rsidRPr="00B0533E" w:rsidRDefault="00B0533E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0533E" w:rsidRPr="00B0533E" w:rsidRDefault="00B0533E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B0533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0533E" w:rsidRPr="00B0533E" w:rsidRDefault="00B0533E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0533E" w:rsidRPr="00B0533E" w:rsidRDefault="00613099" w:rsidP="00FD5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249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B0533E" w:rsidRPr="00B0533E" w:rsidRDefault="00B0533E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533E" w:rsidRPr="00B0533E" w:rsidRDefault="00B0533E" w:rsidP="00FD5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DE1BDC" w:rsidRPr="00C8551D" w:rsidTr="00FD5D73">
        <w:trPr>
          <w:trHeight w:hRule="exact" w:val="432"/>
        </w:trPr>
        <w:tc>
          <w:tcPr>
            <w:tcW w:w="4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1BDC" w:rsidRPr="00C8551D" w:rsidRDefault="00DE1BDC" w:rsidP="00873742">
            <w:pPr>
              <w:tabs>
                <w:tab w:val="clear" w:pos="227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52DF6" w:rsidRPr="00C8551D" w:rsidRDefault="00613099" w:rsidP="00FD5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B0533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467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E1BDC" w:rsidRPr="00C8551D" w:rsidRDefault="00DE1BDC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E1BDC" w:rsidRPr="00C8551D" w:rsidRDefault="00613099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DE1BDC"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1BDC" w:rsidRPr="00C8551D" w:rsidRDefault="00DE1BDC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E1BDC" w:rsidRPr="00C8551D" w:rsidRDefault="00613099" w:rsidP="00FD5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B0533E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492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E1BDC" w:rsidRPr="00C8551D" w:rsidRDefault="00DE1BDC" w:rsidP="00DE1BD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E1BDC" w:rsidRPr="00C8551D" w:rsidRDefault="00613099" w:rsidP="00FD5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DE1BDC"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895</w:t>
            </w:r>
          </w:p>
        </w:tc>
      </w:tr>
    </w:tbl>
    <w:p w:rsidR="00757163" w:rsidRDefault="00757163"/>
    <w:tbl>
      <w:tblPr>
        <w:tblW w:w="1009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453"/>
        <w:gridCol w:w="681"/>
        <w:gridCol w:w="284"/>
        <w:gridCol w:w="169"/>
        <w:gridCol w:w="284"/>
        <w:gridCol w:w="681"/>
        <w:gridCol w:w="284"/>
        <w:gridCol w:w="169"/>
        <w:gridCol w:w="283"/>
        <w:gridCol w:w="682"/>
        <w:gridCol w:w="284"/>
        <w:gridCol w:w="169"/>
        <w:gridCol w:w="284"/>
        <w:gridCol w:w="681"/>
        <w:gridCol w:w="453"/>
      </w:tblGrid>
      <w:tr w:rsidR="008E29BA" w:rsidRPr="00C8551D" w:rsidTr="007B3030">
        <w:trPr>
          <w:trHeight w:hRule="exact" w:val="457"/>
        </w:trPr>
        <w:tc>
          <w:tcPr>
            <w:tcW w:w="47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2524D0" w:rsidRDefault="008E29BA" w:rsidP="008E29BA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E29BA" w:rsidRDefault="008E29BA" w:rsidP="00FD5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8E29BA" w:rsidP="008E2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8E29BA" w:rsidP="008E2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spacing w:line="216" w:lineRule="auto"/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C8551D" w:rsidRDefault="008E29BA" w:rsidP="008E2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C8551D" w:rsidRDefault="008E29BA" w:rsidP="00FD5D7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C8551D" w:rsidRDefault="008E29BA" w:rsidP="008E2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C8551D" w:rsidRDefault="008E29BA" w:rsidP="008E2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84DFF" w:rsidRPr="00C8551D" w:rsidTr="007B3030">
        <w:trPr>
          <w:gridAfter w:val="1"/>
          <w:wAfter w:w="453" w:type="dxa"/>
          <w:trHeight w:val="369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DFF" w:rsidRPr="002524D0" w:rsidRDefault="00884DFF" w:rsidP="007B3030">
            <w:pPr>
              <w:tabs>
                <w:tab w:val="left" w:pos="162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5388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4DFF" w:rsidRPr="00884DFF" w:rsidRDefault="00884DFF" w:rsidP="007B3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84DF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884DFF" w:rsidRPr="00C8551D" w:rsidTr="007B3030">
        <w:trPr>
          <w:gridAfter w:val="1"/>
          <w:wAfter w:w="453" w:type="dxa"/>
          <w:trHeight w:val="369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DFF" w:rsidRPr="002524D0" w:rsidRDefault="00884DFF" w:rsidP="007B3030">
            <w:pPr>
              <w:tabs>
                <w:tab w:val="left" w:pos="162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84DFF" w:rsidRPr="002524D0" w:rsidRDefault="00884DFF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16" w:lineRule="auto"/>
              <w:ind w:righ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524D0"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4DFF" w:rsidRPr="00C8551D" w:rsidRDefault="00884DFF" w:rsidP="007B3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55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84DFF" w:rsidRPr="00884DFF" w:rsidRDefault="00884DFF" w:rsidP="007B303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884DFF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งวดหกเดือน</w:t>
            </w:r>
          </w:p>
        </w:tc>
      </w:tr>
      <w:tr w:rsidR="008E29BA" w:rsidRPr="00C8551D" w:rsidTr="007B3030">
        <w:trPr>
          <w:gridAfter w:val="1"/>
          <w:wAfter w:w="453" w:type="dxa"/>
          <w:trHeight w:val="369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9BA" w:rsidRPr="002524D0" w:rsidRDefault="008E29BA" w:rsidP="007B3030">
            <w:pPr>
              <w:tabs>
                <w:tab w:val="left" w:pos="162"/>
              </w:tabs>
              <w:ind w:right="-36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E29BA" w:rsidRPr="002524D0" w:rsidRDefault="00613099" w:rsidP="007B3030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E29BA" w:rsidRPr="002524D0" w:rsidRDefault="008E29BA" w:rsidP="007B3030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E29BA" w:rsidRPr="002524D0" w:rsidRDefault="00613099" w:rsidP="007B3030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9BA" w:rsidRPr="002524D0" w:rsidRDefault="008E29BA" w:rsidP="007B3030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E29BA" w:rsidRPr="002524D0" w:rsidRDefault="00613099" w:rsidP="007B3030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29BA" w:rsidRPr="002524D0" w:rsidRDefault="008E29BA" w:rsidP="007B3030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E29BA" w:rsidRPr="002524D0" w:rsidRDefault="00613099" w:rsidP="007B3030">
            <w:pPr>
              <w:pStyle w:val="BodyText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8E29BA" w:rsidRPr="00C8551D" w:rsidTr="007B3030">
        <w:trPr>
          <w:gridAfter w:val="1"/>
          <w:wAfter w:w="453" w:type="dxa"/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C8551D" w:rsidRDefault="008E29BA" w:rsidP="008E2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310"/>
              </w:tabs>
              <w:spacing w:line="240" w:lineRule="auto"/>
              <w:ind w:left="601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ค่าตอบแทนผู้บริหารสำคัญ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8E29BA" w:rsidP="008E2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8E29BA" w:rsidP="008E2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8E29BA" w:rsidP="008E2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8E29BA" w:rsidP="008E2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8E29BA" w:rsidP="008E2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C8551D" w:rsidRDefault="008E29BA" w:rsidP="008E2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C8551D" w:rsidRDefault="008E29BA" w:rsidP="008E29BA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E29BA" w:rsidRPr="00C8551D" w:rsidTr="00CF3167">
        <w:trPr>
          <w:gridAfter w:val="1"/>
          <w:wAfter w:w="453" w:type="dxa"/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C8551D" w:rsidRDefault="008E29BA" w:rsidP="008E29BA">
            <w:pPr>
              <w:tabs>
                <w:tab w:val="clear" w:pos="227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8E29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672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8E29B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 w:rsidR="008E29BA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8E29B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  <w:r w:rsidR="008E29B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C8551D" w:rsidRDefault="008E29B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  <w:r w:rsidR="008E29BA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033</w:t>
            </w:r>
          </w:p>
        </w:tc>
      </w:tr>
      <w:tr w:rsidR="008E29BA" w:rsidRPr="00C8551D" w:rsidTr="00CF3167">
        <w:trPr>
          <w:gridAfter w:val="1"/>
          <w:wAfter w:w="453" w:type="dxa"/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C8551D" w:rsidRDefault="008E29BA" w:rsidP="008E29BA">
            <w:pPr>
              <w:tabs>
                <w:tab w:val="clear" w:pos="227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E29B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8E29B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E29B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8E29B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E29B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C8551D" w:rsidRDefault="008E29B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29B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146</w:t>
            </w:r>
          </w:p>
        </w:tc>
      </w:tr>
      <w:tr w:rsidR="008E29BA" w:rsidRPr="00C8551D" w:rsidTr="00CF3167">
        <w:trPr>
          <w:gridAfter w:val="1"/>
          <w:wAfter w:w="453" w:type="dxa"/>
          <w:trHeight w:hRule="exact" w:val="432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C8551D" w:rsidRDefault="008E29BA" w:rsidP="008E29BA">
            <w:pPr>
              <w:tabs>
                <w:tab w:val="clear" w:pos="227"/>
                <w:tab w:val="left" w:pos="1310"/>
              </w:tabs>
              <w:spacing w:line="240" w:lineRule="auto"/>
              <w:ind w:left="601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E29B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8E29B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738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8E29B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E29B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8E29BA"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082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29BA" w:rsidRPr="00C8551D" w:rsidRDefault="008E29B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E29B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8E29B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470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29BA" w:rsidRPr="00C8551D" w:rsidRDefault="008E29B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E29B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decimal" w:pos="917"/>
              </w:tabs>
              <w:ind w:left="-108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8E29BA"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179</w:t>
            </w:r>
          </w:p>
        </w:tc>
      </w:tr>
    </w:tbl>
    <w:p w:rsidR="001B51A7" w:rsidRDefault="0012600E" w:rsidP="0027790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ลูกหนี้การค้า</w:t>
      </w:r>
      <w:r w:rsidR="004753AE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และลูกหนี้หมุนเวียนอื่น</w:t>
      </w:r>
      <w:r w:rsidR="00EC7F7C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E227D4">
        <w:rPr>
          <w:rFonts w:ascii="Angsana New" w:hAnsi="Angsana New"/>
          <w:b/>
          <w:bCs/>
          <w:sz w:val="28"/>
          <w:szCs w:val="28"/>
          <w:lang w:val="en-GB"/>
        </w:rPr>
        <w:t>-</w:t>
      </w:r>
      <w:r w:rsidR="00033513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</w:p>
    <w:p w:rsidR="007B3030" w:rsidRPr="007B3030" w:rsidRDefault="007B3030" w:rsidP="00277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rPr>
          <w:rFonts w:ascii="Angsana New" w:hAnsi="Angsana New"/>
          <w:sz w:val="28"/>
          <w:szCs w:val="28"/>
          <w:cs/>
          <w:lang w:val="en-GB"/>
        </w:rPr>
      </w:pPr>
      <w:r w:rsidRPr="007B3030">
        <w:rPr>
          <w:rFonts w:ascii="Angsana New" w:hAnsi="Angsana New" w:hint="cs"/>
          <w:sz w:val="28"/>
          <w:szCs w:val="28"/>
          <w:cs/>
          <w:lang w:val="en-GB"/>
        </w:rPr>
        <w:t>ประกอบด้วย</w:t>
      </w:r>
    </w:p>
    <w:tbl>
      <w:tblPr>
        <w:tblW w:w="9390" w:type="dxa"/>
        <w:tblInd w:w="108" w:type="dxa"/>
        <w:tblLook w:val="0000" w:firstRow="0" w:lastRow="0" w:firstColumn="0" w:lastColumn="0" w:noHBand="0" w:noVBand="0"/>
      </w:tblPr>
      <w:tblGrid>
        <w:gridCol w:w="4253"/>
        <w:gridCol w:w="1168"/>
        <w:gridCol w:w="283"/>
        <w:gridCol w:w="1701"/>
        <w:gridCol w:w="284"/>
        <w:gridCol w:w="1701"/>
      </w:tblGrid>
      <w:tr w:rsidR="006E53F1" w:rsidRPr="00C8551D" w:rsidTr="007B3030">
        <w:trPr>
          <w:trHeight w:hRule="exact" w:val="432"/>
        </w:trPr>
        <w:tc>
          <w:tcPr>
            <w:tcW w:w="4253" w:type="dxa"/>
            <w:shd w:val="clear" w:color="auto" w:fill="auto"/>
            <w:vAlign w:val="center"/>
          </w:tcPr>
          <w:p w:rsidR="006E53F1" w:rsidRPr="00C8551D" w:rsidRDefault="006E53F1" w:rsidP="00793C3C">
            <w:pPr>
              <w:tabs>
                <w:tab w:val="left" w:pos="71"/>
              </w:tabs>
              <w:spacing w:line="240" w:lineRule="auto"/>
              <w:ind w:left="71" w:right="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:rsidR="006E53F1" w:rsidRPr="00C8551D" w:rsidRDefault="006E53F1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E53F1" w:rsidRPr="00C8551D" w:rsidRDefault="006E53F1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6E53F1" w:rsidRPr="00C8551D" w:rsidRDefault="006E53F1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AC417E" w:rsidRPr="00C8551D" w:rsidTr="00D733E8">
        <w:trPr>
          <w:trHeight w:hRule="exact" w:val="432"/>
        </w:trPr>
        <w:tc>
          <w:tcPr>
            <w:tcW w:w="4253" w:type="dxa"/>
            <w:shd w:val="clear" w:color="auto" w:fill="auto"/>
            <w:vAlign w:val="center"/>
          </w:tcPr>
          <w:p w:rsidR="00AC417E" w:rsidRPr="00C8551D" w:rsidRDefault="00AC417E" w:rsidP="008733A9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:rsidR="00AC417E" w:rsidRPr="00C8551D" w:rsidRDefault="00AC417E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AC417E" w:rsidRPr="00C8551D" w:rsidRDefault="00AC417E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C417E" w:rsidRDefault="00AC417E" w:rsidP="00D733E8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C417E" w:rsidRPr="00C8551D" w:rsidRDefault="00AC417E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C417E" w:rsidRPr="00C8551D" w:rsidRDefault="00AC417E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6E53F1" w:rsidRPr="00C8551D" w:rsidTr="00D733E8">
        <w:trPr>
          <w:trHeight w:hRule="exact" w:val="432"/>
        </w:trPr>
        <w:tc>
          <w:tcPr>
            <w:tcW w:w="4253" w:type="dxa"/>
            <w:shd w:val="clear" w:color="auto" w:fill="auto"/>
            <w:vAlign w:val="center"/>
          </w:tcPr>
          <w:p w:rsidR="006E53F1" w:rsidRPr="00C8551D" w:rsidRDefault="006E53F1" w:rsidP="008733A9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:rsidR="006E53F1" w:rsidRPr="00C8551D" w:rsidRDefault="00A4096F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83" w:type="dxa"/>
          </w:tcPr>
          <w:p w:rsidR="006E53F1" w:rsidRPr="00C8551D" w:rsidRDefault="006E53F1" w:rsidP="00793C3C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6E53F1" w:rsidRPr="00C8551D" w:rsidRDefault="00613099" w:rsidP="00D733E8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30</w:t>
            </w:r>
            <w:r w:rsidR="00462E44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7713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A4096F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4" w:type="dxa"/>
          </w:tcPr>
          <w:p w:rsidR="006E53F1" w:rsidRPr="00C8551D" w:rsidRDefault="006E53F1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6E53F1" w:rsidRPr="00C8551D" w:rsidRDefault="00613099" w:rsidP="00793C3C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31</w:t>
            </w:r>
            <w:r w:rsidR="006E53F1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E53F1" w:rsidRPr="00C8551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A4096F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E53F1" w:rsidRPr="00C8551D" w:rsidTr="007B3030">
        <w:trPr>
          <w:trHeight w:hRule="exact" w:val="432"/>
        </w:trPr>
        <w:tc>
          <w:tcPr>
            <w:tcW w:w="4253" w:type="dxa"/>
            <w:shd w:val="clear" w:color="auto" w:fill="auto"/>
            <w:vAlign w:val="center"/>
          </w:tcPr>
          <w:p w:rsidR="006E53F1" w:rsidRPr="00C8551D" w:rsidRDefault="006E53F1" w:rsidP="007B3030">
            <w:pPr>
              <w:tabs>
                <w:tab w:val="clear" w:pos="227"/>
                <w:tab w:val="left" w:pos="318"/>
              </w:tabs>
              <w:spacing w:line="240" w:lineRule="auto"/>
              <w:ind w:left="314" w:right="3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68" w:type="dxa"/>
            <w:tcBorders>
              <w:top w:val="single" w:sz="4" w:space="0" w:color="auto"/>
            </w:tcBorders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3" w:type="dxa"/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bottom"/>
          </w:tcPr>
          <w:p w:rsidR="006E53F1" w:rsidRPr="00C8551D" w:rsidRDefault="006E53F1" w:rsidP="00793C3C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vAlign w:val="bottom"/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53F1" w:rsidRPr="00C8551D" w:rsidTr="00CF3167">
        <w:trPr>
          <w:trHeight w:hRule="exact" w:val="432"/>
        </w:trPr>
        <w:tc>
          <w:tcPr>
            <w:tcW w:w="4253" w:type="dxa"/>
            <w:shd w:val="clear" w:color="auto" w:fill="auto"/>
            <w:vAlign w:val="center"/>
          </w:tcPr>
          <w:p w:rsidR="006E53F1" w:rsidRPr="00C8551D" w:rsidRDefault="001D6884" w:rsidP="007B3030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="006E53F1" w:rsidRPr="00C8551D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68" w:type="dxa"/>
            <w:vAlign w:val="center"/>
          </w:tcPr>
          <w:p w:rsidR="006E53F1" w:rsidRPr="00C8551D" w:rsidRDefault="00613099" w:rsidP="00793C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E53F1" w:rsidRPr="00C8551D" w:rsidRDefault="00613099" w:rsidP="00CF316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84" w:type="dxa"/>
            <w:vAlign w:val="center"/>
          </w:tcPr>
          <w:p w:rsidR="006E53F1" w:rsidRPr="00C8551D" w:rsidRDefault="006E53F1" w:rsidP="00CF316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6E53F1" w:rsidRPr="00C8551D" w:rsidRDefault="00613099" w:rsidP="00CF316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174</w:t>
            </w:r>
          </w:p>
        </w:tc>
      </w:tr>
      <w:tr w:rsidR="006E53F1" w:rsidRPr="00C8551D" w:rsidTr="00CF3167">
        <w:trPr>
          <w:trHeight w:hRule="exact" w:val="432"/>
        </w:trPr>
        <w:tc>
          <w:tcPr>
            <w:tcW w:w="4253" w:type="dxa"/>
            <w:shd w:val="clear" w:color="auto" w:fill="auto"/>
            <w:vAlign w:val="center"/>
          </w:tcPr>
          <w:p w:rsidR="006E53F1" w:rsidRPr="00C8551D" w:rsidRDefault="001D6884" w:rsidP="007B3030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68" w:type="dxa"/>
          </w:tcPr>
          <w:p w:rsidR="006E53F1" w:rsidRPr="00C8551D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53F1" w:rsidRPr="00C8551D" w:rsidRDefault="00613099" w:rsidP="00CF316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112</w:t>
            </w:r>
            <w:r w:rsidR="00452DF6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284" w:type="dxa"/>
            <w:vAlign w:val="center"/>
          </w:tcPr>
          <w:p w:rsidR="006E53F1" w:rsidRPr="00C8551D" w:rsidRDefault="006E53F1" w:rsidP="00CF316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E53F1" w:rsidRPr="00C8551D" w:rsidRDefault="00613099" w:rsidP="00CF316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149</w:t>
            </w:r>
            <w:r w:rsidR="00854011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016</w:t>
            </w:r>
          </w:p>
        </w:tc>
      </w:tr>
      <w:tr w:rsidR="006E53F1" w:rsidRPr="00C8551D" w:rsidTr="00CF3167">
        <w:trPr>
          <w:trHeight w:hRule="exact" w:val="432"/>
        </w:trPr>
        <w:tc>
          <w:tcPr>
            <w:tcW w:w="4253" w:type="dxa"/>
            <w:shd w:val="clear" w:color="auto" w:fill="auto"/>
            <w:vAlign w:val="center"/>
          </w:tcPr>
          <w:p w:rsidR="006E53F1" w:rsidRPr="00C8551D" w:rsidRDefault="006E53F1" w:rsidP="007B3030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68" w:type="dxa"/>
          </w:tcPr>
          <w:p w:rsidR="006E53F1" w:rsidRPr="00C8551D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53F1" w:rsidRPr="00C8551D" w:rsidRDefault="00613099" w:rsidP="00CF316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112</w:t>
            </w:r>
            <w:r w:rsidR="00452DF6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284" w:type="dxa"/>
            <w:vAlign w:val="center"/>
          </w:tcPr>
          <w:p w:rsidR="006E53F1" w:rsidRPr="00C8551D" w:rsidRDefault="006E53F1" w:rsidP="00CF316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E53F1" w:rsidRPr="00C8551D" w:rsidRDefault="00613099" w:rsidP="00CF316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149</w:t>
            </w:r>
            <w:r w:rsidR="00854011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190</w:t>
            </w:r>
          </w:p>
        </w:tc>
      </w:tr>
      <w:tr w:rsidR="006E53F1" w:rsidRPr="00C8551D" w:rsidTr="00CF3167">
        <w:trPr>
          <w:trHeight w:hRule="exact" w:val="432"/>
        </w:trPr>
        <w:tc>
          <w:tcPr>
            <w:tcW w:w="4253" w:type="dxa"/>
            <w:shd w:val="clear" w:color="auto" w:fill="auto"/>
            <w:vAlign w:val="center"/>
          </w:tcPr>
          <w:p w:rsidR="006E53F1" w:rsidRPr="00C8551D" w:rsidRDefault="006E53F1" w:rsidP="007B3030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168" w:type="dxa"/>
          </w:tcPr>
          <w:p w:rsidR="006E53F1" w:rsidRPr="00C8551D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53F1" w:rsidRPr="00C8551D" w:rsidRDefault="00452DF6" w:rsidP="00CF316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127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vAlign w:val="center"/>
          </w:tcPr>
          <w:p w:rsidR="006E53F1" w:rsidRPr="00C8551D" w:rsidRDefault="006E53F1" w:rsidP="00CF316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E53F1" w:rsidRPr="00C8551D" w:rsidRDefault="00854011" w:rsidP="00CF316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5</w:t>
            </w:r>
            <w:r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021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E53F1" w:rsidRPr="00C8551D" w:rsidTr="00CF3167">
        <w:trPr>
          <w:trHeight w:hRule="exact" w:val="432"/>
        </w:trPr>
        <w:tc>
          <w:tcPr>
            <w:tcW w:w="4253" w:type="dxa"/>
            <w:shd w:val="clear" w:color="auto" w:fill="auto"/>
            <w:vAlign w:val="center"/>
          </w:tcPr>
          <w:p w:rsidR="006E53F1" w:rsidRPr="00C8551D" w:rsidRDefault="00001476" w:rsidP="007B3030">
            <w:pPr>
              <w:tabs>
                <w:tab w:val="clear" w:pos="227"/>
                <w:tab w:val="clear" w:pos="454"/>
                <w:tab w:val="left" w:pos="318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6E53F1" w:rsidRPr="00C8551D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168" w:type="dxa"/>
          </w:tcPr>
          <w:p w:rsidR="006E53F1" w:rsidRPr="00C8551D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53F1" w:rsidRPr="00C8551D" w:rsidRDefault="00613099" w:rsidP="00CF3167">
            <w:pPr>
              <w:tabs>
                <w:tab w:val="decimal" w:pos="972"/>
              </w:tabs>
              <w:spacing w:line="240" w:lineRule="auto"/>
              <w:ind w:left="-5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107</w:t>
            </w:r>
            <w:r w:rsidR="00452DF6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284" w:type="dxa"/>
            <w:vAlign w:val="center"/>
          </w:tcPr>
          <w:p w:rsidR="006E53F1" w:rsidRPr="00C8551D" w:rsidRDefault="006E53F1" w:rsidP="00CF316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3F1" w:rsidRPr="00C8551D" w:rsidRDefault="00613099" w:rsidP="00CF316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144</w:t>
            </w:r>
            <w:r w:rsidR="00854011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169</w:t>
            </w:r>
          </w:p>
        </w:tc>
      </w:tr>
      <w:tr w:rsidR="006E53F1" w:rsidRPr="00C8551D" w:rsidTr="00CF3167">
        <w:trPr>
          <w:trHeight w:hRule="exact" w:val="432"/>
        </w:trPr>
        <w:tc>
          <w:tcPr>
            <w:tcW w:w="4253" w:type="dxa"/>
            <w:shd w:val="clear" w:color="auto" w:fill="auto"/>
            <w:vAlign w:val="center"/>
          </w:tcPr>
          <w:p w:rsidR="006E53F1" w:rsidRPr="00C8551D" w:rsidRDefault="006E53F1" w:rsidP="007B3030">
            <w:pPr>
              <w:tabs>
                <w:tab w:val="clear" w:pos="227"/>
                <w:tab w:val="left" w:pos="318"/>
              </w:tabs>
              <w:spacing w:line="240" w:lineRule="auto"/>
              <w:ind w:left="314" w:right="32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68" w:type="dxa"/>
          </w:tcPr>
          <w:p w:rsidR="006E53F1" w:rsidRPr="00C8551D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53F1" w:rsidRPr="00C8551D" w:rsidRDefault="006E53F1" w:rsidP="00CF316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:rsidR="006E53F1" w:rsidRPr="00C8551D" w:rsidRDefault="006E53F1" w:rsidP="00CF316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E53F1" w:rsidRPr="00C8551D" w:rsidRDefault="006E53F1" w:rsidP="00CF316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53F1" w:rsidRPr="00C8551D" w:rsidTr="00CF3167">
        <w:trPr>
          <w:trHeight w:hRule="exact" w:val="432"/>
        </w:trPr>
        <w:tc>
          <w:tcPr>
            <w:tcW w:w="4253" w:type="dxa"/>
            <w:shd w:val="clear" w:color="auto" w:fill="auto"/>
            <w:vAlign w:val="center"/>
          </w:tcPr>
          <w:p w:rsidR="006E53F1" w:rsidRPr="00C8551D" w:rsidRDefault="006E53F1" w:rsidP="007B3030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168" w:type="dxa"/>
          </w:tcPr>
          <w:p w:rsidR="006E53F1" w:rsidRPr="00C8551D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E53F1" w:rsidRPr="00C8551D" w:rsidRDefault="00613099" w:rsidP="00CF316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452DF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440</w:t>
            </w:r>
          </w:p>
        </w:tc>
        <w:tc>
          <w:tcPr>
            <w:tcW w:w="284" w:type="dxa"/>
            <w:vAlign w:val="center"/>
          </w:tcPr>
          <w:p w:rsidR="006E53F1" w:rsidRPr="00C8551D" w:rsidRDefault="006E53F1" w:rsidP="00CF316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6E53F1" w:rsidRPr="00C8551D" w:rsidRDefault="00613099" w:rsidP="00CF316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681</w:t>
            </w:r>
          </w:p>
        </w:tc>
      </w:tr>
      <w:tr w:rsidR="006E53F1" w:rsidRPr="00C8551D" w:rsidTr="00CF3167">
        <w:trPr>
          <w:trHeight w:hRule="exact" w:val="432"/>
        </w:trPr>
        <w:tc>
          <w:tcPr>
            <w:tcW w:w="4253" w:type="dxa"/>
            <w:shd w:val="clear" w:color="auto" w:fill="auto"/>
            <w:vAlign w:val="center"/>
          </w:tcPr>
          <w:p w:rsidR="006E53F1" w:rsidRPr="00C8551D" w:rsidRDefault="006E53F1" w:rsidP="007B3030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68" w:type="dxa"/>
          </w:tcPr>
          <w:p w:rsidR="006E53F1" w:rsidRPr="00C8551D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E53F1" w:rsidRPr="00C8551D" w:rsidRDefault="00613099" w:rsidP="00CF316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452DF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031</w:t>
            </w:r>
          </w:p>
        </w:tc>
        <w:tc>
          <w:tcPr>
            <w:tcW w:w="284" w:type="dxa"/>
            <w:vAlign w:val="center"/>
          </w:tcPr>
          <w:p w:rsidR="006E53F1" w:rsidRPr="00C8551D" w:rsidRDefault="006E53F1" w:rsidP="00CF316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6E53F1" w:rsidRPr="00C8551D" w:rsidRDefault="00613099" w:rsidP="00CF316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9</w:t>
            </w:r>
            <w:r w:rsidR="00854011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687</w:t>
            </w:r>
          </w:p>
        </w:tc>
      </w:tr>
      <w:tr w:rsidR="004B3472" w:rsidRPr="00C8551D" w:rsidTr="00CF3167">
        <w:trPr>
          <w:trHeight w:hRule="exact" w:val="432"/>
        </w:trPr>
        <w:tc>
          <w:tcPr>
            <w:tcW w:w="4253" w:type="dxa"/>
            <w:shd w:val="clear" w:color="auto" w:fill="auto"/>
            <w:vAlign w:val="center"/>
          </w:tcPr>
          <w:p w:rsidR="004B3472" w:rsidRPr="00C8551D" w:rsidRDefault="004B3472" w:rsidP="007B3030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68" w:type="dxa"/>
          </w:tcPr>
          <w:p w:rsidR="004B3472" w:rsidRPr="00C8551D" w:rsidRDefault="004B3472" w:rsidP="00793C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4B3472" w:rsidRPr="00C8551D" w:rsidRDefault="004B3472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B3472" w:rsidRPr="00C8551D" w:rsidRDefault="00613099" w:rsidP="00CF316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227</w:t>
            </w:r>
          </w:p>
        </w:tc>
        <w:tc>
          <w:tcPr>
            <w:tcW w:w="284" w:type="dxa"/>
            <w:vAlign w:val="center"/>
          </w:tcPr>
          <w:p w:rsidR="004B3472" w:rsidRPr="00C8551D" w:rsidRDefault="004B3472" w:rsidP="00CF316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4B3472" w:rsidRPr="00C8551D" w:rsidRDefault="00613099" w:rsidP="00CF316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206</w:t>
            </w:r>
          </w:p>
        </w:tc>
      </w:tr>
      <w:tr w:rsidR="006E53F1" w:rsidRPr="00C8551D" w:rsidTr="00CF3167">
        <w:trPr>
          <w:trHeight w:hRule="exact" w:val="432"/>
        </w:trPr>
        <w:tc>
          <w:tcPr>
            <w:tcW w:w="4253" w:type="dxa"/>
            <w:shd w:val="clear" w:color="auto" w:fill="auto"/>
            <w:vAlign w:val="center"/>
          </w:tcPr>
          <w:p w:rsidR="006E53F1" w:rsidRPr="00C8551D" w:rsidRDefault="006E53F1" w:rsidP="007B3030">
            <w:pPr>
              <w:tabs>
                <w:tab w:val="clear" w:pos="227"/>
                <w:tab w:val="clear" w:pos="454"/>
                <w:tab w:val="left" w:pos="601"/>
              </w:tabs>
              <w:spacing w:line="240" w:lineRule="auto"/>
              <w:ind w:left="601" w:right="32" w:hanging="1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68" w:type="dxa"/>
          </w:tcPr>
          <w:p w:rsidR="006E53F1" w:rsidRPr="00C8551D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E53F1" w:rsidRPr="00C8551D" w:rsidRDefault="00613099" w:rsidP="00CF316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452DF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603</w:t>
            </w:r>
          </w:p>
        </w:tc>
        <w:tc>
          <w:tcPr>
            <w:tcW w:w="284" w:type="dxa"/>
            <w:vAlign w:val="center"/>
          </w:tcPr>
          <w:p w:rsidR="006E53F1" w:rsidRPr="00C8551D" w:rsidRDefault="006E53F1" w:rsidP="00CF316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E53F1" w:rsidRPr="00C8551D" w:rsidRDefault="00613099" w:rsidP="00CF316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</w:t>
            </w:r>
            <w:r w:rsidR="00854011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306</w:t>
            </w:r>
          </w:p>
        </w:tc>
      </w:tr>
      <w:tr w:rsidR="006E53F1" w:rsidRPr="00C8551D" w:rsidTr="00CF3167">
        <w:trPr>
          <w:trHeight w:hRule="exact" w:val="432"/>
        </w:trPr>
        <w:tc>
          <w:tcPr>
            <w:tcW w:w="4253" w:type="dxa"/>
            <w:shd w:val="clear" w:color="auto" w:fill="auto"/>
            <w:vAlign w:val="center"/>
          </w:tcPr>
          <w:p w:rsidR="006E53F1" w:rsidRPr="00C8551D" w:rsidRDefault="00001476" w:rsidP="007B3030">
            <w:pPr>
              <w:tabs>
                <w:tab w:val="clear" w:pos="227"/>
                <w:tab w:val="left" w:pos="601"/>
              </w:tabs>
              <w:spacing w:line="240" w:lineRule="auto"/>
              <w:ind w:left="460" w:right="3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6E53F1" w:rsidRPr="00C8551D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68" w:type="dxa"/>
          </w:tcPr>
          <w:p w:rsidR="006E53F1" w:rsidRPr="00C8551D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53F1" w:rsidRPr="00C8551D" w:rsidRDefault="00613099" w:rsidP="00CF316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14</w:t>
            </w:r>
            <w:r w:rsidR="00452DF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301</w:t>
            </w:r>
          </w:p>
        </w:tc>
        <w:tc>
          <w:tcPr>
            <w:tcW w:w="284" w:type="dxa"/>
            <w:vAlign w:val="center"/>
          </w:tcPr>
          <w:p w:rsidR="006E53F1" w:rsidRPr="00C8551D" w:rsidRDefault="006E53F1" w:rsidP="00CF316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3F1" w:rsidRPr="00C8551D" w:rsidRDefault="00613099" w:rsidP="00CF316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11</w:t>
            </w:r>
            <w:r w:rsidR="00854011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880</w:t>
            </w:r>
          </w:p>
        </w:tc>
      </w:tr>
      <w:tr w:rsidR="006E53F1" w:rsidRPr="00C8551D" w:rsidTr="00CF3167">
        <w:trPr>
          <w:trHeight w:hRule="exact" w:val="432"/>
        </w:trPr>
        <w:tc>
          <w:tcPr>
            <w:tcW w:w="4253" w:type="dxa"/>
            <w:shd w:val="clear" w:color="auto" w:fill="auto"/>
            <w:vAlign w:val="bottom"/>
          </w:tcPr>
          <w:p w:rsidR="006E53F1" w:rsidRPr="00C8551D" w:rsidRDefault="006E53F1" w:rsidP="007B3030">
            <w:pPr>
              <w:tabs>
                <w:tab w:val="clear" w:pos="227"/>
                <w:tab w:val="left" w:pos="318"/>
              </w:tabs>
              <w:spacing w:line="240" w:lineRule="auto"/>
              <w:ind w:left="318" w:right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="001F45A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</w:t>
            </w:r>
            <w:r w:rsidR="0041265F"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68" w:type="dxa"/>
          </w:tcPr>
          <w:p w:rsidR="006E53F1" w:rsidRPr="00C8551D" w:rsidRDefault="006E53F1" w:rsidP="00793C3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6E53F1" w:rsidRPr="00C8551D" w:rsidRDefault="006E53F1" w:rsidP="00793C3C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E53F1" w:rsidRPr="00C8551D" w:rsidRDefault="00613099" w:rsidP="00CF3167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121</w:t>
            </w:r>
            <w:r w:rsidR="00452DF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548</w:t>
            </w:r>
          </w:p>
        </w:tc>
        <w:tc>
          <w:tcPr>
            <w:tcW w:w="284" w:type="dxa"/>
            <w:vAlign w:val="center"/>
          </w:tcPr>
          <w:p w:rsidR="006E53F1" w:rsidRPr="00C8551D" w:rsidRDefault="006E53F1" w:rsidP="00CF3167">
            <w:pPr>
              <w:spacing w:line="240" w:lineRule="auto"/>
              <w:ind w:left="-54" w:right="3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E53F1" w:rsidRPr="00C8551D" w:rsidRDefault="00613099" w:rsidP="00CF3167">
            <w:pPr>
              <w:tabs>
                <w:tab w:val="decimal" w:pos="972"/>
              </w:tabs>
              <w:spacing w:line="240" w:lineRule="auto"/>
              <w:ind w:left="-54" w:right="3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156</w:t>
            </w:r>
            <w:r w:rsidR="00854011" w:rsidRPr="00C855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049</w:t>
            </w:r>
          </w:p>
        </w:tc>
      </w:tr>
    </w:tbl>
    <w:p w:rsidR="00A4096F" w:rsidRPr="00C8551D" w:rsidRDefault="00A4096F" w:rsidP="00A40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pacing w:val="-2"/>
          <w:sz w:val="28"/>
          <w:szCs w:val="28"/>
          <w:cs/>
        </w:rPr>
      </w:pPr>
    </w:p>
    <w:p w:rsidR="00A4096F" w:rsidRPr="00C8551D" w:rsidRDefault="00A4096F" w:rsidP="00A4096F">
      <w:pPr>
        <w:rPr>
          <w:rFonts w:ascii="Angsana New" w:hAnsi="Angsana New"/>
          <w:sz w:val="28"/>
          <w:szCs w:val="28"/>
          <w:cs/>
        </w:rPr>
      </w:pPr>
      <w:r w:rsidRPr="00C8551D">
        <w:rPr>
          <w:rFonts w:ascii="Angsana New" w:hAnsi="Angsana New"/>
          <w:sz w:val="28"/>
          <w:szCs w:val="28"/>
          <w:cs/>
        </w:rPr>
        <w:br w:type="page"/>
      </w:r>
    </w:p>
    <w:p w:rsidR="00D127B9" w:rsidRPr="00C8551D" w:rsidRDefault="00D127B9" w:rsidP="007B3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84"/>
        <w:rPr>
          <w:rFonts w:ascii="Angsana New" w:hAnsi="Angsana New"/>
          <w:sz w:val="28"/>
          <w:szCs w:val="28"/>
          <w:cs/>
        </w:rPr>
      </w:pPr>
      <w:r w:rsidRPr="00C8551D">
        <w:rPr>
          <w:rFonts w:ascii="Angsana New" w:hAnsi="Angsana New"/>
          <w:sz w:val="28"/>
          <w:szCs w:val="28"/>
          <w:cs/>
        </w:rPr>
        <w:lastRenderedPageBreak/>
        <w:t>ลูกหนี้การค้า</w:t>
      </w:r>
      <w:r w:rsidR="006C7998" w:rsidRPr="00C8551D">
        <w:rPr>
          <w:rFonts w:ascii="Angsana New" w:hAnsi="Angsana New"/>
          <w:sz w:val="28"/>
          <w:szCs w:val="28"/>
          <w:cs/>
        </w:rPr>
        <w:t>และลูกหนี้ที่เกี่ยวข้องกัน</w:t>
      </w:r>
      <w:r w:rsidRPr="00C8551D">
        <w:rPr>
          <w:rFonts w:ascii="Angsana New" w:hAnsi="Angsana New"/>
          <w:sz w:val="28"/>
          <w:szCs w:val="28"/>
          <w:cs/>
        </w:rPr>
        <w:t xml:space="preserve">แยกตามอายุหนี้ที่ค้างชำระได้ดังนี้ 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283"/>
        <w:gridCol w:w="1701"/>
        <w:gridCol w:w="284"/>
        <w:gridCol w:w="1701"/>
      </w:tblGrid>
      <w:tr w:rsidR="00417130" w:rsidRPr="00C8551D" w:rsidTr="001F45A4">
        <w:trPr>
          <w:trHeight w:hRule="exact" w:val="432"/>
        </w:trPr>
        <w:tc>
          <w:tcPr>
            <w:tcW w:w="3969" w:type="dxa"/>
          </w:tcPr>
          <w:p w:rsidR="00417130" w:rsidRPr="00C8551D" w:rsidRDefault="00417130" w:rsidP="00793C3C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276" w:type="dxa"/>
          </w:tcPr>
          <w:p w:rsidR="00417130" w:rsidRPr="00C8551D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417130" w:rsidRPr="00C8551D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 w:right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</w:tcPr>
          <w:p w:rsidR="00417130" w:rsidRPr="00C8551D" w:rsidRDefault="00417130" w:rsidP="00793C3C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930C4E" w:rsidRPr="00C8551D" w:rsidTr="008E23EA">
        <w:trPr>
          <w:trHeight w:hRule="exact" w:val="432"/>
        </w:trPr>
        <w:tc>
          <w:tcPr>
            <w:tcW w:w="3969" w:type="dxa"/>
            <w:shd w:val="clear" w:color="auto" w:fill="auto"/>
            <w:vAlign w:val="center"/>
          </w:tcPr>
          <w:p w:rsidR="00930C4E" w:rsidRPr="00C8551D" w:rsidRDefault="00930C4E" w:rsidP="008E23EA">
            <w:pPr>
              <w:tabs>
                <w:tab w:val="left" w:pos="71"/>
              </w:tabs>
              <w:spacing w:line="240" w:lineRule="auto"/>
              <w:ind w:left="71" w:right="32" w:hanging="2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930C4E" w:rsidRPr="00C8551D" w:rsidRDefault="00930C4E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930C4E" w:rsidRPr="00C8551D" w:rsidRDefault="00930C4E" w:rsidP="008E23EA">
            <w:pPr>
              <w:spacing w:line="240" w:lineRule="auto"/>
              <w:ind w:left="-7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30C4E" w:rsidRDefault="00930C4E" w:rsidP="008E23EA">
            <w:pPr>
              <w:tabs>
                <w:tab w:val="clear" w:pos="227"/>
                <w:tab w:val="left" w:pos="0"/>
              </w:tabs>
              <w:spacing w:line="240" w:lineRule="auto"/>
              <w:ind w:left="-74" w:right="32" w:firstLine="7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930C4E" w:rsidRPr="00C8551D" w:rsidRDefault="00930C4E" w:rsidP="008E23EA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930C4E" w:rsidRPr="00C8551D" w:rsidRDefault="00930C4E" w:rsidP="008E23EA">
            <w:pPr>
              <w:spacing w:line="240" w:lineRule="auto"/>
              <w:ind w:left="-54" w:right="3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BD4934" w:rsidRPr="00C8551D" w:rsidTr="001F45A4">
        <w:trPr>
          <w:trHeight w:hRule="exact" w:val="432"/>
        </w:trPr>
        <w:tc>
          <w:tcPr>
            <w:tcW w:w="3969" w:type="dxa"/>
          </w:tcPr>
          <w:p w:rsidR="00BD4934" w:rsidRPr="00C8551D" w:rsidRDefault="00BD4934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BD4934" w:rsidRPr="00C8551D" w:rsidRDefault="00A4096F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83" w:type="dxa"/>
          </w:tcPr>
          <w:p w:rsidR="00BD4934" w:rsidRPr="00C8551D" w:rsidRDefault="00BD4934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:rsidR="009B0C94" w:rsidRPr="00C8551D" w:rsidRDefault="00613099" w:rsidP="00A4096F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30</w:t>
            </w:r>
            <w:r w:rsidR="00A4096F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4096F" w:rsidRPr="00C8551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4" w:type="dxa"/>
          </w:tcPr>
          <w:p w:rsidR="00BD4934" w:rsidRPr="00C8551D" w:rsidRDefault="00BD4934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:rsidR="00BD4934" w:rsidRPr="00C8551D" w:rsidRDefault="00613099" w:rsidP="00A409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202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31</w:t>
            </w:r>
            <w:r w:rsidR="00BD4934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D4934" w:rsidRPr="00C8551D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A4096F" w:rsidRPr="00C8551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417130" w:rsidRPr="00C8551D" w:rsidTr="001F45A4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130" w:rsidRPr="00C8551D" w:rsidRDefault="001D6884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</w:t>
            </w:r>
            <w:r w:rsidR="00417130"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7130" w:rsidRPr="00C8551D" w:rsidRDefault="00417130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17130" w:rsidRPr="00C8551D" w:rsidRDefault="00417130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17130" w:rsidRPr="00C8551D" w:rsidRDefault="00417130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7130" w:rsidRPr="00C8551D" w:rsidRDefault="00417130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17130" w:rsidRPr="00C8551D" w:rsidRDefault="00417130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AB755A" w:rsidRPr="00C8551D" w:rsidTr="00CF3167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5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55A" w:rsidRPr="00C8551D" w:rsidRDefault="00AB755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5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174</w:t>
            </w:r>
          </w:p>
        </w:tc>
      </w:tr>
      <w:tr w:rsidR="00AB755A" w:rsidRPr="00C8551D" w:rsidTr="00CF3167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เกินกำหนดชำระไม่เกิน 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3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55A" w:rsidRPr="00C8551D" w:rsidRDefault="00CF2CE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B755A" w:rsidRPr="00C8551D" w:rsidRDefault="00AB755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B755A" w:rsidRPr="00C8551D" w:rsidRDefault="00C01B32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AB755A" w:rsidRPr="00C8551D" w:rsidTr="00CF3167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B75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AB755A" w:rsidRPr="00C8551D" w:rsidRDefault="00AB755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B75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174</w:t>
            </w:r>
          </w:p>
        </w:tc>
      </w:tr>
      <w:tr w:rsidR="00262366" w:rsidRPr="00C8551D" w:rsidTr="00CF3167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366" w:rsidRPr="00C8551D" w:rsidRDefault="00262366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62366" w:rsidRPr="00C8551D" w:rsidRDefault="00262366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2366" w:rsidRPr="00C8551D" w:rsidRDefault="00262366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262366" w:rsidRPr="00C8551D" w:rsidRDefault="00262366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262366" w:rsidRPr="00C8551D" w:rsidRDefault="00262366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262366" w:rsidRPr="00C8551D" w:rsidRDefault="00262366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262366" w:rsidRPr="00C8551D" w:rsidTr="00CF3167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62366" w:rsidRPr="00C8551D" w:rsidRDefault="00262366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262366" w:rsidRPr="00C8551D" w:rsidRDefault="00262366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62366" w:rsidRPr="00C8551D" w:rsidRDefault="00262366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62366" w:rsidRPr="00C8551D" w:rsidRDefault="00262366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262366" w:rsidRPr="00C8551D" w:rsidRDefault="00262366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:rsidR="00262366" w:rsidRPr="00C8551D" w:rsidRDefault="00262366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B755A" w:rsidRPr="00C8551D" w:rsidTr="00CF3167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75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89</w:t>
            </w:r>
            <w:r w:rsidR="00B5354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808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AB755A" w:rsidRPr="00C8551D" w:rsidRDefault="00AB755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75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120</w:t>
            </w:r>
            <w:r w:rsidR="00C01B32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587</w:t>
            </w:r>
          </w:p>
        </w:tc>
      </w:tr>
      <w:tr w:rsidR="00AB755A" w:rsidRPr="00C8551D" w:rsidTr="00CF3167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755A" w:rsidRPr="00C8551D" w:rsidRDefault="00AB75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AB755A" w:rsidRPr="00C8551D" w:rsidRDefault="00AB755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755A" w:rsidRPr="00C8551D" w:rsidRDefault="00AB75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B755A" w:rsidRPr="00C8551D" w:rsidTr="00CF3167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="000549BC">
              <w:rPr>
                <w:rFonts w:ascii="Angsana New" w:hAnsi="Angsana New"/>
                <w:sz w:val="28"/>
                <w:szCs w:val="28"/>
              </w:rPr>
              <w:t>3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75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</w:t>
            </w:r>
            <w:r w:rsidR="00B5354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927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AB755A" w:rsidRPr="00C8551D" w:rsidRDefault="00AB755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75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</w:t>
            </w:r>
            <w:r w:rsidR="00C01B32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347</w:t>
            </w:r>
          </w:p>
        </w:tc>
      </w:tr>
      <w:tr w:rsidR="00AB755A" w:rsidRPr="00C8551D" w:rsidTr="00CF3167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3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6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75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B5354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312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AB755A" w:rsidRPr="00C8551D" w:rsidRDefault="00AB755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75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C01B32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061</w:t>
            </w:r>
          </w:p>
        </w:tc>
      </w:tr>
      <w:tr w:rsidR="00AB755A" w:rsidRPr="00C8551D" w:rsidTr="00CF3167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6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12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75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B5354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076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AB755A" w:rsidRPr="00C8551D" w:rsidRDefault="00AB755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75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916</w:t>
            </w:r>
          </w:p>
        </w:tc>
      </w:tr>
      <w:tr w:rsidR="00AB755A" w:rsidRPr="00C8551D" w:rsidTr="00CF3167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12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75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 w:rsidR="00B5354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051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AB755A" w:rsidRPr="00C8551D" w:rsidRDefault="00AB755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75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 w:rsidR="00C01B32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105</w:t>
            </w:r>
          </w:p>
        </w:tc>
      </w:tr>
      <w:tr w:rsidR="00AB755A" w:rsidRPr="00C8551D" w:rsidTr="00CF3167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C8551D" w:rsidRDefault="00785C0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B75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112</w:t>
            </w:r>
            <w:r w:rsidR="00B5354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174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AB755A" w:rsidRPr="00C8551D" w:rsidRDefault="00AB755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AB75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149</w:t>
            </w:r>
            <w:r w:rsidR="00C01B32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016</w:t>
            </w:r>
          </w:p>
        </w:tc>
      </w:tr>
      <w:tr w:rsidR="00AB755A" w:rsidRPr="00C8551D" w:rsidTr="00CF3167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sz w:val="28"/>
                <w:szCs w:val="28"/>
                <w:u w:val="single"/>
                <w:cs/>
              </w:rPr>
              <w:t>หัก</w:t>
            </w:r>
            <w:r w:rsidRPr="00C8551D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755A" w:rsidRPr="00C8551D" w:rsidRDefault="00B5354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127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AB755A" w:rsidRPr="00C8551D" w:rsidRDefault="00AB755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B755A" w:rsidRPr="00C8551D" w:rsidRDefault="00C01B32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021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B755A" w:rsidRPr="00C8551D" w:rsidTr="00CF3167">
        <w:trPr>
          <w:trHeight w:hRule="exact" w:val="43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755A" w:rsidRPr="00C8551D" w:rsidRDefault="00AB755A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8C7DC1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107</w:t>
            </w:r>
            <w:r w:rsidR="00B5354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047</w:t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:rsidR="00AB755A" w:rsidRPr="00C8551D" w:rsidRDefault="00AB755A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B75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143</w:t>
            </w:r>
            <w:r w:rsidR="00C01B32"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995</w:t>
            </w:r>
          </w:p>
        </w:tc>
      </w:tr>
    </w:tbl>
    <w:p w:rsidR="00277882" w:rsidRPr="00C8551D" w:rsidRDefault="006C7998" w:rsidP="007B3030">
      <w:pPr>
        <w:pStyle w:val="a4"/>
        <w:widowControl/>
        <w:spacing w:before="240" w:after="120"/>
        <w:ind w:left="284" w:right="0"/>
        <w:jc w:val="thaiDistribute"/>
        <w:rPr>
          <w:rFonts w:ascii="Angsana New" w:hAnsi="Angsana New" w:cs="Angsana New"/>
          <w:cs/>
        </w:rPr>
      </w:pPr>
      <w:r w:rsidRPr="00C8551D">
        <w:rPr>
          <w:rFonts w:ascii="Angsana New" w:hAnsi="Angsana New" w:cs="Angsana New"/>
          <w:cs/>
        </w:rPr>
        <w:t>รายการเปลี่ยนแปลงของบัญชี</w:t>
      </w:r>
      <w:r w:rsidR="001D6884" w:rsidRPr="00C8551D">
        <w:rPr>
          <w:rFonts w:ascii="Angsana New" w:hAnsi="Angsana New" w:cs="Angsana New"/>
          <w:cs/>
        </w:rPr>
        <w:t>ค่าเผื่อหนี้สงสัยจะสูญ</w:t>
      </w:r>
      <w:r w:rsidRPr="00C8551D">
        <w:rPr>
          <w:rFonts w:ascii="Angsana New" w:hAnsi="Angsana New" w:cs="Angsana New"/>
          <w:cs/>
        </w:rPr>
        <w:t xml:space="preserve">ของลูกหนี้การค้า </w:t>
      </w:r>
      <w:r w:rsidR="008D7489" w:rsidRPr="00C8551D">
        <w:rPr>
          <w:rFonts w:ascii="Angsana New" w:hAnsi="Angsana New" w:cs="Angsana New"/>
          <w:cs/>
        </w:rPr>
        <w:t xml:space="preserve">ณ </w:t>
      </w:r>
      <w:r w:rsidRPr="00C8551D">
        <w:rPr>
          <w:rFonts w:ascii="Angsana New" w:hAnsi="Angsana New" w:cs="Angsana New"/>
          <w:cs/>
        </w:rPr>
        <w:t xml:space="preserve">วันที่ </w:t>
      </w:r>
      <w:r w:rsidR="000549BC">
        <w:rPr>
          <w:rFonts w:ascii="Angsana New" w:hAnsi="Angsana New" w:cs="Angsana New"/>
        </w:rPr>
        <w:t>30</w:t>
      </w:r>
      <w:r w:rsidR="00A4096F" w:rsidRPr="00C8551D">
        <w:rPr>
          <w:rFonts w:ascii="Angsana New" w:hAnsi="Angsana New" w:cs="Angsana New"/>
        </w:rPr>
        <w:t xml:space="preserve"> </w:t>
      </w:r>
      <w:r w:rsidR="00A4096F" w:rsidRPr="00C8551D">
        <w:rPr>
          <w:rFonts w:ascii="Angsana New" w:hAnsi="Angsana New" w:cs="Angsana New"/>
          <w:cs/>
        </w:rPr>
        <w:t xml:space="preserve">มิถุนายน </w:t>
      </w:r>
      <w:r w:rsidR="000549BC">
        <w:rPr>
          <w:rFonts w:ascii="Angsana New" w:hAnsi="Angsana New" w:cs="Angsana New"/>
        </w:rPr>
        <w:t>2561</w:t>
      </w:r>
      <w:r w:rsidRPr="00C8551D">
        <w:rPr>
          <w:rFonts w:ascii="Angsana New" w:hAnsi="Angsana New" w:cs="Angsana New"/>
          <w:cs/>
        </w:rPr>
        <w:t xml:space="preserve"> สรุปได้ดังนี้ </w:t>
      </w:r>
    </w:p>
    <w:tbl>
      <w:tblPr>
        <w:tblW w:w="9214" w:type="dxa"/>
        <w:tblInd w:w="28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283"/>
        <w:gridCol w:w="1985"/>
        <w:gridCol w:w="1701"/>
      </w:tblGrid>
      <w:tr w:rsidR="006C7998" w:rsidRPr="00C8551D" w:rsidTr="00FA1D33">
        <w:trPr>
          <w:cantSplit/>
          <w:trHeight w:hRule="exact" w:val="432"/>
        </w:trPr>
        <w:tc>
          <w:tcPr>
            <w:tcW w:w="3969" w:type="dxa"/>
          </w:tcPr>
          <w:p w:rsidR="006C7998" w:rsidRPr="00C8551D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:rsidR="006C7998" w:rsidRPr="00C8551D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2"/>
          </w:tcPr>
          <w:p w:rsidR="006C7998" w:rsidRPr="00C8551D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:rsidR="006C7998" w:rsidRPr="00C8551D" w:rsidRDefault="006C7998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C7998" w:rsidRPr="00C8551D" w:rsidTr="00FA1D33">
        <w:trPr>
          <w:cantSplit/>
          <w:trHeight w:hRule="exact" w:val="432"/>
        </w:trPr>
        <w:tc>
          <w:tcPr>
            <w:tcW w:w="3969" w:type="dxa"/>
          </w:tcPr>
          <w:p w:rsidR="006C7998" w:rsidRPr="00C8551D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</w:tcPr>
          <w:p w:rsidR="006C7998" w:rsidRPr="00C8551D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C7998" w:rsidRPr="00C8551D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</w:tcPr>
          <w:p w:rsidR="006C7998" w:rsidRPr="00C8551D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C7998" w:rsidRPr="00C8551D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C7998" w:rsidRPr="00C8551D" w:rsidTr="00FA1D33">
        <w:trPr>
          <w:cantSplit/>
          <w:trHeight w:hRule="exact" w:val="432"/>
        </w:trPr>
        <w:tc>
          <w:tcPr>
            <w:tcW w:w="3969" w:type="dxa"/>
          </w:tcPr>
          <w:p w:rsidR="006C7998" w:rsidRPr="00C8551D" w:rsidRDefault="006C7998" w:rsidP="00793C3C">
            <w:pPr>
              <w:tabs>
                <w:tab w:val="clear" w:pos="227"/>
                <w:tab w:val="clear" w:pos="454"/>
                <w:tab w:val="left" w:pos="354"/>
                <w:tab w:val="left" w:pos="3390"/>
              </w:tabs>
              <w:spacing w:line="240" w:lineRule="auto"/>
              <w:ind w:left="367" w:hanging="297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C8551D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C8551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มกราคม </w:t>
            </w:r>
            <w:r w:rsidRPr="00C8551D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EE6C7C" w:rsidRPr="00C8551D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76" w:type="dxa"/>
          </w:tcPr>
          <w:p w:rsidR="006C7998" w:rsidRPr="00C8551D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C7998" w:rsidRPr="00C8551D" w:rsidRDefault="006C7998" w:rsidP="00793C3C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85" w:type="dxa"/>
          </w:tcPr>
          <w:p w:rsidR="006C7998" w:rsidRPr="00C8551D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C7998" w:rsidRPr="00C8551D" w:rsidRDefault="00F7385C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021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7998" w:rsidRPr="00C8551D" w:rsidTr="007B3030">
        <w:trPr>
          <w:cantSplit/>
          <w:trHeight w:hRule="exact" w:val="432"/>
        </w:trPr>
        <w:tc>
          <w:tcPr>
            <w:tcW w:w="3969" w:type="dxa"/>
          </w:tcPr>
          <w:p w:rsidR="006C7998" w:rsidRPr="00C8551D" w:rsidRDefault="006C7998" w:rsidP="00793C3C">
            <w:pPr>
              <w:tabs>
                <w:tab w:val="clear" w:pos="454"/>
                <w:tab w:val="left" w:pos="354"/>
                <w:tab w:val="left" w:pos="3390"/>
              </w:tabs>
              <w:spacing w:line="240" w:lineRule="auto"/>
              <w:ind w:left="367" w:hanging="29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 ยอดลดลงระหว่างงวด</w:t>
            </w:r>
          </w:p>
        </w:tc>
        <w:tc>
          <w:tcPr>
            <w:tcW w:w="1276" w:type="dxa"/>
          </w:tcPr>
          <w:p w:rsidR="006C7998" w:rsidRPr="00C8551D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C7998" w:rsidRPr="00C8551D" w:rsidRDefault="006C7998" w:rsidP="00793C3C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85" w:type="dxa"/>
          </w:tcPr>
          <w:p w:rsidR="006C7998" w:rsidRPr="00C8551D" w:rsidRDefault="006C7998" w:rsidP="00793C3C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6C7998" w:rsidRPr="00C8551D" w:rsidRDefault="00A966CA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106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7998" w:rsidRPr="00C8551D" w:rsidTr="007B3030">
        <w:trPr>
          <w:cantSplit/>
          <w:trHeight w:hRule="exact" w:val="432"/>
        </w:trPr>
        <w:tc>
          <w:tcPr>
            <w:tcW w:w="3969" w:type="dxa"/>
          </w:tcPr>
          <w:p w:rsidR="006C7998" w:rsidRPr="00C8551D" w:rsidRDefault="006C7998" w:rsidP="00001476">
            <w:pPr>
              <w:tabs>
                <w:tab w:val="clear" w:pos="454"/>
                <w:tab w:val="left" w:pos="354"/>
                <w:tab w:val="left" w:pos="3390"/>
              </w:tabs>
              <w:spacing w:line="240" w:lineRule="auto"/>
              <w:ind w:left="367" w:hanging="29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0549BC">
              <w:rPr>
                <w:rFonts w:ascii="Angsana New" w:hAnsi="Angsana New"/>
                <w:sz w:val="28"/>
                <w:szCs w:val="28"/>
              </w:rPr>
              <w:t>30</w:t>
            </w:r>
            <w:r w:rsidR="00001476"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01476" w:rsidRPr="00C8551D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0549B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549B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76" w:type="dxa"/>
          </w:tcPr>
          <w:p w:rsidR="006C7998" w:rsidRPr="00C8551D" w:rsidRDefault="006C7998" w:rsidP="00793C3C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:rsidR="006C7998" w:rsidRPr="00C8551D" w:rsidRDefault="006C7998" w:rsidP="00793C3C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985" w:type="dxa"/>
          </w:tcPr>
          <w:p w:rsidR="006C7998" w:rsidRPr="00C8551D" w:rsidRDefault="006C7998" w:rsidP="00793C3C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color w:val="00B0F0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C7998" w:rsidRPr="00C8551D" w:rsidRDefault="00A966CA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127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</w:tbl>
    <w:p w:rsidR="006C7B9F" w:rsidRPr="00C8551D" w:rsidRDefault="006C7B9F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</w:rPr>
      </w:pPr>
    </w:p>
    <w:p w:rsidR="0015423C" w:rsidRPr="00C8551D" w:rsidRDefault="0015423C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</w:rPr>
      </w:pPr>
    </w:p>
    <w:p w:rsidR="008D7489" w:rsidRDefault="008D7489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</w:rPr>
      </w:pPr>
    </w:p>
    <w:p w:rsidR="00C8551D" w:rsidRPr="00C8551D" w:rsidRDefault="00C8551D" w:rsidP="00493C9A">
      <w:pPr>
        <w:pStyle w:val="a4"/>
        <w:widowControl/>
        <w:ind w:right="0"/>
        <w:jc w:val="thaiDistribute"/>
        <w:rPr>
          <w:rFonts w:ascii="Angsana New" w:hAnsi="Angsana New" w:cs="Angsana New"/>
          <w:b/>
          <w:bCs/>
        </w:rPr>
      </w:pPr>
    </w:p>
    <w:p w:rsidR="007B3030" w:rsidRPr="00CD4062" w:rsidRDefault="00BA3355" w:rsidP="00CD406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 xml:space="preserve">เงินลงทุนในหลักทรัพย์เผื่อขาย - </w:t>
      </w:r>
      <w:r w:rsidR="008B6F83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หุ้นทุน</w:t>
      </w:r>
      <w:r w:rsidR="00555BC9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7B3030">
        <w:rPr>
          <w:rFonts w:ascii="Angsana New" w:hAnsi="Angsana New"/>
          <w:b/>
          <w:bCs/>
          <w:sz w:val="28"/>
          <w:szCs w:val="28"/>
          <w:cs/>
          <w:lang w:val="en-GB"/>
        </w:rPr>
        <w:t>-</w:t>
      </w:r>
      <w:r w:rsidR="00555BC9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สุทธิ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11"/>
        <w:gridCol w:w="1559"/>
        <w:gridCol w:w="283"/>
        <w:gridCol w:w="1560"/>
        <w:gridCol w:w="283"/>
        <w:gridCol w:w="1418"/>
      </w:tblGrid>
      <w:tr w:rsidR="00BA3355" w:rsidRPr="00C8551D" w:rsidTr="00E9387E">
        <w:trPr>
          <w:trHeight w:hRule="exact" w:val="432"/>
        </w:trPr>
        <w:tc>
          <w:tcPr>
            <w:tcW w:w="4111" w:type="dxa"/>
          </w:tcPr>
          <w:p w:rsidR="00BA3355" w:rsidRPr="00C8551D" w:rsidRDefault="00BA3355" w:rsidP="00CD4062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C8551D">
              <w:rPr>
                <w:rFonts w:ascii="Angsana New" w:hAnsi="Angsana New" w:cs="Angsana New"/>
                <w:color w:val="auto"/>
                <w:cs/>
              </w:rPr>
              <w:br w:type="page"/>
            </w:r>
            <w:r w:rsidR="00CD4062">
              <w:rPr>
                <w:rFonts w:ascii="Angsana New" w:hAnsi="Angsana New" w:cs="Angsana New" w:hint="cs"/>
                <w:color w:val="auto"/>
                <w:cs/>
              </w:rPr>
              <w:t>ประกอบด้วย</w:t>
            </w: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:rsidR="00BA3355" w:rsidRPr="00C8551D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A3355" w:rsidRPr="00C8551D" w:rsidTr="00E9387E">
        <w:trPr>
          <w:trHeight w:hRule="exact" w:val="432"/>
        </w:trPr>
        <w:tc>
          <w:tcPr>
            <w:tcW w:w="4111" w:type="dxa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793C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355" w:rsidRPr="00C8551D" w:rsidTr="00E9387E">
        <w:trPr>
          <w:trHeight w:hRule="exact" w:val="432"/>
        </w:trPr>
        <w:tc>
          <w:tcPr>
            <w:tcW w:w="4111" w:type="dxa"/>
            <w:vAlign w:val="center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3" w:type="dxa"/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A3355" w:rsidRPr="00C8551D" w:rsidTr="00E9387E">
        <w:trPr>
          <w:trHeight w:hRule="exact" w:val="432"/>
        </w:trPr>
        <w:tc>
          <w:tcPr>
            <w:tcW w:w="4111" w:type="dxa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0549BC">
              <w:rPr>
                <w:rFonts w:ascii="Angsana New" w:hAnsi="Angsana New"/>
                <w:sz w:val="28"/>
                <w:szCs w:val="28"/>
              </w:rPr>
              <w:t>3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355" w:rsidRPr="00C8551D" w:rsidTr="00E9387E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A3355" w:rsidRPr="00C8551D" w:rsidRDefault="00BA3355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001476" w:rsidRPr="00C8551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01476"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:rsidR="00BA3355" w:rsidRPr="00C8551D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:rsidR="00BA3355" w:rsidRPr="00C8551D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714E2" w:rsidRPr="00C8551D" w:rsidTr="00CF3167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C8551D" w:rsidRDefault="003714E2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714E2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21</w:t>
            </w:r>
            <w:r w:rsidR="00280019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714E2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</w:t>
            </w:r>
            <w:r w:rsidR="002800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714E2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</w:t>
            </w:r>
            <w:r w:rsidR="0028001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525</w:t>
            </w:r>
          </w:p>
        </w:tc>
      </w:tr>
      <w:tr w:rsidR="003714E2" w:rsidRPr="00C8551D" w:rsidTr="00CF3167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C8551D" w:rsidRDefault="003714E2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714E2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120</w:t>
            </w:r>
            <w:r w:rsidR="00280019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714E2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4</w:t>
            </w:r>
            <w:r w:rsidR="00280019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714E2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124</w:t>
            </w:r>
            <w:r w:rsidR="00280019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251</w:t>
            </w:r>
          </w:p>
        </w:tc>
      </w:tr>
      <w:tr w:rsidR="003714E2" w:rsidRPr="00C8551D" w:rsidTr="00CF3167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C8551D" w:rsidRDefault="003714E2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3714E2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141</w:t>
            </w:r>
            <w:r w:rsidR="0028001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292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3714E2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="0028001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484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3714E2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161</w:t>
            </w:r>
            <w:r w:rsidR="0028001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776</w:t>
            </w:r>
          </w:p>
        </w:tc>
      </w:tr>
      <w:tr w:rsidR="003714E2" w:rsidRPr="00C8551D" w:rsidTr="00CD4062">
        <w:trPr>
          <w:trHeight w:hRule="exact" w:val="28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C8551D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3714E2" w:rsidRPr="00C8551D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C8551D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3714E2" w:rsidRPr="00C8551D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3714E2" w:rsidRPr="00C8551D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3714E2" w:rsidRPr="00C8551D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3714E2" w:rsidRPr="00C8551D" w:rsidTr="00E9387E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C8551D" w:rsidRDefault="003714E2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14E2" w:rsidRPr="00C8551D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714E2" w:rsidRPr="00C8551D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:rsidR="003714E2" w:rsidRPr="00C8551D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:rsidR="003714E2" w:rsidRPr="00C8551D" w:rsidRDefault="003714E2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:rsidR="003714E2" w:rsidRPr="00C8551D" w:rsidRDefault="003714E2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87438" w:rsidRPr="00C8551D" w:rsidTr="00CF3167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87438" w:rsidRPr="00C8551D" w:rsidRDefault="00B87438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87438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18</w:t>
            </w:r>
            <w:r w:rsidR="00B87438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7438" w:rsidRPr="00C8551D" w:rsidRDefault="00B87438" w:rsidP="00CF3167">
            <w:pPr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87438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</w:t>
            </w:r>
            <w:r w:rsidR="00B87438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381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87438" w:rsidRPr="00C8551D" w:rsidRDefault="00B87438" w:rsidP="00CF3167">
            <w:pPr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87438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</w:t>
            </w:r>
            <w:r w:rsidR="00B87438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627</w:t>
            </w:r>
          </w:p>
        </w:tc>
      </w:tr>
      <w:tr w:rsidR="00B87438" w:rsidRPr="00C8551D" w:rsidTr="00CF3167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87438" w:rsidRPr="00C8551D" w:rsidRDefault="00B87438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87438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119</w:t>
            </w:r>
            <w:r w:rsidR="00B87438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7438" w:rsidRPr="00C8551D" w:rsidRDefault="00B87438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87438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9</w:t>
            </w:r>
            <w:r w:rsidR="00B87438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698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7438" w:rsidRPr="00C8551D" w:rsidRDefault="00B87438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87438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128</w:t>
            </w:r>
            <w:r w:rsidR="00B87438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921</w:t>
            </w:r>
          </w:p>
        </w:tc>
      </w:tr>
      <w:tr w:rsidR="00B87438" w:rsidRPr="00C8551D" w:rsidTr="00CF3167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87438" w:rsidRPr="00C8551D" w:rsidRDefault="00B87438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87438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137</w:t>
            </w:r>
            <w:r w:rsidR="00B87438" w:rsidRPr="00C855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469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7438" w:rsidRPr="00C8551D" w:rsidRDefault="00B87438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87438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  <w:r w:rsidR="00B87438" w:rsidRPr="00C855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079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7438" w:rsidRPr="00C8551D" w:rsidRDefault="00B87438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B87438" w:rsidRPr="00C8551D" w:rsidRDefault="00613099" w:rsidP="00CF3167">
            <w:pPr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163</w:t>
            </w:r>
            <w:r w:rsidR="00B87438" w:rsidRPr="00C855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548</w:t>
            </w:r>
          </w:p>
        </w:tc>
      </w:tr>
    </w:tbl>
    <w:p w:rsidR="00343AAC" w:rsidRDefault="00343AAC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343AAC" w:rsidRDefault="00343AAC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343AAC" w:rsidRDefault="00343AAC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343AAC" w:rsidRDefault="00343AAC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343AAC" w:rsidRDefault="00343AAC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343AAC" w:rsidRDefault="00343AAC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343AAC" w:rsidRDefault="00343AAC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343AAC" w:rsidRDefault="00343AAC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343AAC" w:rsidRDefault="00343AAC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343AAC" w:rsidRDefault="00343AAC" w:rsidP="00343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rPr>
          <w:rFonts w:ascii="Angsana New" w:hAnsi="Angsana New"/>
          <w:b/>
          <w:bCs/>
          <w:sz w:val="28"/>
          <w:szCs w:val="28"/>
          <w:lang w:val="en-GB"/>
        </w:rPr>
      </w:pPr>
    </w:p>
    <w:p w:rsidR="00CD4062" w:rsidRPr="00CD4062" w:rsidRDefault="004B5991" w:rsidP="00CD406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เงินลงทุนในหลักทรัพย์</w:t>
      </w:r>
      <w:r w:rsidR="00BA3355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- หุ้นกู้แปลงสภาพ </w:t>
      </w:r>
      <w:r w:rsidR="00F36721">
        <w:rPr>
          <w:rFonts w:ascii="Angsana New" w:hAnsi="Angsana New"/>
          <w:b/>
          <w:bCs/>
          <w:sz w:val="28"/>
          <w:szCs w:val="28"/>
          <w:lang w:val="en-GB"/>
        </w:rPr>
        <w:t>-</w:t>
      </w:r>
      <w:r w:rsidR="00BA3355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11"/>
        <w:gridCol w:w="1559"/>
        <w:gridCol w:w="283"/>
        <w:gridCol w:w="1560"/>
        <w:gridCol w:w="283"/>
        <w:gridCol w:w="1418"/>
      </w:tblGrid>
      <w:tr w:rsidR="00BA3355" w:rsidRPr="00C8551D" w:rsidTr="00E9387E">
        <w:trPr>
          <w:trHeight w:hRule="exact" w:val="432"/>
        </w:trPr>
        <w:tc>
          <w:tcPr>
            <w:tcW w:w="4111" w:type="dxa"/>
          </w:tcPr>
          <w:p w:rsidR="00BA3355" w:rsidRDefault="00BA3355" w:rsidP="00CD4062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  <w:r w:rsidRPr="00C8551D">
              <w:rPr>
                <w:rFonts w:ascii="Angsana New" w:hAnsi="Angsana New" w:cs="Angsana New"/>
                <w:color w:val="auto"/>
                <w:cs/>
              </w:rPr>
              <w:br w:type="page"/>
            </w:r>
            <w:r w:rsidR="00CD4062">
              <w:rPr>
                <w:rFonts w:ascii="Angsana New" w:hAnsi="Angsana New" w:cs="Angsana New" w:hint="cs"/>
                <w:color w:val="auto"/>
                <w:cs/>
              </w:rPr>
              <w:t>ประกอบด้วย</w:t>
            </w:r>
          </w:p>
          <w:p w:rsidR="00343AAC" w:rsidRDefault="00343AAC" w:rsidP="00CD4062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</w:p>
          <w:p w:rsidR="00343AAC" w:rsidRPr="00C8551D" w:rsidRDefault="00343AAC" w:rsidP="00CD4062">
            <w:pPr>
              <w:pStyle w:val="1"/>
              <w:widowControl/>
              <w:ind w:left="142" w:right="0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:rsidR="00BA3355" w:rsidRPr="00C8551D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right="-109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A3355" w:rsidRPr="00C8551D" w:rsidTr="00E9387E">
        <w:trPr>
          <w:trHeight w:hRule="exact" w:val="432"/>
        </w:trPr>
        <w:tc>
          <w:tcPr>
            <w:tcW w:w="4111" w:type="dxa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793C3C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355" w:rsidRPr="00C8551D" w:rsidTr="00E9387E">
        <w:trPr>
          <w:trHeight w:hRule="exact" w:val="432"/>
        </w:trPr>
        <w:tc>
          <w:tcPr>
            <w:tcW w:w="4111" w:type="dxa"/>
            <w:vAlign w:val="center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3" w:type="dxa"/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A3355" w:rsidRPr="00C8551D" w:rsidTr="00E9387E">
        <w:trPr>
          <w:trHeight w:hRule="exact" w:val="432"/>
        </w:trPr>
        <w:tc>
          <w:tcPr>
            <w:tcW w:w="4111" w:type="dxa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0549BC">
              <w:rPr>
                <w:rFonts w:ascii="Angsana New" w:hAnsi="Angsana New"/>
                <w:sz w:val="28"/>
                <w:szCs w:val="28"/>
              </w:rPr>
              <w:t>3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363" w:right="-2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355" w:rsidRPr="00C8551D" w:rsidTr="00E9387E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A3355" w:rsidRPr="00C8551D" w:rsidRDefault="00BA3355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0" w:name="_Hlk508821404"/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001476" w:rsidRPr="00C8551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01476"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:rsidR="00BA3355" w:rsidRPr="00C8551D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BA3355" w:rsidRPr="00C8551D" w:rsidRDefault="00BA3355" w:rsidP="0079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:rsidR="00BA3355" w:rsidRPr="00C8551D" w:rsidRDefault="00BA3355" w:rsidP="00793C3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A3355" w:rsidRPr="00C8551D" w:rsidTr="00CF3167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BA3355" w:rsidRPr="00C8551D" w:rsidRDefault="00BA3355" w:rsidP="007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A3355" w:rsidRPr="00C8551D" w:rsidRDefault="001B79B0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A3355" w:rsidRPr="00C8551D" w:rsidRDefault="00BA3355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A3355" w:rsidRPr="00C8551D" w:rsidRDefault="004F4776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A3355" w:rsidRPr="00C8551D" w:rsidRDefault="00BA3355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A3355" w:rsidRPr="00C8551D" w:rsidRDefault="00C30AE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2,898</w:t>
            </w:r>
          </w:p>
        </w:tc>
      </w:tr>
      <w:bookmarkEnd w:id="0"/>
      <w:tr w:rsidR="00C30AE0" w:rsidRPr="00C8551D" w:rsidTr="00CF3167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0AE0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0AE0" w:rsidRDefault="00C30AE0" w:rsidP="00C30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0AE0" w:rsidRDefault="00C30AE0" w:rsidP="00C30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1,533</w:t>
            </w:r>
          </w:p>
        </w:tc>
      </w:tr>
      <w:tr w:rsidR="00C30AE0" w:rsidRPr="00C8551D" w:rsidTr="00CF3167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แปลงสภาพเป็นหุ้นสามัญ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4,431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4,431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30AE0" w:rsidRPr="00C8551D" w:rsidTr="00CF3167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C30AE0" w:rsidRPr="00C8551D" w:rsidTr="00CF3167">
        <w:trPr>
          <w:trHeight w:hRule="exact" w:val="283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C30AE0" w:rsidRPr="00C8551D" w:rsidRDefault="00C30AE0" w:rsidP="00C30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C30AE0" w:rsidRPr="00C8551D" w:rsidRDefault="00C30AE0" w:rsidP="00C30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:rsidR="00C30AE0" w:rsidRPr="00C8551D" w:rsidRDefault="00C30AE0" w:rsidP="00C30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30AE0" w:rsidRPr="00C8551D" w:rsidTr="00CF3167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:rsidR="00C30AE0" w:rsidRPr="00C8551D" w:rsidRDefault="00C30AE0" w:rsidP="00C30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:rsidR="00C30AE0" w:rsidRPr="00C8551D" w:rsidRDefault="00C30AE0" w:rsidP="00C30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30AE0" w:rsidRPr="00C8551D" w:rsidTr="00CF3167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0AE0" w:rsidRPr="00C8551D" w:rsidRDefault="00613099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</w:t>
            </w:r>
            <w:r w:rsidR="00C30AE0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898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C30AE0" w:rsidRPr="00C8551D" w:rsidRDefault="00613099" w:rsidP="00C30AE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="00C30AE0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898</w:t>
            </w:r>
          </w:p>
        </w:tc>
      </w:tr>
      <w:tr w:rsidR="00C30AE0" w:rsidRPr="00C8551D" w:rsidTr="00CF3167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การเปลี่ยนแปลงในมูลค่ายุติธรรม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613099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</w:t>
            </w:r>
            <w:r w:rsidR="00C30AE0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533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613099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</w:t>
            </w:r>
            <w:r w:rsidR="00C30AE0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533</w:t>
            </w:r>
          </w:p>
        </w:tc>
      </w:tr>
      <w:tr w:rsidR="00C30AE0" w:rsidRPr="00C8551D" w:rsidTr="00CF3167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C30AE0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  <w:p w:rsidR="00343AAC" w:rsidRDefault="00343AAC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343AAC" w:rsidRDefault="00343AAC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</w:p>
          <w:p w:rsidR="00343AAC" w:rsidRDefault="00343AAC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343AAC" w:rsidRDefault="00343AAC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/.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ใมนา</w:t>
            </w:r>
          </w:p>
          <w:p w:rsidR="00343AAC" w:rsidRPr="00C8551D" w:rsidRDefault="00343AAC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613099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C30AE0" w:rsidRPr="00C855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431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30AE0" w:rsidRPr="00C8551D" w:rsidRDefault="00C30AE0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C30AE0" w:rsidRPr="00C8551D" w:rsidRDefault="00613099" w:rsidP="00C30A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C30AE0" w:rsidRPr="00C855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431</w:t>
            </w:r>
          </w:p>
        </w:tc>
      </w:tr>
    </w:tbl>
    <w:p w:rsidR="00BA3355" w:rsidRPr="00C8551D" w:rsidRDefault="00BA3355" w:rsidP="00493C9A">
      <w:pPr>
        <w:pStyle w:val="a4"/>
        <w:widowControl/>
        <w:ind w:left="363" w:right="0"/>
        <w:jc w:val="thaiDistribute"/>
        <w:rPr>
          <w:rFonts w:ascii="Angsana New" w:hAnsi="Angsana New" w:cs="Angsana New"/>
          <w:b/>
          <w:bCs/>
          <w:cs/>
        </w:rPr>
        <w:sectPr w:rsidR="00BA3355" w:rsidRPr="00C8551D" w:rsidSect="005C321B">
          <w:headerReference w:type="default" r:id="rId8"/>
          <w:footerReference w:type="default" r:id="rId9"/>
          <w:pgSz w:w="11909" w:h="16834" w:code="9"/>
          <w:pgMar w:top="1440" w:right="992" w:bottom="578" w:left="1440" w:header="1276" w:footer="448" w:gutter="0"/>
          <w:pgNumType w:start="9"/>
          <w:cols w:space="720"/>
          <w:docGrid w:linePitch="245"/>
        </w:sectPr>
      </w:pPr>
    </w:p>
    <w:p w:rsidR="00AC1A69" w:rsidRDefault="006E3C5E" w:rsidP="0090275D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12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เ</w:t>
      </w:r>
      <w:r w:rsidR="000E19AF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งินลงทุนในบริษัทร่วม</w:t>
      </w:r>
      <w:r w:rsidR="009A3FC6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315EE7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-</w:t>
      </w:r>
      <w:r w:rsidR="009A3FC6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สุทธิ</w:t>
      </w:r>
      <w:r w:rsidR="00124EAF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</w:p>
    <w:p w:rsidR="00CD4062" w:rsidRPr="00CD4062" w:rsidRDefault="00CD4062" w:rsidP="00EF77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120" w:lineRule="auto"/>
        <w:ind w:left="425"/>
        <w:rPr>
          <w:rFonts w:ascii="Angsana New" w:hAnsi="Angsana New"/>
          <w:sz w:val="28"/>
          <w:szCs w:val="28"/>
          <w:cs/>
          <w:lang w:val="en-GB"/>
        </w:rPr>
      </w:pPr>
      <w:r w:rsidRPr="00CD4062">
        <w:rPr>
          <w:rFonts w:ascii="Angsana New" w:hAnsi="Angsana New" w:hint="cs"/>
          <w:sz w:val="28"/>
          <w:szCs w:val="28"/>
          <w:cs/>
          <w:lang w:val="en-GB"/>
        </w:rPr>
        <w:t>ประกอบด้วย</w:t>
      </w:r>
    </w:p>
    <w:tbl>
      <w:tblPr>
        <w:tblW w:w="1417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24"/>
        <w:gridCol w:w="261"/>
        <w:gridCol w:w="1418"/>
        <w:gridCol w:w="283"/>
        <w:gridCol w:w="993"/>
        <w:gridCol w:w="236"/>
        <w:gridCol w:w="1039"/>
        <w:gridCol w:w="284"/>
        <w:gridCol w:w="850"/>
        <w:gridCol w:w="284"/>
        <w:gridCol w:w="992"/>
        <w:gridCol w:w="284"/>
        <w:gridCol w:w="1134"/>
        <w:gridCol w:w="283"/>
        <w:gridCol w:w="992"/>
        <w:gridCol w:w="284"/>
        <w:gridCol w:w="1134"/>
      </w:tblGrid>
      <w:tr w:rsidR="007B231F" w:rsidRPr="00C8551D" w:rsidTr="00723FF3">
        <w:trPr>
          <w:trHeight w:hRule="exact" w:val="432"/>
        </w:trPr>
        <w:tc>
          <w:tcPr>
            <w:tcW w:w="3424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1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vAlign w:val="bottom"/>
          </w:tcPr>
          <w:p w:rsidR="007B231F" w:rsidRPr="00C8551D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93794F">
              <w:rPr>
                <w:rFonts w:ascii="Angsana New" w:hAnsi="Angsana New" w:cs="Angsana New"/>
                <w:cs/>
              </w:rPr>
              <w:t>(ร้อยละ)</w:t>
            </w:r>
          </w:p>
        </w:tc>
        <w:tc>
          <w:tcPr>
            <w:tcW w:w="284" w:type="dxa"/>
          </w:tcPr>
          <w:p w:rsidR="007B231F" w:rsidRPr="00C8551D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237" w:type="dxa"/>
            <w:gridSpan w:val="9"/>
            <w:tcBorders>
              <w:bottom w:val="single" w:sz="4" w:space="0" w:color="auto"/>
            </w:tcBorders>
          </w:tcPr>
          <w:p w:rsidR="007B231F" w:rsidRPr="00C8551D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7B231F" w:rsidRPr="00C8551D" w:rsidTr="00723FF3">
        <w:trPr>
          <w:trHeight w:hRule="exact" w:val="432"/>
        </w:trPr>
        <w:tc>
          <w:tcPr>
            <w:tcW w:w="3424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1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  <w:vAlign w:val="bottom"/>
          </w:tcPr>
          <w:p w:rsidR="007B231F" w:rsidRPr="00C8551D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93794F">
              <w:rPr>
                <w:rFonts w:ascii="Angsana New" w:hAnsi="Angsana New" w:cs="Angsana New"/>
                <w:cs/>
              </w:rPr>
              <w:t>สัดส่วน</w:t>
            </w:r>
          </w:p>
        </w:tc>
        <w:tc>
          <w:tcPr>
            <w:tcW w:w="284" w:type="dxa"/>
          </w:tcPr>
          <w:p w:rsidR="007B231F" w:rsidRPr="00C8551D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B231F" w:rsidRPr="00C8551D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B231F" w:rsidRPr="00C8551D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10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31F" w:rsidRPr="00C8551D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เงินลงทุน</w:t>
            </w:r>
          </w:p>
        </w:tc>
      </w:tr>
      <w:tr w:rsidR="007B231F" w:rsidRPr="00C8551D" w:rsidTr="00723FF3">
        <w:trPr>
          <w:trHeight w:hRule="exact" w:val="432"/>
        </w:trPr>
        <w:tc>
          <w:tcPr>
            <w:tcW w:w="3424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61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7B231F" w:rsidRPr="00C8551D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7B231F" w:rsidRPr="00C8551D" w:rsidRDefault="007B231F" w:rsidP="00493C9A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:rsidR="007B231F" w:rsidRPr="00C8551D" w:rsidRDefault="0093794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93794F">
              <w:rPr>
                <w:rFonts w:ascii="Angsana New" w:hAnsi="Angsana New" w:cs="Angsana New"/>
                <w:cs/>
              </w:rPr>
              <w:t>ความเป็นเจ้าของ</w:t>
            </w:r>
          </w:p>
        </w:tc>
        <w:tc>
          <w:tcPr>
            <w:tcW w:w="284" w:type="dxa"/>
          </w:tcPr>
          <w:p w:rsidR="007B231F" w:rsidRPr="00C8551D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</w:tcPr>
          <w:p w:rsidR="007B231F" w:rsidRPr="00C8551D" w:rsidRDefault="007B231F" w:rsidP="00493C9A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:rsidR="007B231F" w:rsidRPr="00C8551D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31F" w:rsidRPr="00C8551D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วิธีราคาทุน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7B231F" w:rsidRPr="00C8551D" w:rsidRDefault="007B231F" w:rsidP="00493C9A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231F" w:rsidRPr="00C8551D" w:rsidRDefault="007B231F" w:rsidP="00493C9A">
            <w:pPr>
              <w:pStyle w:val="a4"/>
              <w:widowControl/>
              <w:ind w:right="0" w:firstLine="142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วิธีส่วนได้เสีย</w:t>
            </w:r>
          </w:p>
        </w:tc>
      </w:tr>
      <w:tr w:rsidR="00001476" w:rsidRPr="00C8551D" w:rsidTr="00723FF3">
        <w:trPr>
          <w:trHeight w:hRule="exact" w:val="432"/>
        </w:trPr>
        <w:tc>
          <w:tcPr>
            <w:tcW w:w="3424" w:type="dxa"/>
          </w:tcPr>
          <w:p w:rsidR="00001476" w:rsidRPr="00C8551D" w:rsidRDefault="00001476" w:rsidP="0000147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1" w:type="dxa"/>
          </w:tcPr>
          <w:p w:rsidR="00001476" w:rsidRPr="00C8551D" w:rsidRDefault="00001476" w:rsidP="0000147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001476" w:rsidRPr="00C8551D" w:rsidRDefault="00001476" w:rsidP="000014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</w:tcPr>
          <w:p w:rsidR="00001476" w:rsidRPr="00C8551D" w:rsidRDefault="00001476" w:rsidP="0000147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</w:tcPr>
          <w:p w:rsidR="00001476" w:rsidRPr="0090275D" w:rsidRDefault="00613099" w:rsidP="00001476">
            <w:pPr>
              <w:pStyle w:val="a4"/>
              <w:widowControl/>
              <w:ind w:left="-96" w:right="-125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613099">
              <w:rPr>
                <w:rFonts w:asciiTheme="majorBidi" w:hAnsiTheme="majorBidi" w:cstheme="majorBidi"/>
                <w:spacing w:val="-6"/>
              </w:rPr>
              <w:t>30</w:t>
            </w:r>
            <w:r w:rsidR="00001476" w:rsidRPr="0090275D">
              <w:rPr>
                <w:rFonts w:asciiTheme="majorBidi" w:hAnsiTheme="majorBidi" w:cstheme="majorBidi"/>
                <w:spacing w:val="-6"/>
              </w:rPr>
              <w:t xml:space="preserve"> </w:t>
            </w:r>
            <w:r w:rsidR="00001476" w:rsidRPr="0090275D">
              <w:rPr>
                <w:rFonts w:asciiTheme="majorBidi" w:hAnsiTheme="majorBidi" w:cstheme="majorBidi"/>
                <w:spacing w:val="-6"/>
                <w:cs/>
              </w:rPr>
              <w:t>มิถุนายน</w:t>
            </w:r>
          </w:p>
        </w:tc>
        <w:tc>
          <w:tcPr>
            <w:tcW w:w="236" w:type="dxa"/>
          </w:tcPr>
          <w:p w:rsidR="00001476" w:rsidRPr="0090275D" w:rsidRDefault="00001476" w:rsidP="00001476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9" w:type="dxa"/>
          </w:tcPr>
          <w:p w:rsidR="00001476" w:rsidRPr="0090275D" w:rsidRDefault="00613099" w:rsidP="00001476">
            <w:pPr>
              <w:pStyle w:val="a4"/>
              <w:widowControl/>
              <w:tabs>
                <w:tab w:val="left" w:pos="261"/>
              </w:tabs>
              <w:ind w:left="-22" w:right="-145"/>
              <w:rPr>
                <w:rFonts w:asciiTheme="majorBidi" w:hAnsiTheme="majorBidi" w:cstheme="majorBidi"/>
                <w:cs/>
              </w:rPr>
            </w:pPr>
            <w:r w:rsidRPr="00613099">
              <w:rPr>
                <w:rFonts w:asciiTheme="majorBidi" w:hAnsiTheme="majorBidi" w:cstheme="majorBidi"/>
              </w:rPr>
              <w:t>31</w:t>
            </w:r>
            <w:r w:rsidR="00001476" w:rsidRPr="0090275D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84" w:type="dxa"/>
          </w:tcPr>
          <w:p w:rsidR="00001476" w:rsidRPr="0090275D" w:rsidRDefault="00001476" w:rsidP="00001476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0" w:type="dxa"/>
          </w:tcPr>
          <w:p w:rsidR="00001476" w:rsidRPr="0090275D" w:rsidRDefault="00001476" w:rsidP="00FF3146">
            <w:pPr>
              <w:pStyle w:val="a4"/>
              <w:widowControl/>
              <w:ind w:right="-108"/>
              <w:jc w:val="center"/>
              <w:rPr>
                <w:rFonts w:asciiTheme="majorBidi" w:hAnsiTheme="majorBidi" w:cstheme="majorBidi"/>
                <w:cs/>
              </w:rPr>
            </w:pPr>
            <w:r w:rsidRPr="0090275D">
              <w:rPr>
                <w:rFonts w:asciiTheme="majorBidi" w:hAnsiTheme="majorBidi" w:cstheme="majorBidi"/>
                <w:cs/>
              </w:rPr>
              <w:t>ทุน</w:t>
            </w:r>
          </w:p>
        </w:tc>
        <w:tc>
          <w:tcPr>
            <w:tcW w:w="284" w:type="dxa"/>
          </w:tcPr>
          <w:p w:rsidR="00001476" w:rsidRPr="0090275D" w:rsidRDefault="00001476" w:rsidP="00001476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:rsidR="00001476" w:rsidRPr="0090275D" w:rsidRDefault="00613099" w:rsidP="00001476">
            <w:pPr>
              <w:pStyle w:val="a4"/>
              <w:widowControl/>
              <w:ind w:left="-95" w:right="-125"/>
              <w:rPr>
                <w:rFonts w:asciiTheme="majorBidi" w:hAnsiTheme="majorBidi" w:cstheme="majorBidi"/>
                <w:cs/>
              </w:rPr>
            </w:pPr>
            <w:r w:rsidRPr="00613099">
              <w:rPr>
                <w:rFonts w:asciiTheme="majorBidi" w:hAnsiTheme="majorBidi" w:cstheme="majorBidi"/>
              </w:rPr>
              <w:t>30</w:t>
            </w:r>
            <w:r w:rsidR="00001476" w:rsidRPr="0090275D">
              <w:rPr>
                <w:rFonts w:asciiTheme="majorBidi" w:hAnsiTheme="majorBidi" w:cstheme="majorBidi"/>
              </w:rPr>
              <w:t xml:space="preserve"> </w:t>
            </w:r>
            <w:r w:rsidR="00001476" w:rsidRPr="0090275D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84" w:type="dxa"/>
          </w:tcPr>
          <w:p w:rsidR="00001476" w:rsidRPr="0090275D" w:rsidRDefault="00001476" w:rsidP="00001476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:rsidR="00001476" w:rsidRPr="00723FF3" w:rsidRDefault="00613099" w:rsidP="00001476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13099">
              <w:rPr>
                <w:rFonts w:asciiTheme="majorBidi" w:hAnsiTheme="majorBidi" w:cstheme="majorBidi"/>
              </w:rPr>
              <w:t>31</w:t>
            </w:r>
            <w:r w:rsidR="00001476" w:rsidRPr="00723FF3">
              <w:rPr>
                <w:rFonts w:asciiTheme="majorBidi" w:hAnsiTheme="majorBidi" w:cstheme="majorBidi"/>
              </w:rPr>
              <w:t xml:space="preserve"> </w:t>
            </w:r>
            <w:r w:rsidR="00001476" w:rsidRPr="00723FF3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83" w:type="dxa"/>
          </w:tcPr>
          <w:p w:rsidR="00001476" w:rsidRPr="0090275D" w:rsidRDefault="00001476" w:rsidP="00001476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:rsidR="00001476" w:rsidRPr="00723FF3" w:rsidRDefault="00613099" w:rsidP="00001476">
            <w:pPr>
              <w:pStyle w:val="a4"/>
              <w:widowControl/>
              <w:ind w:left="-143" w:right="-125"/>
              <w:jc w:val="center"/>
              <w:rPr>
                <w:rFonts w:asciiTheme="majorBidi" w:hAnsiTheme="majorBidi" w:cstheme="majorBidi"/>
                <w:cs/>
              </w:rPr>
            </w:pPr>
            <w:r w:rsidRPr="00613099">
              <w:rPr>
                <w:rFonts w:asciiTheme="majorBidi" w:hAnsiTheme="majorBidi" w:cstheme="majorBidi"/>
              </w:rPr>
              <w:t>30</w:t>
            </w:r>
            <w:r w:rsidR="00001476" w:rsidRPr="00723FF3">
              <w:rPr>
                <w:rFonts w:asciiTheme="majorBidi" w:hAnsiTheme="majorBidi" w:cstheme="majorBidi"/>
              </w:rPr>
              <w:t xml:space="preserve"> </w:t>
            </w:r>
            <w:r w:rsidR="00001476" w:rsidRPr="00723FF3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84" w:type="dxa"/>
          </w:tcPr>
          <w:p w:rsidR="00001476" w:rsidRPr="0090275D" w:rsidRDefault="00001476" w:rsidP="00001476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:rsidR="00001476" w:rsidRPr="00723FF3" w:rsidRDefault="00613099" w:rsidP="00001476">
            <w:pPr>
              <w:pStyle w:val="a4"/>
              <w:widowControl/>
              <w:ind w:right="0"/>
              <w:jc w:val="center"/>
              <w:rPr>
                <w:rFonts w:asciiTheme="majorBidi" w:hAnsiTheme="majorBidi" w:cstheme="majorBidi"/>
                <w:cs/>
              </w:rPr>
            </w:pPr>
            <w:r w:rsidRPr="00613099">
              <w:rPr>
                <w:rFonts w:asciiTheme="majorBidi" w:hAnsiTheme="majorBidi" w:cstheme="majorBidi"/>
              </w:rPr>
              <w:t>31</w:t>
            </w:r>
            <w:r w:rsidR="00001476" w:rsidRPr="00723FF3">
              <w:rPr>
                <w:rFonts w:asciiTheme="majorBidi" w:hAnsiTheme="majorBidi" w:cstheme="majorBidi"/>
              </w:rPr>
              <w:t xml:space="preserve"> </w:t>
            </w:r>
            <w:r w:rsidR="00001476" w:rsidRPr="00723FF3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001476" w:rsidRPr="00C8551D" w:rsidTr="00723FF3">
        <w:trPr>
          <w:trHeight w:hRule="exact" w:val="432"/>
        </w:trPr>
        <w:tc>
          <w:tcPr>
            <w:tcW w:w="3424" w:type="dxa"/>
          </w:tcPr>
          <w:p w:rsidR="00001476" w:rsidRPr="00C8551D" w:rsidRDefault="00001476" w:rsidP="0000147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1" w:type="dxa"/>
          </w:tcPr>
          <w:p w:rsidR="00001476" w:rsidRPr="00C8551D" w:rsidRDefault="00001476" w:rsidP="0000147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01476" w:rsidRPr="00C8551D" w:rsidRDefault="00001476" w:rsidP="000014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ประเภทกิจการ</w:t>
            </w:r>
          </w:p>
        </w:tc>
        <w:tc>
          <w:tcPr>
            <w:tcW w:w="283" w:type="dxa"/>
          </w:tcPr>
          <w:p w:rsidR="00001476" w:rsidRPr="00C8551D" w:rsidRDefault="00001476" w:rsidP="00001476">
            <w:pPr>
              <w:pStyle w:val="a4"/>
              <w:widowControl/>
              <w:ind w:left="363"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01476" w:rsidRPr="00C8551D" w:rsidRDefault="00613099" w:rsidP="000014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1309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36" w:type="dxa"/>
          </w:tcPr>
          <w:p w:rsidR="00001476" w:rsidRPr="00C8551D" w:rsidRDefault="00001476" w:rsidP="000014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001476" w:rsidRPr="00C8551D" w:rsidRDefault="00613099" w:rsidP="000014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613099">
              <w:rPr>
                <w:rFonts w:ascii="Angsana New" w:hAnsi="Angsana New" w:cs="Angsana New"/>
              </w:rPr>
              <w:t>2560</w:t>
            </w:r>
          </w:p>
        </w:tc>
        <w:tc>
          <w:tcPr>
            <w:tcW w:w="284" w:type="dxa"/>
          </w:tcPr>
          <w:p w:rsidR="00001476" w:rsidRPr="00C8551D" w:rsidRDefault="00001476" w:rsidP="00001476">
            <w:pPr>
              <w:pStyle w:val="a4"/>
              <w:widowControl/>
              <w:ind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01476" w:rsidRPr="00C8551D" w:rsidRDefault="00001476" w:rsidP="00FF3146">
            <w:pPr>
              <w:pStyle w:val="a4"/>
              <w:widowControl/>
              <w:ind w:right="-108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ชำระแล้ว</w:t>
            </w:r>
          </w:p>
        </w:tc>
        <w:tc>
          <w:tcPr>
            <w:tcW w:w="284" w:type="dxa"/>
          </w:tcPr>
          <w:p w:rsidR="00001476" w:rsidRPr="00C8551D" w:rsidRDefault="00001476" w:rsidP="000014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01476" w:rsidRPr="00C8551D" w:rsidRDefault="00613099" w:rsidP="000014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  <w:r w:rsidRPr="0061309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84" w:type="dxa"/>
          </w:tcPr>
          <w:p w:rsidR="00001476" w:rsidRPr="00C8551D" w:rsidRDefault="00001476" w:rsidP="000014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01476" w:rsidRPr="00C8551D" w:rsidRDefault="00613099" w:rsidP="000014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613099">
              <w:rPr>
                <w:rFonts w:ascii="Angsana New" w:hAnsi="Angsana New" w:cs="Angsana New"/>
              </w:rPr>
              <w:t>2560</w:t>
            </w:r>
          </w:p>
        </w:tc>
        <w:tc>
          <w:tcPr>
            <w:tcW w:w="283" w:type="dxa"/>
          </w:tcPr>
          <w:p w:rsidR="00001476" w:rsidRPr="00C8551D" w:rsidRDefault="00001476" w:rsidP="000014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01476" w:rsidRPr="00C8551D" w:rsidRDefault="00613099" w:rsidP="00001476">
            <w:pPr>
              <w:pStyle w:val="a4"/>
              <w:widowControl/>
              <w:ind w:left="-143" w:right="0"/>
              <w:jc w:val="center"/>
              <w:rPr>
                <w:rFonts w:ascii="Angsana New" w:hAnsi="Angsana New" w:cs="Angsana New"/>
              </w:rPr>
            </w:pPr>
            <w:r w:rsidRPr="0061309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84" w:type="dxa"/>
          </w:tcPr>
          <w:p w:rsidR="00001476" w:rsidRPr="00C8551D" w:rsidRDefault="00001476" w:rsidP="000014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01476" w:rsidRPr="00C8551D" w:rsidRDefault="00613099" w:rsidP="00001476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613099">
              <w:rPr>
                <w:rFonts w:ascii="Angsana New" w:hAnsi="Angsana New" w:cs="Angsana New"/>
              </w:rPr>
              <w:t>2560</w:t>
            </w:r>
          </w:p>
        </w:tc>
      </w:tr>
      <w:tr w:rsidR="00B70FF9" w:rsidRPr="00C8551D" w:rsidTr="00CD4062">
        <w:trPr>
          <w:trHeight w:hRule="exact" w:val="432"/>
        </w:trPr>
        <w:tc>
          <w:tcPr>
            <w:tcW w:w="3424" w:type="dxa"/>
          </w:tcPr>
          <w:p w:rsidR="00B70FF9" w:rsidRPr="00C8551D" w:rsidRDefault="00B70FF9" w:rsidP="00001476">
            <w:pPr>
              <w:pStyle w:val="a4"/>
              <w:widowControl/>
              <w:ind w:left="34"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8551D">
              <w:rPr>
                <w:rFonts w:ascii="Angsana New" w:hAnsi="Angsana New" w:cs="Angsana New"/>
                <w:u w:val="single"/>
                <w:cs/>
              </w:rPr>
              <w:t>บริษัทร่วม</w:t>
            </w:r>
          </w:p>
        </w:tc>
        <w:tc>
          <w:tcPr>
            <w:tcW w:w="261" w:type="dxa"/>
          </w:tcPr>
          <w:p w:rsidR="00B70FF9" w:rsidRPr="00C8551D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70FF9" w:rsidRPr="00C8551D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B70FF9" w:rsidRPr="00C8551D" w:rsidRDefault="00B70FF9" w:rsidP="00B70FF9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70FF9" w:rsidRPr="00C8551D" w:rsidRDefault="00B70FF9" w:rsidP="00B70FF9">
            <w:pPr>
              <w:pStyle w:val="a4"/>
              <w:widowControl/>
              <w:ind w:right="0"/>
              <w:jc w:val="center"/>
              <w:rPr>
                <w:rFonts w:ascii="Angsana New" w:hAnsi="Angsana New" w:cs="Angsana New"/>
              </w:rPr>
            </w:pPr>
          </w:p>
        </w:tc>
      </w:tr>
      <w:tr w:rsidR="003714E2" w:rsidRPr="00C8551D" w:rsidTr="00CF3167">
        <w:trPr>
          <w:trHeight w:hRule="exact" w:val="432"/>
        </w:trPr>
        <w:tc>
          <w:tcPr>
            <w:tcW w:w="3424" w:type="dxa"/>
          </w:tcPr>
          <w:p w:rsidR="003714E2" w:rsidRPr="00C8551D" w:rsidRDefault="003714E2" w:rsidP="00001476">
            <w:pPr>
              <w:pStyle w:val="a4"/>
              <w:widowControl/>
              <w:ind w:left="456" w:right="-251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 xml:space="preserve">บริษัท </w:t>
            </w:r>
            <w:r w:rsidR="005F411D" w:rsidRPr="00C8551D">
              <w:rPr>
                <w:rFonts w:ascii="Angsana New" w:hAnsi="Angsana New" w:cs="Angsana New"/>
                <w:cs/>
              </w:rPr>
              <w:t xml:space="preserve">นิวพลัสนิตติ้ง จำกัด </w:t>
            </w:r>
            <w:r w:rsidRPr="00C8551D">
              <w:rPr>
                <w:rFonts w:ascii="Angsana New" w:hAnsi="Angsana New" w:cs="Angsana New"/>
                <w:cs/>
              </w:rPr>
              <w:t>(มหาชน)</w:t>
            </w:r>
          </w:p>
        </w:tc>
        <w:tc>
          <w:tcPr>
            <w:tcW w:w="261" w:type="dxa"/>
          </w:tcPr>
          <w:p w:rsidR="003714E2" w:rsidRPr="00C8551D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center"/>
          </w:tcPr>
          <w:p w:rsidR="003714E2" w:rsidRPr="00C8551D" w:rsidRDefault="003714E2" w:rsidP="00001476">
            <w:pPr>
              <w:pStyle w:val="a4"/>
              <w:widowControl/>
              <w:ind w:left="-131" w:right="0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ผลิตสิ่งทอ</w:t>
            </w:r>
          </w:p>
        </w:tc>
        <w:tc>
          <w:tcPr>
            <w:tcW w:w="283" w:type="dxa"/>
          </w:tcPr>
          <w:p w:rsidR="003714E2" w:rsidRPr="00C8551D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714E2" w:rsidRPr="00C8551D" w:rsidRDefault="00613099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613099">
              <w:rPr>
                <w:rFonts w:ascii="Angsana New" w:hAnsi="Angsana New" w:cs="Angsana New"/>
              </w:rPr>
              <w:t>14</w:t>
            </w:r>
            <w:r w:rsidR="003E165D">
              <w:rPr>
                <w:rFonts w:ascii="Angsana New" w:hAnsi="Angsana New" w:cs="Angsana New"/>
              </w:rPr>
              <w:t>.</w:t>
            </w:r>
            <w:r w:rsidRPr="00613099">
              <w:rPr>
                <w:rFonts w:ascii="Angsana New" w:hAnsi="Angsana New" w:cs="Angsana New"/>
              </w:rPr>
              <w:t>79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3714E2" w:rsidRPr="00C8551D" w:rsidRDefault="00613099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613099">
              <w:rPr>
                <w:rFonts w:ascii="Angsana New" w:hAnsi="Angsana New" w:cs="Angsana New"/>
              </w:rPr>
              <w:t>14</w:t>
            </w:r>
            <w:r w:rsidR="003714E2" w:rsidRPr="00C8551D">
              <w:rPr>
                <w:rFonts w:ascii="Angsana New" w:hAnsi="Angsana New" w:cs="Angsana New"/>
                <w:cs/>
              </w:rPr>
              <w:t>.</w:t>
            </w:r>
            <w:r w:rsidRPr="00613099">
              <w:rPr>
                <w:rFonts w:ascii="Angsana New" w:hAnsi="Angsana New" w:cs="Angsana New"/>
              </w:rPr>
              <w:t>79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714E2" w:rsidRPr="00C8551D" w:rsidRDefault="00613099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613099">
              <w:rPr>
                <w:rFonts w:ascii="Angsana New" w:hAnsi="Angsana New" w:cs="Angsana New"/>
              </w:rPr>
              <w:t>100</w:t>
            </w:r>
            <w:r w:rsidR="003E165D">
              <w:rPr>
                <w:rFonts w:ascii="Angsana New" w:hAnsi="Angsana New" w:cs="Angsana New"/>
              </w:rPr>
              <w:t>,</w:t>
            </w:r>
            <w:r w:rsidRPr="00613099">
              <w:rPr>
                <w:rFonts w:ascii="Angsana New" w:hAnsi="Angsana New" w:cs="Angsana New"/>
              </w:rPr>
              <w:t>000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714E2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69</w:t>
            </w:r>
            <w:r w:rsidR="003E165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932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14E2" w:rsidRPr="00C8551D" w:rsidRDefault="00613099" w:rsidP="00CF3167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69</w:t>
            </w:r>
            <w:r w:rsidR="003714E2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932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714E2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43</w:t>
            </w:r>
            <w:r w:rsidR="003E165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714E2" w:rsidRPr="00C8551D" w:rsidRDefault="00613099" w:rsidP="00CF3167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41</w:t>
            </w:r>
            <w:r w:rsidR="003714E2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780</w:t>
            </w:r>
          </w:p>
        </w:tc>
      </w:tr>
      <w:tr w:rsidR="003714E2" w:rsidRPr="00C8551D" w:rsidTr="00CF3167">
        <w:trPr>
          <w:trHeight w:hRule="exact" w:val="432"/>
        </w:trPr>
        <w:tc>
          <w:tcPr>
            <w:tcW w:w="3424" w:type="dxa"/>
          </w:tcPr>
          <w:p w:rsidR="003714E2" w:rsidRPr="00C8551D" w:rsidRDefault="003714E2" w:rsidP="00001476">
            <w:pPr>
              <w:pStyle w:val="a4"/>
              <w:widowControl/>
              <w:ind w:left="456" w:right="-461"/>
              <w:jc w:val="thaiDistribute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8551D">
              <w:rPr>
                <w:rFonts w:ascii="Angsana New" w:hAnsi="Angsana New" w:cs="Angsana New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61" w:type="dxa"/>
          </w:tcPr>
          <w:p w:rsidR="003714E2" w:rsidRPr="00C8551D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3714E2" w:rsidRPr="00C8551D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3714E2" w:rsidRPr="00C8551D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4E2" w:rsidRPr="00C8551D" w:rsidRDefault="003E165D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060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spacing w:line="2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12</w:t>
            </w:r>
            <w:r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707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4E2" w:rsidRPr="00C8551D" w:rsidRDefault="003E165D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-</w:t>
            </w:r>
          </w:p>
        </w:tc>
      </w:tr>
      <w:tr w:rsidR="003714E2" w:rsidRPr="00C8551D" w:rsidTr="00CF3167">
        <w:trPr>
          <w:trHeight w:hRule="exact" w:val="432"/>
        </w:trPr>
        <w:tc>
          <w:tcPr>
            <w:tcW w:w="3424" w:type="dxa"/>
          </w:tcPr>
          <w:p w:rsidR="003714E2" w:rsidRPr="00C8551D" w:rsidRDefault="003714E2" w:rsidP="00001476">
            <w:pPr>
              <w:pStyle w:val="a4"/>
              <w:widowControl/>
              <w:ind w:left="34" w:right="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C8551D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61" w:type="dxa"/>
          </w:tcPr>
          <w:p w:rsidR="003714E2" w:rsidRPr="00C8551D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3714E2" w:rsidRPr="00C8551D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:rsidR="003714E2" w:rsidRPr="00C8551D" w:rsidRDefault="003714E2" w:rsidP="003714E2">
            <w:pPr>
              <w:pStyle w:val="a4"/>
              <w:widowControl/>
              <w:ind w:left="363"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714E2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  <w:r w:rsidR="003E16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872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714E2" w:rsidRPr="00C8551D" w:rsidRDefault="00613099" w:rsidP="00CF3167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  <w:r w:rsidR="003714E2" w:rsidRPr="00C855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225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714E2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43</w:t>
            </w:r>
            <w:r w:rsidR="003E165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405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714E2" w:rsidRPr="00C8551D" w:rsidRDefault="003714E2" w:rsidP="00CF3167">
            <w:pPr>
              <w:pStyle w:val="a4"/>
              <w:widowControl/>
              <w:ind w:right="0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714E2" w:rsidRPr="00C8551D" w:rsidRDefault="00613099" w:rsidP="00CF3167">
            <w:pPr>
              <w:spacing w:line="26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41</w:t>
            </w:r>
            <w:r w:rsidR="003714E2" w:rsidRPr="00C855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780</w:t>
            </w:r>
          </w:p>
        </w:tc>
      </w:tr>
    </w:tbl>
    <w:p w:rsidR="000E19AF" w:rsidRPr="00C8551D" w:rsidRDefault="000E19AF" w:rsidP="00DC49BC">
      <w:pPr>
        <w:spacing w:before="240"/>
        <w:ind w:left="426"/>
        <w:jc w:val="thaiDistribute"/>
        <w:rPr>
          <w:rFonts w:ascii="Angsana New" w:hAnsi="Angsana New"/>
          <w:sz w:val="28"/>
          <w:szCs w:val="28"/>
          <w:cs/>
        </w:rPr>
        <w:sectPr w:rsidR="000E19AF" w:rsidRPr="00C8551D" w:rsidSect="00C91024">
          <w:headerReference w:type="default" r:id="rId10"/>
          <w:footerReference w:type="default" r:id="rId11"/>
          <w:headerReference w:type="first" r:id="rId12"/>
          <w:footerReference w:type="first" r:id="rId13"/>
          <w:pgSz w:w="16834" w:h="11909" w:orient="landscape" w:code="9"/>
          <w:pgMar w:top="1440" w:right="1440" w:bottom="994" w:left="1418" w:header="1276" w:footer="448" w:gutter="0"/>
          <w:cols w:space="720"/>
          <w:docGrid w:linePitch="245"/>
        </w:sectPr>
      </w:pPr>
    </w:p>
    <w:p w:rsidR="008F06D1" w:rsidRPr="008F06D1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18"/>
          <w:cs/>
        </w:rPr>
      </w:pPr>
    </w:p>
    <w:p w:rsidR="008F06D1" w:rsidRPr="008F06D1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18"/>
          <w:cs/>
        </w:rPr>
      </w:pPr>
    </w:p>
    <w:p w:rsidR="008F06D1" w:rsidRPr="008F06D1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18"/>
          <w:cs/>
        </w:rPr>
      </w:pPr>
    </w:p>
    <w:p w:rsidR="008F06D1" w:rsidRPr="008F06D1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18"/>
          <w:cs/>
        </w:rPr>
      </w:pPr>
    </w:p>
    <w:p w:rsidR="008F06D1" w:rsidRPr="008F06D1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18"/>
          <w:cs/>
        </w:rPr>
      </w:pPr>
    </w:p>
    <w:p w:rsidR="008F06D1" w:rsidRPr="008F06D1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18"/>
          <w:cs/>
        </w:rPr>
      </w:pPr>
    </w:p>
    <w:p w:rsidR="008F06D1" w:rsidRPr="008F06D1" w:rsidRDefault="008F06D1" w:rsidP="008F06D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vanish/>
          <w:sz w:val="28"/>
          <w:szCs w:val="18"/>
          <w:cs/>
        </w:rPr>
      </w:pPr>
    </w:p>
    <w:p w:rsidR="009016AD" w:rsidRPr="008F06D1" w:rsidRDefault="009016AD" w:rsidP="008F06D1">
      <w:pPr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50"/>
        </w:tabs>
        <w:spacing w:before="240" w:line="240" w:lineRule="auto"/>
        <w:jc w:val="thaiDistribute"/>
        <w:rPr>
          <w:rFonts w:ascii="Angsana New" w:hAnsi="Angsana New"/>
          <w:sz w:val="28"/>
          <w:szCs w:val="28"/>
        </w:rPr>
      </w:pPr>
      <w:r w:rsidRPr="008F06D1">
        <w:rPr>
          <w:rFonts w:ascii="Angsana New" w:hAnsi="Angsana New"/>
          <w:sz w:val="28"/>
          <w:szCs w:val="28"/>
          <w:cs/>
        </w:rPr>
        <w:t>ข้อมูลทางการเงินของบริษัทร่วมที่สำคัญ</w:t>
      </w:r>
    </w:p>
    <w:p w:rsidR="009016AD" w:rsidRPr="008F06D1" w:rsidRDefault="009016AD" w:rsidP="009016AD">
      <w:pPr>
        <w:tabs>
          <w:tab w:val="left" w:pos="350"/>
        </w:tabs>
        <w:spacing w:before="120"/>
        <w:ind w:left="792"/>
        <w:jc w:val="thaiDistribute"/>
        <w:rPr>
          <w:rFonts w:ascii="Angsana New" w:hAnsi="Angsana New"/>
          <w:sz w:val="28"/>
          <w:szCs w:val="28"/>
          <w:cs/>
        </w:rPr>
      </w:pPr>
      <w:r w:rsidRPr="008F06D1">
        <w:rPr>
          <w:rFonts w:ascii="Angsana New" w:hAnsi="Angsana New"/>
          <w:sz w:val="28"/>
          <w:szCs w:val="28"/>
          <w:cs/>
        </w:rPr>
        <w:t>ข้อมูลทางการเงินตามที่แสดงอยู่ในงบการเงินของบริษัทร่วมแห่งหนึ่งโดยสรุปมีดังนี้</w:t>
      </w:r>
    </w:p>
    <w:tbl>
      <w:tblPr>
        <w:tblW w:w="10491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694"/>
        <w:gridCol w:w="1418"/>
        <w:gridCol w:w="1417"/>
        <w:gridCol w:w="1418"/>
        <w:gridCol w:w="1843"/>
        <w:gridCol w:w="1701"/>
      </w:tblGrid>
      <w:tr w:rsidR="009016AD" w:rsidRPr="008F0948" w:rsidTr="009F435F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016AD" w:rsidRPr="008F0948" w:rsidRDefault="009016AD" w:rsidP="009F435F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7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016AD" w:rsidRPr="008F0948" w:rsidRDefault="009016AD" w:rsidP="009F43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Cs w:val="24"/>
                <w:cs/>
              </w:rPr>
            </w:pPr>
            <w:r w:rsidRPr="008F0948">
              <w:rPr>
                <w:rFonts w:ascii="Angsana New" w:hAnsi="Angsana New"/>
                <w:szCs w:val="24"/>
                <w:cs/>
              </w:rPr>
              <w:t xml:space="preserve"> (หน่วย: </w:t>
            </w:r>
            <w:r w:rsidRPr="008F0948">
              <w:rPr>
                <w:rFonts w:ascii="Angsana New" w:hAnsi="Angsana New" w:hint="cs"/>
                <w:szCs w:val="24"/>
                <w:cs/>
              </w:rPr>
              <w:t>พัน</w:t>
            </w:r>
            <w:r w:rsidRPr="008F0948">
              <w:rPr>
                <w:rFonts w:ascii="Angsana New" w:hAnsi="Angsana New"/>
                <w:szCs w:val="24"/>
                <w:cs/>
              </w:rPr>
              <w:t>บาท)</w:t>
            </w:r>
          </w:p>
        </w:tc>
      </w:tr>
      <w:tr w:rsidR="009016AD" w:rsidRPr="008F0948" w:rsidTr="009F435F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9016AD" w:rsidRPr="008F0948" w:rsidRDefault="009016AD" w:rsidP="009F435F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7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016AD" w:rsidRPr="008F0948" w:rsidRDefault="009016AD" w:rsidP="009F43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2586" w:hanging="2586"/>
              <w:jc w:val="center"/>
              <w:rPr>
                <w:rFonts w:ascii="Angsana New" w:hAnsi="Angsana New"/>
                <w:szCs w:val="24"/>
                <w:cs/>
              </w:rPr>
            </w:pPr>
            <w:r w:rsidRPr="008F0948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9016AD" w:rsidRPr="008F0948" w:rsidTr="00495AE5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6AD" w:rsidRPr="008F0948" w:rsidRDefault="009016AD" w:rsidP="00495AE5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8F0948">
              <w:rPr>
                <w:rFonts w:ascii="Angsana New" w:hAnsi="Angsana New" w:hint="cs"/>
                <w:szCs w:val="24"/>
                <w:cs/>
              </w:rPr>
              <w:t>ชื่อบริษัท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016AD" w:rsidRPr="008F0948" w:rsidRDefault="009016AD" w:rsidP="009F4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8F0948">
              <w:rPr>
                <w:rFonts w:ascii="Angsana New" w:hAnsi="Angsana New"/>
                <w:szCs w:val="24"/>
                <w:cs/>
              </w:rPr>
              <w:t>ทุนเรียกชำระ</w:t>
            </w:r>
          </w:p>
          <w:p w:rsidR="009016AD" w:rsidRPr="008F0948" w:rsidRDefault="009016AD" w:rsidP="009F4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8819AF">
              <w:rPr>
                <w:rFonts w:ascii="Angsana New" w:hAnsi="Angsana New"/>
                <w:szCs w:val="24"/>
                <w:cs/>
              </w:rPr>
              <w:t xml:space="preserve">ณ วันที่               </w:t>
            </w:r>
            <w:r w:rsidR="00613099" w:rsidRPr="00613099">
              <w:rPr>
                <w:rFonts w:ascii="Angsana New" w:hAnsi="Angsana New"/>
                <w:sz w:val="24"/>
                <w:szCs w:val="24"/>
              </w:rPr>
              <w:t>30</w:t>
            </w:r>
            <w:r w:rsidRPr="00DF54D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F54D0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DF54D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F54D0" w:rsidRPr="00DF54D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6AD" w:rsidRPr="002B1670" w:rsidRDefault="009016AD" w:rsidP="009F4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B1670">
              <w:rPr>
                <w:rFonts w:ascii="Angsana New" w:hAnsi="Angsana New"/>
                <w:sz w:val="24"/>
                <w:szCs w:val="24"/>
                <w:cs/>
              </w:rPr>
              <w:t>สินทรัพย์รวม</w:t>
            </w:r>
          </w:p>
          <w:p w:rsidR="009016AD" w:rsidRPr="002B1670" w:rsidRDefault="009016AD" w:rsidP="009F4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B167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              </w:t>
            </w:r>
            <w:r w:rsidR="002B1670" w:rsidRPr="002B167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13099" w:rsidRPr="002B1670">
              <w:rPr>
                <w:rFonts w:ascii="Angsana New" w:hAnsi="Angsana New"/>
                <w:sz w:val="24"/>
                <w:szCs w:val="24"/>
              </w:rPr>
              <w:t>30</w:t>
            </w:r>
            <w:r w:rsidRPr="002B167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F54D0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DF54D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F54D0" w:rsidRPr="00DF54D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6AD" w:rsidRPr="008F0948" w:rsidRDefault="009016AD" w:rsidP="009F43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8F0948">
              <w:rPr>
                <w:rFonts w:ascii="Angsana New" w:hAnsi="Angsana New"/>
                <w:szCs w:val="24"/>
                <w:cs/>
              </w:rPr>
              <w:t>หนี้สินรวม</w:t>
            </w:r>
          </w:p>
          <w:p w:rsidR="009016AD" w:rsidRPr="008F0948" w:rsidRDefault="009016AD" w:rsidP="009F43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8819AF">
              <w:rPr>
                <w:rFonts w:ascii="Angsana New" w:hAnsi="Angsana New"/>
                <w:szCs w:val="24"/>
                <w:cs/>
              </w:rPr>
              <w:t xml:space="preserve">ณ วันที่               </w:t>
            </w:r>
            <w:r w:rsidRPr="008819AF">
              <w:rPr>
                <w:rFonts w:ascii="Angsana New" w:hAnsi="Angsana New"/>
                <w:szCs w:val="24"/>
              </w:rPr>
              <w:t xml:space="preserve"> </w:t>
            </w:r>
            <w:r w:rsidR="00DF54D0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DF54D0" w:rsidRPr="00DF54D0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DF54D0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="00DF54D0" w:rsidRPr="00DF54D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DF54D0" w:rsidRPr="00DF54D0">
              <w:rPr>
                <w:rFonts w:ascii="Angsana New" w:hAnsi="Angsana New"/>
                <w:sz w:val="24"/>
                <w:szCs w:val="24"/>
              </w:rPr>
              <w:t>2561</w:t>
            </w:r>
            <w:r w:rsidRPr="008819AF">
              <w:rPr>
                <w:rFonts w:ascii="Angsana New" w:hAnsi="Angsana New"/>
                <w:szCs w:val="24"/>
                <w:cs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:rsidR="009016AD" w:rsidRPr="008819AF" w:rsidRDefault="009016AD" w:rsidP="009F435F">
            <w:pPr>
              <w:tabs>
                <w:tab w:val="right" w:pos="7200"/>
                <w:tab w:val="right" w:pos="8540"/>
              </w:tabs>
              <w:ind w:left="-250" w:right="-160"/>
              <w:jc w:val="center"/>
              <w:rPr>
                <w:rFonts w:ascii="Angsana New" w:hAnsi="Angsana New"/>
                <w:szCs w:val="24"/>
                <w:cs/>
              </w:rPr>
            </w:pPr>
            <w:r w:rsidRPr="008819AF">
              <w:rPr>
                <w:rFonts w:ascii="Angsana New" w:hAnsi="Angsana New"/>
                <w:szCs w:val="24"/>
                <w:cs/>
              </w:rPr>
              <w:t>รายได้รวมสำหรับ</w:t>
            </w:r>
          </w:p>
          <w:p w:rsidR="009016AD" w:rsidRPr="008819AF" w:rsidRDefault="009016AD" w:rsidP="009F43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0" w:right="-16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งวดหก</w:t>
            </w:r>
            <w:r w:rsidRPr="008819AF">
              <w:rPr>
                <w:rFonts w:ascii="Angsana New" w:hAnsi="Angsana New" w:hint="cs"/>
                <w:szCs w:val="24"/>
                <w:cs/>
              </w:rPr>
              <w:t>เดือน</w:t>
            </w:r>
            <w:r w:rsidRPr="008819AF">
              <w:rPr>
                <w:rFonts w:ascii="Angsana New" w:hAnsi="Angsana New"/>
                <w:szCs w:val="24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="002342E4">
              <w:rPr>
                <w:rFonts w:ascii="Angsana New" w:hAnsi="Angsana New"/>
                <w:szCs w:val="24"/>
              </w:rPr>
              <w:t xml:space="preserve">           </w:t>
            </w:r>
            <w:r w:rsidR="00DF54D0" w:rsidRPr="00DF54D0">
              <w:rPr>
                <w:rFonts w:ascii="Angsana New" w:hAnsi="Angsana New"/>
                <w:sz w:val="24"/>
                <w:szCs w:val="24"/>
              </w:rPr>
              <w:t>30</w:t>
            </w:r>
            <w:r w:rsidRPr="00DF54D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F54D0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DF54D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F54D0" w:rsidRPr="00DF54D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9016AD" w:rsidRPr="008F0948" w:rsidRDefault="009016AD" w:rsidP="009F435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33" w:right="-121"/>
              <w:jc w:val="center"/>
              <w:rPr>
                <w:rFonts w:ascii="Angsana New" w:hAnsi="Angsana New"/>
                <w:szCs w:val="24"/>
              </w:rPr>
            </w:pPr>
            <w:r w:rsidRPr="008819AF">
              <w:rPr>
                <w:rFonts w:ascii="Angsana New" w:hAnsi="Angsana New" w:hint="cs"/>
                <w:szCs w:val="24"/>
                <w:cs/>
              </w:rPr>
              <w:t>กำไร</w:t>
            </w:r>
            <w:r>
              <w:rPr>
                <w:rFonts w:ascii="Angsana New" w:hAnsi="Angsana New"/>
                <w:szCs w:val="24"/>
                <w:cs/>
              </w:rPr>
              <w:t>สำหรับ</w:t>
            </w:r>
            <w:r w:rsidRPr="008819AF">
              <w:rPr>
                <w:rFonts w:ascii="Angsana New" w:hAnsi="Angsana New" w:hint="cs"/>
                <w:szCs w:val="24"/>
                <w:cs/>
              </w:rPr>
              <w:t>งวด</w:t>
            </w:r>
            <w:r>
              <w:rPr>
                <w:rFonts w:ascii="Angsana New" w:hAnsi="Angsana New" w:hint="cs"/>
                <w:szCs w:val="24"/>
                <w:cs/>
              </w:rPr>
              <w:t xml:space="preserve">         หก</w:t>
            </w:r>
            <w:r w:rsidRPr="008819AF">
              <w:rPr>
                <w:rFonts w:ascii="Angsana New" w:hAnsi="Angsana New" w:hint="cs"/>
                <w:szCs w:val="24"/>
                <w:cs/>
              </w:rPr>
              <w:t>เดือน</w:t>
            </w:r>
            <w:r w:rsidRPr="008819AF">
              <w:rPr>
                <w:rFonts w:ascii="Angsana New" w:hAnsi="Angsana New"/>
                <w:szCs w:val="24"/>
                <w:cs/>
              </w:rPr>
              <w:t>สิ้นสุดวันที่</w:t>
            </w:r>
            <w:r w:rsidRPr="008819AF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 xml:space="preserve">             </w:t>
            </w:r>
            <w:r w:rsidR="00613099" w:rsidRPr="002B1670">
              <w:rPr>
                <w:rFonts w:ascii="Angsana New" w:hAnsi="Angsana New"/>
                <w:sz w:val="24"/>
                <w:szCs w:val="24"/>
              </w:rPr>
              <w:t>30</w:t>
            </w:r>
            <w:r w:rsidRPr="002B167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B1670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="00DF54D0" w:rsidRPr="00DF54D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DF54D0" w:rsidRPr="00DF54D0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9016AD" w:rsidRPr="008F0948" w:rsidTr="008F06D1">
        <w:trPr>
          <w:trHeight w:val="11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16AD" w:rsidRPr="008F06D1" w:rsidRDefault="008F06D1" w:rsidP="008F06D1">
            <w:pPr>
              <w:tabs>
                <w:tab w:val="clear" w:pos="227"/>
              </w:tabs>
              <w:ind w:left="318" w:right="-108" w:hanging="287"/>
              <w:rPr>
                <w:rFonts w:ascii="Angsana New" w:hAnsi="Angsana New"/>
                <w:szCs w:val="24"/>
                <w:cs/>
              </w:rPr>
            </w:pPr>
            <w:r w:rsidRPr="008F06D1">
              <w:rPr>
                <w:rFonts w:ascii="Angsana New" w:hAnsi="Angsana New"/>
                <w:spacing w:val="-4"/>
                <w:szCs w:val="24"/>
                <w:cs/>
              </w:rPr>
              <w:t>บริษัท นิวพลัสนิตติ้ง จำกัด (มหาชน)</w:t>
            </w:r>
            <w:r w:rsidRPr="008F06D1">
              <w:rPr>
                <w:rFonts w:ascii="Angsana New" w:hAnsi="Angsana New"/>
                <w:spacing w:val="-4"/>
                <w:szCs w:val="24"/>
                <w:cs/>
              </w:rPr>
              <w:tab/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16AD" w:rsidRPr="008F06D1" w:rsidRDefault="008F06D1" w:rsidP="009F435F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06D1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16AD" w:rsidRPr="008F06D1" w:rsidRDefault="008F06D1" w:rsidP="009F435F">
            <w:pPr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06D1">
              <w:rPr>
                <w:rFonts w:ascii="Angsana New" w:hAnsi="Angsana New"/>
                <w:sz w:val="24"/>
                <w:szCs w:val="24"/>
              </w:rPr>
              <w:t>300,048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16AD" w:rsidRPr="008F06D1" w:rsidRDefault="008F06D1" w:rsidP="009F435F">
            <w:pPr>
              <w:ind w:left="-1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06D1">
              <w:rPr>
                <w:rFonts w:ascii="Angsana New" w:hAnsi="Angsana New"/>
                <w:sz w:val="24"/>
                <w:szCs w:val="24"/>
              </w:rPr>
              <w:t>107,470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016AD" w:rsidRPr="008F06D1" w:rsidRDefault="008F06D1" w:rsidP="009F435F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8F06D1">
              <w:rPr>
                <w:rFonts w:ascii="Angsana New" w:hAnsi="Angsana New"/>
                <w:sz w:val="24"/>
                <w:szCs w:val="24"/>
              </w:rPr>
              <w:t>188,171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016AD" w:rsidRPr="008F06D1" w:rsidRDefault="008F06D1" w:rsidP="009F435F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F06D1">
              <w:rPr>
                <w:rFonts w:ascii="Angsana New" w:hAnsi="Angsana New"/>
                <w:sz w:val="24"/>
                <w:szCs w:val="24"/>
              </w:rPr>
              <w:t>20,947</w:t>
            </w:r>
          </w:p>
        </w:tc>
      </w:tr>
    </w:tbl>
    <w:p w:rsidR="00AD7EA2" w:rsidRDefault="00AD7EA2" w:rsidP="00AD7EA2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9A2297" w:rsidRPr="009A2297" w:rsidRDefault="009A2297" w:rsidP="00BC1EF1">
      <w:pPr>
        <w:pStyle w:val="a"/>
        <w:tabs>
          <w:tab w:val="clear" w:pos="1080"/>
        </w:tabs>
        <w:ind w:left="426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2524D0">
        <w:rPr>
          <w:rFonts w:ascii="Angsana New" w:hAnsi="Angsana New" w:cs="Angsana New"/>
          <w:sz w:val="28"/>
          <w:szCs w:val="28"/>
          <w:cs/>
        </w:rPr>
        <w:t>บริษัทบันทึกเงินลงทุนในบริษัทร่วมตามวิธีส่วนได้เสียใน</w:t>
      </w:r>
      <w:r w:rsidRPr="002524D0">
        <w:rPr>
          <w:rFonts w:ascii="Angsana New" w:hAnsi="Angsana New" w:cs="Angsana New"/>
          <w:sz w:val="28"/>
          <w:szCs w:val="28"/>
          <w:cs/>
          <w:lang w:val="en-US"/>
        </w:rPr>
        <w:t>งบการเงินระหว่างกาล</w:t>
      </w:r>
      <w:r w:rsidRPr="002524D0">
        <w:rPr>
          <w:rFonts w:ascii="Angsana New" w:hAnsi="Angsana New" w:cs="Angsana New"/>
          <w:sz w:val="28"/>
          <w:szCs w:val="28"/>
          <w:cs/>
        </w:rPr>
        <w:t>ที่แสดงเงินลงทุนตามวิธีส่วนได้เสีย เงินลงทุน</w:t>
      </w:r>
      <w:r w:rsidRPr="002524D0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2524D0">
        <w:rPr>
          <w:rFonts w:ascii="Angsana New" w:hAnsi="Angsana New" w:cs="Angsana New"/>
          <w:sz w:val="28"/>
          <w:szCs w:val="28"/>
          <w:cs/>
        </w:rPr>
        <w:t>ณ</w:t>
      </w:r>
      <w:r w:rsidRPr="002524D0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2524D0">
        <w:rPr>
          <w:rFonts w:ascii="Angsana New" w:hAnsi="Angsana New" w:cs="Angsana New"/>
          <w:sz w:val="28"/>
          <w:szCs w:val="28"/>
          <w:cs/>
        </w:rPr>
        <w:t>วันที่</w:t>
      </w:r>
      <w:r w:rsidRPr="002524D0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>
        <w:rPr>
          <w:rFonts w:ascii="Angsana New" w:hAnsi="Angsana New" w:cs="Angsana New"/>
          <w:sz w:val="28"/>
          <w:szCs w:val="28"/>
          <w:lang w:val="en-US"/>
        </w:rPr>
        <w:t>30</w:t>
      </w:r>
      <w:r w:rsidRPr="002524D0">
        <w:rPr>
          <w:rFonts w:ascii="Angsana New" w:hAnsi="Angsana New" w:cs="Angsana New"/>
          <w:sz w:val="28"/>
          <w:szCs w:val="28"/>
          <w:cs/>
          <w:lang w:val="en-US"/>
        </w:rPr>
        <w:t xml:space="preserve"> มิถุนายน </w:t>
      </w:r>
      <w:r w:rsidRPr="002524D0">
        <w:rPr>
          <w:rFonts w:ascii="Angsana New" w:hAnsi="Angsana New" w:cs="Angsana New"/>
          <w:sz w:val="28"/>
          <w:szCs w:val="28"/>
          <w:lang w:val="en-US"/>
        </w:rPr>
        <w:t>256</w:t>
      </w:r>
      <w:r w:rsidR="000E6766">
        <w:rPr>
          <w:rFonts w:ascii="Angsana New" w:hAnsi="Angsana New" w:cs="Angsana New"/>
          <w:sz w:val="28"/>
          <w:szCs w:val="28"/>
          <w:lang w:val="en-US"/>
        </w:rPr>
        <w:t>1</w:t>
      </w:r>
      <w:r w:rsidRPr="002524D0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2524D0">
        <w:rPr>
          <w:rFonts w:ascii="Angsana New" w:hAnsi="Angsana New" w:cs="Angsana New"/>
          <w:sz w:val="28"/>
          <w:szCs w:val="28"/>
          <w:cs/>
        </w:rPr>
        <w:t>และส่วนแบ่งกำไรจากบริษัทร่วมสำหรับงวดหกเดือนสิ้นสุดวันที่</w:t>
      </w:r>
      <w:r w:rsidRPr="002524D0">
        <w:rPr>
          <w:rFonts w:ascii="Angsana New" w:hAnsi="Angsana New" w:cs="Angsana New"/>
          <w:color w:val="FFFFFF"/>
          <w:sz w:val="28"/>
          <w:szCs w:val="28"/>
          <w:lang w:val="en-US"/>
        </w:rPr>
        <w:t>-</w:t>
      </w:r>
      <w:r w:rsidRPr="002524D0"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 w:rsidRPr="002524D0">
        <w:rPr>
          <w:rFonts w:ascii="Angsana New" w:hAnsi="Angsana New" w:cs="Angsana New"/>
          <w:sz w:val="28"/>
          <w:szCs w:val="28"/>
          <w:cs/>
          <w:lang w:val="en-US"/>
        </w:rPr>
        <w:t xml:space="preserve">มิถุนายน </w:t>
      </w:r>
      <w:r w:rsidRPr="002524D0">
        <w:rPr>
          <w:rFonts w:ascii="Angsana New" w:hAnsi="Angsana New" w:cs="Angsana New"/>
          <w:sz w:val="28"/>
          <w:szCs w:val="28"/>
          <w:lang w:val="en-US"/>
        </w:rPr>
        <w:t>256</w:t>
      </w:r>
      <w:r w:rsidR="000E6766">
        <w:rPr>
          <w:rFonts w:ascii="Angsana New" w:hAnsi="Angsana New" w:cs="Angsana New"/>
          <w:sz w:val="28"/>
          <w:szCs w:val="28"/>
          <w:lang w:val="en-US"/>
        </w:rPr>
        <w:t>1</w:t>
      </w:r>
      <w:r w:rsidRPr="002524D0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2524D0">
        <w:rPr>
          <w:rFonts w:ascii="Angsana New" w:hAnsi="Angsana New" w:cs="Angsana New"/>
          <w:sz w:val="28"/>
          <w:szCs w:val="28"/>
          <w:cs/>
        </w:rPr>
        <w:t>ถือตาม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>งบการเงินระหว่างกาล</w:t>
      </w:r>
      <w:r w:rsidRPr="00255085">
        <w:rPr>
          <w:rFonts w:ascii="Angsana New" w:hAnsi="Angsana New" w:cs="Angsana New"/>
          <w:sz w:val="28"/>
          <w:szCs w:val="28"/>
          <w:cs/>
        </w:rPr>
        <w:t>รวม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>สำหรับงวดหกเดือน</w:t>
      </w:r>
      <w:r w:rsidRPr="00255085">
        <w:rPr>
          <w:rFonts w:ascii="Angsana New" w:hAnsi="Angsana New" w:cs="Angsana New"/>
          <w:sz w:val="28"/>
          <w:szCs w:val="28"/>
          <w:cs/>
        </w:rPr>
        <w:t>สิ้นสุดวันที่</w:t>
      </w:r>
      <w:r w:rsidRPr="00255085">
        <w:rPr>
          <w:rFonts w:ascii="Angsana New" w:hAnsi="Angsana New" w:cs="Angsana New"/>
          <w:color w:val="FFFFFF"/>
          <w:sz w:val="28"/>
          <w:szCs w:val="28"/>
          <w:lang w:val="en-US"/>
        </w:rPr>
        <w:t>-</w:t>
      </w:r>
      <w:r>
        <w:rPr>
          <w:rFonts w:ascii="Angsana New" w:hAnsi="Angsana New" w:cs="Angsana New"/>
          <w:sz w:val="28"/>
          <w:szCs w:val="28"/>
          <w:lang w:val="en-US"/>
        </w:rPr>
        <w:t>30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 มิถุนายน </w:t>
      </w:r>
      <w:r w:rsidRPr="00255085">
        <w:rPr>
          <w:rFonts w:ascii="Angsana New" w:hAnsi="Angsana New" w:cs="Angsana New"/>
          <w:sz w:val="28"/>
          <w:szCs w:val="28"/>
          <w:lang w:val="en-US"/>
        </w:rPr>
        <w:t>256</w:t>
      </w:r>
      <w:r w:rsidR="000E6766">
        <w:rPr>
          <w:rFonts w:ascii="Angsana New" w:hAnsi="Angsana New" w:cs="Angsana New"/>
          <w:sz w:val="28"/>
          <w:szCs w:val="28"/>
          <w:lang w:val="en-US"/>
        </w:rPr>
        <w:t>1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 ของบริษัท</w:t>
      </w:r>
      <w:r w:rsidRPr="00255085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>นิวพลัสนิตติ้ง</w:t>
      </w:r>
      <w:r w:rsidRPr="00255085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>จำกัด</w:t>
      </w:r>
      <w:r w:rsidRPr="00255085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>(มหาชน) และบริษัทย่อย ซึ่งสอบทานโดยผู้สอบบัญชีอื่น</w:t>
      </w:r>
      <w:r w:rsidRPr="00255085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มูลค่าตามบัญชีของเงินลงทุนนี้ </w:t>
      </w:r>
      <w:r w:rsidRPr="00255085">
        <w:rPr>
          <w:rFonts w:ascii="Angsana New" w:hAnsi="Angsana New" w:cs="Angsana New"/>
          <w:color w:val="FFFFFF"/>
          <w:sz w:val="28"/>
          <w:szCs w:val="28"/>
          <w:cs/>
          <w:lang w:val="en-US"/>
        </w:rPr>
        <w:t xml:space="preserve"> 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>ณ วันที่</w:t>
      </w:r>
      <w:r w:rsidRPr="00255085">
        <w:rPr>
          <w:rFonts w:ascii="Angsana New" w:hAnsi="Angsana New" w:cs="Angsana New"/>
          <w:color w:val="FFFFFF"/>
          <w:sz w:val="28"/>
          <w:szCs w:val="28"/>
          <w:lang w:val="en-US"/>
        </w:rPr>
        <w:t>_</w:t>
      </w:r>
      <w:r>
        <w:rPr>
          <w:rFonts w:ascii="Angsana New" w:hAnsi="Angsana New" w:cs="Angsana New"/>
          <w:sz w:val="28"/>
          <w:szCs w:val="28"/>
          <w:lang w:val="en-US"/>
        </w:rPr>
        <w:t>30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 มิถุนายน </w:t>
      </w:r>
      <w:r w:rsidRPr="00255085">
        <w:rPr>
          <w:rFonts w:ascii="Angsana New" w:hAnsi="Angsana New" w:cs="Angsana New"/>
          <w:sz w:val="28"/>
          <w:szCs w:val="28"/>
          <w:lang w:val="en-US"/>
        </w:rPr>
        <w:t>256</w:t>
      </w:r>
      <w:r w:rsidR="000E6766">
        <w:rPr>
          <w:rFonts w:ascii="Angsana New" w:hAnsi="Angsana New" w:cs="Angsana New"/>
          <w:sz w:val="28"/>
          <w:szCs w:val="28"/>
          <w:lang w:val="en-US"/>
        </w:rPr>
        <w:t>1</w:t>
      </w:r>
      <w:r w:rsidRPr="00255085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และวันที่ </w:t>
      </w:r>
      <w:r w:rsidRPr="00255085">
        <w:rPr>
          <w:rFonts w:ascii="Angsana New" w:hAnsi="Angsana New" w:cs="Angsana New"/>
          <w:sz w:val="28"/>
          <w:szCs w:val="28"/>
          <w:lang w:val="en-US"/>
        </w:rPr>
        <w:t xml:space="preserve">31 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ธันวาคม </w:t>
      </w:r>
      <w:r w:rsidRPr="00255085">
        <w:rPr>
          <w:rFonts w:ascii="Angsana New" w:hAnsi="Angsana New" w:cs="Angsana New"/>
          <w:sz w:val="28"/>
          <w:szCs w:val="28"/>
          <w:lang w:val="en-US"/>
        </w:rPr>
        <w:t>25</w:t>
      </w:r>
      <w:r w:rsidR="000E6766">
        <w:rPr>
          <w:rFonts w:ascii="Angsana New" w:hAnsi="Angsana New" w:cs="Angsana New"/>
          <w:sz w:val="28"/>
          <w:szCs w:val="28"/>
          <w:lang w:val="en-US"/>
        </w:rPr>
        <w:t>60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 มี</w:t>
      </w:r>
      <w:r w:rsidRPr="000E6766">
        <w:rPr>
          <w:rFonts w:ascii="Angsana New" w:hAnsi="Angsana New" w:cs="Angsana New"/>
          <w:color w:val="000000" w:themeColor="text1"/>
          <w:sz w:val="28"/>
          <w:szCs w:val="28"/>
          <w:cs/>
          <w:lang w:val="en-US"/>
        </w:rPr>
        <w:t>จำนวน</w:t>
      </w:r>
      <w:r w:rsidR="000E6766" w:rsidRPr="000E6766">
        <w:rPr>
          <w:rFonts w:ascii="Angsana New" w:hAnsi="Angsana New" w:cs="Angsan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="000E6766" w:rsidRPr="000E6766">
        <w:rPr>
          <w:rFonts w:ascii="Angsana New" w:hAnsi="Angsana New" w:cs="Angsana New"/>
          <w:color w:val="000000" w:themeColor="text1"/>
          <w:sz w:val="28"/>
          <w:szCs w:val="28"/>
          <w:lang w:val="en-US"/>
        </w:rPr>
        <w:t>43.41</w:t>
      </w:r>
      <w:r w:rsidRPr="000E6766">
        <w:rPr>
          <w:rFonts w:ascii="Angsana New" w:hAnsi="Angsana New" w:cs="Angsana New"/>
          <w:sz w:val="28"/>
          <w:szCs w:val="28"/>
          <w:cs/>
          <w:lang w:val="en-US"/>
        </w:rPr>
        <w:t xml:space="preserve"> ล้าน</w:t>
      </w:r>
      <w:r w:rsidRPr="000E6766">
        <w:rPr>
          <w:rFonts w:ascii="Angsana New" w:hAnsi="Angsana New" w:cs="Angsana New"/>
          <w:color w:val="000000"/>
          <w:sz w:val="28"/>
          <w:szCs w:val="28"/>
          <w:cs/>
          <w:lang w:val="en-US"/>
        </w:rPr>
        <w:t xml:space="preserve">บาท และ </w:t>
      </w:r>
      <w:r w:rsidR="000E6766" w:rsidRPr="000E6766">
        <w:rPr>
          <w:rFonts w:ascii="Angsana New" w:hAnsi="Angsana New" w:cs="Angsana New"/>
          <w:sz w:val="28"/>
          <w:szCs w:val="28"/>
          <w:lang w:val="en-US"/>
        </w:rPr>
        <w:t>41.78</w:t>
      </w:r>
      <w:r w:rsidRPr="00255085">
        <w:rPr>
          <w:rFonts w:ascii="Angsana New" w:hAnsi="Angsana New" w:cs="Angsana New"/>
          <w:color w:val="000000"/>
          <w:sz w:val="28"/>
          <w:szCs w:val="28"/>
          <w:lang w:val="en-US"/>
        </w:rPr>
        <w:t xml:space="preserve"> </w:t>
      </w:r>
      <w:r w:rsidRPr="00255085">
        <w:rPr>
          <w:rFonts w:ascii="Angsana New" w:hAnsi="Angsana New" w:cs="Angsana New"/>
          <w:color w:val="000000"/>
          <w:sz w:val="28"/>
          <w:szCs w:val="28"/>
          <w:cs/>
          <w:lang w:val="en-US"/>
        </w:rPr>
        <w:t xml:space="preserve">ล้านบาท ตามลำดับ 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>ส่วนแบ่งกำไร</w:t>
      </w:r>
      <w:r w:rsidRPr="00255085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จากบริษัทร่วมนี้สำหรับงวดหกเดือนสิ้นสุดวันที่ </w:t>
      </w:r>
      <w:r>
        <w:rPr>
          <w:rFonts w:ascii="Angsana New" w:hAnsi="Angsana New" w:cs="Angsana New"/>
          <w:spacing w:val="-2"/>
          <w:sz w:val="28"/>
          <w:szCs w:val="28"/>
          <w:lang w:val="en-US"/>
        </w:rPr>
        <w:t>30</w:t>
      </w:r>
      <w:r w:rsidRPr="00255085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 มิถุนายน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55085">
        <w:rPr>
          <w:rFonts w:ascii="Angsana New" w:hAnsi="Angsana New" w:cs="Angsana New"/>
          <w:sz w:val="28"/>
          <w:szCs w:val="28"/>
          <w:lang w:val="en-US"/>
        </w:rPr>
        <w:t>256</w:t>
      </w:r>
      <w:r w:rsidR="000E6766">
        <w:rPr>
          <w:rFonts w:ascii="Angsana New" w:hAnsi="Angsana New" w:cs="Angsana New"/>
          <w:sz w:val="28"/>
          <w:szCs w:val="28"/>
          <w:lang w:val="en-US"/>
        </w:rPr>
        <w:t>1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 และ </w:t>
      </w:r>
      <w:r w:rsidRPr="00255085">
        <w:rPr>
          <w:rFonts w:ascii="Angsana New" w:hAnsi="Angsana New" w:cs="Angsana New"/>
          <w:sz w:val="28"/>
          <w:szCs w:val="28"/>
          <w:lang w:val="en-US"/>
        </w:rPr>
        <w:t>25</w:t>
      </w:r>
      <w:r w:rsidR="000E6766">
        <w:rPr>
          <w:rFonts w:ascii="Angsana New" w:hAnsi="Angsana New" w:cs="Angsana New"/>
          <w:sz w:val="28"/>
          <w:szCs w:val="28"/>
          <w:lang w:val="en-US"/>
        </w:rPr>
        <w:t>60</w:t>
      </w:r>
      <w:r w:rsidRPr="00255085">
        <w:rPr>
          <w:rFonts w:ascii="Angsana New" w:hAnsi="Angsana New" w:cs="Angsana New"/>
          <w:color w:val="FFFFFF"/>
          <w:spacing w:val="-2"/>
          <w:sz w:val="28"/>
          <w:szCs w:val="28"/>
          <w:lang w:val="en-US"/>
        </w:rPr>
        <w:t>_</w:t>
      </w:r>
      <w:r w:rsidRPr="00255085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มี</w:t>
      </w:r>
      <w:r w:rsidRPr="000E6766">
        <w:rPr>
          <w:rFonts w:ascii="Angsana New" w:hAnsi="Angsana New" w:cs="Angsana New"/>
          <w:color w:val="000000" w:themeColor="text1"/>
          <w:spacing w:val="-2"/>
          <w:sz w:val="28"/>
          <w:szCs w:val="28"/>
          <w:cs/>
          <w:lang w:val="en-US"/>
        </w:rPr>
        <w:t>จำนวน</w:t>
      </w:r>
      <w:r w:rsidR="000E6766" w:rsidRPr="000E6766">
        <w:rPr>
          <w:rFonts w:ascii="Angsana New" w:hAnsi="Angsana New" w:cs="Angsana New"/>
          <w:color w:val="000000" w:themeColor="text1"/>
          <w:spacing w:val="-2"/>
          <w:sz w:val="28"/>
          <w:szCs w:val="28"/>
          <w:lang w:val="en-US"/>
        </w:rPr>
        <w:t xml:space="preserve"> 2.08</w:t>
      </w:r>
      <w:r w:rsidRPr="000E6766">
        <w:rPr>
          <w:rFonts w:ascii="Angsana New" w:hAnsi="Angsana New" w:cs="Angsana New"/>
          <w:color w:val="FFFFFF"/>
          <w:spacing w:val="-2"/>
          <w:sz w:val="28"/>
          <w:szCs w:val="28"/>
          <w:lang w:val="en-US"/>
        </w:rPr>
        <w:t xml:space="preserve"> </w:t>
      </w:r>
      <w:r w:rsidRPr="000E6766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 </w:t>
      </w:r>
      <w:r w:rsidRPr="000E676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ล้าน</w:t>
      </w:r>
      <w:r w:rsidRPr="00255085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บาท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 xml:space="preserve"> และ </w:t>
      </w:r>
      <w:r w:rsidR="000E6766">
        <w:rPr>
          <w:rFonts w:ascii="Angsana New" w:hAnsi="Angsana New" w:cs="Angsana New"/>
          <w:sz w:val="28"/>
          <w:szCs w:val="28"/>
          <w:lang w:val="en-US"/>
        </w:rPr>
        <w:t>2.63</w:t>
      </w:r>
      <w:r w:rsidRPr="00255085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255085">
        <w:rPr>
          <w:rFonts w:ascii="Angsana New" w:hAnsi="Angsana New" w:cs="Angsana New"/>
          <w:sz w:val="28"/>
          <w:szCs w:val="28"/>
          <w:cs/>
          <w:lang w:val="en-US"/>
        </w:rPr>
        <w:t>ล้านบาท ตามลำดั</w:t>
      </w:r>
      <w:r>
        <w:rPr>
          <w:rFonts w:ascii="Angsana New" w:hAnsi="Angsana New" w:cs="Angsana New" w:hint="cs"/>
          <w:sz w:val="28"/>
          <w:szCs w:val="28"/>
          <w:cs/>
          <w:lang w:val="en-US"/>
        </w:rPr>
        <w:t>บ</w:t>
      </w:r>
    </w:p>
    <w:p w:rsidR="004E3F0A" w:rsidRDefault="00555BC9" w:rsidP="00A25C9A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เงินลงทุนทั่วไป</w:t>
      </w:r>
      <w:r w:rsidR="004E3F0A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-</w:t>
      </w:r>
      <w:r w:rsidR="00FE5E2D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หุ้นทุน </w:t>
      </w:r>
      <w:r w:rsidR="00F36721">
        <w:rPr>
          <w:rFonts w:ascii="Angsana New" w:hAnsi="Angsana New"/>
          <w:b/>
          <w:bCs/>
          <w:sz w:val="28"/>
          <w:szCs w:val="28"/>
          <w:lang w:val="en-GB"/>
        </w:rPr>
        <w:t>-</w:t>
      </w: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</w:t>
      </w:r>
      <w:r w:rsidR="00FE5E2D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สุทธิ</w:t>
      </w:r>
    </w:p>
    <w:p w:rsidR="00CD4062" w:rsidRPr="00CD4062" w:rsidRDefault="00CD4062" w:rsidP="00BC1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425"/>
        <w:rPr>
          <w:rFonts w:ascii="Angsana New" w:hAnsi="Angsana New"/>
          <w:sz w:val="28"/>
          <w:szCs w:val="28"/>
          <w:cs/>
          <w:lang w:val="en-GB"/>
        </w:rPr>
      </w:pPr>
      <w:r w:rsidRPr="00CD4062">
        <w:rPr>
          <w:rFonts w:ascii="Angsana New" w:hAnsi="Angsana New" w:hint="cs"/>
          <w:sz w:val="28"/>
          <w:szCs w:val="28"/>
          <w:cs/>
          <w:lang w:val="en-GB"/>
        </w:rPr>
        <w:t>ประกอบด้วย</w:t>
      </w:r>
    </w:p>
    <w:tbl>
      <w:tblPr>
        <w:tblW w:w="932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11"/>
        <w:gridCol w:w="1559"/>
        <w:gridCol w:w="283"/>
        <w:gridCol w:w="1560"/>
        <w:gridCol w:w="283"/>
        <w:gridCol w:w="1526"/>
      </w:tblGrid>
      <w:tr w:rsidR="003700A6" w:rsidRPr="00C8551D" w:rsidTr="00BF6EBD">
        <w:trPr>
          <w:trHeight w:hRule="exact" w:val="432"/>
        </w:trPr>
        <w:tc>
          <w:tcPr>
            <w:tcW w:w="4111" w:type="dxa"/>
            <w:vAlign w:val="center"/>
          </w:tcPr>
          <w:p w:rsidR="003700A6" w:rsidRPr="00C8551D" w:rsidRDefault="003700A6" w:rsidP="00B82C0B">
            <w:pPr>
              <w:pStyle w:val="1"/>
              <w:widowControl/>
              <w:ind w:left="363" w:right="0"/>
              <w:rPr>
                <w:rFonts w:ascii="Angsana New" w:hAnsi="Angsana New" w:cs="Angsana New"/>
                <w:color w:val="auto"/>
              </w:rPr>
            </w:pPr>
            <w:r w:rsidRPr="00C8551D">
              <w:rPr>
                <w:rFonts w:ascii="Angsana New" w:hAnsi="Angsana New" w:cs="Angsana New"/>
                <w:color w:val="auto"/>
                <w:cs/>
              </w:rPr>
              <w:br w:type="page"/>
            </w:r>
          </w:p>
        </w:tc>
        <w:tc>
          <w:tcPr>
            <w:tcW w:w="5211" w:type="dxa"/>
            <w:gridSpan w:val="5"/>
            <w:tcBorders>
              <w:bottom w:val="single" w:sz="4" w:space="0" w:color="auto"/>
            </w:tcBorders>
          </w:tcPr>
          <w:p w:rsidR="003700A6" w:rsidRPr="00C8551D" w:rsidRDefault="003700A6" w:rsidP="00B26FF6">
            <w:pPr>
              <w:pStyle w:val="3"/>
              <w:tabs>
                <w:tab w:val="clear" w:pos="360"/>
                <w:tab w:val="clear" w:pos="720"/>
              </w:tabs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10678" w:rsidRPr="00C8551D" w:rsidTr="00BF6EBD">
        <w:trPr>
          <w:trHeight w:hRule="exact" w:val="432"/>
        </w:trPr>
        <w:tc>
          <w:tcPr>
            <w:tcW w:w="4111" w:type="dxa"/>
            <w:vAlign w:val="center"/>
          </w:tcPr>
          <w:p w:rsidR="003700A6" w:rsidRPr="00C8551D" w:rsidRDefault="003700A6" w:rsidP="00B8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กิจการที่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700A6" w:rsidRPr="00C8551D" w:rsidRDefault="003700A6" w:rsidP="00B26FF6">
            <w:pPr>
              <w:pStyle w:val="BodyTex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363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10678" w:rsidRPr="00C8551D" w:rsidTr="00BF6EBD">
        <w:trPr>
          <w:trHeight w:hRule="exact" w:val="432"/>
        </w:trPr>
        <w:tc>
          <w:tcPr>
            <w:tcW w:w="4111" w:type="dxa"/>
            <w:vAlign w:val="center"/>
          </w:tcPr>
          <w:p w:rsidR="003700A6" w:rsidRPr="00C8551D" w:rsidRDefault="003700A6" w:rsidP="00B8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3" w:type="dxa"/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3" w:type="dxa"/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10678" w:rsidRPr="00C8551D" w:rsidTr="00BF6EBD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00A6" w:rsidRPr="00C8551D" w:rsidRDefault="003700A6" w:rsidP="00B82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0549BC">
              <w:rPr>
                <w:rFonts w:ascii="Angsana New" w:hAnsi="Angsana New"/>
                <w:sz w:val="28"/>
                <w:szCs w:val="28"/>
              </w:rPr>
              <w:t>3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C8551D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00A6" w:rsidRPr="00C8551D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10678" w:rsidRPr="00C8551D" w:rsidTr="00BF6EBD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00A6" w:rsidRPr="00C8551D" w:rsidRDefault="00277D5F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043419"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  <w:r w:rsidR="001A6D2C"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15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center"/>
          </w:tcPr>
          <w:p w:rsidR="003700A6" w:rsidRPr="00C8551D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3700A6" w:rsidRPr="00C8551D" w:rsidRDefault="003700A6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3"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  <w:vAlign w:val="center"/>
          </w:tcPr>
          <w:p w:rsidR="003700A6" w:rsidRPr="00C8551D" w:rsidRDefault="003700A6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left="363" w:firstLine="24"/>
              <w:jc w:val="lef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10678" w:rsidRPr="00C8551D" w:rsidTr="00CF3167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</w:t>
            </w:r>
            <w:r w:rsidR="00675D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</w:t>
            </w:r>
            <w:r w:rsidR="00675D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</w:t>
            </w:r>
            <w:r w:rsidR="00675D9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962</w:t>
            </w:r>
          </w:p>
        </w:tc>
      </w:tr>
      <w:tr w:rsidR="00410678" w:rsidRPr="00C8551D" w:rsidTr="00CF3167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53AE" w:rsidRPr="00C8551D" w:rsidRDefault="00675D98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CD406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69</w:t>
            </w:r>
            <w:r w:rsidR="00613099" w:rsidRPr="00613099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53AE" w:rsidRPr="00C8551D" w:rsidRDefault="00675D98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  <w:r w:rsidR="00CD406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99</w:t>
            </w:r>
            <w:r w:rsidR="00613099" w:rsidRPr="00613099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9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753AE" w:rsidRPr="00C8551D" w:rsidRDefault="00675D98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692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10678" w:rsidRPr="00C8551D" w:rsidTr="00CF3167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753AE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675D9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  <w:r w:rsidRPr="00613099">
              <w:rPr>
                <w:rFonts w:ascii="Angsana New" w:hAnsi="Angsana New" w:hint="cs"/>
                <w:sz w:val="28"/>
                <w:szCs w:val="28"/>
                <w:lang w:val="en-US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753AE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675D9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76</w:t>
            </w:r>
            <w:r w:rsidRPr="00613099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4753AE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 w:rsidR="00675D9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270</w:t>
            </w:r>
          </w:p>
        </w:tc>
      </w:tr>
      <w:tr w:rsidR="00410678" w:rsidRPr="00C8551D" w:rsidTr="00CF3167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10678" w:rsidRPr="00C8551D" w:rsidTr="00CF3167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B3472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549BC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vAlign w:val="center"/>
          </w:tcPr>
          <w:p w:rsidR="004753AE" w:rsidRPr="00C8551D" w:rsidRDefault="004753A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:rsidR="004753AE" w:rsidRPr="00C8551D" w:rsidRDefault="004753AE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left w:val="nil"/>
              <w:right w:val="nil"/>
            </w:tcBorders>
            <w:vAlign w:val="center"/>
          </w:tcPr>
          <w:p w:rsidR="004753AE" w:rsidRPr="00C8551D" w:rsidRDefault="004753A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410678" w:rsidRPr="00C8551D" w:rsidTr="00691F24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3FE" w:rsidRPr="00C8551D" w:rsidRDefault="001623FE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23FE" w:rsidRPr="00C8551D" w:rsidRDefault="0061309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</w:t>
            </w:r>
            <w:r w:rsidR="001623FE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23FE" w:rsidRPr="00C8551D" w:rsidRDefault="001623FE" w:rsidP="00691F2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23FE" w:rsidRPr="00C8551D" w:rsidRDefault="0061309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</w:t>
            </w:r>
            <w:r w:rsidR="001623FE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762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23FE" w:rsidRPr="00C8551D" w:rsidRDefault="001623FE" w:rsidP="00691F2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23FE" w:rsidRPr="00C8551D" w:rsidRDefault="0061309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</w:t>
            </w:r>
            <w:r w:rsidR="001623FE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962</w:t>
            </w:r>
          </w:p>
        </w:tc>
      </w:tr>
      <w:tr w:rsidR="00410678" w:rsidRPr="00C8551D" w:rsidTr="00691F24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3FE" w:rsidRPr="00C8551D" w:rsidRDefault="001623FE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623FE" w:rsidRPr="00C8551D" w:rsidRDefault="001623FE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693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23FE" w:rsidRPr="00C8551D" w:rsidRDefault="001623FE" w:rsidP="00691F2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623FE" w:rsidRPr="00C8551D" w:rsidRDefault="001623FE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999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623FE" w:rsidRPr="00C8551D" w:rsidRDefault="001623FE" w:rsidP="00691F2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623FE" w:rsidRPr="00C8551D" w:rsidRDefault="001623FE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692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410678" w:rsidRPr="00C8551D" w:rsidTr="00691F24">
        <w:trPr>
          <w:trHeight w:hRule="exact" w:val="432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23FE" w:rsidRPr="00C8551D" w:rsidRDefault="001623FE" w:rsidP="00CD4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623FE" w:rsidRPr="00C8551D" w:rsidRDefault="0061309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1623FE"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507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23FE" w:rsidRPr="00C8551D" w:rsidRDefault="001623FE" w:rsidP="00691F2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623FE" w:rsidRPr="00C8551D" w:rsidRDefault="0061309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1623FE"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763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623FE" w:rsidRPr="00C8551D" w:rsidRDefault="001623FE" w:rsidP="00691F24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623FE" w:rsidRPr="00C8551D" w:rsidRDefault="00613099" w:rsidP="00691F24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 w:rsidR="001623FE"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270</w:t>
            </w:r>
          </w:p>
        </w:tc>
      </w:tr>
    </w:tbl>
    <w:p w:rsidR="0033708A" w:rsidRPr="00C8551D" w:rsidRDefault="00A93AB8" w:rsidP="009A3F6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 xml:space="preserve">ที่ดิน อาคาร และอุปกรณ์ - สุทธิ </w:t>
      </w:r>
    </w:p>
    <w:p w:rsidR="00AC1D5A" w:rsidRPr="00C8551D" w:rsidRDefault="00AC1D5A" w:rsidP="00912740">
      <w:pPr>
        <w:tabs>
          <w:tab w:val="clear" w:pos="227"/>
          <w:tab w:val="clear" w:pos="454"/>
          <w:tab w:val="clear" w:pos="680"/>
          <w:tab w:val="left" w:pos="3390"/>
        </w:tabs>
        <w:spacing w:before="120" w:after="120" w:line="240" w:lineRule="auto"/>
        <w:ind w:left="426"/>
        <w:jc w:val="both"/>
        <w:rPr>
          <w:rFonts w:ascii="Angsana New" w:hAnsi="Angsana New"/>
          <w:sz w:val="28"/>
          <w:szCs w:val="28"/>
          <w:cs/>
        </w:rPr>
      </w:pPr>
      <w:r w:rsidRPr="00C8551D">
        <w:rPr>
          <w:rFonts w:ascii="Angsana New" w:hAnsi="Angsana New"/>
          <w:sz w:val="28"/>
          <w:szCs w:val="28"/>
          <w:cs/>
        </w:rPr>
        <w:t>รายก</w:t>
      </w:r>
      <w:r w:rsidR="00D8077B" w:rsidRPr="00C8551D">
        <w:rPr>
          <w:rFonts w:ascii="Angsana New" w:hAnsi="Angsana New"/>
          <w:sz w:val="28"/>
          <w:szCs w:val="28"/>
          <w:cs/>
        </w:rPr>
        <w:t>ารเคลื่อนไหวอย่างย่อสำหรับงวด</w:t>
      </w:r>
      <w:r w:rsidR="00A54DAE" w:rsidRPr="00C8551D">
        <w:rPr>
          <w:rFonts w:ascii="Angsana New" w:hAnsi="Angsana New"/>
          <w:sz w:val="28"/>
          <w:szCs w:val="28"/>
          <w:cs/>
        </w:rPr>
        <w:t>หก</w:t>
      </w:r>
      <w:r w:rsidRPr="00C8551D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C025F5">
        <w:rPr>
          <w:rFonts w:ascii="Angsana New" w:hAnsi="Angsana New"/>
          <w:sz w:val="28"/>
          <w:szCs w:val="28"/>
        </w:rPr>
        <w:t>30</w:t>
      </w:r>
      <w:r w:rsidR="001A6D2C" w:rsidRPr="00C8551D">
        <w:rPr>
          <w:rFonts w:ascii="Angsana New" w:hAnsi="Angsana New"/>
          <w:sz w:val="28"/>
          <w:szCs w:val="28"/>
        </w:rPr>
        <w:t xml:space="preserve"> </w:t>
      </w:r>
      <w:r w:rsidR="00A54DAE" w:rsidRPr="00C8551D">
        <w:rPr>
          <w:rFonts w:ascii="Angsana New" w:hAnsi="Angsana New"/>
          <w:sz w:val="28"/>
          <w:szCs w:val="28"/>
          <w:cs/>
        </w:rPr>
        <w:t>มิถุนายน</w:t>
      </w:r>
      <w:r w:rsidR="001A6D2C" w:rsidRPr="00C8551D">
        <w:rPr>
          <w:rFonts w:ascii="Angsana New" w:hAnsi="Angsana New"/>
          <w:sz w:val="28"/>
          <w:szCs w:val="28"/>
          <w:cs/>
        </w:rPr>
        <w:t xml:space="preserve"> </w:t>
      </w:r>
      <w:r w:rsidR="00C025F5">
        <w:rPr>
          <w:rFonts w:ascii="Angsana New" w:hAnsi="Angsana New"/>
          <w:sz w:val="28"/>
          <w:szCs w:val="28"/>
        </w:rPr>
        <w:t>2561</w:t>
      </w:r>
      <w:r w:rsidR="001A6D2C" w:rsidRPr="00C8551D">
        <w:rPr>
          <w:rFonts w:ascii="Angsana New" w:hAnsi="Angsana New"/>
          <w:sz w:val="28"/>
          <w:szCs w:val="28"/>
        </w:rPr>
        <w:t xml:space="preserve"> </w:t>
      </w:r>
      <w:r w:rsidRPr="00C8551D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286" w:type="dxa"/>
        <w:tblInd w:w="28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586"/>
        <w:gridCol w:w="164"/>
        <w:gridCol w:w="2976"/>
        <w:gridCol w:w="1560"/>
      </w:tblGrid>
      <w:tr w:rsidR="00AC1D5A" w:rsidRPr="00C8551D" w:rsidTr="00BF6EBD">
        <w:trPr>
          <w:cantSplit/>
          <w:trHeight w:hRule="exact" w:val="432"/>
        </w:trPr>
        <w:tc>
          <w:tcPr>
            <w:tcW w:w="4586" w:type="dxa"/>
          </w:tcPr>
          <w:p w:rsidR="00AC1D5A" w:rsidRPr="00C8551D" w:rsidRDefault="00AC1D5A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1" w:name="_Hlk481766828"/>
          </w:p>
        </w:tc>
        <w:tc>
          <w:tcPr>
            <w:tcW w:w="164" w:type="dxa"/>
          </w:tcPr>
          <w:p w:rsidR="00AC1D5A" w:rsidRPr="00C8551D" w:rsidRDefault="00AC1D5A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</w:tcPr>
          <w:p w:rsidR="00AC1D5A" w:rsidRPr="00C8551D" w:rsidRDefault="00AC1D5A" w:rsidP="00B26FF6">
            <w:pPr>
              <w:tabs>
                <w:tab w:val="left" w:pos="3390"/>
              </w:tabs>
              <w:spacing w:line="240" w:lineRule="auto"/>
              <w:ind w:left="4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:rsidR="00AC1D5A" w:rsidRPr="00C8551D" w:rsidRDefault="00AC1D5A" w:rsidP="00B26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43419" w:rsidRPr="00C8551D" w:rsidTr="00BF6EBD">
        <w:trPr>
          <w:cantSplit/>
          <w:trHeight w:hRule="exact" w:val="432"/>
        </w:trPr>
        <w:tc>
          <w:tcPr>
            <w:tcW w:w="4586" w:type="dxa"/>
          </w:tcPr>
          <w:p w:rsidR="00043419" w:rsidRPr="00C8551D" w:rsidRDefault="00043419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4" w:type="dxa"/>
          </w:tcPr>
          <w:p w:rsidR="00043419" w:rsidRPr="00C8551D" w:rsidRDefault="00043419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</w:tcPr>
          <w:p w:rsidR="00043419" w:rsidRPr="00C8551D" w:rsidRDefault="00043419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043419" w:rsidRPr="00C8551D" w:rsidRDefault="00043419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43419" w:rsidRPr="00C8551D" w:rsidTr="00BF6EBD">
        <w:trPr>
          <w:cantSplit/>
          <w:trHeight w:hRule="exact" w:val="432"/>
        </w:trPr>
        <w:tc>
          <w:tcPr>
            <w:tcW w:w="4586" w:type="dxa"/>
          </w:tcPr>
          <w:p w:rsidR="00043419" w:rsidRPr="00C8551D" w:rsidRDefault="00043419" w:rsidP="006001FD">
            <w:pPr>
              <w:tabs>
                <w:tab w:val="clear" w:pos="227"/>
                <w:tab w:val="clear" w:pos="454"/>
                <w:tab w:val="left" w:pos="779"/>
                <w:tab w:val="left" w:pos="3390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Pr="00C8551D">
              <w:rPr>
                <w:rFonts w:ascii="Angsana New" w:hAnsi="Angsana New"/>
                <w:sz w:val="28"/>
                <w:szCs w:val="28"/>
                <w:lang w:val="en-GB"/>
              </w:rPr>
              <w:t xml:space="preserve">1 </w:t>
            </w:r>
            <w:r w:rsidRPr="00C8551D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มกราคม </w:t>
            </w:r>
            <w:r w:rsidRPr="00C8551D">
              <w:rPr>
                <w:rFonts w:ascii="Angsana New" w:hAnsi="Angsana New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64" w:type="dxa"/>
          </w:tcPr>
          <w:p w:rsidR="00043419" w:rsidRPr="00C8551D" w:rsidRDefault="00043419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</w:tcPr>
          <w:p w:rsidR="00043419" w:rsidRPr="00C8551D" w:rsidRDefault="00043419" w:rsidP="00B26FF6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43419" w:rsidRPr="00C8551D" w:rsidRDefault="00613099" w:rsidP="0049506C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</w:t>
            </w:r>
            <w:r w:rsidR="00043419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526</w:t>
            </w:r>
          </w:p>
        </w:tc>
      </w:tr>
      <w:tr w:rsidR="00043419" w:rsidRPr="00C8551D" w:rsidTr="00BF6EBD">
        <w:trPr>
          <w:cantSplit/>
          <w:trHeight w:hRule="exact" w:val="432"/>
        </w:trPr>
        <w:tc>
          <w:tcPr>
            <w:tcW w:w="4586" w:type="dxa"/>
          </w:tcPr>
          <w:p w:rsidR="00043419" w:rsidRPr="00C8551D" w:rsidRDefault="00043419" w:rsidP="006001FD">
            <w:pPr>
              <w:tabs>
                <w:tab w:val="clear" w:pos="454"/>
                <w:tab w:val="left" w:pos="354"/>
                <w:tab w:val="left" w:pos="3390"/>
              </w:tabs>
              <w:spacing w:line="240" w:lineRule="auto"/>
              <w:ind w:left="142" w:hanging="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F6EBD">
              <w:rPr>
                <w:rFonts w:ascii="Angsana New" w:hAnsi="Angsana New"/>
                <w:sz w:val="28"/>
                <w:szCs w:val="28"/>
                <w:u w:val="single"/>
                <w:cs/>
              </w:rPr>
              <w:t>ซื้อ</w:t>
            </w:r>
            <w:r w:rsidR="00BF6EB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64" w:type="dxa"/>
          </w:tcPr>
          <w:p w:rsidR="00043419" w:rsidRPr="00C8551D" w:rsidRDefault="00043419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</w:tcPr>
          <w:p w:rsidR="00043419" w:rsidRPr="00C8551D" w:rsidRDefault="00043419" w:rsidP="00B26FF6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43419" w:rsidRPr="00C8551D" w:rsidRDefault="00613099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="00502F6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193</w:t>
            </w:r>
          </w:p>
        </w:tc>
      </w:tr>
      <w:tr w:rsidR="00043419" w:rsidRPr="00C8551D" w:rsidTr="00BF6EBD">
        <w:trPr>
          <w:cantSplit/>
          <w:trHeight w:hRule="exact" w:val="432"/>
        </w:trPr>
        <w:tc>
          <w:tcPr>
            <w:tcW w:w="4586" w:type="dxa"/>
          </w:tcPr>
          <w:p w:rsidR="00043419" w:rsidRPr="00C8551D" w:rsidRDefault="00043419" w:rsidP="006001FD">
            <w:pPr>
              <w:tabs>
                <w:tab w:val="clear" w:pos="227"/>
                <w:tab w:val="left" w:pos="354"/>
                <w:tab w:val="left" w:pos="3390"/>
              </w:tabs>
              <w:spacing w:line="240" w:lineRule="auto"/>
              <w:ind w:left="142" w:hanging="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4" w:type="dxa"/>
          </w:tcPr>
          <w:p w:rsidR="00043419" w:rsidRPr="00C8551D" w:rsidRDefault="00043419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</w:tcPr>
          <w:p w:rsidR="00043419" w:rsidRPr="00C8551D" w:rsidRDefault="00043419" w:rsidP="00B26FF6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419" w:rsidRPr="00C8551D" w:rsidRDefault="00502F68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444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43419" w:rsidRPr="00C8551D" w:rsidTr="00BF6EBD">
        <w:trPr>
          <w:cantSplit/>
          <w:trHeight w:hRule="exact" w:val="432"/>
        </w:trPr>
        <w:tc>
          <w:tcPr>
            <w:tcW w:w="4586" w:type="dxa"/>
          </w:tcPr>
          <w:p w:rsidR="00043419" w:rsidRPr="00C8551D" w:rsidRDefault="00043419" w:rsidP="006001FD">
            <w:pPr>
              <w:tabs>
                <w:tab w:val="left" w:pos="354"/>
                <w:tab w:val="left" w:pos="3390"/>
              </w:tabs>
              <w:spacing w:line="240" w:lineRule="auto"/>
              <w:ind w:left="142" w:hanging="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ราคาตามบัญชีสุทธิ ณ วันที่ 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30</w:t>
            </w:r>
            <w:r w:rsidRPr="00C8551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613099"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64" w:type="dxa"/>
          </w:tcPr>
          <w:p w:rsidR="00043419" w:rsidRPr="00C8551D" w:rsidRDefault="00043419" w:rsidP="00B26FF6">
            <w:pPr>
              <w:tabs>
                <w:tab w:val="left" w:pos="3390"/>
              </w:tabs>
              <w:spacing w:line="240" w:lineRule="auto"/>
              <w:ind w:left="4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</w:tcPr>
          <w:p w:rsidR="00043419" w:rsidRPr="00C8551D" w:rsidRDefault="00043419" w:rsidP="00B26FF6">
            <w:pPr>
              <w:tabs>
                <w:tab w:val="left" w:pos="3390"/>
              </w:tabs>
              <w:spacing w:line="240" w:lineRule="auto"/>
              <w:ind w:left="426" w:right="70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43419" w:rsidRPr="00C8551D" w:rsidRDefault="00613099" w:rsidP="00B26FF6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</w:t>
            </w:r>
            <w:r w:rsidR="00502F6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275</w:t>
            </w:r>
          </w:p>
        </w:tc>
      </w:tr>
    </w:tbl>
    <w:bookmarkEnd w:id="1"/>
    <w:p w:rsidR="00B33FCD" w:rsidRDefault="00AC1D5A" w:rsidP="00522CC0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after="12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เงินเบิกเกินบัญชีและเงินกู้ยืมระยะสั้นจากสถาบันการเงิน</w:t>
      </w:r>
    </w:p>
    <w:p w:rsidR="00BF6EBD" w:rsidRPr="00BF6EBD" w:rsidRDefault="00BF6EBD" w:rsidP="00BF6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/>
        <w:ind w:left="425"/>
        <w:rPr>
          <w:rFonts w:ascii="Angsana New" w:hAnsi="Angsana New"/>
          <w:sz w:val="28"/>
          <w:szCs w:val="28"/>
          <w:lang w:val="en-GB"/>
        </w:rPr>
      </w:pPr>
      <w:r w:rsidRPr="00BF6EBD">
        <w:rPr>
          <w:rFonts w:ascii="Angsana New" w:hAnsi="Angsana New" w:hint="cs"/>
          <w:sz w:val="28"/>
          <w:szCs w:val="28"/>
          <w:cs/>
          <w:lang w:val="en-GB"/>
        </w:rPr>
        <w:t>ประกอบด้วย</w:t>
      </w:r>
    </w:p>
    <w:tbl>
      <w:tblPr>
        <w:tblW w:w="935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123"/>
        <w:gridCol w:w="1474"/>
        <w:gridCol w:w="283"/>
        <w:gridCol w:w="1474"/>
      </w:tblGrid>
      <w:tr w:rsidR="00AC1D5A" w:rsidRPr="00C8551D" w:rsidTr="00D44BF9">
        <w:trPr>
          <w:trHeight w:hRule="exact" w:val="403"/>
        </w:trPr>
        <w:tc>
          <w:tcPr>
            <w:tcW w:w="6123" w:type="dxa"/>
          </w:tcPr>
          <w:p w:rsidR="00AC1D5A" w:rsidRPr="00C8551D" w:rsidRDefault="00AC1D5A" w:rsidP="00421C7D">
            <w:pPr>
              <w:pStyle w:val="Heading5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tcBorders>
              <w:bottom w:val="single" w:sz="4" w:space="0" w:color="auto"/>
            </w:tcBorders>
          </w:tcPr>
          <w:p w:rsidR="00AC1D5A" w:rsidRPr="00C8551D" w:rsidRDefault="00AC1D5A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E6711" w:rsidRPr="00C8551D" w:rsidTr="00D44BF9">
        <w:trPr>
          <w:trHeight w:hRule="exact" w:val="403"/>
        </w:trPr>
        <w:tc>
          <w:tcPr>
            <w:tcW w:w="6123" w:type="dxa"/>
          </w:tcPr>
          <w:p w:rsidR="00EE14D2" w:rsidRPr="00C8551D" w:rsidRDefault="00EE14D2" w:rsidP="00421C7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EE14D2" w:rsidRPr="00C8551D" w:rsidRDefault="0058530F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3" w:type="dxa"/>
            <w:vAlign w:val="bottom"/>
          </w:tcPr>
          <w:p w:rsidR="00EE14D2" w:rsidRPr="00C8551D" w:rsidRDefault="00EE14D2" w:rsidP="00421C7D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EE14D2" w:rsidRPr="00C8551D" w:rsidRDefault="0058530F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10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7E6711" w:rsidRPr="00C8551D" w:rsidTr="00D44BF9">
        <w:trPr>
          <w:trHeight w:hRule="exact" w:val="403"/>
        </w:trPr>
        <w:tc>
          <w:tcPr>
            <w:tcW w:w="6123" w:type="dxa"/>
          </w:tcPr>
          <w:p w:rsidR="00AC1D5A" w:rsidRPr="00C8551D" w:rsidRDefault="00AC1D5A" w:rsidP="00421C7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AC1D5A" w:rsidRPr="00C8551D" w:rsidRDefault="00613099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51"/>
              </w:tabs>
              <w:spacing w:line="240" w:lineRule="auto"/>
              <w:ind w:left="-251" w:right="-2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 w:hint="cs"/>
                <w:sz w:val="28"/>
                <w:szCs w:val="28"/>
              </w:rPr>
              <w:t>30</w:t>
            </w:r>
            <w:r w:rsidR="0058530F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3" w:type="dxa"/>
            <w:vAlign w:val="bottom"/>
          </w:tcPr>
          <w:p w:rsidR="00AC1D5A" w:rsidRPr="00C8551D" w:rsidRDefault="00AC1D5A" w:rsidP="00421C7D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819"/>
              </w:tabs>
              <w:spacing w:line="240" w:lineRule="auto"/>
              <w:ind w:lef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AC1D5A" w:rsidRPr="00C8551D" w:rsidRDefault="00613099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245"/>
              </w:tabs>
              <w:spacing w:line="240" w:lineRule="auto"/>
              <w:ind w:left="-104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 w:hint="cs"/>
                <w:sz w:val="28"/>
                <w:szCs w:val="28"/>
              </w:rPr>
              <w:t>31</w:t>
            </w:r>
            <w:r w:rsidR="0058530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7E6711" w:rsidRPr="00C8551D" w:rsidTr="00D44BF9">
        <w:trPr>
          <w:trHeight w:hRule="exact" w:val="403"/>
        </w:trPr>
        <w:tc>
          <w:tcPr>
            <w:tcW w:w="6123" w:type="dxa"/>
          </w:tcPr>
          <w:p w:rsidR="00AC1D5A" w:rsidRPr="00C8551D" w:rsidRDefault="00AC1D5A" w:rsidP="00421C7D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28"/>
                <w:szCs w:val="28"/>
                <w:u w:val="single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:rsidR="00AC1D5A" w:rsidRPr="00C8551D" w:rsidRDefault="00AC1D5A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83" w:type="dxa"/>
          </w:tcPr>
          <w:p w:rsidR="00AC1D5A" w:rsidRPr="00C8551D" w:rsidRDefault="00AC1D5A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AC1D5A" w:rsidRPr="00C8551D" w:rsidRDefault="00AC1D5A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E6711" w:rsidRPr="00C8551D" w:rsidTr="00D44BF9">
        <w:trPr>
          <w:trHeight w:hRule="exact" w:val="403"/>
        </w:trPr>
        <w:tc>
          <w:tcPr>
            <w:tcW w:w="6123" w:type="dxa"/>
          </w:tcPr>
          <w:p w:rsidR="00AC1D5A" w:rsidRPr="00C8551D" w:rsidRDefault="00AC1D5A" w:rsidP="00BF6EBD">
            <w:pPr>
              <w:pStyle w:val="Heading5"/>
              <w:spacing w:line="240" w:lineRule="auto"/>
              <w:ind w:left="460" w:hanging="318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เงินเบิกเกินบัญชีธนาคาร </w:t>
            </w:r>
          </w:p>
        </w:tc>
        <w:tc>
          <w:tcPr>
            <w:tcW w:w="1474" w:type="dxa"/>
          </w:tcPr>
          <w:p w:rsidR="00AC1D5A" w:rsidRPr="00C8551D" w:rsidRDefault="00AC1D5A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AC1D5A" w:rsidRPr="00C8551D" w:rsidRDefault="00AC1D5A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AC1D5A" w:rsidRPr="00C8551D" w:rsidRDefault="00AC1D5A" w:rsidP="00421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6711" w:rsidRPr="00C8551D" w:rsidTr="00D44BF9">
        <w:trPr>
          <w:trHeight w:hRule="exact" w:val="403"/>
        </w:trPr>
        <w:tc>
          <w:tcPr>
            <w:tcW w:w="6123" w:type="dxa"/>
            <w:shd w:val="clear" w:color="auto" w:fill="auto"/>
          </w:tcPr>
          <w:p w:rsidR="001623FE" w:rsidRPr="0047446C" w:rsidRDefault="001623FE" w:rsidP="00A54DAE">
            <w:pPr>
              <w:pStyle w:val="Heading5"/>
              <w:spacing w:line="240" w:lineRule="auto"/>
              <w:ind w:left="318" w:hanging="425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</w:t>
            </w:r>
            <w:r w:rsidR="00043419"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   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(อัตราดอกเบี้ยร้อยละ 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  <w:r w:rsidR="008E628A" w:rsidRPr="0047446C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87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75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 ณ วันที่ 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30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A54DAE"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มิถุนายน 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2561</w:t>
            </w:r>
          </w:p>
        </w:tc>
        <w:tc>
          <w:tcPr>
            <w:tcW w:w="1474" w:type="dxa"/>
            <w:shd w:val="clear" w:color="auto" w:fill="auto"/>
          </w:tcPr>
          <w:p w:rsidR="001623FE" w:rsidRPr="00C8551D" w:rsidRDefault="001623FE" w:rsidP="0016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1623FE" w:rsidRPr="00C8551D" w:rsidRDefault="001623FE" w:rsidP="001623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:rsidR="001623FE" w:rsidRPr="00C8551D" w:rsidRDefault="001623FE" w:rsidP="001623F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7E6711" w:rsidRPr="00C8551D" w:rsidTr="00D44BF9">
        <w:trPr>
          <w:trHeight w:hRule="exact" w:val="403"/>
        </w:trPr>
        <w:tc>
          <w:tcPr>
            <w:tcW w:w="6123" w:type="dxa"/>
            <w:shd w:val="clear" w:color="auto" w:fill="auto"/>
          </w:tcPr>
          <w:p w:rsidR="001623FE" w:rsidRPr="0047446C" w:rsidRDefault="001623FE" w:rsidP="00043419">
            <w:pPr>
              <w:pStyle w:val="Heading5"/>
              <w:tabs>
                <w:tab w:val="left" w:pos="327"/>
              </w:tabs>
              <w:spacing w:line="240" w:lineRule="auto"/>
              <w:ind w:left="460" w:hanging="42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043419"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  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และร้อยละ 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6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87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75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ต่อปี ณ วันที่ 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2560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1623FE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</w:t>
            </w:r>
            <w:r w:rsidR="00C6263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259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1623FE" w:rsidRPr="00C8551D" w:rsidRDefault="001623F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1623FE" w:rsidRPr="00C8551D" w:rsidRDefault="00613099" w:rsidP="00CF31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1309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</w:t>
            </w:r>
            <w:r w:rsidR="00E56C78" w:rsidRPr="00C8551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1309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241</w:t>
            </w:r>
          </w:p>
        </w:tc>
      </w:tr>
      <w:tr w:rsidR="007E6711" w:rsidRPr="00C8551D" w:rsidTr="00D44BF9">
        <w:trPr>
          <w:trHeight w:hRule="exact" w:val="403"/>
        </w:trPr>
        <w:tc>
          <w:tcPr>
            <w:tcW w:w="6123" w:type="dxa"/>
            <w:shd w:val="clear" w:color="auto" w:fill="auto"/>
          </w:tcPr>
          <w:p w:rsidR="001623FE" w:rsidRPr="0047446C" w:rsidRDefault="001623FE" w:rsidP="00043419">
            <w:pPr>
              <w:pStyle w:val="Heading5"/>
              <w:spacing w:line="240" w:lineRule="auto"/>
              <w:ind w:left="460" w:hanging="42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1623FE" w:rsidRPr="00C8551D" w:rsidRDefault="001623F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623FE" w:rsidRPr="00C8551D" w:rsidRDefault="001623F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1623FE" w:rsidRPr="00C8551D" w:rsidRDefault="001623FE" w:rsidP="00CF31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7E6711" w:rsidRPr="00C8551D" w:rsidTr="00D44BF9">
        <w:trPr>
          <w:trHeight w:hRule="exact" w:val="403"/>
        </w:trPr>
        <w:tc>
          <w:tcPr>
            <w:tcW w:w="6123" w:type="dxa"/>
            <w:shd w:val="clear" w:color="auto" w:fill="auto"/>
          </w:tcPr>
          <w:p w:rsidR="001623FE" w:rsidRPr="0047446C" w:rsidRDefault="001623FE" w:rsidP="00BF6EBD">
            <w:pPr>
              <w:pStyle w:val="Heading5"/>
              <w:spacing w:line="240" w:lineRule="auto"/>
              <w:ind w:left="460" w:hanging="31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1623FE" w:rsidRPr="00C8551D" w:rsidRDefault="001623F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623FE" w:rsidRPr="00C8551D" w:rsidRDefault="001623F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1623FE" w:rsidRPr="00C8551D" w:rsidRDefault="001623FE" w:rsidP="00CF31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7E6711" w:rsidRPr="00C8551D" w:rsidTr="00D44BF9">
        <w:trPr>
          <w:trHeight w:hRule="exact" w:val="403"/>
        </w:trPr>
        <w:tc>
          <w:tcPr>
            <w:tcW w:w="6123" w:type="dxa"/>
            <w:shd w:val="clear" w:color="auto" w:fill="auto"/>
          </w:tcPr>
          <w:p w:rsidR="001623FE" w:rsidRPr="0047446C" w:rsidRDefault="001623FE" w:rsidP="00A54DAE">
            <w:pPr>
              <w:pStyle w:val="Heading5"/>
              <w:spacing w:line="240" w:lineRule="auto"/>
              <w:ind w:left="460" w:hanging="42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043419"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(อัตราดอกเบี้ยร้อยละ 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="00C6263A" w:rsidRPr="0047446C">
              <w:rPr>
                <w:rFonts w:ascii="Angsana New" w:hAnsi="Angsana New"/>
                <w:b w:val="0"/>
                <w:bCs w:val="0"/>
                <w:sz w:val="28"/>
                <w:szCs w:val="28"/>
              </w:rPr>
              <w:t>.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30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50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 ณ วันที่ 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30</w:t>
            </w:r>
            <w:r w:rsidR="00A54DAE" w:rsidRPr="0047446C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A54DAE"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มิถุนายน</w:t>
            </w:r>
            <w:r w:rsidRPr="0047446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2561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1623FE" w:rsidRPr="00C8551D" w:rsidRDefault="001623F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1623FE" w:rsidRPr="00C8551D" w:rsidRDefault="001623FE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1623FE" w:rsidRPr="00C8551D" w:rsidRDefault="001623FE" w:rsidP="00CF31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7E6711" w:rsidRPr="00C8551D" w:rsidTr="00D44BF9">
        <w:trPr>
          <w:trHeight w:hRule="exact" w:val="403"/>
        </w:trPr>
        <w:tc>
          <w:tcPr>
            <w:tcW w:w="6123" w:type="dxa"/>
            <w:shd w:val="clear" w:color="auto" w:fill="auto"/>
          </w:tcPr>
          <w:p w:rsidR="00E56C78" w:rsidRPr="00C8551D" w:rsidRDefault="00E56C78" w:rsidP="00043419">
            <w:pPr>
              <w:pStyle w:val="Heading5"/>
              <w:spacing w:line="240" w:lineRule="auto"/>
              <w:ind w:left="460" w:hanging="426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</w:t>
            </w:r>
            <w:r w:rsidR="00043419"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และร้อยละ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45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ถึง 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.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50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ต่อปี ณ วันที่ 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31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</w:rPr>
              <w:t>2560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center"/>
          </w:tcPr>
          <w:p w:rsidR="00E56C78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60</w:t>
            </w:r>
            <w:r w:rsidR="00C6263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000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56C78" w:rsidRPr="00C8551D" w:rsidRDefault="00E56C78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:rsidR="00E56C78" w:rsidRPr="00C8551D" w:rsidRDefault="00613099" w:rsidP="00CF31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1309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80</w:t>
            </w:r>
            <w:r w:rsidR="00E56C78" w:rsidRPr="00C8551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1309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7E6711" w:rsidRPr="00C8551D" w:rsidTr="00D44BF9">
        <w:trPr>
          <w:trHeight w:hRule="exact" w:val="403"/>
        </w:trPr>
        <w:tc>
          <w:tcPr>
            <w:tcW w:w="6123" w:type="dxa"/>
            <w:shd w:val="clear" w:color="auto" w:fill="auto"/>
          </w:tcPr>
          <w:p w:rsidR="00E56C78" w:rsidRPr="00C8551D" w:rsidRDefault="00E56C78" w:rsidP="0047446C">
            <w:pPr>
              <w:pStyle w:val="Heading5"/>
              <w:spacing w:line="240" w:lineRule="auto"/>
              <w:ind w:left="601" w:hanging="459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47446C" w:rsidRPr="0047446C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C78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76</w:t>
            </w:r>
            <w:r w:rsidR="00C6263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259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56C78" w:rsidRPr="00C8551D" w:rsidRDefault="00E56C78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56C78" w:rsidRPr="00C8551D" w:rsidRDefault="00613099" w:rsidP="00CF316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61309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102</w:t>
            </w:r>
            <w:r w:rsidR="00E56C78" w:rsidRPr="00C8551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1309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241</w:t>
            </w:r>
          </w:p>
        </w:tc>
      </w:tr>
    </w:tbl>
    <w:p w:rsidR="00D8077B" w:rsidRDefault="00B33FCD" w:rsidP="00FD0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13099" w:rsidRPr="00613099">
        <w:rPr>
          <w:rFonts w:ascii="Angsana New" w:hAnsi="Angsana New"/>
          <w:sz w:val="28"/>
          <w:szCs w:val="28"/>
        </w:rPr>
        <w:t>30</w:t>
      </w:r>
      <w:r w:rsidR="00A54DAE" w:rsidRPr="00C8551D">
        <w:rPr>
          <w:rFonts w:ascii="Angsana New" w:hAnsi="Angsana New"/>
          <w:sz w:val="28"/>
          <w:szCs w:val="28"/>
        </w:rPr>
        <w:t xml:space="preserve"> </w:t>
      </w:r>
      <w:r w:rsidR="00A54DAE" w:rsidRPr="00C8551D">
        <w:rPr>
          <w:rFonts w:ascii="Angsana New" w:hAnsi="Angsana New"/>
          <w:sz w:val="28"/>
          <w:szCs w:val="28"/>
          <w:cs/>
        </w:rPr>
        <w:t>มิถุนายน</w:t>
      </w:r>
      <w:r w:rsidR="00485F06" w:rsidRPr="00C8551D">
        <w:rPr>
          <w:rFonts w:ascii="Angsana New" w:hAnsi="Angsana New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z w:val="28"/>
          <w:szCs w:val="28"/>
        </w:rPr>
        <w:t>2561</w:t>
      </w:r>
      <w:r w:rsidRPr="00C8551D">
        <w:rPr>
          <w:rFonts w:ascii="Angsana New" w:hAnsi="Angsana New"/>
          <w:sz w:val="28"/>
          <w:szCs w:val="28"/>
          <w:cs/>
        </w:rPr>
        <w:t xml:space="preserve"> และวันที่</w:t>
      </w:r>
      <w:r w:rsidR="00033513" w:rsidRPr="00C8551D">
        <w:rPr>
          <w:rFonts w:ascii="Angsana New" w:hAnsi="Angsana New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z w:val="28"/>
          <w:szCs w:val="28"/>
        </w:rPr>
        <w:t>31</w:t>
      </w:r>
      <w:r w:rsidRPr="00C8551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613099" w:rsidRPr="00613099">
        <w:rPr>
          <w:rFonts w:ascii="Angsana New" w:hAnsi="Angsana New"/>
          <w:sz w:val="28"/>
          <w:szCs w:val="28"/>
        </w:rPr>
        <w:t>2560</w:t>
      </w:r>
      <w:r w:rsidRPr="00C8551D">
        <w:rPr>
          <w:rFonts w:ascii="Angsana New" w:hAnsi="Angsana New"/>
          <w:sz w:val="28"/>
          <w:szCs w:val="28"/>
          <w:cs/>
        </w:rPr>
        <w:t xml:space="preserve"> บริษัทมีวงเงินเบิกเกินบัญชีและเง</w:t>
      </w:r>
      <w:r w:rsidR="00473494" w:rsidRPr="00C8551D">
        <w:rPr>
          <w:rFonts w:ascii="Angsana New" w:hAnsi="Angsana New"/>
          <w:sz w:val="28"/>
          <w:szCs w:val="28"/>
          <w:cs/>
        </w:rPr>
        <w:t>ินกู้ยืมระยะสั้นจากสถาบันการเงิน</w:t>
      </w:r>
      <w:r w:rsidRPr="00C8551D">
        <w:rPr>
          <w:rFonts w:ascii="Angsana New" w:hAnsi="Angsana New"/>
          <w:sz w:val="28"/>
          <w:szCs w:val="28"/>
          <w:cs/>
        </w:rPr>
        <w:t>คงเหลือ</w:t>
      </w:r>
      <w:r w:rsidRPr="0047446C">
        <w:rPr>
          <w:rFonts w:ascii="Angsana New" w:hAnsi="Angsana New"/>
          <w:sz w:val="28"/>
          <w:szCs w:val="28"/>
          <w:cs/>
        </w:rPr>
        <w:t xml:space="preserve">จำนวน </w:t>
      </w:r>
      <w:r w:rsidR="00613099" w:rsidRPr="00613099">
        <w:rPr>
          <w:rFonts w:ascii="Angsana New" w:hAnsi="Angsana New"/>
          <w:sz w:val="28"/>
          <w:szCs w:val="28"/>
        </w:rPr>
        <w:t>343</w:t>
      </w:r>
      <w:r w:rsidR="00CA0E7F" w:rsidRPr="0047446C">
        <w:rPr>
          <w:rFonts w:ascii="Angsana New" w:hAnsi="Angsana New"/>
          <w:sz w:val="28"/>
          <w:szCs w:val="28"/>
          <w:cs/>
        </w:rPr>
        <w:t xml:space="preserve"> </w:t>
      </w:r>
      <w:r w:rsidRPr="0047446C">
        <w:rPr>
          <w:rFonts w:ascii="Angsana New" w:hAnsi="Angsana New"/>
          <w:sz w:val="28"/>
          <w:szCs w:val="28"/>
          <w:cs/>
        </w:rPr>
        <w:t>ล้าน</w:t>
      </w:r>
      <w:r w:rsidRPr="00C8551D">
        <w:rPr>
          <w:rFonts w:ascii="Angsana New" w:hAnsi="Angsana New"/>
          <w:sz w:val="28"/>
          <w:szCs w:val="28"/>
          <w:cs/>
        </w:rPr>
        <w:t xml:space="preserve">บาท และ </w:t>
      </w:r>
      <w:r w:rsidR="00613099" w:rsidRPr="00613099">
        <w:rPr>
          <w:rFonts w:ascii="Angsana New" w:hAnsi="Angsana New"/>
          <w:sz w:val="28"/>
          <w:szCs w:val="28"/>
        </w:rPr>
        <w:t>317</w:t>
      </w:r>
      <w:r w:rsidRPr="00C8551D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:rsidR="009A2297" w:rsidRDefault="009A2297" w:rsidP="00FD0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9A2297" w:rsidRDefault="009A2297" w:rsidP="00FD0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9A2297" w:rsidRDefault="009A2297" w:rsidP="00FD0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9A2297" w:rsidRPr="00C8551D" w:rsidRDefault="009A2297" w:rsidP="00FD00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</w:p>
    <w:p w:rsidR="0019469C" w:rsidRPr="00C8551D" w:rsidRDefault="0019469C" w:rsidP="009A3F6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กำไรต่อหุ้นขั้นพื้นฐาน</w:t>
      </w:r>
    </w:p>
    <w:p w:rsidR="0019469C" w:rsidRPr="00C8551D" w:rsidRDefault="005B73D1" w:rsidP="009611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rPr>
          <w:rFonts w:ascii="Angsana New" w:hAnsi="Angsana New"/>
          <w:sz w:val="28"/>
          <w:szCs w:val="28"/>
        </w:rPr>
      </w:pPr>
      <w:r w:rsidRPr="009611E7">
        <w:rPr>
          <w:rFonts w:ascii="Angsana New" w:hAnsi="Angsana New"/>
          <w:spacing w:val="6"/>
          <w:sz w:val="28"/>
          <w:szCs w:val="28"/>
          <w:cs/>
        </w:rPr>
        <w:t>กำไร</w:t>
      </w:r>
      <w:r w:rsidR="00BB0601" w:rsidRPr="009611E7">
        <w:rPr>
          <w:rFonts w:ascii="Angsana New" w:hAnsi="Angsana New"/>
          <w:spacing w:val="6"/>
          <w:sz w:val="28"/>
          <w:szCs w:val="28"/>
          <w:cs/>
        </w:rPr>
        <w:t>ต่อหุ้นขั้นพื้นฐานสำหรับงวด</w:t>
      </w:r>
      <w:r w:rsidR="00D44BF9" w:rsidRPr="009611E7">
        <w:rPr>
          <w:rFonts w:ascii="Angsana New" w:hAnsi="Angsana New" w:hint="cs"/>
          <w:spacing w:val="6"/>
          <w:sz w:val="28"/>
          <w:szCs w:val="28"/>
          <w:cs/>
        </w:rPr>
        <w:t>สามเดือนและ</w:t>
      </w:r>
      <w:r w:rsidR="00BB0601" w:rsidRPr="009611E7">
        <w:rPr>
          <w:rFonts w:ascii="Angsana New" w:hAnsi="Angsana New"/>
          <w:spacing w:val="6"/>
          <w:sz w:val="28"/>
          <w:szCs w:val="28"/>
          <w:cs/>
        </w:rPr>
        <w:t>หก</w:t>
      </w:r>
      <w:r w:rsidR="00E543BB" w:rsidRPr="009611E7">
        <w:rPr>
          <w:rFonts w:ascii="Angsana New" w:hAnsi="Angsana New"/>
          <w:spacing w:val="6"/>
          <w:sz w:val="28"/>
          <w:szCs w:val="28"/>
          <w:cs/>
        </w:rPr>
        <w:t xml:space="preserve">เดือนสิ้นสุดวันที่ </w:t>
      </w:r>
      <w:r w:rsidR="00613099" w:rsidRPr="00613099">
        <w:rPr>
          <w:rFonts w:ascii="Angsana New" w:hAnsi="Angsana New"/>
          <w:spacing w:val="6"/>
          <w:sz w:val="28"/>
          <w:szCs w:val="28"/>
        </w:rPr>
        <w:t>30</w:t>
      </w:r>
      <w:r w:rsidR="00BB0601" w:rsidRPr="009611E7">
        <w:rPr>
          <w:rFonts w:ascii="Angsana New" w:hAnsi="Angsana New"/>
          <w:spacing w:val="6"/>
          <w:sz w:val="28"/>
          <w:szCs w:val="28"/>
        </w:rPr>
        <w:t xml:space="preserve"> </w:t>
      </w:r>
      <w:r w:rsidR="00BB0601" w:rsidRPr="009611E7">
        <w:rPr>
          <w:rFonts w:ascii="Angsana New" w:hAnsi="Angsana New"/>
          <w:spacing w:val="6"/>
          <w:sz w:val="28"/>
          <w:szCs w:val="28"/>
          <w:cs/>
        </w:rPr>
        <w:t>มิถุนายน</w:t>
      </w:r>
      <w:r w:rsidR="00E543BB" w:rsidRPr="009611E7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pacing w:val="6"/>
          <w:sz w:val="28"/>
          <w:szCs w:val="28"/>
        </w:rPr>
        <w:t>2561</w:t>
      </w:r>
      <w:r w:rsidR="00E543BB" w:rsidRPr="009611E7">
        <w:rPr>
          <w:rFonts w:ascii="Angsana New" w:hAnsi="Angsana New"/>
          <w:spacing w:val="6"/>
          <w:sz w:val="28"/>
          <w:szCs w:val="28"/>
          <w:cs/>
        </w:rPr>
        <w:t xml:space="preserve"> และ </w:t>
      </w:r>
      <w:r w:rsidR="00613099" w:rsidRPr="00613099">
        <w:rPr>
          <w:rFonts w:ascii="Angsana New" w:hAnsi="Angsana New"/>
          <w:spacing w:val="6"/>
          <w:sz w:val="28"/>
          <w:szCs w:val="28"/>
        </w:rPr>
        <w:t>2560</w:t>
      </w:r>
      <w:r w:rsidR="00B26FF6" w:rsidRPr="009611E7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9611E7">
        <w:rPr>
          <w:rFonts w:ascii="Angsana New" w:hAnsi="Angsana New"/>
          <w:spacing w:val="6"/>
          <w:sz w:val="28"/>
          <w:szCs w:val="28"/>
          <w:cs/>
        </w:rPr>
        <w:t>คำนวณจากกำไร</w:t>
      </w:r>
      <w:r w:rsidR="00E543BB" w:rsidRPr="009611E7">
        <w:rPr>
          <w:rFonts w:ascii="Angsana New" w:hAnsi="Angsana New"/>
          <w:spacing w:val="4"/>
          <w:sz w:val="28"/>
          <w:szCs w:val="28"/>
          <w:cs/>
        </w:rPr>
        <w:t>สำหรับงวด</w:t>
      </w:r>
      <w:r w:rsidR="0019469C" w:rsidRPr="009611E7">
        <w:rPr>
          <w:rFonts w:ascii="Angsana New" w:hAnsi="Angsana New"/>
          <w:spacing w:val="4"/>
          <w:sz w:val="28"/>
          <w:szCs w:val="28"/>
          <w:cs/>
        </w:rPr>
        <w:t>ที่เป็นส่วนของผู้ถือหุ้นสามัญของบริษัทและจำนวนหุ้</w:t>
      </w:r>
      <w:r w:rsidR="00E543BB" w:rsidRPr="009611E7">
        <w:rPr>
          <w:rFonts w:ascii="Angsana New" w:hAnsi="Angsana New"/>
          <w:spacing w:val="4"/>
          <w:sz w:val="28"/>
          <w:szCs w:val="28"/>
          <w:cs/>
        </w:rPr>
        <w:t>นสามัญที่ออกจำหน่ายแล้วระหว่างงวด</w:t>
      </w:r>
      <w:r w:rsidR="0019469C" w:rsidRPr="009611E7">
        <w:rPr>
          <w:rFonts w:ascii="Angsana New" w:hAnsi="Angsana New"/>
          <w:spacing w:val="4"/>
          <w:sz w:val="28"/>
          <w:szCs w:val="28"/>
          <w:cs/>
        </w:rPr>
        <w:t>ในแต่ละ</w:t>
      </w:r>
      <w:r w:rsidR="00D44BF9" w:rsidRPr="009611E7">
        <w:rPr>
          <w:rFonts w:ascii="Angsana New" w:hAnsi="Angsana New"/>
          <w:spacing w:val="4"/>
          <w:sz w:val="28"/>
          <w:szCs w:val="28"/>
          <w:cs/>
        </w:rPr>
        <w:t>งวด</w:t>
      </w:r>
      <w:r w:rsidR="0019469C" w:rsidRPr="00C8551D">
        <w:rPr>
          <w:rFonts w:ascii="Angsana New" w:hAnsi="Angsana New"/>
          <w:sz w:val="28"/>
          <w:szCs w:val="28"/>
          <w:cs/>
        </w:rPr>
        <w:t>โดยแสดงการคำนวณดังนี้</w:t>
      </w:r>
    </w:p>
    <w:tbl>
      <w:tblPr>
        <w:tblpPr w:leftFromText="180" w:rightFromText="180" w:vertAnchor="text" w:horzAnchor="margin" w:tblpX="288" w:tblpY="161"/>
        <w:tblW w:w="9378" w:type="dxa"/>
        <w:tblLook w:val="01E0" w:firstRow="1" w:lastRow="1" w:firstColumn="1" w:lastColumn="1" w:noHBand="0" w:noVBand="0"/>
      </w:tblPr>
      <w:tblGrid>
        <w:gridCol w:w="2721"/>
        <w:gridCol w:w="1474"/>
        <w:gridCol w:w="236"/>
        <w:gridCol w:w="1474"/>
        <w:gridCol w:w="241"/>
        <w:gridCol w:w="1474"/>
        <w:gridCol w:w="284"/>
        <w:gridCol w:w="1474"/>
      </w:tblGrid>
      <w:tr w:rsidR="00D44BF9" w:rsidRPr="00C8551D" w:rsidTr="00D44BF9">
        <w:trPr>
          <w:trHeight w:hRule="exact" w:val="432"/>
        </w:trPr>
        <w:tc>
          <w:tcPr>
            <w:tcW w:w="2721" w:type="dxa"/>
            <w:shd w:val="clear" w:color="auto" w:fill="auto"/>
            <w:vAlign w:val="bottom"/>
          </w:tcPr>
          <w:p w:rsidR="00D44BF9" w:rsidRPr="00C8551D" w:rsidRDefault="00D44BF9" w:rsidP="00725C7D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6657" w:type="dxa"/>
            <w:gridSpan w:val="7"/>
            <w:tcBorders>
              <w:bottom w:val="single" w:sz="4" w:space="0" w:color="auto"/>
            </w:tcBorders>
          </w:tcPr>
          <w:p w:rsidR="00D44BF9" w:rsidRPr="00C8551D" w:rsidRDefault="00D44BF9" w:rsidP="00725C7D">
            <w:pPr>
              <w:spacing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พันบาท/ พันหุ้น</w:t>
            </w:r>
          </w:p>
        </w:tc>
      </w:tr>
      <w:tr w:rsidR="00D44BF9" w:rsidRPr="00C8551D" w:rsidTr="00D44BF9">
        <w:trPr>
          <w:trHeight w:hRule="exact" w:val="432"/>
        </w:trPr>
        <w:tc>
          <w:tcPr>
            <w:tcW w:w="2721" w:type="dxa"/>
            <w:shd w:val="clear" w:color="auto" w:fill="auto"/>
            <w:vAlign w:val="bottom"/>
          </w:tcPr>
          <w:p w:rsidR="00D44BF9" w:rsidRPr="00C8551D" w:rsidRDefault="00D44BF9" w:rsidP="00725C7D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3184" w:type="dxa"/>
            <w:gridSpan w:val="3"/>
            <w:tcBorders>
              <w:top w:val="single" w:sz="4" w:space="0" w:color="auto"/>
            </w:tcBorders>
            <w:vAlign w:val="center"/>
          </w:tcPr>
          <w:p w:rsidR="00D44BF9" w:rsidRPr="00D44BF9" w:rsidRDefault="00D44BF9" w:rsidP="00D44BF9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4BF9">
              <w:rPr>
                <w:rFonts w:ascii="Angsana New" w:hAnsi="Angsana New" w:hint="cs"/>
                <w:sz w:val="28"/>
                <w:szCs w:val="28"/>
                <w:cs/>
              </w:rPr>
              <w:t>สำหรับสามเดือนสิ้นสุด</w:t>
            </w:r>
          </w:p>
        </w:tc>
        <w:tc>
          <w:tcPr>
            <w:tcW w:w="2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4BF9" w:rsidRPr="00C8551D" w:rsidRDefault="00D44BF9" w:rsidP="00D44BF9">
            <w:pPr>
              <w:spacing w:before="12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23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44BF9" w:rsidRPr="009E08DE" w:rsidRDefault="00D44BF9" w:rsidP="00D44BF9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สำหรับงวดหกเดือนสิ้นสุด</w:t>
            </w:r>
          </w:p>
        </w:tc>
      </w:tr>
      <w:tr w:rsidR="00D44BF9" w:rsidRPr="00C8551D" w:rsidTr="00D44BF9">
        <w:trPr>
          <w:trHeight w:hRule="exact" w:val="432"/>
        </w:trPr>
        <w:tc>
          <w:tcPr>
            <w:tcW w:w="2721" w:type="dxa"/>
            <w:shd w:val="clear" w:color="auto" w:fill="auto"/>
            <w:vAlign w:val="bottom"/>
          </w:tcPr>
          <w:p w:rsidR="00D44BF9" w:rsidRPr="00C8551D" w:rsidRDefault="00D44BF9" w:rsidP="00725C7D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3184" w:type="dxa"/>
            <w:gridSpan w:val="3"/>
            <w:vAlign w:val="center"/>
          </w:tcPr>
          <w:p w:rsidR="00D44BF9" w:rsidRPr="00D44BF9" w:rsidRDefault="00D44BF9" w:rsidP="00D44BF9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44BF9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613099" w:rsidRPr="00613099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D44BF9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41" w:type="dxa"/>
            <w:shd w:val="clear" w:color="auto" w:fill="auto"/>
            <w:vAlign w:val="center"/>
          </w:tcPr>
          <w:p w:rsidR="00D44BF9" w:rsidRPr="00C8551D" w:rsidRDefault="00D44BF9" w:rsidP="00D44BF9">
            <w:pPr>
              <w:spacing w:before="12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23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BF9" w:rsidRPr="00D44BF9" w:rsidRDefault="00D44BF9" w:rsidP="00D44BF9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613099" w:rsidRPr="00613099">
              <w:rPr>
                <w:rFonts w:ascii="Angsana New" w:hAnsi="Angsana New" w:hint="cs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D44BF9" w:rsidRPr="00C8551D" w:rsidTr="00D44BF9">
        <w:trPr>
          <w:trHeight w:hRule="exact" w:val="432"/>
        </w:trPr>
        <w:tc>
          <w:tcPr>
            <w:tcW w:w="2721" w:type="dxa"/>
            <w:shd w:val="clear" w:color="auto" w:fill="auto"/>
            <w:vAlign w:val="bottom"/>
          </w:tcPr>
          <w:p w:rsidR="00D44BF9" w:rsidRPr="00C8551D" w:rsidRDefault="00D44BF9" w:rsidP="00D44BF9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4BF9" w:rsidRPr="00C8551D" w:rsidRDefault="00613099" w:rsidP="00D44BF9">
            <w:pPr>
              <w:spacing w:after="20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D44BF9" w:rsidRPr="00C8551D" w:rsidRDefault="00D44BF9" w:rsidP="00D44BF9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4BF9" w:rsidRPr="00C8551D" w:rsidRDefault="00613099" w:rsidP="00D44BF9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D44BF9" w:rsidRPr="00C8551D" w:rsidRDefault="00D44BF9" w:rsidP="00D44BF9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4BF9" w:rsidRPr="00C8551D" w:rsidRDefault="00613099" w:rsidP="00D44BF9">
            <w:pPr>
              <w:spacing w:after="200" w:line="240" w:lineRule="auto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D44BF9" w:rsidRPr="00C8551D" w:rsidRDefault="00D44BF9" w:rsidP="00D44BF9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4BF9" w:rsidRPr="00C8551D" w:rsidRDefault="00613099" w:rsidP="00D44BF9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D44BF9" w:rsidRPr="00C8551D" w:rsidTr="00D44BF9">
        <w:trPr>
          <w:trHeight w:hRule="exact" w:val="432"/>
        </w:trPr>
        <w:tc>
          <w:tcPr>
            <w:tcW w:w="2721" w:type="dxa"/>
            <w:shd w:val="clear" w:color="auto" w:fill="auto"/>
            <w:vAlign w:val="bottom"/>
          </w:tcPr>
          <w:p w:rsidR="00D44BF9" w:rsidRPr="00C8551D" w:rsidRDefault="00D44BF9" w:rsidP="00D44BF9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</w:tcPr>
          <w:p w:rsidR="00D44BF9" w:rsidRPr="00C8551D" w:rsidRDefault="00D44BF9" w:rsidP="00D44BF9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D44BF9" w:rsidRPr="00C8551D" w:rsidRDefault="00D44BF9" w:rsidP="00D44BF9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74" w:type="dxa"/>
          </w:tcPr>
          <w:p w:rsidR="00D44BF9" w:rsidRPr="00C8551D" w:rsidRDefault="00D44BF9" w:rsidP="00D44BF9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:rsidR="00D44BF9" w:rsidRPr="00C8551D" w:rsidRDefault="00D44BF9" w:rsidP="00D44BF9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4BF9" w:rsidRPr="00C8551D" w:rsidRDefault="00D44BF9" w:rsidP="00D44BF9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D44BF9" w:rsidRPr="00C8551D" w:rsidRDefault="00D44BF9" w:rsidP="00D44BF9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:rsidR="00D44BF9" w:rsidRPr="00C8551D" w:rsidRDefault="00D44BF9" w:rsidP="00D44BF9">
            <w:pPr>
              <w:spacing w:after="200"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44BF9" w:rsidRPr="00C8551D" w:rsidTr="00691F24">
        <w:trPr>
          <w:trHeight w:hRule="exact" w:val="432"/>
        </w:trPr>
        <w:tc>
          <w:tcPr>
            <w:tcW w:w="2721" w:type="dxa"/>
            <w:shd w:val="clear" w:color="auto" w:fill="auto"/>
            <w:vAlign w:val="bottom"/>
          </w:tcPr>
          <w:p w:rsidR="00D44BF9" w:rsidRPr="00C8551D" w:rsidRDefault="00D44BF9" w:rsidP="00D44BF9">
            <w:pPr>
              <w:tabs>
                <w:tab w:val="clear" w:pos="227"/>
              </w:tabs>
              <w:spacing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</w:rPr>
              <w:t>กำไร</w:t>
            </w:r>
            <w:r w:rsidRPr="00C8551D">
              <w:rPr>
                <w:rFonts w:ascii="Angsana New" w:eastAsia="Calibri" w:hAnsi="Angsana New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:rsidR="00D44BF9" w:rsidRPr="00C8551D" w:rsidRDefault="00E16BC4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3,130</w:t>
            </w:r>
          </w:p>
        </w:tc>
        <w:tc>
          <w:tcPr>
            <w:tcW w:w="236" w:type="dxa"/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:rsidR="00D44BF9" w:rsidRPr="00C8551D" w:rsidRDefault="00E16BC4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1,034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D44BF9" w:rsidRPr="00C8551D" w:rsidRDefault="00D44BF9" w:rsidP="00691F24">
            <w:pPr>
              <w:spacing w:before="12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44BF9" w:rsidRPr="00725C7D" w:rsidRDefault="0061309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13099">
              <w:rPr>
                <w:rFonts w:ascii="Angsana New" w:eastAsia="Calibri" w:hAnsi="Angsana New"/>
                <w:sz w:val="28"/>
                <w:szCs w:val="28"/>
              </w:rPr>
              <w:t>9</w:t>
            </w:r>
            <w:r w:rsidR="00D44BF9" w:rsidRPr="00725C7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13099">
              <w:rPr>
                <w:rFonts w:ascii="Angsana New" w:eastAsia="Calibri" w:hAnsi="Angsana New"/>
                <w:sz w:val="28"/>
                <w:szCs w:val="28"/>
              </w:rPr>
              <w:t>178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44BF9" w:rsidRPr="00725C7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D44BF9" w:rsidRPr="00C8551D" w:rsidRDefault="0061309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13099">
              <w:rPr>
                <w:rFonts w:ascii="Angsana New" w:eastAsia="Calibri" w:hAnsi="Angsana New"/>
                <w:sz w:val="28"/>
                <w:szCs w:val="28"/>
              </w:rPr>
              <w:t>4</w:t>
            </w:r>
            <w:r w:rsidR="00D44BF9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13099">
              <w:rPr>
                <w:rFonts w:ascii="Angsana New" w:eastAsia="Calibri" w:hAnsi="Angsana New"/>
                <w:sz w:val="28"/>
                <w:szCs w:val="28"/>
              </w:rPr>
              <w:t>777</w:t>
            </w:r>
          </w:p>
        </w:tc>
      </w:tr>
      <w:tr w:rsidR="00D44BF9" w:rsidRPr="00C8551D" w:rsidTr="00691F24">
        <w:trPr>
          <w:trHeight w:hRule="exact" w:val="340"/>
        </w:trPr>
        <w:tc>
          <w:tcPr>
            <w:tcW w:w="2721" w:type="dxa"/>
            <w:shd w:val="clear" w:color="auto" w:fill="auto"/>
            <w:vAlign w:val="bottom"/>
          </w:tcPr>
          <w:p w:rsidR="00D44BF9" w:rsidRPr="00C8551D" w:rsidRDefault="00D44BF9" w:rsidP="00D44BF9">
            <w:pPr>
              <w:tabs>
                <w:tab w:val="clear" w:pos="227"/>
              </w:tabs>
              <w:spacing w:after="200" w:line="240" w:lineRule="auto"/>
              <w:ind w:left="142" w:hanging="39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D44BF9" w:rsidRPr="00C8551D" w:rsidTr="00691F24">
        <w:trPr>
          <w:trHeight w:hRule="exact" w:val="432"/>
        </w:trPr>
        <w:tc>
          <w:tcPr>
            <w:tcW w:w="2721" w:type="dxa"/>
            <w:shd w:val="clear" w:color="auto" w:fill="auto"/>
            <w:vAlign w:val="bottom"/>
          </w:tcPr>
          <w:p w:rsidR="00D44BF9" w:rsidRPr="00C8551D" w:rsidRDefault="00D44BF9" w:rsidP="00D44BF9">
            <w:pPr>
              <w:tabs>
                <w:tab w:val="clear" w:pos="227"/>
              </w:tabs>
              <w:spacing w:after="200" w:line="240" w:lineRule="auto"/>
              <w:ind w:left="142"/>
              <w:rPr>
                <w:rFonts w:ascii="Angsana New" w:eastAsia="Calibri" w:hAnsi="Angsana New"/>
                <w:sz w:val="28"/>
                <w:szCs w:val="28"/>
              </w:rPr>
            </w:pPr>
            <w:r w:rsidRPr="00C8551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จำนวนหุ้นถัวเฉลี่ยถ่วงน้ำหนัก  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14,951</w:t>
            </w:r>
          </w:p>
        </w:tc>
        <w:tc>
          <w:tcPr>
            <w:tcW w:w="236" w:type="dxa"/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14,951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BF9" w:rsidRPr="00C8551D" w:rsidRDefault="0061309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13099">
              <w:rPr>
                <w:rFonts w:ascii="Angsana New" w:eastAsia="Calibri" w:hAnsi="Angsana New"/>
                <w:sz w:val="28"/>
                <w:szCs w:val="28"/>
              </w:rPr>
              <w:t>14</w:t>
            </w:r>
            <w:r w:rsidR="00D44BF9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13099">
              <w:rPr>
                <w:rFonts w:ascii="Angsana New" w:eastAsia="Calibri" w:hAnsi="Angsana New"/>
                <w:sz w:val="28"/>
                <w:szCs w:val="28"/>
              </w:rPr>
              <w:t>951</w:t>
            </w:r>
          </w:p>
        </w:tc>
        <w:tc>
          <w:tcPr>
            <w:tcW w:w="284" w:type="dxa"/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BF9" w:rsidRPr="00C8551D" w:rsidRDefault="0061309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13099">
              <w:rPr>
                <w:rFonts w:ascii="Angsana New" w:eastAsia="Calibri" w:hAnsi="Angsana New"/>
                <w:sz w:val="28"/>
                <w:szCs w:val="28"/>
              </w:rPr>
              <w:t>14</w:t>
            </w:r>
            <w:r w:rsidR="00D44BF9" w:rsidRPr="00C8551D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613099">
              <w:rPr>
                <w:rFonts w:ascii="Angsana New" w:eastAsia="Calibri" w:hAnsi="Angsana New"/>
                <w:sz w:val="28"/>
                <w:szCs w:val="28"/>
              </w:rPr>
              <w:t>951</w:t>
            </w:r>
          </w:p>
        </w:tc>
      </w:tr>
      <w:tr w:rsidR="00D44BF9" w:rsidRPr="00C8551D" w:rsidTr="00691F24">
        <w:trPr>
          <w:trHeight w:hRule="exact" w:val="432"/>
        </w:trPr>
        <w:tc>
          <w:tcPr>
            <w:tcW w:w="2721" w:type="dxa"/>
            <w:shd w:val="clear" w:color="auto" w:fill="auto"/>
            <w:vAlign w:val="bottom"/>
          </w:tcPr>
          <w:p w:rsidR="00D44BF9" w:rsidRPr="00C8551D" w:rsidRDefault="00D44BF9" w:rsidP="00D44BF9">
            <w:pPr>
              <w:tabs>
                <w:tab w:val="clear" w:pos="227"/>
              </w:tabs>
              <w:spacing w:after="200" w:line="240" w:lineRule="auto"/>
              <w:ind w:left="142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</w:rPr>
              <w:t>กำไร</w:t>
            </w:r>
            <w:r w:rsidRPr="00C8551D">
              <w:rPr>
                <w:rFonts w:ascii="Angsana New" w:eastAsia="Calibri" w:hAnsi="Angsana New"/>
                <w:sz w:val="28"/>
                <w:szCs w:val="28"/>
                <w:cs/>
              </w:rPr>
              <w:t xml:space="preserve">ต่อหุ้นขั้นพื้นฐาน </w:t>
            </w: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4BF9" w:rsidRPr="00C8551D" w:rsidRDefault="00E16BC4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0.21</w:t>
            </w:r>
          </w:p>
        </w:tc>
        <w:tc>
          <w:tcPr>
            <w:tcW w:w="236" w:type="dxa"/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4BF9" w:rsidRPr="00C8551D" w:rsidRDefault="00E16BC4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0.07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4BF9" w:rsidRPr="00C8551D" w:rsidRDefault="0061309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13099">
              <w:rPr>
                <w:rFonts w:ascii="Angsana New" w:eastAsia="Calibri" w:hAnsi="Angsana New"/>
                <w:sz w:val="28"/>
                <w:szCs w:val="28"/>
              </w:rPr>
              <w:t>0</w:t>
            </w:r>
            <w:r w:rsidR="00D44BF9">
              <w:rPr>
                <w:rFonts w:ascii="Angsana New" w:eastAsia="Calibri" w:hAnsi="Angsana New"/>
                <w:sz w:val="28"/>
                <w:szCs w:val="28"/>
              </w:rPr>
              <w:t>.</w:t>
            </w:r>
            <w:r w:rsidRPr="00613099">
              <w:rPr>
                <w:rFonts w:ascii="Angsana New" w:eastAsia="Calibri" w:hAnsi="Angsana New"/>
                <w:sz w:val="28"/>
                <w:szCs w:val="28"/>
              </w:rPr>
              <w:t>61</w:t>
            </w:r>
          </w:p>
        </w:tc>
        <w:tc>
          <w:tcPr>
            <w:tcW w:w="284" w:type="dxa"/>
            <w:vAlign w:val="bottom"/>
          </w:tcPr>
          <w:p w:rsidR="00D44BF9" w:rsidRPr="00C8551D" w:rsidRDefault="00D44BF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44BF9" w:rsidRPr="00C8551D" w:rsidRDefault="00613099" w:rsidP="00691F24">
            <w:pPr>
              <w:spacing w:after="200" w:line="240" w:lineRule="auto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613099">
              <w:rPr>
                <w:rFonts w:ascii="Angsana New" w:eastAsia="Calibri" w:hAnsi="Angsana New"/>
                <w:sz w:val="28"/>
                <w:szCs w:val="28"/>
              </w:rPr>
              <w:t>0</w:t>
            </w:r>
            <w:r w:rsidR="00D44BF9" w:rsidRPr="00C8551D">
              <w:rPr>
                <w:rFonts w:ascii="Angsana New" w:eastAsia="Calibri" w:hAnsi="Angsana New"/>
                <w:sz w:val="28"/>
                <w:szCs w:val="28"/>
                <w:cs/>
              </w:rPr>
              <w:t>.</w:t>
            </w:r>
            <w:r w:rsidRPr="00613099">
              <w:rPr>
                <w:rFonts w:ascii="Angsana New" w:eastAsia="Calibri" w:hAnsi="Angsana New"/>
                <w:sz w:val="28"/>
                <w:szCs w:val="28"/>
              </w:rPr>
              <w:t>32</w:t>
            </w:r>
          </w:p>
        </w:tc>
      </w:tr>
    </w:tbl>
    <w:p w:rsidR="00D449F1" w:rsidRDefault="00D449F1" w:rsidP="00D44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rPr>
          <w:rFonts w:ascii="Angsana New" w:hAnsi="Angsana New"/>
          <w:b/>
          <w:bCs/>
          <w:sz w:val="28"/>
          <w:szCs w:val="28"/>
          <w:cs/>
          <w:lang w:val="en-GB"/>
        </w:rPr>
      </w:pPr>
    </w:p>
    <w:p w:rsidR="00D449F1" w:rsidRDefault="00D449F1" w:rsidP="00D449F1">
      <w:pPr>
        <w:rPr>
          <w:cs/>
          <w:lang w:val="en-GB"/>
        </w:rPr>
      </w:pPr>
      <w:r>
        <w:rPr>
          <w:cs/>
          <w:lang w:val="en-GB"/>
        </w:rPr>
        <w:br w:type="page"/>
      </w:r>
    </w:p>
    <w:p w:rsidR="00C8551D" w:rsidRPr="00C8551D" w:rsidRDefault="00C8551D" w:rsidP="009A3F67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GB"/>
        </w:rPr>
        <w:lastRenderedPageBreak/>
        <w:t>กำไร</w:t>
      </w:r>
      <w:r w:rsidR="00725C7D">
        <w:rPr>
          <w:rFonts w:ascii="Angsana New" w:hAnsi="Angsana New"/>
          <w:b/>
          <w:bCs/>
          <w:sz w:val="28"/>
          <w:szCs w:val="28"/>
        </w:rPr>
        <w:t>(</w:t>
      </w:r>
      <w:r>
        <w:rPr>
          <w:rFonts w:ascii="Angsana New" w:hAnsi="Angsana New" w:hint="cs"/>
          <w:b/>
          <w:bCs/>
          <w:sz w:val="28"/>
          <w:szCs w:val="28"/>
          <w:cs/>
          <w:lang w:val="en-GB"/>
        </w:rPr>
        <w:t>ขาดทุน</w:t>
      </w:r>
      <w:r w:rsidR="00725C7D">
        <w:rPr>
          <w:rFonts w:ascii="Angsana New" w:hAnsi="Angsana New"/>
          <w:b/>
          <w:bCs/>
          <w:sz w:val="28"/>
          <w:szCs w:val="28"/>
          <w:lang w:val="en-GB"/>
        </w:rPr>
        <w:t>)</w:t>
      </w:r>
      <w:r>
        <w:rPr>
          <w:rFonts w:ascii="Angsana New" w:hAnsi="Angsana New" w:hint="cs"/>
          <w:b/>
          <w:bCs/>
          <w:sz w:val="28"/>
          <w:szCs w:val="28"/>
          <w:cs/>
          <w:lang w:val="en-GB"/>
        </w:rPr>
        <w:t>เบ็ดเสร็จอื่น</w:t>
      </w:r>
    </w:p>
    <w:p w:rsidR="00D33892" w:rsidRPr="00C8551D" w:rsidRDefault="00D33892" w:rsidP="00373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both"/>
        <w:rPr>
          <w:rFonts w:ascii="Angsana New" w:hAnsi="Angsana New"/>
          <w:color w:val="000000"/>
          <w:sz w:val="28"/>
          <w:szCs w:val="28"/>
        </w:rPr>
      </w:pPr>
      <w:r w:rsidRPr="00C8551D">
        <w:rPr>
          <w:rFonts w:ascii="Angsana New" w:hAnsi="Angsana New"/>
          <w:color w:val="000000"/>
          <w:sz w:val="28"/>
          <w:szCs w:val="28"/>
          <w:cs/>
        </w:rPr>
        <w:t>ส</w:t>
      </w:r>
      <w:r w:rsidR="001438B9" w:rsidRPr="00C8551D">
        <w:rPr>
          <w:rFonts w:ascii="Angsana New" w:hAnsi="Angsana New"/>
          <w:color w:val="000000"/>
          <w:sz w:val="28"/>
          <w:szCs w:val="28"/>
          <w:cs/>
        </w:rPr>
        <w:t xml:space="preserve">ำหรับงวดสามเดือนสิ้นสุดวันที่ </w:t>
      </w:r>
      <w:r w:rsidR="00613099" w:rsidRPr="00613099">
        <w:rPr>
          <w:rFonts w:ascii="Angsana New" w:hAnsi="Angsana New"/>
          <w:color w:val="000000"/>
          <w:sz w:val="28"/>
          <w:szCs w:val="28"/>
        </w:rPr>
        <w:t>30</w:t>
      </w:r>
      <w:r w:rsidR="00485F06" w:rsidRPr="00C8551D">
        <w:rPr>
          <w:rFonts w:ascii="Angsana New" w:hAnsi="Angsana New"/>
          <w:color w:val="000000"/>
          <w:sz w:val="28"/>
          <w:szCs w:val="28"/>
        </w:rPr>
        <w:t xml:space="preserve"> </w:t>
      </w:r>
      <w:r w:rsidR="006E323D" w:rsidRPr="00C8551D">
        <w:rPr>
          <w:rFonts w:ascii="Angsana New" w:hAnsi="Angsana New"/>
          <w:color w:val="000000"/>
          <w:sz w:val="28"/>
          <w:szCs w:val="28"/>
          <w:cs/>
        </w:rPr>
        <w:t>มิถุนายน</w:t>
      </w:r>
      <w:r w:rsidR="00485F06" w:rsidRPr="00C8551D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color w:val="000000"/>
          <w:sz w:val="28"/>
          <w:szCs w:val="28"/>
        </w:rPr>
        <w:t>2561</w:t>
      </w:r>
      <w:r w:rsidR="009E408B" w:rsidRPr="00C8551D">
        <w:rPr>
          <w:rFonts w:ascii="Angsana New" w:hAnsi="Angsana New"/>
          <w:color w:val="000000"/>
          <w:sz w:val="28"/>
          <w:szCs w:val="28"/>
        </w:rPr>
        <w:t xml:space="preserve"> </w:t>
      </w:r>
      <w:r w:rsidR="009E408B" w:rsidRPr="00C8551D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613099" w:rsidRPr="00613099">
        <w:rPr>
          <w:rFonts w:ascii="Angsana New" w:hAnsi="Angsana New"/>
          <w:color w:val="000000"/>
          <w:sz w:val="28"/>
          <w:szCs w:val="28"/>
        </w:rPr>
        <w:t>2560</w:t>
      </w:r>
    </w:p>
    <w:tbl>
      <w:tblPr>
        <w:tblW w:w="9271" w:type="dxa"/>
        <w:tblInd w:w="284" w:type="dxa"/>
        <w:tblLook w:val="04A0" w:firstRow="1" w:lastRow="0" w:firstColumn="1" w:lastColumn="0" w:noHBand="0" w:noVBand="1"/>
      </w:tblPr>
      <w:tblGrid>
        <w:gridCol w:w="4309"/>
        <w:gridCol w:w="1560"/>
        <w:gridCol w:w="283"/>
        <w:gridCol w:w="1418"/>
        <w:gridCol w:w="283"/>
        <w:gridCol w:w="1418"/>
      </w:tblGrid>
      <w:tr w:rsidR="00C80F1D" w:rsidRPr="00C8551D" w:rsidTr="00725C7D">
        <w:trPr>
          <w:trHeight w:hRule="exact" w:val="432"/>
        </w:trPr>
        <w:tc>
          <w:tcPr>
            <w:tcW w:w="4309" w:type="dxa"/>
          </w:tcPr>
          <w:p w:rsidR="00C80F1D" w:rsidRPr="00C8551D" w:rsidRDefault="00C80F1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2" w:type="dxa"/>
            <w:gridSpan w:val="5"/>
            <w:tcBorders>
              <w:bottom w:val="single" w:sz="4" w:space="0" w:color="auto"/>
            </w:tcBorders>
          </w:tcPr>
          <w:p w:rsidR="00C80F1D" w:rsidRPr="00C8551D" w:rsidRDefault="00C80F1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F84A9A" w:rsidRPr="00C8551D" w:rsidTr="00725C7D">
        <w:trPr>
          <w:trHeight w:hRule="exact" w:val="432"/>
        </w:trPr>
        <w:tc>
          <w:tcPr>
            <w:tcW w:w="4309" w:type="dxa"/>
          </w:tcPr>
          <w:p w:rsidR="00F84A9A" w:rsidRPr="00C8551D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F84A9A" w:rsidRPr="00C8551D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F84A9A" w:rsidRPr="00C8551D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84A9A" w:rsidRPr="00C8551D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F84A9A" w:rsidRPr="00C8551D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84A9A" w:rsidRPr="00C8551D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84A9A" w:rsidRPr="00C8551D" w:rsidTr="00725C7D">
        <w:trPr>
          <w:trHeight w:hRule="exact" w:val="432"/>
        </w:trPr>
        <w:tc>
          <w:tcPr>
            <w:tcW w:w="4309" w:type="dxa"/>
          </w:tcPr>
          <w:p w:rsidR="00F84A9A" w:rsidRPr="00C8551D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F84A9A" w:rsidRPr="00C8551D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83" w:type="dxa"/>
          </w:tcPr>
          <w:p w:rsidR="00F84A9A" w:rsidRPr="00C8551D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84A9A" w:rsidRPr="00C8551D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83" w:type="dxa"/>
          </w:tcPr>
          <w:p w:rsidR="00F84A9A" w:rsidRPr="00C8551D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84A9A" w:rsidRPr="00C8551D" w:rsidRDefault="00F84A9A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F84A9A" w:rsidRPr="00C8551D" w:rsidTr="00F76D03">
        <w:trPr>
          <w:trHeight w:hRule="exact" w:val="432"/>
        </w:trPr>
        <w:tc>
          <w:tcPr>
            <w:tcW w:w="4309" w:type="dxa"/>
          </w:tcPr>
          <w:p w:rsidR="00F84A9A" w:rsidRPr="00761051" w:rsidRDefault="00613099" w:rsidP="00F7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14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613099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84A9A" w:rsidRPr="00C8551D" w:rsidTr="00F76D03">
        <w:trPr>
          <w:trHeight w:hRule="exact" w:val="432"/>
        </w:trPr>
        <w:tc>
          <w:tcPr>
            <w:tcW w:w="4309" w:type="dxa"/>
          </w:tcPr>
          <w:p w:rsidR="00F84A9A" w:rsidRPr="00C8551D" w:rsidRDefault="00F84A9A" w:rsidP="00F7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14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1560" w:type="dxa"/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84A9A" w:rsidRPr="00C8551D" w:rsidTr="00F76D03">
        <w:trPr>
          <w:trHeight w:hRule="exact" w:val="432"/>
        </w:trPr>
        <w:tc>
          <w:tcPr>
            <w:tcW w:w="4309" w:type="dxa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318" w:hanging="34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เข้าไว้ในกำไรหรือขาดทุนในภายหลัง</w:t>
            </w:r>
            <w:r w:rsidR="007B46D6"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7B46D6"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:</w:t>
            </w:r>
          </w:p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68" w:hanging="34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F84A9A" w:rsidRPr="00C8551D" w:rsidRDefault="00F84A9A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84A9A" w:rsidRPr="00C8551D" w:rsidTr="00F76D03">
        <w:trPr>
          <w:trHeight w:hRule="exact" w:val="432"/>
        </w:trPr>
        <w:tc>
          <w:tcPr>
            <w:tcW w:w="4309" w:type="dxa"/>
          </w:tcPr>
          <w:p w:rsidR="00F84A9A" w:rsidRPr="00C8551D" w:rsidRDefault="007D2B4C" w:rsidP="007D2B4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40" w:lineRule="auto"/>
              <w:ind w:left="460" w:hanging="3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ผลขาดทุน</w:t>
            </w:r>
            <w:r w:rsidR="00F84A9A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จากการวัดมูลค่าเงินลงทุน</w:t>
            </w:r>
            <w:r w:rsidR="00D30B51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</w:t>
            </w:r>
          </w:p>
        </w:tc>
        <w:tc>
          <w:tcPr>
            <w:tcW w:w="1560" w:type="dxa"/>
            <w:shd w:val="clear" w:color="auto" w:fill="auto"/>
          </w:tcPr>
          <w:p w:rsidR="00F84A9A" w:rsidRPr="00C8551D" w:rsidRDefault="00F84A9A" w:rsidP="00F76D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F84A9A" w:rsidRPr="00C8551D" w:rsidRDefault="00F84A9A" w:rsidP="00F76D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F84A9A" w:rsidRPr="00C8551D" w:rsidRDefault="00F84A9A" w:rsidP="00F76D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F84A9A" w:rsidRPr="00C8551D" w:rsidRDefault="00F84A9A" w:rsidP="00F76D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F84A9A" w:rsidRPr="00C8551D" w:rsidRDefault="00F84A9A" w:rsidP="00F76D03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8E628A" w:rsidRPr="00C8551D" w:rsidTr="00CF3167">
        <w:trPr>
          <w:trHeight w:hRule="exact" w:val="432"/>
        </w:trPr>
        <w:tc>
          <w:tcPr>
            <w:tcW w:w="4309" w:type="dxa"/>
          </w:tcPr>
          <w:p w:rsidR="008E628A" w:rsidRPr="00C8551D" w:rsidRDefault="007D2B4C" w:rsidP="00F76D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2B4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หลักทรัพย์</w:t>
            </w:r>
            <w:r w:rsidR="008E628A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เผื่อขาย - หุ้นทุน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E628A" w:rsidRPr="00C8551D" w:rsidRDefault="00EB6213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center" w:pos="684"/>
                <w:tab w:val="right" w:pos="1344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ab/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ab/>
            </w:r>
            <w:r w:rsidR="006726D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759</w:t>
            </w:r>
            <w:r w:rsidR="006726DF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E628A" w:rsidRPr="00C8551D" w:rsidRDefault="008E628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E628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E628A" w:rsidRPr="00C8551D" w:rsidRDefault="008E628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E628A" w:rsidRPr="00C8551D" w:rsidRDefault="00C34BB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607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E628A" w:rsidRPr="00C8551D" w:rsidTr="00CF3167">
        <w:trPr>
          <w:trHeight w:hRule="exact" w:val="432"/>
        </w:trPr>
        <w:tc>
          <w:tcPr>
            <w:tcW w:w="4309" w:type="dxa"/>
          </w:tcPr>
          <w:p w:rsidR="008E628A" w:rsidRPr="00C8551D" w:rsidRDefault="007D2B4C" w:rsidP="007D2B4C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40" w:lineRule="auto"/>
              <w:ind w:left="460" w:hanging="3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ผลขาดทุน</w:t>
            </w:r>
            <w:r w:rsidR="008E628A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จากการวัดมูลค่าเงินลงทุนใน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E628A" w:rsidRPr="00C8551D" w:rsidRDefault="008E628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E628A" w:rsidRPr="00C8551D" w:rsidRDefault="008E628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E628A" w:rsidRPr="00C8551D" w:rsidRDefault="008E628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8E628A" w:rsidRPr="00C8551D" w:rsidRDefault="008E628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E628A" w:rsidRPr="00C8551D" w:rsidRDefault="008E628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4A22FE" w:rsidRPr="00C8551D" w:rsidTr="00760570">
        <w:trPr>
          <w:trHeight w:hRule="exact" w:val="432"/>
        </w:trPr>
        <w:tc>
          <w:tcPr>
            <w:tcW w:w="4309" w:type="dxa"/>
          </w:tcPr>
          <w:p w:rsidR="004A22FE" w:rsidRPr="00C8551D" w:rsidRDefault="004A22FE" w:rsidP="004A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2B4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หลักทรัพย์</w:t>
            </w: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A22FE" w:rsidRDefault="004A22FE" w:rsidP="004A22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C343C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</w:t>
            </w:r>
            <w:r w:rsidR="00F04B1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A22FE" w:rsidRPr="00C8551D" w:rsidRDefault="004A22FE" w:rsidP="004A22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A22FE" w:rsidRDefault="00613099" w:rsidP="004A22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292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4A22FE" w:rsidRPr="00C8551D" w:rsidRDefault="004A22FE" w:rsidP="004A22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A22FE" w:rsidRDefault="004A22FE" w:rsidP="004A22FE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C343C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169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8E628A" w:rsidRPr="00C8551D" w:rsidTr="00CF3167">
        <w:trPr>
          <w:trHeight w:hRule="exact" w:val="432"/>
        </w:trPr>
        <w:tc>
          <w:tcPr>
            <w:tcW w:w="4309" w:type="dxa"/>
          </w:tcPr>
          <w:p w:rsidR="008E628A" w:rsidRPr="00C8551D" w:rsidRDefault="008E628A" w:rsidP="00F76D03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40" w:lineRule="auto"/>
              <w:ind w:left="460" w:hanging="3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ส่วนแบ่งขาดทุนเบ็ดเสร็จอื่นจากบริษัทร่วม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E628A" w:rsidRPr="00C8551D" w:rsidRDefault="00C34BB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D4057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100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E628A" w:rsidRPr="00C8551D" w:rsidRDefault="008E628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E628A" w:rsidRPr="00C8551D" w:rsidRDefault="00C34BB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E628A" w:rsidRPr="00C8551D" w:rsidRDefault="008E628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E628A" w:rsidRPr="00C8551D" w:rsidRDefault="00C34BB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D4057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100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E628A" w:rsidRPr="00C8551D" w:rsidTr="00CF3167">
        <w:trPr>
          <w:trHeight w:hRule="exact" w:val="432"/>
        </w:trPr>
        <w:tc>
          <w:tcPr>
            <w:tcW w:w="4309" w:type="dxa"/>
          </w:tcPr>
          <w:p w:rsidR="008E628A" w:rsidRPr="00C8551D" w:rsidRDefault="008E628A" w:rsidP="00F7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14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="008A46E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8A46E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</w:t>
            </w:r>
            <w:r w:rsidR="008A46E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E628A" w:rsidRPr="00C8551D" w:rsidRDefault="0076057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D4057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3970B8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32</w:t>
            </w:r>
            <w:r w:rsidR="00F04B1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E628A" w:rsidRPr="00C8551D" w:rsidRDefault="008E628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E628A" w:rsidRPr="00C8551D" w:rsidRDefault="00F76D03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center" w:pos="613"/>
                <w:tab w:val="right" w:pos="120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ab/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ab/>
            </w:r>
            <w:r w:rsidR="0076057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 w:rsidR="00C343C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 w:rsidR="00F04B1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E628A" w:rsidRPr="00C8551D" w:rsidRDefault="008E628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E628A" w:rsidRPr="00C8551D" w:rsidRDefault="0076057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</w:t>
            </w:r>
            <w:r w:rsidR="00C343CE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  <w:r w:rsidR="009F435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76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</w:tbl>
    <w:p w:rsidR="006D3248" w:rsidRPr="006D3248" w:rsidRDefault="006D3248" w:rsidP="004A3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both"/>
        <w:rPr>
          <w:rFonts w:ascii="Angsana New" w:hAnsi="Angsana New"/>
          <w:color w:val="000000"/>
          <w:sz w:val="28"/>
          <w:szCs w:val="28"/>
        </w:rPr>
      </w:pPr>
      <w:r w:rsidRPr="00C8551D">
        <w:rPr>
          <w:rFonts w:ascii="Angsana New" w:hAnsi="Angsana New"/>
          <w:color w:val="000000"/>
          <w:sz w:val="28"/>
          <w:szCs w:val="28"/>
          <w:cs/>
        </w:rPr>
        <w:t xml:space="preserve">สำหรับงวดสามเดือนสิ้นสุดวันที่ </w:t>
      </w:r>
      <w:r w:rsidR="00613099" w:rsidRPr="00613099">
        <w:rPr>
          <w:rFonts w:ascii="Angsana New" w:hAnsi="Angsana New"/>
          <w:color w:val="000000"/>
          <w:sz w:val="28"/>
          <w:szCs w:val="28"/>
        </w:rPr>
        <w:t>30</w:t>
      </w:r>
      <w:r w:rsidRPr="00C8551D">
        <w:rPr>
          <w:rFonts w:ascii="Angsana New" w:hAnsi="Angsana New"/>
          <w:color w:val="000000"/>
          <w:sz w:val="28"/>
          <w:szCs w:val="28"/>
        </w:rPr>
        <w:t xml:space="preserve"> </w:t>
      </w:r>
      <w:r w:rsidRPr="00C8551D">
        <w:rPr>
          <w:rFonts w:ascii="Angsana New" w:hAnsi="Angsana New"/>
          <w:color w:val="000000"/>
          <w:sz w:val="28"/>
          <w:szCs w:val="28"/>
          <w:cs/>
        </w:rPr>
        <w:t xml:space="preserve">มิถุนายน </w:t>
      </w:r>
      <w:r w:rsidR="00613099" w:rsidRPr="00613099">
        <w:rPr>
          <w:rFonts w:ascii="Angsana New" w:hAnsi="Angsana New"/>
          <w:color w:val="000000"/>
          <w:sz w:val="28"/>
          <w:szCs w:val="28"/>
        </w:rPr>
        <w:t>2561</w:t>
      </w:r>
      <w:r w:rsidRPr="00C8551D">
        <w:rPr>
          <w:rFonts w:ascii="Angsana New" w:hAnsi="Angsana New"/>
          <w:color w:val="000000"/>
          <w:sz w:val="28"/>
          <w:szCs w:val="28"/>
        </w:rPr>
        <w:t xml:space="preserve"> </w:t>
      </w:r>
      <w:r w:rsidRPr="00C8551D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613099" w:rsidRPr="00613099">
        <w:rPr>
          <w:rFonts w:ascii="Angsana New" w:hAnsi="Angsana New"/>
          <w:color w:val="000000"/>
          <w:sz w:val="28"/>
          <w:szCs w:val="28"/>
        </w:rPr>
        <w:t>2560</w:t>
      </w:r>
    </w:p>
    <w:tbl>
      <w:tblPr>
        <w:tblW w:w="9271" w:type="dxa"/>
        <w:tblInd w:w="284" w:type="dxa"/>
        <w:tblLook w:val="04A0" w:firstRow="1" w:lastRow="0" w:firstColumn="1" w:lastColumn="0" w:noHBand="0" w:noVBand="1"/>
      </w:tblPr>
      <w:tblGrid>
        <w:gridCol w:w="4309"/>
        <w:gridCol w:w="1560"/>
        <w:gridCol w:w="283"/>
        <w:gridCol w:w="1418"/>
        <w:gridCol w:w="283"/>
        <w:gridCol w:w="1418"/>
      </w:tblGrid>
      <w:tr w:rsidR="0003452F" w:rsidRPr="00C8551D" w:rsidTr="00725C7D">
        <w:trPr>
          <w:trHeight w:hRule="exact" w:val="432"/>
        </w:trPr>
        <w:tc>
          <w:tcPr>
            <w:tcW w:w="4309" w:type="dxa"/>
          </w:tcPr>
          <w:p w:rsidR="0003452F" w:rsidRPr="0051404F" w:rsidRDefault="00613099" w:rsidP="00F7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14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613099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  <w:t>2560</w:t>
            </w:r>
          </w:p>
        </w:tc>
        <w:tc>
          <w:tcPr>
            <w:tcW w:w="1560" w:type="dxa"/>
          </w:tcPr>
          <w:p w:rsidR="0003452F" w:rsidRPr="00C8551D" w:rsidRDefault="0003452F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:rsidR="0003452F" w:rsidRPr="00C8551D" w:rsidRDefault="0003452F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03452F" w:rsidRPr="00C8551D" w:rsidRDefault="0003452F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:rsidR="0003452F" w:rsidRPr="00C8551D" w:rsidRDefault="0003452F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03452F" w:rsidRPr="00C8551D" w:rsidRDefault="0003452F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97241" w:rsidRPr="00C8551D" w:rsidTr="00725C7D">
        <w:trPr>
          <w:trHeight w:hRule="exact" w:val="432"/>
        </w:trPr>
        <w:tc>
          <w:tcPr>
            <w:tcW w:w="4309" w:type="dxa"/>
          </w:tcPr>
          <w:p w:rsidR="00C80F1D" w:rsidRPr="00F719B7" w:rsidRDefault="00C80F1D" w:rsidP="00F7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14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F719B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1560" w:type="dxa"/>
          </w:tcPr>
          <w:p w:rsidR="00C80F1D" w:rsidRPr="00C8551D" w:rsidRDefault="00C80F1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:rsidR="00C80F1D" w:rsidRPr="00C8551D" w:rsidRDefault="00C80F1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80F1D" w:rsidRPr="00C8551D" w:rsidRDefault="00C80F1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</w:tcPr>
          <w:p w:rsidR="00C80F1D" w:rsidRPr="00C8551D" w:rsidRDefault="00C80F1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C80F1D" w:rsidRPr="00C8551D" w:rsidRDefault="00C80F1D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97241" w:rsidRPr="00C8551D" w:rsidTr="00CF3167">
        <w:trPr>
          <w:trHeight w:hRule="exact" w:val="432"/>
        </w:trPr>
        <w:tc>
          <w:tcPr>
            <w:tcW w:w="4309" w:type="dxa"/>
          </w:tcPr>
          <w:p w:rsidR="00C80F1D" w:rsidRPr="00C8551D" w:rsidRDefault="00C80F1D" w:rsidP="00F7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425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  <w:r w:rsidR="007B46D6"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:</w:t>
            </w:r>
          </w:p>
          <w:p w:rsidR="00C80F1D" w:rsidRPr="00C8551D" w:rsidRDefault="00C80F1D" w:rsidP="00F7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14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vAlign w:val="center"/>
          </w:tcPr>
          <w:p w:rsidR="00C80F1D" w:rsidRPr="00C8551D" w:rsidRDefault="00C80F1D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C80F1D" w:rsidRPr="00C8551D" w:rsidRDefault="00C80F1D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80F1D" w:rsidRPr="00C8551D" w:rsidRDefault="00C80F1D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C80F1D" w:rsidRPr="00C8551D" w:rsidRDefault="00C80F1D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C80F1D" w:rsidRPr="00C8551D" w:rsidRDefault="00C80F1D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D97241" w:rsidRPr="00C8551D" w:rsidTr="00CF3167">
        <w:trPr>
          <w:trHeight w:hRule="exact" w:val="432"/>
        </w:trPr>
        <w:tc>
          <w:tcPr>
            <w:tcW w:w="4309" w:type="dxa"/>
          </w:tcPr>
          <w:p w:rsidR="00C80F1D" w:rsidRPr="00C8551D" w:rsidRDefault="007D2B4C" w:rsidP="006E323D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ผลกำไร</w:t>
            </w:r>
            <w:r w:rsidR="00C80F1D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จากการวัดมูลค่าเงินลงทุน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80F1D" w:rsidRPr="00C8551D" w:rsidRDefault="00C80F1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C80F1D" w:rsidRPr="00C8551D" w:rsidRDefault="00C80F1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80F1D" w:rsidRPr="00C8551D" w:rsidRDefault="00C80F1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C80F1D" w:rsidRPr="00C8551D" w:rsidRDefault="00C80F1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80F1D" w:rsidRPr="00C8551D" w:rsidRDefault="00C80F1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8A2761" w:rsidRPr="00C8551D" w:rsidTr="00CF3167">
        <w:trPr>
          <w:trHeight w:hRule="exact" w:val="432"/>
        </w:trPr>
        <w:tc>
          <w:tcPr>
            <w:tcW w:w="4309" w:type="dxa"/>
          </w:tcPr>
          <w:p w:rsidR="008A2761" w:rsidRPr="00C8551D" w:rsidRDefault="007D2B4C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D2B4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หลักทรัพย์</w:t>
            </w:r>
            <w:r w:rsidR="008A2761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เผื่อขาย - หุ้นทุน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A2761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4</w:t>
            </w:r>
            <w:r w:rsidR="00BB0601" w:rsidRPr="00C855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679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A2761" w:rsidRPr="00C8551D" w:rsidRDefault="008A276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A2761" w:rsidRPr="00C8551D" w:rsidRDefault="00BB060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936</w:t>
            </w:r>
            <w:r w:rsidRPr="00C855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8A2761" w:rsidRPr="00C8551D" w:rsidRDefault="008A276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A2761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</w:t>
            </w:r>
            <w:r w:rsidR="00BB0601" w:rsidRPr="00C855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743</w:t>
            </w:r>
          </w:p>
        </w:tc>
      </w:tr>
      <w:tr w:rsidR="00BB0601" w:rsidRPr="00C8551D" w:rsidTr="00CF3167">
        <w:trPr>
          <w:trHeight w:hRule="exact" w:val="432"/>
        </w:trPr>
        <w:tc>
          <w:tcPr>
            <w:tcW w:w="4309" w:type="dxa"/>
          </w:tcPr>
          <w:p w:rsidR="00BB0601" w:rsidRPr="00C8551D" w:rsidRDefault="00456FE2" w:rsidP="00456FE2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40" w:lineRule="auto"/>
              <w:ind w:left="460" w:hanging="3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</w:t>
            </w:r>
            <w:r w:rsidR="00BB0601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กำไรจากการวัดมูลค่าเงินลงทุนใน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B0601" w:rsidRPr="00C8551D" w:rsidRDefault="00BB060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B0601" w:rsidRPr="00C8551D" w:rsidRDefault="00BB060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B0601" w:rsidRPr="00C8551D" w:rsidRDefault="00BB060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BB0601" w:rsidRPr="00C8551D" w:rsidRDefault="00BB060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B0601" w:rsidRPr="00C8551D" w:rsidRDefault="00BB060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BB0601" w:rsidRPr="00C8551D" w:rsidTr="00CF3167">
        <w:trPr>
          <w:trHeight w:hRule="exact" w:val="432"/>
        </w:trPr>
        <w:tc>
          <w:tcPr>
            <w:tcW w:w="4309" w:type="dxa"/>
          </w:tcPr>
          <w:p w:rsidR="00BB0601" w:rsidRPr="00C8551D" w:rsidRDefault="00456FE2" w:rsidP="00C732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56FE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หลักทรัพย์</w:t>
            </w:r>
            <w:r w:rsidR="00BB0601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B0601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378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B0601" w:rsidRPr="00C8551D" w:rsidRDefault="00BB060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B0601" w:rsidRPr="00C8551D" w:rsidRDefault="00BB060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75</w:t>
            </w:r>
            <w:r w:rsidRPr="00C855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B0601" w:rsidRPr="00C8551D" w:rsidRDefault="00BB060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B0601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303</w:t>
            </w:r>
          </w:p>
        </w:tc>
      </w:tr>
      <w:tr w:rsidR="00BB0601" w:rsidRPr="00C8551D" w:rsidTr="00CF3167">
        <w:trPr>
          <w:trHeight w:hRule="exact" w:val="432"/>
        </w:trPr>
        <w:tc>
          <w:tcPr>
            <w:tcW w:w="4309" w:type="dxa"/>
          </w:tcPr>
          <w:p w:rsidR="00BB0601" w:rsidRPr="00C8551D" w:rsidRDefault="00BB0601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- ส่วนแบ่งขาดทุนเบ็ดเสร็จอื่นจากบริษัทร่วม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B0601" w:rsidRPr="00C8551D" w:rsidRDefault="00BB060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64</w:t>
            </w:r>
            <w:r w:rsidRPr="00C855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B0601" w:rsidRPr="00C8551D" w:rsidRDefault="00BB060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B0601" w:rsidRPr="00C8551D" w:rsidRDefault="00BB060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B0601" w:rsidRPr="00C8551D" w:rsidRDefault="00BB060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B0601" w:rsidRPr="00C8551D" w:rsidRDefault="00BB060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64</w:t>
            </w:r>
            <w:r w:rsidRPr="00C855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BB0601" w:rsidRPr="00C8551D" w:rsidTr="00CF3167">
        <w:trPr>
          <w:trHeight w:hRule="exact" w:val="432"/>
        </w:trPr>
        <w:tc>
          <w:tcPr>
            <w:tcW w:w="4309" w:type="dxa"/>
          </w:tcPr>
          <w:p w:rsidR="00BB0601" w:rsidRPr="00C8551D" w:rsidRDefault="00BB0601" w:rsidP="00F71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14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="007D2B4C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7D2B4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</w:t>
            </w:r>
            <w:r w:rsidR="007D2B4C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B0601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 w:rsidR="00BB0601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993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B0601" w:rsidRPr="00C8551D" w:rsidRDefault="00BB060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B0601" w:rsidRPr="00C8551D" w:rsidRDefault="00BB060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011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BB0601" w:rsidRPr="00C8551D" w:rsidRDefault="00BB060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B0601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D7713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982</w:t>
            </w:r>
          </w:p>
        </w:tc>
      </w:tr>
    </w:tbl>
    <w:p w:rsidR="00C8551D" w:rsidRDefault="00C8551D" w:rsidP="00C8551D">
      <w:pPr>
        <w:spacing w:before="240"/>
        <w:rPr>
          <w:rFonts w:ascii="Angsana New" w:hAnsi="Angsana New"/>
          <w:color w:val="000000"/>
          <w:sz w:val="28"/>
          <w:szCs w:val="28"/>
          <w:cs/>
        </w:rPr>
      </w:pPr>
    </w:p>
    <w:p w:rsidR="00C8551D" w:rsidRDefault="00C8551D" w:rsidP="00C8551D">
      <w:pPr>
        <w:rPr>
          <w:cs/>
        </w:rPr>
      </w:pPr>
      <w:r>
        <w:rPr>
          <w:cs/>
        </w:rPr>
        <w:br w:type="page"/>
      </w:r>
    </w:p>
    <w:p w:rsidR="006E323D" w:rsidRPr="00C8551D" w:rsidRDefault="006E323D" w:rsidP="00F36552">
      <w:pPr>
        <w:tabs>
          <w:tab w:val="clear" w:pos="454"/>
        </w:tabs>
        <w:spacing w:before="240"/>
        <w:ind w:left="426"/>
        <w:rPr>
          <w:rFonts w:ascii="Angsana New" w:hAnsi="Angsana New"/>
          <w:color w:val="000000"/>
          <w:sz w:val="28"/>
          <w:szCs w:val="28"/>
        </w:rPr>
      </w:pPr>
      <w:r w:rsidRPr="00C8551D">
        <w:rPr>
          <w:rFonts w:ascii="Angsana New" w:hAnsi="Angsana New"/>
          <w:color w:val="000000"/>
          <w:sz w:val="28"/>
          <w:szCs w:val="28"/>
          <w:cs/>
        </w:rPr>
        <w:lastRenderedPageBreak/>
        <w:t xml:space="preserve">สำหรับงวดหกเดือนสิ้นสุดวันที่ </w:t>
      </w:r>
      <w:r w:rsidR="00613099" w:rsidRPr="00613099">
        <w:rPr>
          <w:rFonts w:ascii="Angsana New" w:hAnsi="Angsana New"/>
          <w:color w:val="000000"/>
          <w:sz w:val="28"/>
          <w:szCs w:val="28"/>
        </w:rPr>
        <w:t>30</w:t>
      </w:r>
      <w:r w:rsidRPr="00C8551D">
        <w:rPr>
          <w:rFonts w:ascii="Angsana New" w:hAnsi="Angsana New"/>
          <w:color w:val="000000"/>
          <w:sz w:val="28"/>
          <w:szCs w:val="28"/>
        </w:rPr>
        <w:t xml:space="preserve"> </w:t>
      </w:r>
      <w:r w:rsidRPr="00C8551D">
        <w:rPr>
          <w:rFonts w:ascii="Angsana New" w:hAnsi="Angsana New"/>
          <w:color w:val="000000"/>
          <w:sz w:val="28"/>
          <w:szCs w:val="28"/>
          <w:cs/>
        </w:rPr>
        <w:t xml:space="preserve">มิถุนายน </w:t>
      </w:r>
      <w:r w:rsidR="00613099" w:rsidRPr="00613099">
        <w:rPr>
          <w:rFonts w:ascii="Angsana New" w:hAnsi="Angsana New"/>
          <w:color w:val="000000"/>
          <w:sz w:val="28"/>
          <w:szCs w:val="28"/>
        </w:rPr>
        <w:t>2561</w:t>
      </w:r>
      <w:r w:rsidRPr="00C8551D">
        <w:rPr>
          <w:rFonts w:ascii="Angsana New" w:hAnsi="Angsana New"/>
          <w:color w:val="000000"/>
          <w:sz w:val="28"/>
          <w:szCs w:val="28"/>
        </w:rPr>
        <w:t xml:space="preserve"> </w:t>
      </w:r>
      <w:r w:rsidRPr="00C8551D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613099" w:rsidRPr="00613099">
        <w:rPr>
          <w:rFonts w:ascii="Angsana New" w:hAnsi="Angsana New"/>
          <w:color w:val="000000"/>
          <w:sz w:val="28"/>
          <w:szCs w:val="28"/>
        </w:rPr>
        <w:t>2560</w:t>
      </w:r>
    </w:p>
    <w:tbl>
      <w:tblPr>
        <w:tblW w:w="9355" w:type="dxa"/>
        <w:tblInd w:w="284" w:type="dxa"/>
        <w:tblLook w:val="04A0" w:firstRow="1" w:lastRow="0" w:firstColumn="1" w:lastColumn="0" w:noHBand="0" w:noVBand="1"/>
      </w:tblPr>
      <w:tblGrid>
        <w:gridCol w:w="4394"/>
        <w:gridCol w:w="1559"/>
        <w:gridCol w:w="284"/>
        <w:gridCol w:w="1417"/>
        <w:gridCol w:w="284"/>
        <w:gridCol w:w="1417"/>
      </w:tblGrid>
      <w:tr w:rsidR="006E323D" w:rsidRPr="00C8551D" w:rsidTr="00392C11">
        <w:trPr>
          <w:trHeight w:hRule="exact" w:val="432"/>
        </w:trPr>
        <w:tc>
          <w:tcPr>
            <w:tcW w:w="439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6E323D" w:rsidRPr="00C8551D" w:rsidTr="00392C11">
        <w:trPr>
          <w:trHeight w:hRule="exact" w:val="432"/>
        </w:trPr>
        <w:tc>
          <w:tcPr>
            <w:tcW w:w="439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323D" w:rsidRPr="00C8551D" w:rsidTr="00392C11">
        <w:trPr>
          <w:trHeight w:hRule="exact" w:val="432"/>
        </w:trPr>
        <w:tc>
          <w:tcPr>
            <w:tcW w:w="439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8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8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6E323D" w:rsidRPr="00C8551D" w:rsidTr="00392C11">
        <w:trPr>
          <w:trHeight w:hRule="exact" w:val="432"/>
        </w:trPr>
        <w:tc>
          <w:tcPr>
            <w:tcW w:w="4394" w:type="dxa"/>
          </w:tcPr>
          <w:p w:rsidR="006E323D" w:rsidRPr="0051404F" w:rsidRDefault="00613099" w:rsidP="00F36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142" w:hanging="34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613099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323D" w:rsidRPr="00C8551D" w:rsidTr="00392C11">
        <w:trPr>
          <w:trHeight w:hRule="exact" w:val="432"/>
        </w:trPr>
        <w:tc>
          <w:tcPr>
            <w:tcW w:w="4394" w:type="dxa"/>
          </w:tcPr>
          <w:p w:rsidR="006E323D" w:rsidRPr="00C8551D" w:rsidRDefault="006E323D" w:rsidP="00F36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142" w:hanging="34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1559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323D" w:rsidRPr="00C8551D" w:rsidTr="00CF3167">
        <w:trPr>
          <w:trHeight w:hRule="exact" w:val="432"/>
        </w:trPr>
        <w:tc>
          <w:tcPr>
            <w:tcW w:w="4394" w:type="dxa"/>
          </w:tcPr>
          <w:p w:rsidR="006E323D" w:rsidRPr="00C8551D" w:rsidRDefault="006E323D" w:rsidP="00F36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28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  เข้าไว้ในกำไรหรือขาดทุนในภายหลัง </w:t>
            </w:r>
            <w:r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:</w:t>
            </w:r>
          </w:p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68" w:hanging="34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center"/>
          </w:tcPr>
          <w:p w:rsidR="006E323D" w:rsidRPr="00C8551D" w:rsidRDefault="006E323D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E323D" w:rsidRPr="00C8551D" w:rsidRDefault="006E323D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E323D" w:rsidRPr="00C8551D" w:rsidRDefault="006E323D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E323D" w:rsidRPr="00C8551D" w:rsidRDefault="006E323D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6E323D" w:rsidRPr="00C8551D" w:rsidRDefault="006E323D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323D" w:rsidRPr="00C8551D" w:rsidTr="00CF3167">
        <w:trPr>
          <w:trHeight w:hRule="exact" w:val="432"/>
        </w:trPr>
        <w:tc>
          <w:tcPr>
            <w:tcW w:w="4394" w:type="dxa"/>
          </w:tcPr>
          <w:p w:rsidR="006E323D" w:rsidRPr="00C8551D" w:rsidRDefault="00622F7A" w:rsidP="00622F7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40" w:lineRule="auto"/>
              <w:ind w:left="460" w:hanging="3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ผลขาดทุน</w:t>
            </w:r>
            <w:r w:rsidR="006E323D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จากการวัดมูลค่าเงินลงทุนใน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E323D" w:rsidRPr="00C8551D" w:rsidRDefault="006E323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E323D" w:rsidRPr="00C8551D" w:rsidRDefault="006E323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E323D" w:rsidRPr="00C8551D" w:rsidRDefault="006E323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E323D" w:rsidRPr="00C8551D" w:rsidRDefault="006E323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E323D" w:rsidRPr="00C8551D" w:rsidRDefault="006E323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6E323D" w:rsidRPr="00C8551D" w:rsidTr="00CF3167">
        <w:trPr>
          <w:trHeight w:hRule="exact" w:val="432"/>
        </w:trPr>
        <w:tc>
          <w:tcPr>
            <w:tcW w:w="4394" w:type="dxa"/>
          </w:tcPr>
          <w:p w:rsidR="006E323D" w:rsidRPr="00C8551D" w:rsidRDefault="00622F7A" w:rsidP="00685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22F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หลักทรัพย์</w:t>
            </w:r>
            <w:r w:rsidR="006E323D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เผื่อขาย - หุ้นทุน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E323D" w:rsidRPr="00C8551D" w:rsidRDefault="004C4E5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 w:rsidR="007E7A4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670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E323D" w:rsidRPr="00C8551D" w:rsidRDefault="006E323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E323D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934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E323D" w:rsidRPr="00C8551D" w:rsidRDefault="006E323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E323D" w:rsidRPr="00C8551D" w:rsidRDefault="004C4E51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7E7A4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736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21050" w:rsidRPr="00C8551D" w:rsidTr="00CF3167">
        <w:trPr>
          <w:trHeight w:hRule="exact" w:val="432"/>
        </w:trPr>
        <w:tc>
          <w:tcPr>
            <w:tcW w:w="4394" w:type="dxa"/>
          </w:tcPr>
          <w:p w:rsidR="00221050" w:rsidRPr="00C8551D" w:rsidRDefault="00221050" w:rsidP="0022105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40" w:lineRule="auto"/>
              <w:ind w:left="460" w:hanging="3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</w:t>
            </w: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กำไรจากการวัดมูลค่าเงินลงทุนใน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1050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21050" w:rsidRPr="00C8551D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21050" w:rsidRPr="009E08DE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221050" w:rsidRPr="00C8551D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21050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</w:tr>
      <w:tr w:rsidR="00221050" w:rsidRPr="00C8551D" w:rsidTr="00CF3167">
        <w:trPr>
          <w:trHeight w:hRule="exact" w:val="432"/>
        </w:trPr>
        <w:tc>
          <w:tcPr>
            <w:tcW w:w="4394" w:type="dxa"/>
          </w:tcPr>
          <w:p w:rsidR="00221050" w:rsidRPr="00622F7A" w:rsidRDefault="00221050" w:rsidP="0022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22F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หลักทรัพย์</w:t>
            </w: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1050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1,534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21050" w:rsidRPr="00C8551D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21050" w:rsidRPr="009E08DE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21050" w:rsidRPr="00C8551D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21050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1,227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221050" w:rsidRPr="00C8551D" w:rsidTr="00CF3167">
        <w:trPr>
          <w:trHeight w:hRule="exact" w:val="432"/>
        </w:trPr>
        <w:tc>
          <w:tcPr>
            <w:tcW w:w="4394" w:type="dxa"/>
          </w:tcPr>
          <w:p w:rsidR="00221050" w:rsidRPr="00C8551D" w:rsidRDefault="00221050" w:rsidP="00221050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40" w:lineRule="auto"/>
              <w:ind w:left="460" w:hanging="3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ส่วนแบ่งขาดทุนเบ็ดเสร็จอื่นจากบริษัทร่วม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21050" w:rsidRPr="004C4E51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87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21050" w:rsidRPr="00C8551D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21050" w:rsidRPr="00C8551D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21050" w:rsidRPr="00C8551D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21050" w:rsidRPr="00C8551D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87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221050" w:rsidRPr="00C8551D" w:rsidTr="00CF3167">
        <w:trPr>
          <w:trHeight w:hRule="exact" w:val="432"/>
        </w:trPr>
        <w:tc>
          <w:tcPr>
            <w:tcW w:w="4394" w:type="dxa"/>
          </w:tcPr>
          <w:p w:rsidR="00221050" w:rsidRPr="00C8551D" w:rsidRDefault="00221050" w:rsidP="00221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spacing w:line="240" w:lineRule="auto"/>
              <w:ind w:left="14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21050" w:rsidRPr="00C8551D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6,291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21050" w:rsidRPr="00C8551D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21050" w:rsidRPr="00C8551D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1,241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21050" w:rsidRPr="00C8551D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21050" w:rsidRPr="00C8551D" w:rsidRDefault="00221050" w:rsidP="00221050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(5,050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</w:tbl>
    <w:p w:rsidR="00BB0601" w:rsidRPr="00C8551D" w:rsidRDefault="00BB0601" w:rsidP="006E323D">
      <w:pPr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4473"/>
        <w:gridCol w:w="1514"/>
        <w:gridCol w:w="284"/>
        <w:gridCol w:w="1417"/>
        <w:gridCol w:w="284"/>
        <w:gridCol w:w="1384"/>
      </w:tblGrid>
      <w:tr w:rsidR="006E323D" w:rsidRPr="00C8551D" w:rsidTr="00F36552">
        <w:trPr>
          <w:trHeight w:hRule="exact" w:val="432"/>
        </w:trPr>
        <w:tc>
          <w:tcPr>
            <w:tcW w:w="4473" w:type="dxa"/>
          </w:tcPr>
          <w:p w:rsidR="006E323D" w:rsidRPr="0051404F" w:rsidRDefault="00613099" w:rsidP="00F45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</w:pPr>
            <w:r w:rsidRPr="00613099"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</w:rPr>
              <w:t>2560</w:t>
            </w:r>
          </w:p>
        </w:tc>
        <w:tc>
          <w:tcPr>
            <w:tcW w:w="151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323D" w:rsidRPr="00C8551D" w:rsidTr="00F36552">
        <w:trPr>
          <w:trHeight w:hRule="exact" w:val="432"/>
        </w:trPr>
        <w:tc>
          <w:tcPr>
            <w:tcW w:w="4473" w:type="dxa"/>
          </w:tcPr>
          <w:p w:rsidR="006E323D" w:rsidRPr="00C8551D" w:rsidRDefault="006E323D" w:rsidP="00F36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รายการที่ต้องจัดประเภทรายการใหม่</w:t>
            </w:r>
          </w:p>
        </w:tc>
        <w:tc>
          <w:tcPr>
            <w:tcW w:w="151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323D" w:rsidRPr="00C8551D" w:rsidTr="00F36552">
        <w:trPr>
          <w:trHeight w:hRule="exact" w:val="432"/>
        </w:trPr>
        <w:tc>
          <w:tcPr>
            <w:tcW w:w="4473" w:type="dxa"/>
          </w:tcPr>
          <w:p w:rsidR="006E323D" w:rsidRPr="00C8551D" w:rsidRDefault="006E323D" w:rsidP="00F36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  <w:r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:</w:t>
            </w:r>
          </w:p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1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4" w:type="dxa"/>
          </w:tcPr>
          <w:p w:rsidR="006E323D" w:rsidRPr="00C8551D" w:rsidRDefault="006E323D" w:rsidP="00BB0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E323D" w:rsidRPr="00C8551D" w:rsidTr="00F36552">
        <w:trPr>
          <w:trHeight w:hRule="exact" w:val="432"/>
        </w:trPr>
        <w:tc>
          <w:tcPr>
            <w:tcW w:w="4473" w:type="dxa"/>
          </w:tcPr>
          <w:p w:rsidR="006E323D" w:rsidRPr="00C8551D" w:rsidRDefault="006E323D" w:rsidP="00622F7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1" w:hanging="141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ผลกำไรจากการวัดมูลค่าเงินลงทุนใน</w:t>
            </w:r>
          </w:p>
        </w:tc>
        <w:tc>
          <w:tcPr>
            <w:tcW w:w="1514" w:type="dxa"/>
            <w:shd w:val="clear" w:color="auto" w:fill="auto"/>
          </w:tcPr>
          <w:p w:rsidR="006E323D" w:rsidRPr="00C8551D" w:rsidRDefault="006E323D" w:rsidP="00BB06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6E323D" w:rsidRPr="00C8551D" w:rsidRDefault="006E323D" w:rsidP="00BB06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6E323D" w:rsidRPr="00C8551D" w:rsidRDefault="006E323D" w:rsidP="00BB06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6E323D" w:rsidRPr="00C8551D" w:rsidRDefault="006E323D" w:rsidP="00BB06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</w:tcPr>
          <w:p w:rsidR="006E323D" w:rsidRPr="00C8551D" w:rsidRDefault="006E323D" w:rsidP="00BB0601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6E323D" w:rsidRPr="00C8551D" w:rsidTr="00CF3167">
        <w:trPr>
          <w:trHeight w:hRule="exact" w:val="432"/>
        </w:trPr>
        <w:tc>
          <w:tcPr>
            <w:tcW w:w="4473" w:type="dxa"/>
          </w:tcPr>
          <w:p w:rsidR="006E323D" w:rsidRPr="00C8551D" w:rsidRDefault="00622F7A" w:rsidP="00685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22F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หลักทรัพย์</w:t>
            </w:r>
            <w:r w:rsidR="006E323D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เผื่อขาย - หุ้นทุน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6E323D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8</w:t>
            </w:r>
            <w:r w:rsidR="00147B5A" w:rsidRPr="00C855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793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E323D" w:rsidRPr="00C8551D" w:rsidRDefault="006E323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E323D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</w:t>
            </w:r>
            <w:r w:rsidRPr="00C855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759</w:t>
            </w:r>
            <w:r w:rsidRPr="00C855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E323D" w:rsidRPr="00C8551D" w:rsidRDefault="006E323D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6E323D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</w:t>
            </w:r>
            <w:r w:rsidR="00147B5A" w:rsidRPr="00C855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034</w:t>
            </w:r>
          </w:p>
        </w:tc>
      </w:tr>
      <w:tr w:rsidR="00147B5A" w:rsidRPr="00C8551D" w:rsidTr="00CF3167">
        <w:trPr>
          <w:trHeight w:hRule="exact" w:val="432"/>
        </w:trPr>
        <w:tc>
          <w:tcPr>
            <w:tcW w:w="4473" w:type="dxa"/>
          </w:tcPr>
          <w:p w:rsidR="00147B5A" w:rsidRPr="00C8551D" w:rsidRDefault="00622F7A" w:rsidP="00622F7A">
            <w:pPr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1"/>
              </w:tabs>
              <w:spacing w:line="240" w:lineRule="auto"/>
              <w:ind w:left="460" w:hanging="3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</w:t>
            </w:r>
            <w:r w:rsidR="00147B5A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กำไรจากการวัดมูลค่าเงินลงทุนใน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</w:tr>
      <w:tr w:rsidR="00147B5A" w:rsidRPr="00C8551D" w:rsidTr="00CF3167">
        <w:trPr>
          <w:trHeight w:hRule="exact" w:val="432"/>
        </w:trPr>
        <w:tc>
          <w:tcPr>
            <w:tcW w:w="4473" w:type="dxa"/>
          </w:tcPr>
          <w:p w:rsidR="00147B5A" w:rsidRPr="00C8551D" w:rsidRDefault="00622F7A" w:rsidP="00685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22F7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หลักทรัพย์</w:t>
            </w:r>
            <w:r w:rsidR="00147B5A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47B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378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75</w:t>
            </w:r>
            <w:r w:rsidRPr="00C855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147B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303</w:t>
            </w:r>
          </w:p>
        </w:tc>
      </w:tr>
      <w:tr w:rsidR="00147B5A" w:rsidRPr="00C8551D" w:rsidTr="00CF3167">
        <w:trPr>
          <w:trHeight w:hRule="exact" w:val="432"/>
        </w:trPr>
        <w:tc>
          <w:tcPr>
            <w:tcW w:w="4473" w:type="dxa"/>
          </w:tcPr>
          <w:p w:rsidR="00147B5A" w:rsidRPr="00C8551D" w:rsidRDefault="00622F7A" w:rsidP="0014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 ส่วนแบ่งกำไร</w:t>
            </w:r>
            <w:r w:rsidR="00147B5A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เบ็ดเสร็จอื่นจากบริษัทร่วม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47B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90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147B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90</w:t>
            </w:r>
          </w:p>
        </w:tc>
      </w:tr>
      <w:tr w:rsidR="00147B5A" w:rsidRPr="00C8551D" w:rsidTr="00CF3167">
        <w:trPr>
          <w:trHeight w:hRule="exact" w:val="432"/>
        </w:trPr>
        <w:tc>
          <w:tcPr>
            <w:tcW w:w="4473" w:type="dxa"/>
          </w:tcPr>
          <w:p w:rsidR="00147B5A" w:rsidRPr="00C8551D" w:rsidRDefault="00147B5A" w:rsidP="00F36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รายการที่ไม่ต้องจัดประเภทรายการใหม่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</w:tr>
      <w:tr w:rsidR="00147B5A" w:rsidRPr="00C8551D" w:rsidTr="00CF3167">
        <w:trPr>
          <w:trHeight w:hRule="exact" w:val="432"/>
        </w:trPr>
        <w:tc>
          <w:tcPr>
            <w:tcW w:w="4473" w:type="dxa"/>
          </w:tcPr>
          <w:p w:rsidR="00147B5A" w:rsidRPr="00C8551D" w:rsidRDefault="00147B5A" w:rsidP="00F36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เข้าไว้ในกำไรหรือขาดทุนในภายหลัง</w:t>
            </w:r>
            <w:r w:rsidRPr="00C8551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:</w:t>
            </w:r>
          </w:p>
          <w:p w:rsidR="00147B5A" w:rsidRPr="00C8551D" w:rsidRDefault="00147B5A" w:rsidP="0014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</w:tr>
      <w:tr w:rsidR="00147B5A" w:rsidRPr="00C8551D" w:rsidTr="00CF3167">
        <w:trPr>
          <w:trHeight w:hRule="exact" w:val="432"/>
        </w:trPr>
        <w:tc>
          <w:tcPr>
            <w:tcW w:w="4473" w:type="dxa"/>
          </w:tcPr>
          <w:p w:rsidR="00147B5A" w:rsidRPr="00C8551D" w:rsidRDefault="00622F7A" w:rsidP="00761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0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- กำไร(ขาดทุน)</w:t>
            </w:r>
            <w:r w:rsidR="00147B5A"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จากการประมาณการตาม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147B5A" w:rsidRPr="00C8551D" w:rsidTr="00CF3167">
        <w:trPr>
          <w:trHeight w:hRule="exact" w:val="432"/>
        </w:trPr>
        <w:tc>
          <w:tcPr>
            <w:tcW w:w="4473" w:type="dxa"/>
          </w:tcPr>
          <w:p w:rsidR="00147B5A" w:rsidRPr="00C8551D" w:rsidRDefault="00147B5A" w:rsidP="00685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2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หลักคณิตศาสตร์ประกันภัย</w:t>
            </w:r>
          </w:p>
          <w:p w:rsidR="00147B5A" w:rsidRPr="0068542B" w:rsidRDefault="00147B5A" w:rsidP="0068542B">
            <w:pPr>
              <w:tabs>
                <w:tab w:val="clear" w:pos="454"/>
              </w:tabs>
              <w:spacing w:line="240" w:lineRule="auto"/>
              <w:ind w:left="99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  <w:p w:rsidR="00147B5A" w:rsidRPr="0068542B" w:rsidRDefault="00147B5A" w:rsidP="00685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</w:tabs>
              <w:spacing w:line="240" w:lineRule="auto"/>
              <w:ind w:left="99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8542B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68542B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1</w:t>
            </w:r>
            <w:r w:rsidRPr="00C855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238</w:t>
            </w:r>
            <w:r w:rsidRPr="00C855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B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248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  <w:tab w:val="left" w:pos="540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990</w:t>
            </w:r>
            <w:r w:rsidRPr="00C8551D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147B5A" w:rsidRPr="00C8551D" w:rsidTr="00CF3167">
        <w:trPr>
          <w:trHeight w:hRule="exact" w:val="432"/>
        </w:trPr>
        <w:tc>
          <w:tcPr>
            <w:tcW w:w="4473" w:type="dxa"/>
          </w:tcPr>
          <w:p w:rsidR="00147B5A" w:rsidRPr="00C8551D" w:rsidRDefault="00147B5A" w:rsidP="00F36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="00622F7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622F7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</w:t>
            </w:r>
            <w:r w:rsidR="00622F7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  <w:r w:rsidRPr="00C855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เบ็ดเสร็จอื่นสำหรับงวด</w:t>
            </w: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47B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  <w:r w:rsidR="00147B5A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023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586</w:t>
            </w: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147B5A" w:rsidRPr="00C8551D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47B5A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  <w:r w:rsidR="00147B5A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437</w:t>
            </w:r>
          </w:p>
        </w:tc>
      </w:tr>
    </w:tbl>
    <w:p w:rsidR="006E323D" w:rsidRPr="00C8551D" w:rsidRDefault="006E3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br w:type="page"/>
      </w:r>
    </w:p>
    <w:p w:rsidR="00B6235B" w:rsidRDefault="00B6235B" w:rsidP="00F3655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after="120"/>
        <w:ind w:left="0" w:firstLine="0"/>
        <w:rPr>
          <w:rFonts w:ascii="Angsana New" w:hAnsi="Angsana New"/>
          <w:b/>
          <w:bCs/>
          <w:sz w:val="28"/>
          <w:szCs w:val="28"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ข้อมูลทางการเงินจำแนกตามส่วนงาน</w:t>
      </w:r>
    </w:p>
    <w:p w:rsidR="00F36552" w:rsidRPr="00F36552" w:rsidRDefault="00F36552" w:rsidP="00EB6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25"/>
        <w:rPr>
          <w:rFonts w:ascii="Angsana New" w:hAnsi="Angsana New"/>
          <w:sz w:val="28"/>
          <w:szCs w:val="28"/>
          <w:cs/>
          <w:lang w:val="en-GB"/>
        </w:rPr>
      </w:pPr>
      <w:r w:rsidRPr="00F36552">
        <w:rPr>
          <w:rFonts w:ascii="Angsana New" w:hAnsi="Angsana New" w:hint="cs"/>
          <w:sz w:val="28"/>
          <w:szCs w:val="28"/>
          <w:cs/>
          <w:lang w:val="en-GB"/>
        </w:rPr>
        <w:t>ประกอบด้วย</w:t>
      </w:r>
    </w:p>
    <w:tbl>
      <w:tblPr>
        <w:tblpPr w:leftFromText="180" w:rightFromText="180" w:vertAnchor="text" w:horzAnchor="page" w:tblpX="1803" w:tblpY="91"/>
        <w:tblW w:w="9242" w:type="dxa"/>
        <w:tblLayout w:type="fixed"/>
        <w:tblLook w:val="04A0" w:firstRow="1" w:lastRow="0" w:firstColumn="1" w:lastColumn="0" w:noHBand="0" w:noVBand="1"/>
      </w:tblPr>
      <w:tblGrid>
        <w:gridCol w:w="4139"/>
        <w:gridCol w:w="992"/>
        <w:gridCol w:w="283"/>
        <w:gridCol w:w="1134"/>
        <w:gridCol w:w="284"/>
        <w:gridCol w:w="992"/>
        <w:gridCol w:w="284"/>
        <w:gridCol w:w="1134"/>
      </w:tblGrid>
      <w:tr w:rsidR="007C3534" w:rsidRPr="00C8551D" w:rsidTr="00F36552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03" w:type="dxa"/>
            <w:gridSpan w:val="7"/>
            <w:tcBorders>
              <w:bottom w:val="single" w:sz="4" w:space="0" w:color="auto"/>
            </w:tcBorders>
          </w:tcPr>
          <w:p w:rsidR="007C3534" w:rsidRPr="00C8551D" w:rsidRDefault="007C3534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8F5C62" w:rsidRPr="00C8551D" w:rsidTr="00F36552">
        <w:trPr>
          <w:trHeight w:hRule="exact" w:val="432"/>
        </w:trPr>
        <w:tc>
          <w:tcPr>
            <w:tcW w:w="4139" w:type="dxa"/>
          </w:tcPr>
          <w:p w:rsidR="008F5C62" w:rsidRPr="00C8551D" w:rsidRDefault="008F5C62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03" w:type="dxa"/>
            <w:gridSpan w:val="7"/>
            <w:tcBorders>
              <w:bottom w:val="single" w:sz="4" w:space="0" w:color="auto"/>
            </w:tcBorders>
          </w:tcPr>
          <w:p w:rsidR="008F5C62" w:rsidRPr="00C8551D" w:rsidRDefault="008F5C62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C3534" w:rsidRPr="00C8551D" w:rsidTr="00F36552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3534" w:rsidRPr="00C8551D" w:rsidRDefault="007C3534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83" w:type="dxa"/>
          </w:tcPr>
          <w:p w:rsidR="007C3534" w:rsidRPr="00C8551D" w:rsidRDefault="007C3534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3534" w:rsidRPr="00C8551D" w:rsidRDefault="007C3534" w:rsidP="0051404F">
            <w:pPr>
              <w:pStyle w:val="a4"/>
              <w:widowControl/>
              <w:tabs>
                <w:tab w:val="left" w:pos="567"/>
                <w:tab w:val="left" w:pos="1328"/>
              </w:tabs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84" w:type="dxa"/>
          </w:tcPr>
          <w:p w:rsidR="007C3534" w:rsidRPr="00C8551D" w:rsidRDefault="007C3534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C3534" w:rsidRPr="00C8551D" w:rsidRDefault="007C3534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4" w:type="dxa"/>
          </w:tcPr>
          <w:p w:rsidR="007C3534" w:rsidRPr="00C8551D" w:rsidRDefault="007C3534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3534" w:rsidRPr="00C8551D" w:rsidRDefault="007C3534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7C3534" w:rsidRPr="00C8551D" w:rsidTr="00F36552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92" w:type="dxa"/>
          </w:tcPr>
          <w:p w:rsidR="007C3534" w:rsidRPr="00C8551D" w:rsidRDefault="007C3534" w:rsidP="0051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7C3534" w:rsidRPr="00C8551D" w:rsidRDefault="007C3534" w:rsidP="0051404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7C3534" w:rsidRPr="00C8551D" w:rsidRDefault="007C3534" w:rsidP="0051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C3534" w:rsidRPr="00C8551D" w:rsidRDefault="007C3534" w:rsidP="0051404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7C3534" w:rsidRPr="00C8551D" w:rsidRDefault="007C3534" w:rsidP="0051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C3534" w:rsidRPr="00C8551D" w:rsidRDefault="007C3534" w:rsidP="0051404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7C3534" w:rsidRPr="00C8551D" w:rsidRDefault="007C3534" w:rsidP="0051404F">
            <w:pPr>
              <w:tabs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3534" w:rsidRPr="00C8551D" w:rsidTr="00F36552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u w:val="single"/>
              </w:rPr>
            </w:pPr>
            <w:r w:rsidRPr="00C8551D">
              <w:rPr>
                <w:rFonts w:ascii="Angsana New" w:hAnsi="Angsana New" w:cs="Angsana New"/>
                <w:u w:val="single"/>
                <w:cs/>
              </w:rPr>
              <w:t xml:space="preserve">สำหรับงวดสามเดือนสิ้นสุดวันที่ </w:t>
            </w:r>
            <w:r w:rsidR="00613099" w:rsidRPr="00613099">
              <w:rPr>
                <w:rFonts w:ascii="Angsana New" w:hAnsi="Angsana New" w:cs="Angsana New"/>
                <w:u w:val="single"/>
              </w:rPr>
              <w:t>30</w:t>
            </w:r>
            <w:r w:rsidR="006968D0" w:rsidRPr="00C8551D">
              <w:rPr>
                <w:rFonts w:ascii="Angsana New" w:hAnsi="Angsana New" w:cs="Angsana New"/>
                <w:u w:val="single"/>
              </w:rPr>
              <w:t xml:space="preserve"> </w:t>
            </w:r>
            <w:r w:rsidR="006968D0" w:rsidRPr="00C8551D">
              <w:rPr>
                <w:rFonts w:ascii="Angsana New" w:hAnsi="Angsana New" w:cs="Angsana New"/>
                <w:u w:val="single"/>
                <w:cs/>
              </w:rPr>
              <w:t>มิถุนายน</w:t>
            </w:r>
            <w:r w:rsidRPr="00C8551D">
              <w:rPr>
                <w:rFonts w:ascii="Angsana New" w:hAnsi="Angsana New" w:cs="Angsana New"/>
                <w:u w:val="single"/>
                <w:cs/>
              </w:rPr>
              <w:t xml:space="preserve"> </w:t>
            </w:r>
            <w:r w:rsidR="00613099" w:rsidRPr="00613099">
              <w:rPr>
                <w:rFonts w:ascii="Angsana New" w:hAnsi="Angsana New" w:cs="Angsana New"/>
                <w:u w:val="single"/>
              </w:rPr>
              <w:t>2561</w:t>
            </w:r>
          </w:p>
        </w:tc>
        <w:tc>
          <w:tcPr>
            <w:tcW w:w="992" w:type="dxa"/>
          </w:tcPr>
          <w:p w:rsidR="007C3534" w:rsidRPr="00C8551D" w:rsidRDefault="007C3534" w:rsidP="0051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7C3534" w:rsidRPr="00C8551D" w:rsidRDefault="007C3534" w:rsidP="0051404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7C3534" w:rsidRPr="00C8551D" w:rsidRDefault="007C3534" w:rsidP="0051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C3534" w:rsidRPr="00C8551D" w:rsidRDefault="007C3534" w:rsidP="0051404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7C3534" w:rsidRPr="00C8551D" w:rsidRDefault="007C3534" w:rsidP="0051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C3534" w:rsidRPr="00C8551D" w:rsidRDefault="007C3534" w:rsidP="0051404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7C3534" w:rsidRPr="00C8551D" w:rsidRDefault="007C3534" w:rsidP="0051404F">
            <w:pPr>
              <w:tabs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C3534" w:rsidRPr="00C8551D" w:rsidTr="00CF3167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C3534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99</w:t>
            </w:r>
            <w:r w:rsidR="007430E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086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C3534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</w:t>
            </w:r>
            <w:r w:rsidR="007430E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843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C3534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</w:t>
            </w:r>
            <w:r w:rsidR="007430E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488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C3534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144</w:t>
            </w:r>
            <w:r w:rsidR="007430E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417</w:t>
            </w:r>
          </w:p>
        </w:tc>
      </w:tr>
      <w:tr w:rsidR="007C3534" w:rsidRPr="00C8551D" w:rsidTr="00CF3167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C3534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29</w:t>
            </w:r>
            <w:r w:rsidR="007430E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543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C3534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7430E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C3534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</w:t>
            </w:r>
            <w:r w:rsidR="007430E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435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C3534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44</w:t>
            </w:r>
            <w:r w:rsidR="007430E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379</w:t>
            </w:r>
          </w:p>
        </w:tc>
      </w:tr>
      <w:tr w:rsidR="007C3534" w:rsidRPr="00C8551D" w:rsidTr="00CF3167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C3534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  <w:r w:rsidR="007430E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476</w:t>
            </w:r>
          </w:p>
        </w:tc>
      </w:tr>
      <w:tr w:rsidR="007C3534" w:rsidRPr="00C8551D" w:rsidTr="00CF3167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C3534" w:rsidRPr="00C8551D" w:rsidRDefault="007430E5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49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014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C3534" w:rsidRPr="00C8551D" w:rsidTr="00CF3167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bookmarkStart w:id="2" w:name="_GoBack"/>
            <w:bookmarkEnd w:id="2"/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C3534" w:rsidRPr="00C8551D" w:rsidRDefault="007430E5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541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C3534" w:rsidRPr="00C8551D" w:rsidTr="00CF3167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C3534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7430E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146</w:t>
            </w:r>
          </w:p>
        </w:tc>
      </w:tr>
      <w:tr w:rsidR="007C3534" w:rsidRPr="00C8551D" w:rsidTr="00CF3167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3534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857</w:t>
            </w:r>
          </w:p>
        </w:tc>
      </w:tr>
      <w:tr w:rsidR="007C3534" w:rsidRPr="00C8551D" w:rsidTr="00CF3167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7C3534" w:rsidRPr="00C8551D" w:rsidRDefault="007C353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C3534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7430E5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303</w:t>
            </w:r>
          </w:p>
        </w:tc>
      </w:tr>
    </w:tbl>
    <w:p w:rsidR="00737B6C" w:rsidRPr="00C8551D" w:rsidRDefault="00737B6C">
      <w:pPr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horzAnchor="page" w:tblpX="1803" w:tblpY="91"/>
        <w:tblW w:w="9242" w:type="dxa"/>
        <w:tblLayout w:type="fixed"/>
        <w:tblLook w:val="04A0" w:firstRow="1" w:lastRow="0" w:firstColumn="1" w:lastColumn="0" w:noHBand="0" w:noVBand="1"/>
      </w:tblPr>
      <w:tblGrid>
        <w:gridCol w:w="4139"/>
        <w:gridCol w:w="992"/>
        <w:gridCol w:w="283"/>
        <w:gridCol w:w="1134"/>
        <w:gridCol w:w="284"/>
        <w:gridCol w:w="992"/>
        <w:gridCol w:w="284"/>
        <w:gridCol w:w="1134"/>
      </w:tblGrid>
      <w:tr w:rsidR="007C3534" w:rsidRPr="00C8551D" w:rsidTr="004A6FCA">
        <w:trPr>
          <w:trHeight w:hRule="exact" w:val="432"/>
        </w:trPr>
        <w:tc>
          <w:tcPr>
            <w:tcW w:w="4139" w:type="dxa"/>
          </w:tcPr>
          <w:p w:rsidR="007C3534" w:rsidRPr="00C8551D" w:rsidRDefault="006968D0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8551D">
              <w:rPr>
                <w:rFonts w:ascii="Angsana New" w:hAnsi="Angsana New" w:cs="Angsana New"/>
                <w:u w:val="single"/>
                <w:cs/>
              </w:rPr>
              <w:t>สำหรับงวดสาม</w:t>
            </w:r>
            <w:r w:rsidR="007C3534" w:rsidRPr="00C8551D">
              <w:rPr>
                <w:rFonts w:ascii="Angsana New" w:hAnsi="Angsana New" w:cs="Angsana New"/>
                <w:u w:val="single"/>
                <w:cs/>
              </w:rPr>
              <w:t xml:space="preserve">เดือนสิ้นสุดวันที่ </w:t>
            </w:r>
            <w:r w:rsidR="00613099" w:rsidRPr="00613099">
              <w:rPr>
                <w:rFonts w:ascii="Angsana New" w:hAnsi="Angsana New" w:cs="Angsana New"/>
                <w:u w:val="single"/>
              </w:rPr>
              <w:t>30</w:t>
            </w:r>
            <w:r w:rsidRPr="00C8551D">
              <w:rPr>
                <w:rFonts w:ascii="Angsana New" w:hAnsi="Angsana New" w:cs="Angsana New"/>
                <w:u w:val="single"/>
              </w:rPr>
              <w:t xml:space="preserve"> </w:t>
            </w:r>
            <w:r w:rsidRPr="00C8551D">
              <w:rPr>
                <w:rFonts w:ascii="Angsana New" w:hAnsi="Angsana New" w:cs="Angsana New"/>
                <w:u w:val="single"/>
                <w:cs/>
              </w:rPr>
              <w:t xml:space="preserve">มิถุนายน </w:t>
            </w:r>
            <w:r w:rsidR="00613099" w:rsidRPr="00613099">
              <w:rPr>
                <w:rFonts w:ascii="Angsana New" w:hAnsi="Angsana New" w:cs="Angsana New"/>
                <w:u w:val="single"/>
              </w:rPr>
              <w:t>2560</w:t>
            </w:r>
          </w:p>
        </w:tc>
        <w:tc>
          <w:tcPr>
            <w:tcW w:w="992" w:type="dxa"/>
          </w:tcPr>
          <w:p w:rsidR="007C3534" w:rsidRPr="00C8551D" w:rsidRDefault="007C3534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83" w:type="dxa"/>
          </w:tcPr>
          <w:p w:rsidR="007C3534" w:rsidRPr="00C8551D" w:rsidRDefault="007C3534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34" w:type="dxa"/>
          </w:tcPr>
          <w:p w:rsidR="007C3534" w:rsidRPr="00C8551D" w:rsidRDefault="007C3534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84" w:type="dxa"/>
          </w:tcPr>
          <w:p w:rsidR="007C3534" w:rsidRPr="00C8551D" w:rsidRDefault="007C3534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992" w:type="dxa"/>
          </w:tcPr>
          <w:p w:rsidR="007C3534" w:rsidRPr="00C8551D" w:rsidRDefault="007C3534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84" w:type="dxa"/>
          </w:tcPr>
          <w:p w:rsidR="007C3534" w:rsidRPr="00C8551D" w:rsidRDefault="007C3534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34" w:type="dxa"/>
          </w:tcPr>
          <w:p w:rsidR="007C3534" w:rsidRPr="00C8551D" w:rsidRDefault="007C3534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</w:tr>
      <w:tr w:rsidR="007C3534" w:rsidRPr="00C8551D" w:rsidTr="00CF3167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7C3534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106</w:t>
            </w:r>
            <w:r w:rsidR="00147B5A" w:rsidRPr="00C8551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268</w:t>
            </w:r>
          </w:p>
        </w:tc>
        <w:tc>
          <w:tcPr>
            <w:tcW w:w="283" w:type="dxa"/>
            <w:vAlign w:val="center"/>
          </w:tcPr>
          <w:p w:rsidR="007C3534" w:rsidRPr="00C8551D" w:rsidRDefault="007C3534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7C3534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147B5A" w:rsidRPr="00C8551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647</w:t>
            </w: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7C3534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  <w:r w:rsidR="00147B5A" w:rsidRPr="00C8551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7C3534" w:rsidRPr="006F7640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147</w:t>
            </w:r>
            <w:r w:rsidR="00147B5A" w:rsidRPr="006F764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032</w:t>
            </w:r>
          </w:p>
        </w:tc>
      </w:tr>
      <w:tr w:rsidR="007C3534" w:rsidRPr="00C8551D" w:rsidTr="00CF3167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C3534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35</w:t>
            </w:r>
            <w:r w:rsidR="00147B5A" w:rsidRPr="00C8551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507</w:t>
            </w:r>
          </w:p>
        </w:tc>
        <w:tc>
          <w:tcPr>
            <w:tcW w:w="283" w:type="dxa"/>
            <w:vAlign w:val="center"/>
          </w:tcPr>
          <w:p w:rsidR="007C3534" w:rsidRPr="00C8551D" w:rsidRDefault="007C3534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C3534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147B5A" w:rsidRPr="00C8551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267</w:t>
            </w: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C3534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147B5A" w:rsidRPr="00C8551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7C3534" w:rsidRPr="006F7640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44</w:t>
            </w:r>
            <w:r w:rsidR="00147B5A" w:rsidRPr="006F764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998</w:t>
            </w:r>
          </w:p>
        </w:tc>
      </w:tr>
      <w:tr w:rsidR="007C3534" w:rsidRPr="00C8551D" w:rsidTr="00CF3167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C3534" w:rsidRPr="006F7640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 w:rsidR="00147B5A" w:rsidRPr="006F764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824</w:t>
            </w:r>
          </w:p>
        </w:tc>
      </w:tr>
      <w:tr w:rsidR="007C3534" w:rsidRPr="00C8551D" w:rsidTr="00CF3167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992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C3534" w:rsidRPr="006F7640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F764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50</w:t>
            </w:r>
            <w:r w:rsidRPr="006F764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182</w:t>
            </w:r>
            <w:r w:rsidRPr="006F764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7C3534" w:rsidRPr="00C8551D" w:rsidTr="00CF3167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992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C3534" w:rsidRPr="006F7640" w:rsidRDefault="00147B5A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F764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739</w:t>
            </w:r>
            <w:r w:rsidRPr="006F764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7C3534" w:rsidRPr="00C8551D" w:rsidTr="00CF3167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992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C3534" w:rsidRPr="006F7640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147B5A" w:rsidRPr="006F764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253</w:t>
            </w:r>
          </w:p>
        </w:tc>
      </w:tr>
      <w:tr w:rsidR="007C3534" w:rsidRPr="00C8551D" w:rsidTr="00CF3167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992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7C3534" w:rsidRPr="006F7640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147B5A" w:rsidRPr="006F764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056</w:t>
            </w:r>
          </w:p>
        </w:tc>
      </w:tr>
      <w:tr w:rsidR="007C3534" w:rsidRPr="00C8551D" w:rsidTr="00CF3167">
        <w:trPr>
          <w:trHeight w:hRule="exact" w:val="432"/>
        </w:trPr>
        <w:tc>
          <w:tcPr>
            <w:tcW w:w="4139" w:type="dxa"/>
          </w:tcPr>
          <w:p w:rsidR="007C3534" w:rsidRPr="00C8551D" w:rsidRDefault="007C3534" w:rsidP="00F36552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992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7C3534" w:rsidRPr="00C8551D" w:rsidRDefault="007C3534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C3534" w:rsidRPr="006F7640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="00147B5A" w:rsidRPr="006F7640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210</w:t>
            </w:r>
          </w:p>
        </w:tc>
      </w:tr>
    </w:tbl>
    <w:p w:rsidR="006968D0" w:rsidRPr="00C8551D" w:rsidRDefault="006968D0">
      <w:pPr>
        <w:rPr>
          <w:rFonts w:ascii="Angsana New" w:hAnsi="Angsana New"/>
          <w:sz w:val="28"/>
          <w:szCs w:val="28"/>
        </w:rPr>
      </w:pPr>
    </w:p>
    <w:p w:rsidR="006968D0" w:rsidRPr="00C8551D" w:rsidRDefault="006968D0">
      <w:pPr>
        <w:rPr>
          <w:rFonts w:ascii="Angsana New" w:hAnsi="Angsana New"/>
          <w:sz w:val="28"/>
          <w:szCs w:val="28"/>
        </w:rPr>
      </w:pPr>
    </w:p>
    <w:p w:rsidR="006968D0" w:rsidRPr="00C8551D" w:rsidRDefault="006968D0">
      <w:pPr>
        <w:rPr>
          <w:rFonts w:ascii="Angsana New" w:hAnsi="Angsana New"/>
          <w:sz w:val="28"/>
          <w:szCs w:val="28"/>
        </w:rPr>
      </w:pPr>
    </w:p>
    <w:p w:rsidR="006968D0" w:rsidRPr="00C8551D" w:rsidRDefault="006968D0">
      <w:pPr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horzAnchor="page" w:tblpX="1661" w:tblpY="91"/>
        <w:tblW w:w="9355" w:type="dxa"/>
        <w:tblLayout w:type="fixed"/>
        <w:tblLook w:val="04A0" w:firstRow="1" w:lastRow="0" w:firstColumn="1" w:lastColumn="0" w:noHBand="0" w:noVBand="1"/>
      </w:tblPr>
      <w:tblGrid>
        <w:gridCol w:w="4252"/>
        <w:gridCol w:w="992"/>
        <w:gridCol w:w="283"/>
        <w:gridCol w:w="1134"/>
        <w:gridCol w:w="284"/>
        <w:gridCol w:w="992"/>
        <w:gridCol w:w="284"/>
        <w:gridCol w:w="1134"/>
      </w:tblGrid>
      <w:tr w:rsidR="006968D0" w:rsidRPr="00C8551D" w:rsidTr="004A6FCA">
        <w:trPr>
          <w:trHeight w:hRule="exact" w:val="432"/>
        </w:trPr>
        <w:tc>
          <w:tcPr>
            <w:tcW w:w="4252" w:type="dxa"/>
          </w:tcPr>
          <w:p w:rsidR="006968D0" w:rsidRPr="00C8551D" w:rsidRDefault="006968D0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03" w:type="dxa"/>
            <w:gridSpan w:val="7"/>
            <w:tcBorders>
              <w:bottom w:val="single" w:sz="4" w:space="0" w:color="auto"/>
            </w:tcBorders>
          </w:tcPr>
          <w:p w:rsidR="006968D0" w:rsidRPr="00C8551D" w:rsidRDefault="006968D0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6968D0" w:rsidRPr="00C8551D" w:rsidTr="004A6FCA">
        <w:trPr>
          <w:trHeight w:hRule="exact" w:val="432"/>
        </w:trPr>
        <w:tc>
          <w:tcPr>
            <w:tcW w:w="4252" w:type="dxa"/>
          </w:tcPr>
          <w:p w:rsidR="006968D0" w:rsidRPr="00C8551D" w:rsidRDefault="006968D0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03" w:type="dxa"/>
            <w:gridSpan w:val="7"/>
            <w:tcBorders>
              <w:bottom w:val="single" w:sz="4" w:space="0" w:color="auto"/>
            </w:tcBorders>
          </w:tcPr>
          <w:p w:rsidR="006968D0" w:rsidRPr="00C8551D" w:rsidRDefault="006968D0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968D0" w:rsidRPr="00C8551D" w:rsidTr="004A6FCA">
        <w:trPr>
          <w:trHeight w:hRule="exact" w:val="432"/>
        </w:trPr>
        <w:tc>
          <w:tcPr>
            <w:tcW w:w="4252" w:type="dxa"/>
          </w:tcPr>
          <w:p w:rsidR="006968D0" w:rsidRPr="00C8551D" w:rsidRDefault="006968D0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968D0" w:rsidRPr="00C8551D" w:rsidRDefault="006968D0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สิ่งทอ</w:t>
            </w:r>
          </w:p>
        </w:tc>
        <w:tc>
          <w:tcPr>
            <w:tcW w:w="283" w:type="dxa"/>
          </w:tcPr>
          <w:p w:rsidR="006968D0" w:rsidRPr="00C8551D" w:rsidRDefault="006968D0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68D0" w:rsidRPr="00C8551D" w:rsidRDefault="006968D0" w:rsidP="0051404F">
            <w:pPr>
              <w:pStyle w:val="a4"/>
              <w:widowControl/>
              <w:tabs>
                <w:tab w:val="left" w:pos="567"/>
                <w:tab w:val="left" w:pos="1328"/>
              </w:tabs>
              <w:ind w:left="-90" w:right="-108"/>
              <w:jc w:val="center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เครื่องสำอาง</w:t>
            </w:r>
          </w:p>
        </w:tc>
        <w:tc>
          <w:tcPr>
            <w:tcW w:w="284" w:type="dxa"/>
          </w:tcPr>
          <w:p w:rsidR="006968D0" w:rsidRPr="00C8551D" w:rsidRDefault="006968D0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968D0" w:rsidRPr="00C8551D" w:rsidRDefault="006968D0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284" w:type="dxa"/>
          </w:tcPr>
          <w:p w:rsidR="006968D0" w:rsidRPr="00C8551D" w:rsidRDefault="006968D0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68D0" w:rsidRPr="00C8551D" w:rsidRDefault="006968D0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center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6968D0" w:rsidRPr="00C8551D" w:rsidTr="004A6FCA">
        <w:trPr>
          <w:trHeight w:hRule="exact" w:val="432"/>
        </w:trPr>
        <w:tc>
          <w:tcPr>
            <w:tcW w:w="4252" w:type="dxa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992" w:type="dxa"/>
          </w:tcPr>
          <w:p w:rsidR="006968D0" w:rsidRPr="00C8551D" w:rsidRDefault="006968D0" w:rsidP="0051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6968D0" w:rsidRPr="00C8551D" w:rsidRDefault="006968D0" w:rsidP="0051404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6968D0" w:rsidRPr="00C8551D" w:rsidRDefault="006968D0" w:rsidP="0051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6968D0" w:rsidRPr="00C8551D" w:rsidRDefault="006968D0" w:rsidP="0051404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6968D0" w:rsidRPr="00C8551D" w:rsidRDefault="006968D0" w:rsidP="0051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6968D0" w:rsidRPr="00C8551D" w:rsidRDefault="006968D0" w:rsidP="0051404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6968D0" w:rsidRPr="00C8551D" w:rsidRDefault="006968D0" w:rsidP="0051404F">
            <w:pPr>
              <w:tabs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68D0" w:rsidRPr="00C8551D" w:rsidTr="004A6FCA">
        <w:trPr>
          <w:trHeight w:hRule="exact" w:val="432"/>
        </w:trPr>
        <w:tc>
          <w:tcPr>
            <w:tcW w:w="4252" w:type="dxa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u w:val="single"/>
              </w:rPr>
            </w:pPr>
            <w:r w:rsidRPr="00C8551D">
              <w:rPr>
                <w:rFonts w:ascii="Angsana New" w:hAnsi="Angsana New" w:cs="Angsana New"/>
                <w:u w:val="single"/>
                <w:cs/>
              </w:rPr>
              <w:t xml:space="preserve">สำหรับงวดหกเดือนสิ้นสุดวันที่ </w:t>
            </w:r>
            <w:r w:rsidR="00613099" w:rsidRPr="00613099">
              <w:rPr>
                <w:rFonts w:ascii="Angsana New" w:hAnsi="Angsana New" w:cs="Angsana New"/>
                <w:u w:val="single"/>
              </w:rPr>
              <w:t>30</w:t>
            </w:r>
            <w:r w:rsidRPr="00C8551D">
              <w:rPr>
                <w:rFonts w:ascii="Angsana New" w:hAnsi="Angsana New" w:cs="Angsana New"/>
                <w:u w:val="single"/>
              </w:rPr>
              <w:t xml:space="preserve"> </w:t>
            </w:r>
            <w:r w:rsidRPr="00C8551D">
              <w:rPr>
                <w:rFonts w:ascii="Angsana New" w:hAnsi="Angsana New" w:cs="Angsana New"/>
                <w:u w:val="single"/>
                <w:cs/>
              </w:rPr>
              <w:t xml:space="preserve">มิถุนายน </w:t>
            </w:r>
            <w:r w:rsidR="00613099" w:rsidRPr="00613099">
              <w:rPr>
                <w:rFonts w:ascii="Angsana New" w:hAnsi="Angsana New" w:cs="Angsana New"/>
                <w:u w:val="single"/>
              </w:rPr>
              <w:t>2561</w:t>
            </w:r>
          </w:p>
        </w:tc>
        <w:tc>
          <w:tcPr>
            <w:tcW w:w="992" w:type="dxa"/>
          </w:tcPr>
          <w:p w:rsidR="006968D0" w:rsidRPr="00C8551D" w:rsidRDefault="006968D0" w:rsidP="0051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6968D0" w:rsidRPr="00C8551D" w:rsidRDefault="006968D0" w:rsidP="0051404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6968D0" w:rsidRPr="00C8551D" w:rsidRDefault="006968D0" w:rsidP="0051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6968D0" w:rsidRPr="00C8551D" w:rsidRDefault="006968D0" w:rsidP="0051404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6968D0" w:rsidRPr="00C8551D" w:rsidRDefault="006968D0" w:rsidP="0051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6968D0" w:rsidRPr="00C8551D" w:rsidRDefault="006968D0" w:rsidP="0051404F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6968D0" w:rsidRPr="00C8551D" w:rsidRDefault="006968D0" w:rsidP="0051404F">
            <w:pPr>
              <w:tabs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68D0" w:rsidRPr="00C8551D" w:rsidTr="00CF3167">
        <w:trPr>
          <w:trHeight w:hRule="exact" w:val="432"/>
        </w:trPr>
        <w:tc>
          <w:tcPr>
            <w:tcW w:w="4252" w:type="dxa"/>
            <w:vAlign w:val="center"/>
          </w:tcPr>
          <w:p w:rsidR="006968D0" w:rsidRPr="004A6FCA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4A6FCA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968D0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227</w:t>
            </w:r>
            <w:r w:rsidR="00954F5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344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968D0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33</w:t>
            </w:r>
            <w:r w:rsidR="00954F5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968D0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53</w:t>
            </w:r>
            <w:r w:rsidR="0012215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526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6968D0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314</w:t>
            </w:r>
            <w:r w:rsidR="0012215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058</w:t>
            </w:r>
          </w:p>
        </w:tc>
      </w:tr>
      <w:tr w:rsidR="006968D0" w:rsidRPr="00C8551D" w:rsidTr="00CF3167">
        <w:trPr>
          <w:trHeight w:hRule="exact" w:val="432"/>
        </w:trPr>
        <w:tc>
          <w:tcPr>
            <w:tcW w:w="4252" w:type="dxa"/>
            <w:vAlign w:val="center"/>
          </w:tcPr>
          <w:p w:rsidR="006968D0" w:rsidRPr="004A6FCA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</w:rPr>
            </w:pPr>
            <w:r w:rsidRPr="004A6FCA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968D0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</w:t>
            </w:r>
            <w:r w:rsidR="00954F5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968D0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  <w:r w:rsidR="00954F57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968D0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20</w:t>
            </w:r>
            <w:r w:rsidR="0012215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682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968D0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99</w:t>
            </w:r>
            <w:r w:rsidR="0012215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106</w:t>
            </w:r>
          </w:p>
        </w:tc>
      </w:tr>
      <w:tr w:rsidR="006968D0" w:rsidRPr="00C8551D" w:rsidTr="00CF3167">
        <w:trPr>
          <w:trHeight w:hRule="exact" w:val="432"/>
        </w:trPr>
        <w:tc>
          <w:tcPr>
            <w:tcW w:w="4252" w:type="dxa"/>
            <w:vAlign w:val="center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68D0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  <w:r w:rsidR="0012215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140</w:t>
            </w:r>
          </w:p>
        </w:tc>
      </w:tr>
      <w:tr w:rsidR="006968D0" w:rsidRPr="00C8551D" w:rsidTr="00CF3167">
        <w:trPr>
          <w:trHeight w:hRule="exact" w:val="432"/>
        </w:trPr>
        <w:tc>
          <w:tcPr>
            <w:tcW w:w="4252" w:type="dxa"/>
            <w:vAlign w:val="center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68D0" w:rsidRPr="00C8551D" w:rsidRDefault="00122156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98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143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968D0" w:rsidRPr="00C8551D" w:rsidTr="00CF3167">
        <w:trPr>
          <w:trHeight w:hRule="exact" w:val="432"/>
        </w:trPr>
        <w:tc>
          <w:tcPr>
            <w:tcW w:w="4252" w:type="dxa"/>
            <w:vAlign w:val="center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68D0" w:rsidRPr="00C8551D" w:rsidRDefault="00122156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143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968D0" w:rsidRPr="00C8551D" w:rsidTr="00CF3167">
        <w:trPr>
          <w:trHeight w:hRule="exact" w:val="432"/>
        </w:trPr>
        <w:tc>
          <w:tcPr>
            <w:tcW w:w="4252" w:type="dxa"/>
            <w:vAlign w:val="center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68D0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="006046D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081</w:t>
            </w:r>
          </w:p>
        </w:tc>
      </w:tr>
      <w:tr w:rsidR="006968D0" w:rsidRPr="00C8551D" w:rsidTr="00CF3167">
        <w:trPr>
          <w:trHeight w:hRule="exact" w:val="432"/>
        </w:trPr>
        <w:tc>
          <w:tcPr>
            <w:tcW w:w="4252" w:type="dxa"/>
            <w:vAlign w:val="center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68D0" w:rsidRPr="00C8551D" w:rsidRDefault="006046D4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613099"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269</w:t>
            </w: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968D0" w:rsidRPr="00C8551D" w:rsidTr="00CF3167">
        <w:trPr>
          <w:trHeight w:hRule="exact" w:val="432"/>
        </w:trPr>
        <w:tc>
          <w:tcPr>
            <w:tcW w:w="4252" w:type="dxa"/>
            <w:vAlign w:val="center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968D0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  <w:r w:rsidR="006046D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772</w:t>
            </w:r>
          </w:p>
        </w:tc>
      </w:tr>
      <w:tr w:rsidR="006968D0" w:rsidRPr="00C8551D" w:rsidTr="00CF3167">
        <w:trPr>
          <w:trHeight w:hRule="exact" w:val="432"/>
        </w:trPr>
        <w:tc>
          <w:tcPr>
            <w:tcW w:w="4252" w:type="dxa"/>
          </w:tcPr>
          <w:p w:rsidR="006968D0" w:rsidRPr="00C8551D" w:rsidRDefault="006968D0" w:rsidP="0051404F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6968D0" w:rsidRPr="00C8551D" w:rsidRDefault="006968D0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6968D0" w:rsidRPr="00C8551D" w:rsidTr="00CF3167">
        <w:trPr>
          <w:trHeight w:hRule="exact" w:val="432"/>
        </w:trPr>
        <w:tc>
          <w:tcPr>
            <w:tcW w:w="4252" w:type="dxa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8551D">
              <w:rPr>
                <w:rFonts w:ascii="Angsana New" w:hAnsi="Angsana New" w:cs="Angsana New"/>
                <w:u w:val="single"/>
                <w:cs/>
              </w:rPr>
              <w:t xml:space="preserve">สำหรับงวดหกเดือนสิ้นสุดวันที่ </w:t>
            </w:r>
            <w:r w:rsidR="00613099" w:rsidRPr="00613099">
              <w:rPr>
                <w:rFonts w:ascii="Angsana New" w:hAnsi="Angsana New" w:cs="Angsana New"/>
                <w:u w:val="single"/>
              </w:rPr>
              <w:t>30</w:t>
            </w:r>
            <w:r w:rsidRPr="00C8551D">
              <w:rPr>
                <w:rFonts w:ascii="Angsana New" w:hAnsi="Angsana New" w:cs="Angsana New"/>
                <w:u w:val="single"/>
              </w:rPr>
              <w:t xml:space="preserve"> </w:t>
            </w:r>
            <w:r w:rsidRPr="00C8551D">
              <w:rPr>
                <w:rFonts w:ascii="Angsana New" w:hAnsi="Angsana New" w:cs="Angsana New"/>
                <w:u w:val="single"/>
                <w:cs/>
              </w:rPr>
              <w:t xml:space="preserve">มิถุนายน </w:t>
            </w:r>
            <w:r w:rsidR="00613099" w:rsidRPr="00613099">
              <w:rPr>
                <w:rFonts w:ascii="Angsana New" w:hAnsi="Angsana New" w:cs="Angsana New"/>
                <w:u w:val="single"/>
              </w:rPr>
              <w:t>2560</w:t>
            </w:r>
          </w:p>
        </w:tc>
        <w:tc>
          <w:tcPr>
            <w:tcW w:w="992" w:type="dxa"/>
            <w:vAlign w:val="center"/>
          </w:tcPr>
          <w:p w:rsidR="006968D0" w:rsidRPr="00C8551D" w:rsidRDefault="006968D0" w:rsidP="00CF3167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83" w:type="dxa"/>
            <w:vAlign w:val="center"/>
          </w:tcPr>
          <w:p w:rsidR="006968D0" w:rsidRPr="00C8551D" w:rsidRDefault="006968D0" w:rsidP="00CF3167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6968D0" w:rsidRPr="00C8551D" w:rsidRDefault="006968D0" w:rsidP="00CF3167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992" w:type="dxa"/>
            <w:vAlign w:val="center"/>
          </w:tcPr>
          <w:p w:rsidR="006968D0" w:rsidRPr="00C8551D" w:rsidRDefault="006968D0" w:rsidP="00CF3167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right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6968D0" w:rsidRPr="00C8551D" w:rsidRDefault="006968D0" w:rsidP="00CF3167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right"/>
              <w:rPr>
                <w:rFonts w:ascii="Angsana New" w:hAnsi="Angsana New" w:cs="Angsana New"/>
                <w:u w:val="single"/>
              </w:rPr>
            </w:pPr>
          </w:p>
        </w:tc>
      </w:tr>
      <w:tr w:rsidR="006968D0" w:rsidRPr="00C8551D" w:rsidTr="00CF3167">
        <w:trPr>
          <w:trHeight w:hRule="exact" w:val="432"/>
        </w:trPr>
        <w:tc>
          <w:tcPr>
            <w:tcW w:w="4252" w:type="dxa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ขายสุทธิ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6968D0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224</w:t>
            </w:r>
            <w:r w:rsidR="00D7713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003</w:t>
            </w:r>
          </w:p>
        </w:tc>
        <w:tc>
          <w:tcPr>
            <w:tcW w:w="283" w:type="dxa"/>
            <w:vAlign w:val="center"/>
          </w:tcPr>
          <w:p w:rsidR="006968D0" w:rsidRPr="00C8551D" w:rsidRDefault="006968D0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6968D0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38</w:t>
            </w:r>
            <w:r w:rsidR="00D7713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506</w:t>
            </w: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6968D0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  <w:r w:rsidR="00D7713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442</w:t>
            </w: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center"/>
          </w:tcPr>
          <w:p w:rsidR="006968D0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299</w:t>
            </w:r>
            <w:r w:rsidR="00D7713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951</w:t>
            </w:r>
          </w:p>
        </w:tc>
      </w:tr>
      <w:tr w:rsidR="006968D0" w:rsidRPr="00C8551D" w:rsidTr="00CF3167">
        <w:trPr>
          <w:trHeight w:hRule="exact" w:val="432"/>
        </w:trPr>
        <w:tc>
          <w:tcPr>
            <w:tcW w:w="4252" w:type="dxa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6968D0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77</w:t>
            </w:r>
            <w:r w:rsidR="00D7713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124</w:t>
            </w:r>
          </w:p>
        </w:tc>
        <w:tc>
          <w:tcPr>
            <w:tcW w:w="283" w:type="dxa"/>
            <w:vAlign w:val="center"/>
          </w:tcPr>
          <w:p w:rsidR="006968D0" w:rsidRPr="00C8551D" w:rsidRDefault="006968D0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6968D0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="00D7713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773</w:t>
            </w: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6968D0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D7713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896</w:t>
            </w: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6968D0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96</w:t>
            </w:r>
            <w:r w:rsidR="00D7713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793</w:t>
            </w:r>
          </w:p>
        </w:tc>
      </w:tr>
      <w:tr w:rsidR="006968D0" w:rsidRPr="00C8551D" w:rsidTr="00CF3167">
        <w:trPr>
          <w:trHeight w:hRule="exact" w:val="432"/>
        </w:trPr>
        <w:tc>
          <w:tcPr>
            <w:tcW w:w="4252" w:type="dxa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รายได้อื่นๆ ที่ไม่ได้ปันส่วน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968D0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D7713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895</w:t>
            </w:r>
          </w:p>
        </w:tc>
      </w:tr>
      <w:tr w:rsidR="006968D0" w:rsidRPr="00C8551D" w:rsidTr="00CF3167">
        <w:trPr>
          <w:trHeight w:hRule="exact" w:val="432"/>
        </w:trPr>
        <w:tc>
          <w:tcPr>
            <w:tcW w:w="4252" w:type="dxa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ค่าใช้จ่ายในการขายและบริหารที่ไม่ได้ปันส่วน</w:t>
            </w:r>
          </w:p>
        </w:tc>
        <w:tc>
          <w:tcPr>
            <w:tcW w:w="992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968D0" w:rsidRPr="00C8551D" w:rsidRDefault="00D77137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613099" w:rsidRPr="00613099"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613099" w:rsidRPr="00613099">
              <w:rPr>
                <w:rFonts w:ascii="Angsana New" w:hAnsi="Angsana New"/>
                <w:color w:val="000000"/>
                <w:sz w:val="28"/>
                <w:szCs w:val="28"/>
              </w:rPr>
              <w:t>659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6968D0" w:rsidRPr="00C8551D" w:rsidTr="00CF3167">
        <w:trPr>
          <w:trHeight w:hRule="exact" w:val="432"/>
        </w:trPr>
        <w:tc>
          <w:tcPr>
            <w:tcW w:w="4252" w:type="dxa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ต้นทุนทางการเงินที่ไม่ได้ปันส่วน</w:t>
            </w:r>
          </w:p>
        </w:tc>
        <w:tc>
          <w:tcPr>
            <w:tcW w:w="992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968D0" w:rsidRPr="00C8551D" w:rsidRDefault="00D77137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613099" w:rsidRPr="0061309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613099" w:rsidRPr="00613099">
              <w:rPr>
                <w:rFonts w:ascii="Angsana New" w:hAnsi="Angsana New"/>
                <w:color w:val="000000"/>
                <w:sz w:val="28"/>
                <w:szCs w:val="28"/>
              </w:rPr>
              <w:t>349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6968D0" w:rsidRPr="00C8551D" w:rsidTr="00CF3167">
        <w:trPr>
          <w:trHeight w:hRule="exact" w:val="432"/>
        </w:trPr>
        <w:tc>
          <w:tcPr>
            <w:tcW w:w="4252" w:type="dxa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ส่วนแบ่งกำไรจากบริษัทร่วม</w:t>
            </w:r>
          </w:p>
        </w:tc>
        <w:tc>
          <w:tcPr>
            <w:tcW w:w="992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968D0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D7713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631</w:t>
            </w:r>
          </w:p>
        </w:tc>
      </w:tr>
      <w:tr w:rsidR="006968D0" w:rsidRPr="00C8551D" w:rsidTr="00CF3167">
        <w:trPr>
          <w:trHeight w:hRule="exact" w:val="432"/>
        </w:trPr>
        <w:tc>
          <w:tcPr>
            <w:tcW w:w="4252" w:type="dxa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ค่าใช้จ่ายภาษีเงินได้ที่ไม่ได้ปันส่วน</w:t>
            </w:r>
          </w:p>
        </w:tc>
        <w:tc>
          <w:tcPr>
            <w:tcW w:w="992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968D0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707</w:t>
            </w:r>
          </w:p>
        </w:tc>
      </w:tr>
      <w:tr w:rsidR="006968D0" w:rsidRPr="00C8551D" w:rsidTr="00CF3167">
        <w:trPr>
          <w:trHeight w:hRule="exact" w:val="432"/>
        </w:trPr>
        <w:tc>
          <w:tcPr>
            <w:tcW w:w="4252" w:type="dxa"/>
          </w:tcPr>
          <w:p w:rsidR="006968D0" w:rsidRPr="00C8551D" w:rsidRDefault="006968D0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cs/>
              </w:rPr>
            </w:pPr>
            <w:r w:rsidRPr="00C8551D">
              <w:rPr>
                <w:rFonts w:ascii="Angsana New" w:hAnsi="Angsana New" w:cs="Angsana New"/>
                <w:cs/>
              </w:rPr>
              <w:t>กำไรสำหรับงวด</w:t>
            </w:r>
          </w:p>
        </w:tc>
        <w:tc>
          <w:tcPr>
            <w:tcW w:w="992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:rsidR="006968D0" w:rsidRPr="00C8551D" w:rsidRDefault="006968D0" w:rsidP="00CF3167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968D0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D7713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color w:val="000000"/>
                <w:sz w:val="28"/>
                <w:szCs w:val="28"/>
              </w:rPr>
              <w:t>018</w:t>
            </w:r>
          </w:p>
        </w:tc>
      </w:tr>
    </w:tbl>
    <w:p w:rsidR="006968D0" w:rsidRPr="00C8551D" w:rsidRDefault="006968D0">
      <w:pPr>
        <w:rPr>
          <w:rFonts w:ascii="Angsana New" w:hAnsi="Angsana New"/>
          <w:sz w:val="28"/>
          <w:szCs w:val="28"/>
        </w:rPr>
      </w:pPr>
    </w:p>
    <w:tbl>
      <w:tblPr>
        <w:tblW w:w="933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003"/>
        <w:gridCol w:w="284"/>
        <w:gridCol w:w="992"/>
        <w:gridCol w:w="283"/>
        <w:gridCol w:w="1026"/>
        <w:gridCol w:w="284"/>
        <w:gridCol w:w="992"/>
        <w:gridCol w:w="340"/>
        <w:gridCol w:w="1134"/>
      </w:tblGrid>
      <w:tr w:rsidR="002C201C" w:rsidRPr="00C8551D" w:rsidTr="004A6FCA">
        <w:trPr>
          <w:trHeight w:hRule="exact" w:val="432"/>
        </w:trPr>
        <w:tc>
          <w:tcPr>
            <w:tcW w:w="4003" w:type="dxa"/>
          </w:tcPr>
          <w:p w:rsidR="002C201C" w:rsidRPr="004A6FCA" w:rsidRDefault="002C201C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4A6FCA">
              <w:rPr>
                <w:rFonts w:ascii="Angsana New" w:hAnsi="Angsana New" w:cs="Angsana New"/>
                <w:b/>
                <w:bCs/>
                <w:cs/>
              </w:rPr>
              <w:t>สินทรัพย์ที่ไม่ได้ปันส่วน</w:t>
            </w:r>
          </w:p>
        </w:tc>
        <w:tc>
          <w:tcPr>
            <w:tcW w:w="284" w:type="dxa"/>
          </w:tcPr>
          <w:p w:rsidR="002C201C" w:rsidRPr="00C8551D" w:rsidRDefault="002C201C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2C201C" w:rsidRPr="00C8551D" w:rsidRDefault="002C201C" w:rsidP="007B46D6">
            <w:pPr>
              <w:tabs>
                <w:tab w:val="clear" w:pos="907"/>
                <w:tab w:val="left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201C" w:rsidRPr="00C8551D" w:rsidTr="00CF3167">
        <w:trPr>
          <w:trHeight w:hRule="exact" w:val="432"/>
        </w:trPr>
        <w:tc>
          <w:tcPr>
            <w:tcW w:w="4003" w:type="dxa"/>
          </w:tcPr>
          <w:p w:rsidR="002C201C" w:rsidRPr="00C8551D" w:rsidRDefault="000C16AE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613099" w:rsidRPr="00613099">
              <w:rPr>
                <w:rFonts w:ascii="Angsana New" w:hAnsi="Angsana New" w:cs="Angsana New"/>
              </w:rPr>
              <w:t>30</w:t>
            </w:r>
            <w:r w:rsidR="00147B5A" w:rsidRPr="00C8551D">
              <w:rPr>
                <w:rFonts w:ascii="Angsana New" w:hAnsi="Angsana New" w:cs="Angsana New"/>
              </w:rPr>
              <w:t xml:space="preserve"> </w:t>
            </w:r>
            <w:r w:rsidR="00147B5A" w:rsidRPr="00C8551D">
              <w:rPr>
                <w:rFonts w:ascii="Angsana New" w:hAnsi="Angsana New" w:cs="Angsana New"/>
                <w:cs/>
              </w:rPr>
              <w:t xml:space="preserve">มิถุนายน </w:t>
            </w:r>
            <w:r w:rsidR="00613099" w:rsidRPr="00613099">
              <w:rPr>
                <w:rFonts w:ascii="Angsana New" w:hAnsi="Angsana New" w:cs="Angsana New"/>
              </w:rPr>
              <w:t>2561</w:t>
            </w:r>
          </w:p>
        </w:tc>
        <w:tc>
          <w:tcPr>
            <w:tcW w:w="284" w:type="dxa"/>
          </w:tcPr>
          <w:p w:rsidR="002C201C" w:rsidRPr="00C8551D" w:rsidRDefault="002C201C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2C201C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693</w:t>
            </w:r>
            <w:r w:rsidR="00E74CD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080</w:t>
            </w:r>
          </w:p>
        </w:tc>
      </w:tr>
      <w:tr w:rsidR="002C201C" w:rsidRPr="00C8551D" w:rsidTr="00CF3167">
        <w:trPr>
          <w:trHeight w:hRule="exact" w:val="432"/>
        </w:trPr>
        <w:tc>
          <w:tcPr>
            <w:tcW w:w="4003" w:type="dxa"/>
          </w:tcPr>
          <w:p w:rsidR="002C201C" w:rsidRPr="00C8551D" w:rsidRDefault="002C201C" w:rsidP="004A6FCA">
            <w:pPr>
              <w:pStyle w:val="a4"/>
              <w:widowControl/>
              <w:tabs>
                <w:tab w:val="left" w:pos="567"/>
                <w:tab w:val="left" w:pos="1134"/>
              </w:tabs>
              <w:ind w:left="142" w:right="0"/>
              <w:jc w:val="thaiDistribute"/>
              <w:rPr>
                <w:rFonts w:ascii="Angsana New" w:hAnsi="Angsana New" w:cs="Angsana New"/>
              </w:rPr>
            </w:pPr>
            <w:r w:rsidRPr="00C8551D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613099" w:rsidRPr="00613099">
              <w:rPr>
                <w:rFonts w:ascii="Angsana New" w:hAnsi="Angsana New" w:cs="Angsana New"/>
              </w:rPr>
              <w:t>31</w:t>
            </w:r>
            <w:r w:rsidRPr="00C8551D">
              <w:rPr>
                <w:rFonts w:ascii="Angsana New" w:hAnsi="Angsana New" w:cs="Angsana New"/>
              </w:rPr>
              <w:t xml:space="preserve"> </w:t>
            </w:r>
            <w:r w:rsidRPr="00C8551D">
              <w:rPr>
                <w:rFonts w:ascii="Angsana New" w:hAnsi="Angsana New" w:cs="Angsana New"/>
                <w:cs/>
              </w:rPr>
              <w:t xml:space="preserve">ธันวาคม </w:t>
            </w:r>
            <w:r w:rsidR="00613099" w:rsidRPr="00613099">
              <w:rPr>
                <w:rFonts w:ascii="Angsana New" w:hAnsi="Angsana New" w:cs="Angsana New"/>
              </w:rPr>
              <w:t>2560</w:t>
            </w:r>
          </w:p>
        </w:tc>
        <w:tc>
          <w:tcPr>
            <w:tcW w:w="284" w:type="dxa"/>
          </w:tcPr>
          <w:p w:rsidR="002C201C" w:rsidRPr="00C8551D" w:rsidRDefault="002C201C" w:rsidP="007B46D6">
            <w:pPr>
              <w:pStyle w:val="a4"/>
              <w:widowControl/>
              <w:tabs>
                <w:tab w:val="left" w:pos="567"/>
                <w:tab w:val="left" w:pos="1134"/>
              </w:tabs>
              <w:ind w:right="0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847"/>
              </w:tabs>
              <w:spacing w:after="0" w:line="240" w:lineRule="auto"/>
              <w:ind w:right="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right="5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540"/>
                <w:tab w:val="left" w:pos="1046"/>
              </w:tabs>
              <w:spacing w:after="0" w:line="240" w:lineRule="auto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" w:type="dxa"/>
          </w:tcPr>
          <w:p w:rsidR="002C201C" w:rsidRPr="00C8551D" w:rsidRDefault="002C201C" w:rsidP="007B46D6">
            <w:pPr>
              <w:pStyle w:val="BodyText"/>
              <w:tabs>
                <w:tab w:val="clear" w:pos="227"/>
                <w:tab w:val="clear" w:pos="454"/>
                <w:tab w:val="left" w:pos="540"/>
              </w:tabs>
              <w:spacing w:after="0" w:line="240" w:lineRule="auto"/>
              <w:ind w:right="10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C201C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721</w:t>
            </w:r>
            <w:r w:rsidR="00D91060"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993</w:t>
            </w:r>
          </w:p>
        </w:tc>
      </w:tr>
    </w:tbl>
    <w:p w:rsidR="00943037" w:rsidRPr="00C8551D" w:rsidRDefault="00B6235B" w:rsidP="00125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426"/>
        <w:jc w:val="thaiDistribute"/>
        <w:rPr>
          <w:rFonts w:ascii="Angsana New" w:hAnsi="Angsana New"/>
          <w:sz w:val="28"/>
          <w:szCs w:val="28"/>
        </w:rPr>
      </w:pPr>
      <w:r w:rsidRPr="0012507C">
        <w:rPr>
          <w:rFonts w:ascii="Angsana New" w:hAnsi="Angsana New"/>
          <w:spacing w:val="4"/>
          <w:sz w:val="28"/>
          <w:szCs w:val="28"/>
          <w:cs/>
        </w:rPr>
        <w:lastRenderedPageBreak/>
        <w:t>ยอดขายให้ลูกค้ารายใหญ่ในระหว่าง</w:t>
      </w:r>
      <w:r w:rsidR="00817EC7" w:rsidRPr="0012507C">
        <w:rPr>
          <w:rFonts w:ascii="Angsana New" w:hAnsi="Angsana New"/>
          <w:spacing w:val="4"/>
          <w:sz w:val="28"/>
          <w:szCs w:val="28"/>
          <w:cs/>
        </w:rPr>
        <w:t>งวดสามเดือน</w:t>
      </w:r>
      <w:r w:rsidRPr="0012507C">
        <w:rPr>
          <w:rFonts w:ascii="Angsana New" w:hAnsi="Angsana New"/>
          <w:spacing w:val="4"/>
          <w:sz w:val="28"/>
          <w:szCs w:val="28"/>
          <w:cs/>
        </w:rPr>
        <w:t>สิ้นสุดวันที่</w:t>
      </w:r>
      <w:r w:rsidR="007B103D" w:rsidRPr="0012507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pacing w:val="4"/>
          <w:sz w:val="28"/>
          <w:szCs w:val="28"/>
        </w:rPr>
        <w:t>30</w:t>
      </w:r>
      <w:r w:rsidR="0063747C" w:rsidRPr="0012507C">
        <w:rPr>
          <w:rFonts w:ascii="Angsana New" w:hAnsi="Angsana New"/>
          <w:spacing w:val="4"/>
          <w:sz w:val="28"/>
          <w:szCs w:val="28"/>
        </w:rPr>
        <w:t xml:space="preserve"> </w:t>
      </w:r>
      <w:r w:rsidR="0063747C" w:rsidRPr="0012507C">
        <w:rPr>
          <w:rFonts w:ascii="Angsana New" w:hAnsi="Angsana New"/>
          <w:spacing w:val="4"/>
          <w:sz w:val="28"/>
          <w:szCs w:val="28"/>
          <w:cs/>
        </w:rPr>
        <w:t>มิถุนายน</w:t>
      </w:r>
      <w:r w:rsidR="00A13547" w:rsidRPr="0012507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pacing w:val="4"/>
          <w:sz w:val="28"/>
          <w:szCs w:val="28"/>
        </w:rPr>
        <w:t>2561</w:t>
      </w:r>
      <w:r w:rsidR="007A321A" w:rsidRPr="0012507C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12507C">
        <w:rPr>
          <w:rFonts w:ascii="Angsana New" w:hAnsi="Angsana New"/>
          <w:spacing w:val="4"/>
          <w:sz w:val="28"/>
          <w:szCs w:val="28"/>
          <w:cs/>
        </w:rPr>
        <w:t>และ</w:t>
      </w:r>
      <w:r w:rsidR="00DE4AFA" w:rsidRPr="0012507C">
        <w:rPr>
          <w:rFonts w:ascii="Angsana New" w:hAnsi="Angsana New"/>
          <w:spacing w:val="4"/>
          <w:sz w:val="28"/>
          <w:szCs w:val="28"/>
        </w:rPr>
        <w:t xml:space="preserve"> </w:t>
      </w:r>
      <w:r w:rsidR="00613099" w:rsidRPr="00613099">
        <w:rPr>
          <w:rFonts w:ascii="Angsana New" w:hAnsi="Angsana New"/>
          <w:spacing w:val="4"/>
          <w:sz w:val="28"/>
          <w:szCs w:val="28"/>
        </w:rPr>
        <w:t>2560</w:t>
      </w:r>
      <w:r w:rsidRPr="0012507C">
        <w:rPr>
          <w:rFonts w:ascii="Angsana New" w:hAnsi="Angsana New"/>
          <w:spacing w:val="4"/>
          <w:sz w:val="28"/>
          <w:szCs w:val="28"/>
          <w:cs/>
        </w:rPr>
        <w:t xml:space="preserve"> มีจำนวน </w:t>
      </w:r>
      <w:r w:rsidR="00613099" w:rsidRPr="00613099">
        <w:rPr>
          <w:rFonts w:ascii="Angsana New" w:hAnsi="Angsana New"/>
          <w:spacing w:val="4"/>
          <w:sz w:val="28"/>
          <w:szCs w:val="28"/>
        </w:rPr>
        <w:t>25</w:t>
      </w:r>
      <w:r w:rsidR="00791744" w:rsidRPr="0012507C">
        <w:rPr>
          <w:rFonts w:ascii="Angsana New" w:hAnsi="Angsana New"/>
          <w:spacing w:val="4"/>
          <w:sz w:val="28"/>
          <w:szCs w:val="28"/>
        </w:rPr>
        <w:t>.</w:t>
      </w:r>
      <w:r w:rsidR="00613099" w:rsidRPr="00613099">
        <w:rPr>
          <w:rFonts w:ascii="Angsana New" w:hAnsi="Angsana New"/>
          <w:spacing w:val="4"/>
          <w:sz w:val="28"/>
          <w:szCs w:val="28"/>
        </w:rPr>
        <w:t>71</w:t>
      </w:r>
      <w:r w:rsidRPr="0012507C">
        <w:rPr>
          <w:rFonts w:ascii="Angsana New" w:hAnsi="Angsana New"/>
          <w:spacing w:val="4"/>
          <w:sz w:val="28"/>
          <w:szCs w:val="28"/>
          <w:cs/>
        </w:rPr>
        <w:t xml:space="preserve"> ล้านบาท</w:t>
      </w:r>
      <w:r w:rsidRPr="00C8551D">
        <w:rPr>
          <w:rFonts w:ascii="Angsana New" w:hAnsi="Angsana New"/>
          <w:sz w:val="28"/>
          <w:szCs w:val="28"/>
          <w:cs/>
        </w:rPr>
        <w:t xml:space="preserve"> และ</w:t>
      </w:r>
      <w:r w:rsidR="0012507C">
        <w:rPr>
          <w:rFonts w:ascii="Angsana New" w:hAnsi="Angsana New" w:hint="cs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pacing w:val="6"/>
          <w:sz w:val="28"/>
          <w:szCs w:val="28"/>
        </w:rPr>
        <w:t>25</w:t>
      </w:r>
      <w:r w:rsidR="00D77137" w:rsidRPr="0012507C">
        <w:rPr>
          <w:rFonts w:ascii="Angsana New" w:hAnsi="Angsana New"/>
          <w:spacing w:val="6"/>
          <w:sz w:val="28"/>
          <w:szCs w:val="28"/>
        </w:rPr>
        <w:t>.</w:t>
      </w:r>
      <w:r w:rsidR="00613099" w:rsidRPr="00613099">
        <w:rPr>
          <w:rFonts w:ascii="Angsana New" w:hAnsi="Angsana New"/>
          <w:spacing w:val="6"/>
          <w:sz w:val="28"/>
          <w:szCs w:val="28"/>
        </w:rPr>
        <w:t>83</w:t>
      </w:r>
      <w:r w:rsidR="007B103D" w:rsidRPr="0012507C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12507C">
        <w:rPr>
          <w:rFonts w:ascii="Angsana New" w:hAnsi="Angsana New"/>
          <w:spacing w:val="6"/>
          <w:sz w:val="28"/>
          <w:szCs w:val="28"/>
          <w:cs/>
        </w:rPr>
        <w:t xml:space="preserve">ล้านบาท ตามลำดับ </w:t>
      </w:r>
      <w:r w:rsidR="0063747C" w:rsidRPr="0012507C">
        <w:rPr>
          <w:rFonts w:ascii="Angsana New" w:hAnsi="Angsana New"/>
          <w:spacing w:val="6"/>
          <w:sz w:val="28"/>
          <w:szCs w:val="28"/>
          <w:cs/>
        </w:rPr>
        <w:t xml:space="preserve">ยอดขายให้ลูกค้ารายใหญ่ในระหว่างงวดหกเดือนสิ้นสุดวันที่ </w:t>
      </w:r>
      <w:r w:rsidR="00613099" w:rsidRPr="00613099">
        <w:rPr>
          <w:rFonts w:ascii="Angsana New" w:hAnsi="Angsana New"/>
          <w:spacing w:val="6"/>
          <w:sz w:val="28"/>
          <w:szCs w:val="28"/>
        </w:rPr>
        <w:t>30</w:t>
      </w:r>
      <w:r w:rsidR="0063747C" w:rsidRPr="0012507C">
        <w:rPr>
          <w:rFonts w:ascii="Angsana New" w:hAnsi="Angsana New"/>
          <w:spacing w:val="6"/>
          <w:sz w:val="28"/>
          <w:szCs w:val="28"/>
        </w:rPr>
        <w:t xml:space="preserve"> </w:t>
      </w:r>
      <w:r w:rsidR="0063747C" w:rsidRPr="0012507C">
        <w:rPr>
          <w:rFonts w:ascii="Angsana New" w:hAnsi="Angsana New"/>
          <w:spacing w:val="6"/>
          <w:sz w:val="28"/>
          <w:szCs w:val="28"/>
          <w:cs/>
        </w:rPr>
        <w:t xml:space="preserve">มิถุนายน </w:t>
      </w:r>
      <w:r w:rsidR="00613099" w:rsidRPr="00613099">
        <w:rPr>
          <w:rFonts w:ascii="Angsana New" w:hAnsi="Angsana New"/>
          <w:spacing w:val="6"/>
          <w:sz w:val="28"/>
          <w:szCs w:val="28"/>
        </w:rPr>
        <w:t>2561</w:t>
      </w:r>
      <w:r w:rsidR="0063747C" w:rsidRPr="0012507C">
        <w:rPr>
          <w:rFonts w:ascii="Angsana New" w:hAnsi="Angsana New"/>
          <w:spacing w:val="6"/>
          <w:sz w:val="28"/>
          <w:szCs w:val="28"/>
          <w:cs/>
        </w:rPr>
        <w:t xml:space="preserve"> และ</w:t>
      </w:r>
      <w:r w:rsidR="00613099" w:rsidRPr="00613099">
        <w:rPr>
          <w:rFonts w:ascii="Angsana New" w:hAnsi="Angsana New"/>
          <w:spacing w:val="6"/>
          <w:sz w:val="28"/>
          <w:szCs w:val="28"/>
        </w:rPr>
        <w:t>2560</w:t>
      </w:r>
      <w:r w:rsidR="0063747C" w:rsidRPr="00C8551D">
        <w:rPr>
          <w:rFonts w:ascii="Angsana New" w:hAnsi="Angsana New"/>
          <w:sz w:val="28"/>
          <w:szCs w:val="28"/>
          <w:cs/>
        </w:rPr>
        <w:t xml:space="preserve"> มีจำนวน </w:t>
      </w:r>
      <w:r w:rsidR="00613099" w:rsidRPr="00613099">
        <w:rPr>
          <w:rFonts w:ascii="Angsana New" w:hAnsi="Angsana New"/>
          <w:sz w:val="28"/>
          <w:szCs w:val="28"/>
        </w:rPr>
        <w:t>56</w:t>
      </w:r>
      <w:r w:rsidR="00791744" w:rsidRPr="000E0657">
        <w:rPr>
          <w:rFonts w:ascii="Angsana New" w:hAnsi="Angsana New"/>
          <w:sz w:val="28"/>
          <w:szCs w:val="28"/>
        </w:rPr>
        <w:t>.</w:t>
      </w:r>
      <w:r w:rsidR="00613099" w:rsidRPr="00613099">
        <w:rPr>
          <w:rFonts w:ascii="Angsana New" w:hAnsi="Angsana New"/>
          <w:sz w:val="28"/>
          <w:szCs w:val="28"/>
        </w:rPr>
        <w:t>86</w:t>
      </w:r>
      <w:r w:rsidR="0063747C" w:rsidRPr="00C8551D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613099" w:rsidRPr="00613099">
        <w:rPr>
          <w:rFonts w:ascii="Angsana New" w:hAnsi="Angsana New"/>
          <w:sz w:val="28"/>
          <w:szCs w:val="28"/>
        </w:rPr>
        <w:t>55</w:t>
      </w:r>
      <w:r w:rsidR="005C0C0E">
        <w:rPr>
          <w:rFonts w:ascii="Angsana New" w:hAnsi="Angsana New"/>
          <w:sz w:val="28"/>
          <w:szCs w:val="28"/>
        </w:rPr>
        <w:t>.</w:t>
      </w:r>
      <w:r w:rsidR="00613099" w:rsidRPr="00613099">
        <w:rPr>
          <w:rFonts w:ascii="Angsana New" w:hAnsi="Angsana New"/>
          <w:sz w:val="28"/>
          <w:szCs w:val="28"/>
        </w:rPr>
        <w:t>45</w:t>
      </w:r>
      <w:r w:rsidR="0012507C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:rsidR="00B6235B" w:rsidRPr="00C8551D" w:rsidRDefault="00B6235B" w:rsidP="00C74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426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>ยอดขายทางภูมิศาสตร์สำหรับ</w:t>
      </w:r>
      <w:r w:rsidR="00B81610" w:rsidRPr="00C8551D">
        <w:rPr>
          <w:rFonts w:ascii="Angsana New" w:hAnsi="Angsana New"/>
          <w:sz w:val="28"/>
          <w:szCs w:val="28"/>
          <w:cs/>
        </w:rPr>
        <w:t>งวดสามเดือน</w:t>
      </w:r>
      <w:r w:rsidR="0063747C" w:rsidRPr="00C8551D">
        <w:rPr>
          <w:rFonts w:ascii="Angsana New" w:hAnsi="Angsana New"/>
          <w:sz w:val="28"/>
          <w:szCs w:val="28"/>
          <w:cs/>
        </w:rPr>
        <w:t>และหกเดือน</w:t>
      </w:r>
      <w:r w:rsidRPr="00C8551D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613099" w:rsidRPr="00613099">
        <w:rPr>
          <w:rFonts w:ascii="Angsana New" w:hAnsi="Angsana New"/>
          <w:sz w:val="28"/>
          <w:szCs w:val="28"/>
        </w:rPr>
        <w:t>30</w:t>
      </w:r>
      <w:r w:rsidR="0063747C" w:rsidRPr="00C8551D">
        <w:rPr>
          <w:rFonts w:ascii="Angsana New" w:hAnsi="Angsana New"/>
          <w:sz w:val="28"/>
          <w:szCs w:val="28"/>
        </w:rPr>
        <w:t xml:space="preserve"> </w:t>
      </w:r>
      <w:r w:rsidR="0063747C" w:rsidRPr="00C8551D">
        <w:rPr>
          <w:rFonts w:ascii="Angsana New" w:hAnsi="Angsana New"/>
          <w:sz w:val="28"/>
          <w:szCs w:val="28"/>
          <w:cs/>
        </w:rPr>
        <w:t>มิถุนายน</w:t>
      </w:r>
      <w:r w:rsidR="005B388A" w:rsidRPr="00C8551D">
        <w:rPr>
          <w:rFonts w:ascii="Angsana New" w:hAnsi="Angsana New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z w:val="28"/>
          <w:szCs w:val="28"/>
        </w:rPr>
        <w:t>2561</w:t>
      </w:r>
      <w:r w:rsidR="00B81610" w:rsidRPr="00C8551D">
        <w:rPr>
          <w:rFonts w:ascii="Angsana New" w:hAnsi="Angsana New"/>
          <w:color w:val="FFFFFF"/>
          <w:sz w:val="28"/>
          <w:szCs w:val="28"/>
        </w:rPr>
        <w:t>_</w:t>
      </w:r>
      <w:r w:rsidR="00B81610" w:rsidRPr="00C8551D">
        <w:rPr>
          <w:rFonts w:ascii="Angsana New" w:hAnsi="Angsana New"/>
          <w:sz w:val="28"/>
          <w:szCs w:val="28"/>
          <w:cs/>
        </w:rPr>
        <w:t>และ</w:t>
      </w:r>
      <w:r w:rsidR="005B388A" w:rsidRPr="00C8551D">
        <w:rPr>
          <w:rFonts w:ascii="Angsana New" w:hAnsi="Angsana New"/>
          <w:sz w:val="28"/>
          <w:szCs w:val="28"/>
        </w:rPr>
        <w:t xml:space="preserve"> </w:t>
      </w:r>
      <w:r w:rsidR="00613099" w:rsidRPr="00613099">
        <w:rPr>
          <w:rFonts w:ascii="Angsana New" w:hAnsi="Angsana New"/>
          <w:sz w:val="28"/>
          <w:szCs w:val="28"/>
        </w:rPr>
        <w:t>2560</w:t>
      </w:r>
      <w:r w:rsidR="00B81610" w:rsidRPr="00C8551D">
        <w:rPr>
          <w:rFonts w:ascii="Angsana New" w:hAnsi="Angsana New"/>
          <w:sz w:val="28"/>
          <w:szCs w:val="28"/>
          <w:cs/>
        </w:rPr>
        <w:t xml:space="preserve"> </w:t>
      </w:r>
      <w:r w:rsidRPr="00C8551D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29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778"/>
        <w:gridCol w:w="1418"/>
        <w:gridCol w:w="283"/>
        <w:gridCol w:w="1418"/>
        <w:gridCol w:w="283"/>
        <w:gridCol w:w="1418"/>
        <w:gridCol w:w="283"/>
        <w:gridCol w:w="1418"/>
      </w:tblGrid>
      <w:tr w:rsidR="0063747C" w:rsidRPr="00C8551D" w:rsidTr="0012507C">
        <w:trPr>
          <w:trHeight w:hRule="exact" w:val="391"/>
        </w:trPr>
        <w:tc>
          <w:tcPr>
            <w:tcW w:w="2778" w:type="dxa"/>
          </w:tcPr>
          <w:p w:rsidR="0063747C" w:rsidRPr="00C8551D" w:rsidRDefault="0063747C" w:rsidP="0012507C">
            <w:pPr>
              <w:pStyle w:val="Heading5"/>
              <w:spacing w:line="240" w:lineRule="auto"/>
              <w:ind w:left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1" w:type="dxa"/>
            <w:gridSpan w:val="7"/>
            <w:tcBorders>
              <w:bottom w:val="single" w:sz="4" w:space="0" w:color="auto"/>
            </w:tcBorders>
          </w:tcPr>
          <w:p w:rsidR="0063747C" w:rsidRPr="00C8551D" w:rsidRDefault="0063747C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63747C" w:rsidRPr="00C8551D" w:rsidTr="0012507C">
        <w:trPr>
          <w:trHeight w:hRule="exact" w:val="391"/>
        </w:trPr>
        <w:tc>
          <w:tcPr>
            <w:tcW w:w="2778" w:type="dxa"/>
          </w:tcPr>
          <w:p w:rsidR="0063747C" w:rsidRPr="00C8551D" w:rsidRDefault="0063747C" w:rsidP="0012507C">
            <w:pPr>
              <w:pStyle w:val="Heading5"/>
              <w:spacing w:line="240" w:lineRule="auto"/>
              <w:ind w:left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747C" w:rsidRPr="00C8551D" w:rsidRDefault="00E71937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งวดสามเดือน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3747C" w:rsidRPr="00C8551D" w:rsidRDefault="0063747C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3747C" w:rsidRPr="00C8551D" w:rsidRDefault="00E71937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งวดหกเดือน</w:t>
            </w:r>
          </w:p>
        </w:tc>
      </w:tr>
      <w:tr w:rsidR="0063747C" w:rsidRPr="00C8551D" w:rsidTr="0012507C">
        <w:trPr>
          <w:trHeight w:hRule="exact" w:val="391"/>
        </w:trPr>
        <w:tc>
          <w:tcPr>
            <w:tcW w:w="2778" w:type="dxa"/>
          </w:tcPr>
          <w:p w:rsidR="0063747C" w:rsidRPr="00C8551D" w:rsidRDefault="0063747C" w:rsidP="0012507C">
            <w:pPr>
              <w:spacing w:line="240" w:lineRule="auto"/>
              <w:ind w:left="14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3747C" w:rsidRPr="00C8551D" w:rsidRDefault="00613099" w:rsidP="007B46D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3747C" w:rsidRPr="00C8551D" w:rsidRDefault="0063747C" w:rsidP="007B46D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3747C" w:rsidRPr="00C8551D" w:rsidRDefault="00613099" w:rsidP="007B46D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83" w:type="dxa"/>
          </w:tcPr>
          <w:p w:rsidR="0063747C" w:rsidRPr="00C8551D" w:rsidRDefault="0063747C" w:rsidP="007B46D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3747C" w:rsidRPr="00C8551D" w:rsidRDefault="00613099" w:rsidP="007B46D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3747C" w:rsidRPr="00C8551D" w:rsidRDefault="0063747C" w:rsidP="007B46D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63747C" w:rsidRPr="00C8551D" w:rsidRDefault="00613099" w:rsidP="007B46D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3747C" w:rsidRPr="00C8551D" w:rsidTr="00CF3167">
        <w:trPr>
          <w:trHeight w:hRule="exact" w:val="391"/>
        </w:trPr>
        <w:tc>
          <w:tcPr>
            <w:tcW w:w="2778" w:type="dxa"/>
            <w:vAlign w:val="center"/>
          </w:tcPr>
          <w:p w:rsidR="0063747C" w:rsidRPr="00C8551D" w:rsidRDefault="0063747C" w:rsidP="0012507C">
            <w:pPr>
              <w:pStyle w:val="Heading5"/>
              <w:spacing w:line="240" w:lineRule="auto"/>
              <w:ind w:left="14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3747C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140</w:t>
            </w:r>
            <w:r w:rsidR="0079174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186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747C" w:rsidRPr="00C8551D" w:rsidRDefault="0063747C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3747C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143</w:t>
            </w:r>
            <w:r w:rsidR="00E71937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625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747C" w:rsidRPr="00C8551D" w:rsidRDefault="0063747C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3747C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304</w:t>
            </w:r>
            <w:r w:rsidR="0079174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98</w:t>
            </w:r>
            <w:r w:rsidR="00622F7A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747C" w:rsidRPr="00C8551D" w:rsidRDefault="0063747C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3747C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293</w:t>
            </w:r>
            <w:r w:rsidR="00E71937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957</w:t>
            </w:r>
          </w:p>
        </w:tc>
      </w:tr>
      <w:tr w:rsidR="0063747C" w:rsidRPr="00C8551D" w:rsidTr="00CF3167">
        <w:trPr>
          <w:trHeight w:hRule="exact" w:val="391"/>
        </w:trPr>
        <w:tc>
          <w:tcPr>
            <w:tcW w:w="2778" w:type="dxa"/>
            <w:vAlign w:val="center"/>
          </w:tcPr>
          <w:p w:rsidR="0063747C" w:rsidRPr="00C8551D" w:rsidRDefault="0063747C" w:rsidP="0012507C">
            <w:pPr>
              <w:pStyle w:val="Heading5"/>
              <w:spacing w:line="240" w:lineRule="auto"/>
              <w:ind w:left="142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C8551D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747C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  <w:r w:rsidR="0079174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231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747C" w:rsidRPr="00C8551D" w:rsidRDefault="0063747C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747C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</w:t>
            </w:r>
            <w:r w:rsidR="00E71937" w:rsidRPr="00C8551D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747C" w:rsidRPr="00C8551D" w:rsidRDefault="0063747C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747C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  <w:r w:rsidR="00791744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078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747C" w:rsidRPr="00C8551D" w:rsidRDefault="0063747C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747C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5</w:t>
            </w:r>
            <w:r w:rsidR="00E71937" w:rsidRPr="00C8551D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994</w:t>
            </w:r>
          </w:p>
        </w:tc>
      </w:tr>
      <w:tr w:rsidR="0063747C" w:rsidRPr="00C8551D" w:rsidTr="00CF3167">
        <w:trPr>
          <w:trHeight w:hRule="exact" w:val="391"/>
        </w:trPr>
        <w:tc>
          <w:tcPr>
            <w:tcW w:w="2778" w:type="dxa"/>
            <w:vAlign w:val="center"/>
          </w:tcPr>
          <w:p w:rsidR="0063747C" w:rsidRPr="00C8551D" w:rsidRDefault="0063747C" w:rsidP="0012507C">
            <w:pPr>
              <w:pStyle w:val="Heading5"/>
              <w:spacing w:line="240" w:lineRule="auto"/>
              <w:ind w:left="142"/>
              <w:rPr>
                <w:rFonts w:ascii="Angsana New" w:hAnsi="Angsana New"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3747C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144</w:t>
            </w:r>
            <w:r w:rsidR="0079174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417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747C" w:rsidRPr="00C8551D" w:rsidRDefault="0063747C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3747C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147</w:t>
            </w:r>
            <w:r w:rsidR="00E71937" w:rsidRPr="00C8551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032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747C" w:rsidRPr="00C8551D" w:rsidRDefault="0063747C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3747C" w:rsidRPr="00C8551D" w:rsidRDefault="00613099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314</w:t>
            </w:r>
            <w:r w:rsidR="00791744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  <w:lang w:val="en-US"/>
              </w:rPr>
              <w:t>05</w:t>
            </w:r>
            <w:r w:rsidR="00622F7A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63747C" w:rsidRPr="00C8551D" w:rsidRDefault="0063747C" w:rsidP="00CF3167">
            <w:pPr>
              <w:pStyle w:val="E"/>
              <w:tabs>
                <w:tab w:val="clear" w:pos="360"/>
                <w:tab w:val="clear" w:pos="900"/>
                <w:tab w:val="clear" w:pos="1242"/>
                <w:tab w:val="clear" w:pos="1422"/>
                <w:tab w:val="clear" w:pos="1782"/>
              </w:tabs>
              <w:ind w:firstLine="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3747C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299</w:t>
            </w:r>
            <w:r w:rsidR="00E71937" w:rsidRPr="00C8551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951</w:t>
            </w:r>
          </w:p>
        </w:tc>
      </w:tr>
    </w:tbl>
    <w:p w:rsidR="000F0239" w:rsidRPr="00C8551D" w:rsidRDefault="00B6235B" w:rsidP="0012507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ภาระผูกพัน</w:t>
      </w:r>
      <w:r w:rsidR="007548AD" w:rsidRPr="00C8551D">
        <w:rPr>
          <w:rFonts w:ascii="Angsana New" w:hAnsi="Angsana New"/>
          <w:b/>
          <w:bCs/>
          <w:sz w:val="28"/>
          <w:szCs w:val="28"/>
          <w:cs/>
          <w:lang w:val="en-GB"/>
        </w:rPr>
        <w:t>และหนี้สินที่อาจเกิดขึ้น</w:t>
      </w:r>
    </w:p>
    <w:p w:rsidR="00B6235B" w:rsidRPr="00C8551D" w:rsidRDefault="00B6235B" w:rsidP="00C74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="Angsana New" w:hAnsi="Angsana New"/>
          <w:sz w:val="28"/>
          <w:szCs w:val="28"/>
        </w:rPr>
      </w:pPr>
      <w:r w:rsidRPr="00C8551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13099" w:rsidRPr="00613099">
        <w:rPr>
          <w:rFonts w:ascii="Angsana New" w:hAnsi="Angsana New"/>
          <w:sz w:val="28"/>
          <w:szCs w:val="28"/>
        </w:rPr>
        <w:t>30</w:t>
      </w:r>
      <w:r w:rsidR="00410678" w:rsidRPr="00C8551D">
        <w:rPr>
          <w:rFonts w:ascii="Angsana New" w:hAnsi="Angsana New"/>
          <w:sz w:val="28"/>
          <w:szCs w:val="28"/>
        </w:rPr>
        <w:t xml:space="preserve"> </w:t>
      </w:r>
      <w:r w:rsidR="00410678" w:rsidRPr="00C8551D">
        <w:rPr>
          <w:rFonts w:ascii="Angsana New" w:hAnsi="Angsana New"/>
          <w:sz w:val="28"/>
          <w:szCs w:val="28"/>
          <w:cs/>
        </w:rPr>
        <w:t>มิถุนายน</w:t>
      </w:r>
      <w:r w:rsidR="005B388A" w:rsidRPr="00C8551D">
        <w:rPr>
          <w:rFonts w:ascii="Angsana New" w:hAnsi="Angsana New"/>
          <w:sz w:val="28"/>
          <w:szCs w:val="28"/>
          <w:cs/>
        </w:rPr>
        <w:t xml:space="preserve"> </w:t>
      </w:r>
      <w:r w:rsidR="00613099" w:rsidRPr="00613099">
        <w:rPr>
          <w:rFonts w:ascii="Angsana New" w:hAnsi="Angsana New"/>
          <w:sz w:val="28"/>
          <w:szCs w:val="28"/>
        </w:rPr>
        <w:t>2561</w:t>
      </w:r>
      <w:r w:rsidRPr="00C8551D">
        <w:rPr>
          <w:rFonts w:ascii="Angsana New" w:hAnsi="Angsana New"/>
          <w:sz w:val="28"/>
          <w:szCs w:val="28"/>
          <w:cs/>
        </w:rPr>
        <w:t xml:space="preserve"> บริษัทมีภาระผูกพันภายใต้สัญญาเช่ารถยนต์ อาคารและอุปกรณ์ ดังนี้</w:t>
      </w:r>
    </w:p>
    <w:tbl>
      <w:tblPr>
        <w:tblW w:w="9298" w:type="dxa"/>
        <w:tblInd w:w="284" w:type="dxa"/>
        <w:tblLook w:val="04A0" w:firstRow="1" w:lastRow="0" w:firstColumn="1" w:lastColumn="0" w:noHBand="0" w:noVBand="1"/>
      </w:tblPr>
      <w:tblGrid>
        <w:gridCol w:w="7597"/>
        <w:gridCol w:w="284"/>
        <w:gridCol w:w="1417"/>
      </w:tblGrid>
      <w:tr w:rsidR="00B6235B" w:rsidRPr="00C8551D" w:rsidTr="0012507C">
        <w:trPr>
          <w:trHeight w:hRule="exact" w:val="432"/>
        </w:trPr>
        <w:tc>
          <w:tcPr>
            <w:tcW w:w="7597" w:type="dxa"/>
          </w:tcPr>
          <w:p w:rsidR="00B6235B" w:rsidRPr="00C8551D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</w:tcPr>
          <w:p w:rsidR="00B6235B" w:rsidRPr="00C8551D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6235B" w:rsidRPr="00C8551D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6235B" w:rsidRPr="00C8551D" w:rsidTr="00CF3167">
        <w:trPr>
          <w:trHeight w:hRule="exact" w:val="432"/>
        </w:trPr>
        <w:tc>
          <w:tcPr>
            <w:tcW w:w="7597" w:type="dxa"/>
          </w:tcPr>
          <w:p w:rsidR="00B6235B" w:rsidRPr="00C8551D" w:rsidRDefault="00B6235B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ครบกำหนดชำระภายในหนึ่งปี</w:t>
            </w:r>
          </w:p>
        </w:tc>
        <w:tc>
          <w:tcPr>
            <w:tcW w:w="284" w:type="dxa"/>
          </w:tcPr>
          <w:p w:rsidR="00B6235B" w:rsidRPr="00C8551D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6235B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5</w:t>
            </w:r>
            <w:r w:rsidR="004B5205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523</w:t>
            </w:r>
          </w:p>
        </w:tc>
      </w:tr>
      <w:tr w:rsidR="00B6235B" w:rsidRPr="00C8551D" w:rsidTr="00CF3167">
        <w:trPr>
          <w:trHeight w:hRule="exact" w:val="432"/>
        </w:trPr>
        <w:tc>
          <w:tcPr>
            <w:tcW w:w="7597" w:type="dxa"/>
          </w:tcPr>
          <w:p w:rsidR="00B6235B" w:rsidRPr="00C8551D" w:rsidRDefault="00B6235B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284" w:type="dxa"/>
          </w:tcPr>
          <w:p w:rsidR="00B6235B" w:rsidRPr="00C8551D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B6235B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5</w:t>
            </w:r>
            <w:r w:rsidR="004B5205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746</w:t>
            </w:r>
          </w:p>
        </w:tc>
      </w:tr>
      <w:tr w:rsidR="00B6235B" w:rsidRPr="00C8551D" w:rsidTr="00CF3167">
        <w:trPr>
          <w:trHeight w:hRule="exact" w:val="432"/>
        </w:trPr>
        <w:tc>
          <w:tcPr>
            <w:tcW w:w="7597" w:type="dxa"/>
          </w:tcPr>
          <w:p w:rsidR="00B6235B" w:rsidRPr="00C8551D" w:rsidRDefault="00B6235B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8551D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ครบกำหนดชำระหลังจากห้าปี</w:t>
            </w:r>
          </w:p>
        </w:tc>
        <w:tc>
          <w:tcPr>
            <w:tcW w:w="284" w:type="dxa"/>
          </w:tcPr>
          <w:p w:rsidR="00B6235B" w:rsidRPr="00C8551D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235B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3099">
              <w:rPr>
                <w:rFonts w:ascii="Angsana New" w:hAnsi="Angsana New"/>
                <w:sz w:val="28"/>
                <w:szCs w:val="28"/>
              </w:rPr>
              <w:t>1</w:t>
            </w:r>
            <w:r w:rsidR="004B5205">
              <w:rPr>
                <w:rFonts w:ascii="Angsana New" w:hAnsi="Angsana New"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sz w:val="28"/>
                <w:szCs w:val="28"/>
              </w:rPr>
              <w:t>510</w:t>
            </w:r>
          </w:p>
        </w:tc>
      </w:tr>
      <w:tr w:rsidR="00B6235B" w:rsidRPr="00C8551D" w:rsidTr="00CF3167">
        <w:trPr>
          <w:trHeight w:hRule="exact" w:val="432"/>
        </w:trPr>
        <w:tc>
          <w:tcPr>
            <w:tcW w:w="7597" w:type="dxa"/>
          </w:tcPr>
          <w:p w:rsidR="00B6235B" w:rsidRPr="00C8551D" w:rsidRDefault="00B6235B" w:rsidP="00125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855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:rsidR="00B6235B" w:rsidRPr="00C8551D" w:rsidRDefault="00B6235B" w:rsidP="007B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6235B" w:rsidRPr="00C8551D" w:rsidRDefault="00613099" w:rsidP="00CF3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="004B520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13099">
              <w:rPr>
                <w:rFonts w:ascii="Angsana New" w:hAnsi="Angsana New"/>
                <w:b/>
                <w:bCs/>
                <w:sz w:val="28"/>
                <w:szCs w:val="28"/>
              </w:rPr>
              <w:t>779</w:t>
            </w:r>
          </w:p>
        </w:tc>
      </w:tr>
    </w:tbl>
    <w:p w:rsidR="00C74265" w:rsidRDefault="00C74265" w:rsidP="007B46D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240" w:lineRule="auto"/>
        <w:ind w:left="0" w:firstLine="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เงินปันผล</w:t>
      </w:r>
      <w:r w:rsidR="00723FF3">
        <w:rPr>
          <w:rFonts w:ascii="Angsana New" w:hAnsi="Angsana New" w:hint="cs"/>
          <w:b/>
          <w:bCs/>
          <w:sz w:val="28"/>
          <w:szCs w:val="28"/>
          <w:cs/>
        </w:rPr>
        <w:t>จ่าย</w:t>
      </w:r>
    </w:p>
    <w:p w:rsidR="00C74265" w:rsidRPr="00C74265" w:rsidRDefault="00C74265" w:rsidP="00622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C74265">
        <w:rPr>
          <w:rFonts w:asciiTheme="majorBidi" w:hAnsiTheme="majorBidi" w:cstheme="majorBidi"/>
          <w:sz w:val="28"/>
          <w:szCs w:val="28"/>
          <w:cs/>
        </w:rPr>
        <w:t xml:space="preserve">ในการประชุมผู้ถือหุ้น เมื่อ วันที่ </w:t>
      </w:r>
      <w:r w:rsidR="00613099" w:rsidRPr="00613099">
        <w:rPr>
          <w:rFonts w:asciiTheme="majorBidi" w:hAnsiTheme="majorBidi" w:cstheme="majorBidi"/>
          <w:sz w:val="28"/>
          <w:szCs w:val="28"/>
        </w:rPr>
        <w:t>24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613099" w:rsidRPr="00613099">
        <w:rPr>
          <w:rFonts w:asciiTheme="majorBidi" w:hAnsiTheme="majorBidi" w:cstheme="majorBidi"/>
          <w:sz w:val="28"/>
          <w:szCs w:val="28"/>
        </w:rPr>
        <w:t>2561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ผู้ถือหุ้นมีมติอนุมัติการจัดสรรกำไรสะสม ณ วันที่ </w:t>
      </w:r>
      <w:r w:rsidR="00613099" w:rsidRPr="00613099">
        <w:rPr>
          <w:rFonts w:asciiTheme="majorBidi" w:hAnsiTheme="majorBidi" w:cstheme="majorBidi"/>
          <w:sz w:val="28"/>
          <w:szCs w:val="28"/>
        </w:rPr>
        <w:t>31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13099" w:rsidRPr="00613099">
        <w:rPr>
          <w:rFonts w:asciiTheme="majorBidi" w:hAnsiTheme="majorBidi" w:cstheme="majorBidi"/>
          <w:sz w:val="28"/>
          <w:szCs w:val="28"/>
        </w:rPr>
        <w:t>2560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เป็นเงินปันผลในอัตราหุ้นละ </w:t>
      </w:r>
      <w:r w:rsidR="00613099" w:rsidRPr="00613099">
        <w:rPr>
          <w:rFonts w:asciiTheme="majorBidi" w:hAnsiTheme="majorBidi" w:cstheme="majorBidi"/>
          <w:sz w:val="28"/>
          <w:szCs w:val="28"/>
        </w:rPr>
        <w:t>0</w:t>
      </w:r>
      <w:r w:rsidRPr="00C74265">
        <w:rPr>
          <w:rFonts w:asciiTheme="majorBidi" w:hAnsiTheme="majorBidi" w:cstheme="majorBidi"/>
          <w:sz w:val="28"/>
          <w:szCs w:val="28"/>
          <w:cs/>
        </w:rPr>
        <w:t>.</w:t>
      </w:r>
      <w:r w:rsidR="00613099" w:rsidRPr="00613099">
        <w:rPr>
          <w:rFonts w:asciiTheme="majorBidi" w:hAnsiTheme="majorBidi" w:cstheme="majorBidi"/>
          <w:sz w:val="28"/>
          <w:szCs w:val="28"/>
        </w:rPr>
        <w:t>30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="00613099" w:rsidRPr="00613099">
        <w:rPr>
          <w:rFonts w:asciiTheme="majorBidi" w:hAnsiTheme="majorBidi" w:cstheme="majorBidi"/>
          <w:sz w:val="28"/>
          <w:szCs w:val="28"/>
        </w:rPr>
        <w:t>14</w:t>
      </w:r>
      <w:r w:rsidRPr="00C74265">
        <w:rPr>
          <w:rFonts w:asciiTheme="majorBidi" w:hAnsiTheme="majorBidi" w:cstheme="majorBidi"/>
          <w:sz w:val="28"/>
          <w:szCs w:val="28"/>
          <w:cs/>
        </w:rPr>
        <w:t>,</w:t>
      </w:r>
      <w:r w:rsidR="00613099" w:rsidRPr="00613099">
        <w:rPr>
          <w:rFonts w:asciiTheme="majorBidi" w:hAnsiTheme="majorBidi" w:cstheme="majorBidi"/>
          <w:sz w:val="28"/>
          <w:szCs w:val="28"/>
        </w:rPr>
        <w:t>951</w:t>
      </w:r>
      <w:r w:rsidRPr="00C74265">
        <w:rPr>
          <w:rFonts w:asciiTheme="majorBidi" w:hAnsiTheme="majorBidi" w:cstheme="majorBidi"/>
          <w:sz w:val="28"/>
          <w:szCs w:val="28"/>
          <w:cs/>
        </w:rPr>
        <w:t>,</w:t>
      </w:r>
      <w:r w:rsidR="00613099" w:rsidRPr="00613099">
        <w:rPr>
          <w:rFonts w:asciiTheme="majorBidi" w:hAnsiTheme="majorBidi" w:cstheme="majorBidi"/>
          <w:sz w:val="28"/>
          <w:szCs w:val="28"/>
        </w:rPr>
        <w:t>000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หุ้น เป็นจำนวนเงิน </w:t>
      </w:r>
      <w:r w:rsidR="00613099" w:rsidRPr="00613099">
        <w:rPr>
          <w:rFonts w:asciiTheme="majorBidi" w:hAnsiTheme="majorBidi" w:cstheme="majorBidi"/>
          <w:sz w:val="28"/>
          <w:szCs w:val="28"/>
        </w:rPr>
        <w:t>4</w:t>
      </w:r>
      <w:r w:rsidR="00723FF3">
        <w:rPr>
          <w:rFonts w:asciiTheme="majorBidi" w:hAnsiTheme="majorBidi" w:cstheme="majorBidi"/>
          <w:sz w:val="28"/>
          <w:szCs w:val="28"/>
        </w:rPr>
        <w:t>.</w:t>
      </w:r>
      <w:r w:rsidR="00613099" w:rsidRPr="00613099">
        <w:rPr>
          <w:rFonts w:asciiTheme="majorBidi" w:hAnsiTheme="majorBidi" w:cstheme="majorBidi"/>
          <w:sz w:val="28"/>
          <w:szCs w:val="28"/>
        </w:rPr>
        <w:t>49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ล้านบาท และกำหนดจ่ายเงินปันผลในวันที่ </w:t>
      </w:r>
      <w:r w:rsidR="00723FF3">
        <w:rPr>
          <w:rFonts w:asciiTheme="majorBidi" w:hAnsiTheme="majorBidi" w:cstheme="majorBidi"/>
          <w:sz w:val="28"/>
          <w:szCs w:val="28"/>
        </w:rPr>
        <w:t xml:space="preserve">    </w:t>
      </w:r>
      <w:r w:rsidR="00613099" w:rsidRPr="00613099">
        <w:rPr>
          <w:rFonts w:asciiTheme="majorBidi" w:hAnsiTheme="majorBidi" w:cstheme="majorBidi"/>
          <w:sz w:val="28"/>
          <w:szCs w:val="28"/>
        </w:rPr>
        <w:t>21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="00613099" w:rsidRPr="00613099">
        <w:rPr>
          <w:rFonts w:asciiTheme="majorBidi" w:hAnsiTheme="majorBidi" w:cstheme="majorBidi"/>
          <w:sz w:val="28"/>
          <w:szCs w:val="28"/>
        </w:rPr>
        <w:t>2561</w:t>
      </w:r>
    </w:p>
    <w:p w:rsidR="002B7904" w:rsidRPr="00723FF3" w:rsidRDefault="00C74265" w:rsidP="00723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120" w:line="240" w:lineRule="auto"/>
        <w:ind w:left="425"/>
        <w:rPr>
          <w:rFonts w:asciiTheme="majorBidi" w:hAnsiTheme="majorBidi" w:cstheme="majorBidi"/>
          <w:sz w:val="28"/>
          <w:szCs w:val="28"/>
        </w:rPr>
      </w:pPr>
      <w:r w:rsidRPr="00C74265">
        <w:rPr>
          <w:rFonts w:asciiTheme="majorBidi" w:hAnsiTheme="majorBidi" w:cstheme="majorBidi"/>
          <w:sz w:val="28"/>
          <w:szCs w:val="28"/>
          <w:cs/>
        </w:rPr>
        <w:t xml:space="preserve">ในการประชุมผู้ถือหุ้นของบริษัทเมื่อวันที่ </w:t>
      </w:r>
      <w:r w:rsidR="00613099" w:rsidRPr="00613099">
        <w:rPr>
          <w:rFonts w:asciiTheme="majorBidi" w:hAnsiTheme="majorBidi" w:cstheme="majorBidi"/>
          <w:sz w:val="28"/>
          <w:szCs w:val="28"/>
        </w:rPr>
        <w:t>25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="00613099" w:rsidRPr="00613099">
        <w:rPr>
          <w:rFonts w:asciiTheme="majorBidi" w:hAnsiTheme="majorBidi" w:cstheme="majorBidi"/>
          <w:sz w:val="28"/>
          <w:szCs w:val="28"/>
        </w:rPr>
        <w:t>2560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ผู้ถือหุ้นมีมติอนุมัติการจัดสรรกำไรสะสม ณ วันที่ </w:t>
      </w:r>
      <w:r w:rsidR="00613099" w:rsidRPr="00613099">
        <w:rPr>
          <w:rFonts w:asciiTheme="majorBidi" w:hAnsiTheme="majorBidi" w:cstheme="majorBidi"/>
          <w:sz w:val="28"/>
          <w:szCs w:val="28"/>
        </w:rPr>
        <w:t>31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13099" w:rsidRPr="00613099">
        <w:rPr>
          <w:rFonts w:asciiTheme="majorBidi" w:hAnsiTheme="majorBidi" w:cstheme="majorBidi"/>
          <w:sz w:val="28"/>
          <w:szCs w:val="28"/>
        </w:rPr>
        <w:t>2559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เป็นเงินปันผลในอัตราหุ้นละ </w:t>
      </w:r>
      <w:r w:rsidR="00613099" w:rsidRPr="00613099">
        <w:rPr>
          <w:rFonts w:asciiTheme="majorBidi" w:hAnsiTheme="majorBidi" w:cstheme="majorBidi"/>
          <w:sz w:val="28"/>
          <w:szCs w:val="28"/>
        </w:rPr>
        <w:t>0</w:t>
      </w:r>
      <w:r w:rsidRPr="00C74265">
        <w:rPr>
          <w:rFonts w:asciiTheme="majorBidi" w:hAnsiTheme="majorBidi" w:cstheme="majorBidi"/>
          <w:sz w:val="28"/>
          <w:szCs w:val="28"/>
          <w:cs/>
        </w:rPr>
        <w:t>.</w:t>
      </w:r>
      <w:r w:rsidR="00613099" w:rsidRPr="00613099">
        <w:rPr>
          <w:rFonts w:asciiTheme="majorBidi" w:hAnsiTheme="majorBidi" w:cstheme="majorBidi"/>
          <w:sz w:val="28"/>
          <w:szCs w:val="28"/>
        </w:rPr>
        <w:t>22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บาท จำนวน </w:t>
      </w:r>
      <w:r w:rsidR="00613099" w:rsidRPr="00613099">
        <w:rPr>
          <w:rFonts w:asciiTheme="majorBidi" w:hAnsiTheme="majorBidi" w:cstheme="majorBidi"/>
          <w:sz w:val="28"/>
          <w:szCs w:val="28"/>
        </w:rPr>
        <w:t>14</w:t>
      </w:r>
      <w:r w:rsidRPr="00C74265">
        <w:rPr>
          <w:rFonts w:asciiTheme="majorBidi" w:hAnsiTheme="majorBidi" w:cstheme="majorBidi"/>
          <w:sz w:val="28"/>
          <w:szCs w:val="28"/>
          <w:cs/>
        </w:rPr>
        <w:t>,</w:t>
      </w:r>
      <w:r w:rsidR="00613099" w:rsidRPr="00613099">
        <w:rPr>
          <w:rFonts w:asciiTheme="majorBidi" w:hAnsiTheme="majorBidi" w:cstheme="majorBidi"/>
          <w:sz w:val="28"/>
          <w:szCs w:val="28"/>
        </w:rPr>
        <w:t>951</w:t>
      </w:r>
      <w:r w:rsidRPr="00C74265">
        <w:rPr>
          <w:rFonts w:asciiTheme="majorBidi" w:hAnsiTheme="majorBidi" w:cstheme="majorBidi"/>
          <w:sz w:val="28"/>
          <w:szCs w:val="28"/>
          <w:cs/>
        </w:rPr>
        <w:t>,</w:t>
      </w:r>
      <w:r w:rsidR="00613099" w:rsidRPr="00613099">
        <w:rPr>
          <w:rFonts w:asciiTheme="majorBidi" w:hAnsiTheme="majorBidi" w:cstheme="majorBidi"/>
          <w:sz w:val="28"/>
          <w:szCs w:val="28"/>
        </w:rPr>
        <w:t>000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หุ้น เป็นจำนวนเงิน </w:t>
      </w:r>
      <w:r w:rsidR="00613099" w:rsidRPr="00613099">
        <w:rPr>
          <w:rFonts w:asciiTheme="majorBidi" w:hAnsiTheme="majorBidi" w:cstheme="majorBidi"/>
          <w:sz w:val="28"/>
          <w:szCs w:val="28"/>
        </w:rPr>
        <w:t>3</w:t>
      </w:r>
      <w:r w:rsidR="00723FF3">
        <w:rPr>
          <w:rFonts w:asciiTheme="majorBidi" w:hAnsiTheme="majorBidi" w:cstheme="majorBidi"/>
          <w:sz w:val="28"/>
          <w:szCs w:val="28"/>
        </w:rPr>
        <w:t>.</w:t>
      </w:r>
      <w:r w:rsidR="00613099" w:rsidRPr="00613099">
        <w:rPr>
          <w:rFonts w:asciiTheme="majorBidi" w:hAnsiTheme="majorBidi" w:cstheme="majorBidi"/>
          <w:sz w:val="28"/>
          <w:szCs w:val="28"/>
        </w:rPr>
        <w:t>29</w:t>
      </w:r>
      <w:r w:rsidRPr="00C74265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</w:p>
    <w:p w:rsidR="00B6235B" w:rsidRPr="00C8551D" w:rsidRDefault="00B6235B" w:rsidP="007B46D6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/>
        <w:ind w:left="0" w:firstLine="0"/>
        <w:rPr>
          <w:rFonts w:asciiTheme="majorBidi" w:hAnsiTheme="majorBidi" w:cstheme="majorBidi"/>
          <w:b/>
          <w:bCs/>
          <w:sz w:val="28"/>
          <w:szCs w:val="28"/>
        </w:rPr>
      </w:pPr>
      <w:r w:rsidRPr="00C8551D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</w:t>
      </w:r>
      <w:r w:rsidR="007B46D6" w:rsidRPr="00C8551D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ข้อมูลทาง</w:t>
      </w:r>
      <w:r w:rsidRPr="00C8551D">
        <w:rPr>
          <w:rFonts w:asciiTheme="majorBidi" w:hAnsiTheme="majorBidi" w:cstheme="majorBidi"/>
          <w:b/>
          <w:bCs/>
          <w:sz w:val="28"/>
          <w:szCs w:val="28"/>
          <w:cs/>
        </w:rPr>
        <w:t>การเงิน</w:t>
      </w:r>
      <w:r w:rsidR="002422C1" w:rsidRPr="00C8551D">
        <w:rPr>
          <w:rFonts w:asciiTheme="majorBidi" w:hAnsiTheme="majorBidi" w:cstheme="majorBidi"/>
          <w:b/>
          <w:bCs/>
          <w:sz w:val="28"/>
          <w:szCs w:val="28"/>
          <w:cs/>
        </w:rPr>
        <w:t>ระหว่างกาล</w:t>
      </w:r>
    </w:p>
    <w:p w:rsidR="0027487F" w:rsidRPr="00C8551D" w:rsidRDefault="00526875" w:rsidP="00C74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C8551D">
        <w:rPr>
          <w:rFonts w:asciiTheme="majorBidi" w:hAnsiTheme="majorBidi" w:cstheme="majorBidi"/>
          <w:sz w:val="28"/>
          <w:szCs w:val="28"/>
          <w:cs/>
        </w:rPr>
        <w:t>ข้อมูลทาง</w:t>
      </w:r>
      <w:r w:rsidR="00B6235B" w:rsidRPr="00C8551D">
        <w:rPr>
          <w:rFonts w:asciiTheme="majorBidi" w:hAnsiTheme="majorBidi" w:cstheme="majorBidi"/>
          <w:sz w:val="28"/>
          <w:szCs w:val="28"/>
          <w:cs/>
        </w:rPr>
        <w:t>การเงิน</w:t>
      </w:r>
      <w:r w:rsidR="00AE36F5" w:rsidRPr="00C8551D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B6235B" w:rsidRPr="00C8551D">
        <w:rPr>
          <w:rFonts w:asciiTheme="majorBidi" w:hAnsiTheme="majorBidi" w:cstheme="majorBidi"/>
          <w:sz w:val="28"/>
          <w:szCs w:val="28"/>
          <w:cs/>
        </w:rPr>
        <w:t>นี้ได้รับการอนุมัติให้ออกโดยกรรมการของบริษัทเมื่อ</w:t>
      </w:r>
      <w:r w:rsidR="00B6235B" w:rsidRPr="00D17A74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613099" w:rsidRPr="00613099">
        <w:rPr>
          <w:rFonts w:asciiTheme="majorBidi" w:hAnsiTheme="majorBidi" w:cstheme="majorBidi"/>
          <w:sz w:val="28"/>
          <w:szCs w:val="28"/>
        </w:rPr>
        <w:t>10</w:t>
      </w:r>
      <w:r w:rsidR="005B388A" w:rsidRPr="00D17A7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01476" w:rsidRPr="00D17A74">
        <w:rPr>
          <w:rFonts w:asciiTheme="majorBidi" w:hAnsiTheme="majorBidi" w:cstheme="majorBidi"/>
          <w:sz w:val="28"/>
          <w:szCs w:val="28"/>
          <w:cs/>
        </w:rPr>
        <w:t>สิงหาคม</w:t>
      </w:r>
      <w:r w:rsidR="005B388A" w:rsidRPr="00C8551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13099" w:rsidRPr="00613099">
        <w:rPr>
          <w:rFonts w:asciiTheme="majorBidi" w:hAnsiTheme="majorBidi" w:cstheme="majorBidi"/>
          <w:sz w:val="28"/>
          <w:szCs w:val="28"/>
        </w:rPr>
        <w:t>2561</w:t>
      </w:r>
    </w:p>
    <w:sectPr w:rsidR="0027487F" w:rsidRPr="00C8551D" w:rsidSect="00C91024">
      <w:headerReference w:type="default" r:id="rId14"/>
      <w:footerReference w:type="default" r:id="rId15"/>
      <w:pgSz w:w="11909" w:h="16834" w:code="9"/>
      <w:pgMar w:top="1440" w:right="994" w:bottom="576" w:left="1440" w:header="1276" w:footer="44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872" w:rsidRDefault="00813872">
      <w:r>
        <w:separator/>
      </w:r>
    </w:p>
  </w:endnote>
  <w:endnote w:type="continuationSeparator" w:id="0">
    <w:p w:rsidR="00813872" w:rsidRDefault="00813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727" w:rsidRPr="005C321B" w:rsidRDefault="00EF7727">
    <w:pPr>
      <w:pStyle w:val="Footer"/>
      <w:jc w:val="right"/>
      <w:rPr>
        <w:rFonts w:ascii="Angsana New" w:hAnsi="Angsana New"/>
        <w:sz w:val="28"/>
        <w:szCs w:val="28"/>
      </w:rPr>
    </w:pPr>
    <w:r w:rsidRPr="00831E4C">
      <w:rPr>
        <w:rFonts w:ascii="Angsana New" w:hAnsi="Angsana New" w:hint="cs"/>
        <w:sz w:val="28"/>
        <w:szCs w:val="28"/>
        <w:cs/>
      </w:rPr>
      <w:t xml:space="preserve">  </w:t>
    </w:r>
    <w:r w:rsidRPr="00831E4C">
      <w:rPr>
        <w:rFonts w:ascii="Angsana New" w:hAnsi="Angsana New"/>
        <w:sz w:val="28"/>
        <w:szCs w:val="28"/>
      </w:rPr>
      <w:fldChar w:fldCharType="begin"/>
    </w:r>
    <w:r w:rsidRPr="00831E4C">
      <w:rPr>
        <w:rFonts w:ascii="Angsana New" w:hAnsi="Angsana New"/>
        <w:sz w:val="28"/>
        <w:szCs w:val="28"/>
      </w:rPr>
      <w:instrText xml:space="preserve"> PAGE   \</w:instrText>
    </w:r>
    <w:r w:rsidRPr="00831E4C">
      <w:rPr>
        <w:rFonts w:ascii="Angsana New" w:hAnsi="Angsana New"/>
        <w:sz w:val="28"/>
        <w:szCs w:val="28"/>
        <w:cs/>
      </w:rPr>
      <w:instrText xml:space="preserve">* </w:instrText>
    </w:r>
    <w:r w:rsidRPr="00831E4C">
      <w:rPr>
        <w:rFonts w:ascii="Angsana New" w:hAnsi="Angsana New"/>
        <w:sz w:val="28"/>
        <w:szCs w:val="28"/>
      </w:rPr>
      <w:instrText xml:space="preserve">MERGEFORMAT </w:instrText>
    </w:r>
    <w:r w:rsidRPr="00831E4C">
      <w:rPr>
        <w:rFonts w:ascii="Angsana New" w:hAnsi="Angsana New"/>
        <w:sz w:val="28"/>
        <w:szCs w:val="28"/>
      </w:rPr>
      <w:fldChar w:fldCharType="separate"/>
    </w:r>
    <w:r w:rsidR="00691F24">
      <w:rPr>
        <w:rFonts w:ascii="Angsana New" w:hAnsi="Angsana New"/>
        <w:noProof/>
        <w:sz w:val="28"/>
        <w:szCs w:val="28"/>
      </w:rPr>
      <w:t>20</w:t>
    </w:r>
    <w:r w:rsidRPr="00831E4C">
      <w:rPr>
        <w:rFonts w:ascii="Angsana New" w:hAnsi="Angsana New"/>
        <w:sz w:val="28"/>
        <w:szCs w:val="28"/>
      </w:rPr>
      <w:fldChar w:fldCharType="end"/>
    </w:r>
  </w:p>
  <w:p w:rsidR="00EF7727" w:rsidRDefault="00EF7727" w:rsidP="00706AC4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727" w:rsidRPr="00C91024" w:rsidRDefault="00EF7727" w:rsidP="00C91024">
    <w:pPr>
      <w:pStyle w:val="Footer"/>
      <w:jc w:val="right"/>
      <w:rPr>
        <w:rFonts w:ascii="Angsana New" w:hAnsi="Angsana New"/>
        <w:sz w:val="28"/>
        <w:szCs w:val="28"/>
      </w:rPr>
    </w:pPr>
    <w:r w:rsidRPr="00C91024">
      <w:rPr>
        <w:rFonts w:ascii="Angsana New" w:hAnsi="Angsana New"/>
        <w:sz w:val="28"/>
        <w:szCs w:val="28"/>
      </w:rPr>
      <w:fldChar w:fldCharType="begin"/>
    </w:r>
    <w:r w:rsidRPr="00C91024">
      <w:rPr>
        <w:rFonts w:ascii="Angsana New" w:hAnsi="Angsana New"/>
        <w:sz w:val="28"/>
        <w:szCs w:val="28"/>
      </w:rPr>
      <w:instrText xml:space="preserve"> PAGE   \</w:instrText>
    </w:r>
    <w:r w:rsidRPr="00C91024">
      <w:rPr>
        <w:rFonts w:ascii="Angsana New" w:hAnsi="Angsana New"/>
        <w:sz w:val="28"/>
        <w:szCs w:val="28"/>
        <w:cs/>
      </w:rPr>
      <w:instrText xml:space="preserve">* </w:instrText>
    </w:r>
    <w:r w:rsidRPr="00C91024">
      <w:rPr>
        <w:rFonts w:ascii="Angsana New" w:hAnsi="Angsana New"/>
        <w:sz w:val="28"/>
        <w:szCs w:val="28"/>
      </w:rPr>
      <w:instrText xml:space="preserve">MERGEFORMAT </w:instrText>
    </w:r>
    <w:r w:rsidRPr="00C91024">
      <w:rPr>
        <w:rFonts w:ascii="Angsana New" w:hAnsi="Angsana New"/>
        <w:sz w:val="28"/>
        <w:szCs w:val="28"/>
      </w:rPr>
      <w:fldChar w:fldCharType="separate"/>
    </w:r>
    <w:r w:rsidR="00691F24">
      <w:rPr>
        <w:rFonts w:ascii="Angsana New" w:hAnsi="Angsana New"/>
        <w:noProof/>
        <w:sz w:val="28"/>
        <w:szCs w:val="28"/>
      </w:rPr>
      <w:t>21</w:t>
    </w:r>
    <w:r w:rsidRPr="00C91024">
      <w:rPr>
        <w:rFonts w:ascii="Angsana New" w:hAnsi="Angsan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727" w:rsidRPr="00A20434" w:rsidRDefault="00EF7727">
    <w:pPr>
      <w:pStyle w:val="Footer"/>
      <w:jc w:val="right"/>
      <w:rPr>
        <w:rFonts w:ascii="Angsana New" w:hAnsi="Angsana New"/>
        <w:sz w:val="30"/>
        <w:szCs w:val="30"/>
      </w:rPr>
    </w:pPr>
    <w:r w:rsidRPr="00A20434">
      <w:rPr>
        <w:rFonts w:ascii="Angsana New" w:hAnsi="Angsana New"/>
        <w:sz w:val="30"/>
        <w:szCs w:val="30"/>
      </w:rPr>
      <w:fldChar w:fldCharType="begin"/>
    </w:r>
    <w:r w:rsidRPr="00A20434">
      <w:rPr>
        <w:rFonts w:ascii="Angsana New" w:hAnsi="Angsana New"/>
        <w:sz w:val="30"/>
        <w:szCs w:val="30"/>
      </w:rPr>
      <w:instrText xml:space="preserve"> PAGE   \</w:instrText>
    </w:r>
    <w:r w:rsidRPr="00A20434">
      <w:rPr>
        <w:rFonts w:ascii="Angsana New" w:hAnsi="Angsana New"/>
        <w:sz w:val="30"/>
        <w:szCs w:val="30"/>
        <w:cs/>
      </w:rPr>
      <w:instrText xml:space="preserve">* </w:instrText>
    </w:r>
    <w:r w:rsidRPr="00A20434">
      <w:rPr>
        <w:rFonts w:ascii="Angsana New" w:hAnsi="Angsana New"/>
        <w:sz w:val="30"/>
        <w:szCs w:val="30"/>
      </w:rPr>
      <w:instrText xml:space="preserve">MERGEFORMAT </w:instrText>
    </w:r>
    <w:r w:rsidRPr="00A20434">
      <w:rPr>
        <w:rFonts w:ascii="Angsana New" w:hAnsi="Angsana New"/>
        <w:sz w:val="30"/>
        <w:szCs w:val="30"/>
      </w:rPr>
      <w:fldChar w:fldCharType="separate"/>
    </w:r>
    <w:r w:rsidRPr="00613099">
      <w:rPr>
        <w:rFonts w:ascii="Angsana New" w:hAnsi="Angsana New"/>
        <w:noProof/>
        <w:sz w:val="30"/>
        <w:szCs w:val="30"/>
      </w:rPr>
      <w:t>21</w:t>
    </w:r>
    <w:r w:rsidRPr="00A20434">
      <w:rPr>
        <w:rFonts w:ascii="Angsana New" w:hAnsi="Angsana New"/>
        <w:sz w:val="30"/>
        <w:szCs w:val="30"/>
      </w:rPr>
      <w:fldChar w:fldCharType="end"/>
    </w:r>
  </w:p>
  <w:p w:rsidR="00EF7727" w:rsidRPr="0017742A" w:rsidRDefault="00EF7727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727" w:rsidRPr="007C5BBB" w:rsidRDefault="00EF7727">
    <w:pPr>
      <w:pStyle w:val="Footer"/>
      <w:jc w:val="right"/>
      <w:rPr>
        <w:rFonts w:ascii="Angsana New" w:hAnsi="Angsana New"/>
        <w:sz w:val="28"/>
        <w:szCs w:val="28"/>
      </w:rPr>
    </w:pPr>
    <w:r w:rsidRPr="007C5BBB">
      <w:rPr>
        <w:rFonts w:ascii="Angsana New" w:hAnsi="Angsana New"/>
        <w:noProof/>
        <w:sz w:val="28"/>
        <w:szCs w:val="28"/>
      </w:rPr>
      <w:fldChar w:fldCharType="begin"/>
    </w:r>
    <w:r w:rsidRPr="007C5BBB">
      <w:rPr>
        <w:rFonts w:ascii="Angsana New" w:hAnsi="Angsana New"/>
        <w:noProof/>
        <w:sz w:val="28"/>
        <w:szCs w:val="28"/>
      </w:rPr>
      <w:instrText xml:space="preserve"> PAGE   \</w:instrText>
    </w:r>
    <w:r w:rsidRPr="007C5BBB">
      <w:rPr>
        <w:rFonts w:ascii="Angsana New" w:hAnsi="Angsana New"/>
        <w:noProof/>
        <w:sz w:val="28"/>
        <w:szCs w:val="28"/>
        <w:cs/>
      </w:rPr>
      <w:instrText xml:space="preserve">* </w:instrText>
    </w:r>
    <w:r w:rsidRPr="007C5BBB">
      <w:rPr>
        <w:rFonts w:ascii="Angsana New" w:hAnsi="Angsana New"/>
        <w:noProof/>
        <w:sz w:val="28"/>
        <w:szCs w:val="28"/>
      </w:rPr>
      <w:instrText xml:space="preserve">MERGEFORMAT </w:instrText>
    </w:r>
    <w:r w:rsidRPr="007C5BBB">
      <w:rPr>
        <w:rFonts w:ascii="Angsana New" w:hAnsi="Angsana New"/>
        <w:noProof/>
        <w:sz w:val="28"/>
        <w:szCs w:val="28"/>
      </w:rPr>
      <w:fldChar w:fldCharType="separate"/>
    </w:r>
    <w:r w:rsidR="00691F24">
      <w:rPr>
        <w:rFonts w:ascii="Angsana New" w:hAnsi="Angsana New"/>
        <w:noProof/>
        <w:sz w:val="28"/>
        <w:szCs w:val="28"/>
      </w:rPr>
      <w:t>27</w:t>
    </w:r>
    <w:r w:rsidRPr="007C5BBB">
      <w:rPr>
        <w:rFonts w:ascii="Angsana New" w:hAnsi="Angsana New"/>
        <w:noProof/>
        <w:sz w:val="28"/>
        <w:szCs w:val="28"/>
      </w:rPr>
      <w:fldChar w:fldCharType="end"/>
    </w:r>
  </w:p>
  <w:p w:rsidR="00EF7727" w:rsidRPr="008A28CE" w:rsidRDefault="00EF7727" w:rsidP="0088703B">
    <w:pPr>
      <w:ind w:right="360"/>
      <w:jc w:val="right"/>
      <w:rPr>
        <w:rFonts w:ascii="Angsana New" w:hAnsi="Angsana New"/>
        <w:b/>
        <w:b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872" w:rsidRDefault="00813872">
      <w:r>
        <w:separator/>
      </w:r>
    </w:p>
  </w:footnote>
  <w:footnote w:type="continuationSeparator" w:id="0">
    <w:p w:rsidR="00813872" w:rsidRDefault="008138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727" w:rsidRPr="00831E4C" w:rsidRDefault="00EF7727" w:rsidP="00831E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55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31E4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31E4C">
      <w:rPr>
        <w:rFonts w:ascii="Angsana New" w:hAnsi="Angsana New" w:hint="cs"/>
        <w:b/>
        <w:bCs/>
        <w:sz w:val="32"/>
        <w:szCs w:val="32"/>
        <w:cs/>
      </w:rPr>
      <w:t>นิวซิตี้ (กรุงเทพฯ)</w:t>
    </w:r>
    <w:r w:rsidRPr="00831E4C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831E4C"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31E4C">
      <w:rPr>
        <w:rFonts w:ascii="Angsana New" w:hAnsi="Angsana New"/>
        <w:b/>
        <w:bCs/>
        <w:sz w:val="32"/>
        <w:szCs w:val="32"/>
        <w:cs/>
      </w:rPr>
      <w:t>“ยังไม่ได้ตรวจสอบ”</w:t>
    </w:r>
  </w:p>
  <w:p w:rsidR="00EF7727" w:rsidRPr="00831E4C" w:rsidRDefault="00EF7727" w:rsidP="006371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 w:rsidRPr="00831E4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831E4C"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831E4C"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                 “สอบทานแล้ว”</w:t>
    </w:r>
  </w:p>
  <w:p w:rsidR="00EF7727" w:rsidRPr="00831E4C" w:rsidRDefault="00EF7727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31E4C"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31E4C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613099">
      <w:rPr>
        <w:rFonts w:ascii="Angsana New" w:hAnsi="Angsana New"/>
        <w:b/>
        <w:bCs/>
        <w:sz w:val="32"/>
        <w:szCs w:val="32"/>
      </w:rPr>
      <w:t>2561</w:t>
    </w:r>
  </w:p>
  <w:p w:rsidR="00EF7727" w:rsidRPr="00225770" w:rsidRDefault="00EF7727" w:rsidP="00546E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727" w:rsidRPr="00877D23" w:rsidRDefault="00EF7727" w:rsidP="00894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 w:rsidRPr="00877D23"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                    </w:t>
    </w:r>
    <w:r w:rsidRPr="00A30CBE">
      <w:rPr>
        <w:rFonts w:ascii="Angsana New" w:hAnsi="Angsana New"/>
        <w:b/>
        <w:bCs/>
        <w:sz w:val="34"/>
        <w:szCs w:val="34"/>
        <w:cs/>
      </w:rPr>
      <w:t>“ยังไม่ได้ตรวจสอบ”</w:t>
    </w:r>
  </w:p>
  <w:p w:rsidR="00EF7727" w:rsidRPr="00877D23" w:rsidRDefault="00EF7727" w:rsidP="00A855D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right="-341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                                                                                                            </w:t>
    </w:r>
    <w:r w:rsidRPr="00A30CBE">
      <w:rPr>
        <w:rFonts w:ascii="Angsana New" w:hAnsi="Angsana New"/>
        <w:b/>
        <w:bCs/>
        <w:sz w:val="32"/>
        <w:szCs w:val="32"/>
        <w:cs/>
      </w:rPr>
      <w:t>“สอบทานแล้ว”</w:t>
    </w:r>
  </w:p>
  <w:p w:rsidR="00EF7727" w:rsidRPr="005C0EDC" w:rsidRDefault="00EF7727" w:rsidP="00F30B60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613099">
      <w:rPr>
        <w:rFonts w:ascii="Angsana New" w:hAnsi="Angsana New"/>
        <w:b/>
        <w:bCs/>
        <w:sz w:val="32"/>
        <w:szCs w:val="32"/>
      </w:rPr>
      <w:t>2561</w:t>
    </w:r>
  </w:p>
  <w:p w:rsidR="00EF7727" w:rsidRPr="00637127" w:rsidRDefault="00EF77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727" w:rsidRDefault="00EF7727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4"/>
        <w:szCs w:val="34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6E14CC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>
      <w:rPr>
        <w:rFonts w:ascii="Angsana New" w:hAnsi="Angsana New"/>
        <w:b/>
        <w:bCs/>
        <w:sz w:val="34"/>
        <w:szCs w:val="34"/>
        <w:cs/>
      </w:rPr>
      <w:tab/>
    </w:r>
  </w:p>
  <w:p w:rsidR="00EF7727" w:rsidRPr="0093624F" w:rsidRDefault="00EF7727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/>
        <w:b/>
        <w:bCs/>
        <w:sz w:val="32"/>
        <w:szCs w:val="32"/>
        <w:cs/>
      </w:rPr>
      <w:t xml:space="preserve"> </w:t>
    </w:r>
  </w:p>
  <w:p w:rsidR="00EF7727" w:rsidRDefault="00EF7727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Pr="00613099">
      <w:rPr>
        <w:rFonts w:ascii="Angsana New" w:hAnsi="Angsana New"/>
        <w:b/>
        <w:bCs/>
        <w:sz w:val="32"/>
        <w:szCs w:val="32"/>
      </w:rPr>
      <w:t>2553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และ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(สอบทานแล้ว)</w:t>
    </w:r>
  </w:p>
  <w:p w:rsidR="00EF7727" w:rsidRDefault="00EF7727" w:rsidP="0093624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และวันที่ </w:t>
    </w:r>
    <w:r w:rsidRPr="0061309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Pr="00613099">
      <w:rPr>
        <w:rFonts w:ascii="Angsana New" w:hAnsi="Angsana New"/>
        <w:b/>
        <w:bCs/>
        <w:sz w:val="32"/>
        <w:szCs w:val="32"/>
      </w:rPr>
      <w:t>2552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(ตรวจสอบแล้ว)</w:t>
    </w:r>
  </w:p>
  <w:p w:rsidR="00EF7727" w:rsidRPr="0093624F" w:rsidRDefault="00EF7727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727" w:rsidRPr="00877D23" w:rsidRDefault="00EF7727" w:rsidP="008940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560"/>
      </w:tabs>
      <w:spacing w:line="240" w:lineRule="auto"/>
      <w:ind w:right="-313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77D23">
      <w:rPr>
        <w:rFonts w:ascii="Angsana New" w:hAnsi="Angsana New" w:hint="cs"/>
        <w:b/>
        <w:bCs/>
        <w:sz w:val="32"/>
        <w:szCs w:val="32"/>
        <w:cs/>
      </w:rPr>
      <w:t>นิวซิตี้</w:t>
    </w:r>
    <w:r w:rsidRPr="00877D2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hint="cs"/>
        <w:b/>
        <w:bCs/>
        <w:sz w:val="32"/>
        <w:szCs w:val="32"/>
        <w:cs/>
      </w:rPr>
      <w:t xml:space="preserve">กรุงเทพฯ)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จำกัด (มหาชน) </w:t>
    </w:r>
    <w:r w:rsidRPr="00877D23">
      <w:rPr>
        <w:rFonts w:ascii="Angsana New" w:hAnsi="Angsana New"/>
        <w:b/>
        <w:bCs/>
        <w:sz w:val="32"/>
        <w:szCs w:val="32"/>
        <w:cs/>
      </w:rPr>
      <w:tab/>
    </w:r>
    <w:r w:rsidRPr="00A30CBE">
      <w:rPr>
        <w:rFonts w:ascii="Angsana New" w:hAnsi="Angsana New"/>
        <w:b/>
        <w:bCs/>
        <w:sz w:val="34"/>
        <w:szCs w:val="34"/>
        <w:cs/>
      </w:rPr>
      <w:t>“ยังไม่ได้ตรวจสอบ”</w:t>
    </w:r>
  </w:p>
  <w:p w:rsidR="00EF7727" w:rsidRPr="00877D23" w:rsidRDefault="00EF7727" w:rsidP="00C442F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right="-304" w:firstLine="1530"/>
      <w:rPr>
        <w:rFonts w:ascii="Angsana New" w:hAnsi="Angsana New"/>
        <w:b/>
        <w:bCs/>
        <w:sz w:val="32"/>
        <w:szCs w:val="32"/>
        <w:cs/>
      </w:rPr>
    </w:pPr>
    <w:r w:rsidRPr="00877D2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/>
        <w:b/>
        <w:bCs/>
        <w:sz w:val="32"/>
        <w:szCs w:val="32"/>
        <w:cs/>
      </w:rPr>
      <w:t xml:space="preserve">                                                                                        </w:t>
    </w:r>
    <w:r w:rsidRPr="00A30CBE">
      <w:rPr>
        <w:rFonts w:ascii="Angsana New" w:hAnsi="Angsana New"/>
        <w:b/>
        <w:bCs/>
        <w:sz w:val="32"/>
        <w:szCs w:val="32"/>
        <w:cs/>
      </w:rPr>
      <w:t>“สอบทานแล้ว”</w:t>
    </w:r>
  </w:p>
  <w:p w:rsidR="00EF7727" w:rsidRPr="00965D7B" w:rsidRDefault="00EF7727" w:rsidP="00F30B60">
    <w:pPr>
      <w:pStyle w:val="Header"/>
    </w:pPr>
    <w:r>
      <w:rPr>
        <w:rFonts w:ascii="Angsana New" w:hAnsi="Angsana New" w:hint="cs"/>
        <w:b/>
        <w:bCs/>
        <w:sz w:val="32"/>
        <w:szCs w:val="32"/>
        <w:cs/>
      </w:rPr>
      <w:t xml:space="preserve">ณ </w:t>
    </w:r>
    <w:r w:rsidRPr="00877D23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613099">
      <w:rPr>
        <w:rFonts w:ascii="Angsana New" w:hAnsi="Angsana New"/>
        <w:b/>
        <w:bCs/>
        <w:sz w:val="32"/>
        <w:szCs w:val="32"/>
      </w:rPr>
      <w:t>3</w:t>
    </w:r>
    <w:r w:rsidRPr="00613099">
      <w:rPr>
        <w:rFonts w:ascii="Angsana New" w:hAnsi="Angsana New" w:hint="cs"/>
        <w:b/>
        <w:bCs/>
        <w:sz w:val="32"/>
        <w:szCs w:val="32"/>
      </w:rPr>
      <w:t>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613099">
      <w:rPr>
        <w:rFonts w:ascii="Angsana New" w:hAnsi="Angsana New"/>
        <w:b/>
        <w:bCs/>
        <w:sz w:val="32"/>
        <w:szCs w:val="32"/>
      </w:rPr>
      <w:t>2561</w:t>
    </w:r>
  </w:p>
  <w:p w:rsidR="00EF7727" w:rsidRPr="00637127" w:rsidRDefault="00EF77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16BA1234"/>
    <w:multiLevelType w:val="multilevel"/>
    <w:tmpl w:val="5C6AB89E"/>
    <w:lvl w:ilvl="0">
      <w:start w:val="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BFF44EF"/>
    <w:multiLevelType w:val="multilevel"/>
    <w:tmpl w:val="27A2C01C"/>
    <w:lvl w:ilvl="0">
      <w:start w:val="1"/>
      <w:numFmt w:val="decimal"/>
      <w:lvlText w:val="%1."/>
      <w:lvlJc w:val="left"/>
      <w:pPr>
        <w:ind w:left="1495" w:hanging="360"/>
      </w:pPr>
      <w:rPr>
        <w:b/>
        <w:bCs/>
      </w:rPr>
    </w:lvl>
    <w:lvl w:ilvl="1">
      <w:start w:val="2"/>
      <w:numFmt w:val="decimal"/>
      <w:isLgl/>
      <w:lvlText w:val="%1.%2"/>
      <w:lvlJc w:val="left"/>
      <w:pPr>
        <w:ind w:left="152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12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5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6">
    <w:nsid w:val="60957D60"/>
    <w:multiLevelType w:val="multilevel"/>
    <w:tmpl w:val="8C04F9FC"/>
    <w:lvl w:ilvl="0">
      <w:start w:val="2"/>
      <w:numFmt w:val="decimal"/>
      <w:lvlText w:val="%1."/>
      <w:lvlJc w:val="left"/>
      <w:pPr>
        <w:ind w:left="1495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52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75" w:hanging="1440"/>
      </w:pPr>
      <w:rPr>
        <w:rFonts w:hint="default"/>
      </w:r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6BC0F5F"/>
    <w:multiLevelType w:val="multilevel"/>
    <w:tmpl w:val="F8B2525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9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2" w:hanging="1440"/>
      </w:pPr>
      <w:rPr>
        <w:rFonts w:hint="default"/>
      </w:rPr>
    </w:lvl>
  </w:abstractNum>
  <w:abstractNum w:abstractNumId="19">
    <w:nsid w:val="7E997999"/>
    <w:multiLevelType w:val="hybridMultilevel"/>
    <w:tmpl w:val="4CC0EF6A"/>
    <w:lvl w:ilvl="0" w:tplc="2F564840">
      <w:numFmt w:val="bullet"/>
      <w:lvlText w:val="-"/>
      <w:lvlJc w:val="left"/>
      <w:pPr>
        <w:ind w:left="447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2"/>
  </w:num>
  <w:num w:numId="13">
    <w:abstractNumId w:val="17"/>
  </w:num>
  <w:num w:numId="14">
    <w:abstractNumId w:val="13"/>
  </w:num>
  <w:num w:numId="15">
    <w:abstractNumId w:val="15"/>
  </w:num>
  <w:num w:numId="16">
    <w:abstractNumId w:val="19"/>
  </w:num>
  <w:num w:numId="17">
    <w:abstractNumId w:val="11"/>
  </w:num>
  <w:num w:numId="18">
    <w:abstractNumId w:val="16"/>
  </w:num>
  <w:num w:numId="19">
    <w:abstractNumId w:val="18"/>
  </w:num>
  <w:num w:numId="20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302A6"/>
    <w:rsid w:val="000001AB"/>
    <w:rsid w:val="000002E5"/>
    <w:rsid w:val="00000409"/>
    <w:rsid w:val="0000048D"/>
    <w:rsid w:val="00000F5D"/>
    <w:rsid w:val="00001017"/>
    <w:rsid w:val="00001476"/>
    <w:rsid w:val="0000168E"/>
    <w:rsid w:val="00001E43"/>
    <w:rsid w:val="000023BC"/>
    <w:rsid w:val="00002F31"/>
    <w:rsid w:val="00004863"/>
    <w:rsid w:val="00004F84"/>
    <w:rsid w:val="00004F93"/>
    <w:rsid w:val="0000567C"/>
    <w:rsid w:val="00005F80"/>
    <w:rsid w:val="00006131"/>
    <w:rsid w:val="00006503"/>
    <w:rsid w:val="00006B5B"/>
    <w:rsid w:val="0000740C"/>
    <w:rsid w:val="000077F7"/>
    <w:rsid w:val="00010251"/>
    <w:rsid w:val="000106F1"/>
    <w:rsid w:val="0001157B"/>
    <w:rsid w:val="00012139"/>
    <w:rsid w:val="00013586"/>
    <w:rsid w:val="00013B52"/>
    <w:rsid w:val="00014556"/>
    <w:rsid w:val="00014620"/>
    <w:rsid w:val="000151B1"/>
    <w:rsid w:val="00015810"/>
    <w:rsid w:val="00016895"/>
    <w:rsid w:val="00016D45"/>
    <w:rsid w:val="00016E9B"/>
    <w:rsid w:val="00016FAB"/>
    <w:rsid w:val="000179D5"/>
    <w:rsid w:val="00020190"/>
    <w:rsid w:val="00020E5D"/>
    <w:rsid w:val="00021538"/>
    <w:rsid w:val="0002172F"/>
    <w:rsid w:val="000217E7"/>
    <w:rsid w:val="00021949"/>
    <w:rsid w:val="0002214A"/>
    <w:rsid w:val="000225DA"/>
    <w:rsid w:val="00022E2D"/>
    <w:rsid w:val="00022FFC"/>
    <w:rsid w:val="00023525"/>
    <w:rsid w:val="00023552"/>
    <w:rsid w:val="000241D5"/>
    <w:rsid w:val="000246A7"/>
    <w:rsid w:val="000247BD"/>
    <w:rsid w:val="000252F0"/>
    <w:rsid w:val="00026931"/>
    <w:rsid w:val="000307A3"/>
    <w:rsid w:val="00031329"/>
    <w:rsid w:val="000314CA"/>
    <w:rsid w:val="00031B51"/>
    <w:rsid w:val="00033513"/>
    <w:rsid w:val="00033B7A"/>
    <w:rsid w:val="00033C02"/>
    <w:rsid w:val="000341A0"/>
    <w:rsid w:val="0003452F"/>
    <w:rsid w:val="000348A9"/>
    <w:rsid w:val="000348FC"/>
    <w:rsid w:val="00034E89"/>
    <w:rsid w:val="00035E84"/>
    <w:rsid w:val="00036402"/>
    <w:rsid w:val="00036C01"/>
    <w:rsid w:val="00037962"/>
    <w:rsid w:val="0004017B"/>
    <w:rsid w:val="000402D7"/>
    <w:rsid w:val="000416D5"/>
    <w:rsid w:val="00042006"/>
    <w:rsid w:val="000429E6"/>
    <w:rsid w:val="00042DE6"/>
    <w:rsid w:val="00043419"/>
    <w:rsid w:val="0004358E"/>
    <w:rsid w:val="00043BA7"/>
    <w:rsid w:val="00045A88"/>
    <w:rsid w:val="00047226"/>
    <w:rsid w:val="00047FD9"/>
    <w:rsid w:val="000502C9"/>
    <w:rsid w:val="00050571"/>
    <w:rsid w:val="00051138"/>
    <w:rsid w:val="00052AE3"/>
    <w:rsid w:val="000533E0"/>
    <w:rsid w:val="000536C7"/>
    <w:rsid w:val="000549BC"/>
    <w:rsid w:val="00054CFF"/>
    <w:rsid w:val="000550CF"/>
    <w:rsid w:val="00056B95"/>
    <w:rsid w:val="00056C13"/>
    <w:rsid w:val="00057B6E"/>
    <w:rsid w:val="00057E28"/>
    <w:rsid w:val="00057ED5"/>
    <w:rsid w:val="00057FFC"/>
    <w:rsid w:val="0006118B"/>
    <w:rsid w:val="00061521"/>
    <w:rsid w:val="00061D22"/>
    <w:rsid w:val="00062E8F"/>
    <w:rsid w:val="00063B7F"/>
    <w:rsid w:val="00063C1D"/>
    <w:rsid w:val="00065110"/>
    <w:rsid w:val="00065864"/>
    <w:rsid w:val="00065A9F"/>
    <w:rsid w:val="00065E3D"/>
    <w:rsid w:val="00066D53"/>
    <w:rsid w:val="00067262"/>
    <w:rsid w:val="000707D3"/>
    <w:rsid w:val="00070A26"/>
    <w:rsid w:val="000715EA"/>
    <w:rsid w:val="00071E32"/>
    <w:rsid w:val="00072019"/>
    <w:rsid w:val="00072F48"/>
    <w:rsid w:val="00073338"/>
    <w:rsid w:val="000747D9"/>
    <w:rsid w:val="00075E79"/>
    <w:rsid w:val="00076676"/>
    <w:rsid w:val="000768AA"/>
    <w:rsid w:val="00076CAA"/>
    <w:rsid w:val="00076F9C"/>
    <w:rsid w:val="00077EAB"/>
    <w:rsid w:val="00080337"/>
    <w:rsid w:val="000807DD"/>
    <w:rsid w:val="00081F8F"/>
    <w:rsid w:val="0008355A"/>
    <w:rsid w:val="00083EA8"/>
    <w:rsid w:val="00084DCA"/>
    <w:rsid w:val="00084F29"/>
    <w:rsid w:val="000854D8"/>
    <w:rsid w:val="00085B18"/>
    <w:rsid w:val="00090399"/>
    <w:rsid w:val="00090B69"/>
    <w:rsid w:val="0009130A"/>
    <w:rsid w:val="00091F28"/>
    <w:rsid w:val="0009203B"/>
    <w:rsid w:val="0009248E"/>
    <w:rsid w:val="00092C95"/>
    <w:rsid w:val="00092CFB"/>
    <w:rsid w:val="00094094"/>
    <w:rsid w:val="0009446D"/>
    <w:rsid w:val="00095357"/>
    <w:rsid w:val="00096CDF"/>
    <w:rsid w:val="00096D4B"/>
    <w:rsid w:val="000978A4"/>
    <w:rsid w:val="000A01E8"/>
    <w:rsid w:val="000A0459"/>
    <w:rsid w:val="000A113F"/>
    <w:rsid w:val="000A137B"/>
    <w:rsid w:val="000A17E0"/>
    <w:rsid w:val="000A2C20"/>
    <w:rsid w:val="000A2FAF"/>
    <w:rsid w:val="000A3938"/>
    <w:rsid w:val="000A4D80"/>
    <w:rsid w:val="000A5491"/>
    <w:rsid w:val="000A54F1"/>
    <w:rsid w:val="000A567D"/>
    <w:rsid w:val="000A5684"/>
    <w:rsid w:val="000A654F"/>
    <w:rsid w:val="000B0951"/>
    <w:rsid w:val="000B11EB"/>
    <w:rsid w:val="000B1813"/>
    <w:rsid w:val="000B19E3"/>
    <w:rsid w:val="000B2AC6"/>
    <w:rsid w:val="000B3D0C"/>
    <w:rsid w:val="000B407A"/>
    <w:rsid w:val="000B40F1"/>
    <w:rsid w:val="000B43C0"/>
    <w:rsid w:val="000B4893"/>
    <w:rsid w:val="000B4DCD"/>
    <w:rsid w:val="000B5392"/>
    <w:rsid w:val="000B5CFC"/>
    <w:rsid w:val="000B63F6"/>
    <w:rsid w:val="000B7C10"/>
    <w:rsid w:val="000B7C4F"/>
    <w:rsid w:val="000C16AE"/>
    <w:rsid w:val="000C1831"/>
    <w:rsid w:val="000C1B64"/>
    <w:rsid w:val="000C1C26"/>
    <w:rsid w:val="000C25E2"/>
    <w:rsid w:val="000C52D7"/>
    <w:rsid w:val="000C6E61"/>
    <w:rsid w:val="000D021F"/>
    <w:rsid w:val="000D04A3"/>
    <w:rsid w:val="000D069A"/>
    <w:rsid w:val="000D0708"/>
    <w:rsid w:val="000D08E9"/>
    <w:rsid w:val="000D0FC6"/>
    <w:rsid w:val="000D1226"/>
    <w:rsid w:val="000D1D35"/>
    <w:rsid w:val="000D2110"/>
    <w:rsid w:val="000D28A3"/>
    <w:rsid w:val="000D32C6"/>
    <w:rsid w:val="000D38DE"/>
    <w:rsid w:val="000D399F"/>
    <w:rsid w:val="000D3AB4"/>
    <w:rsid w:val="000D4340"/>
    <w:rsid w:val="000D450B"/>
    <w:rsid w:val="000D5DCC"/>
    <w:rsid w:val="000D6394"/>
    <w:rsid w:val="000D70A1"/>
    <w:rsid w:val="000D7735"/>
    <w:rsid w:val="000E01DA"/>
    <w:rsid w:val="000E02A2"/>
    <w:rsid w:val="000E0428"/>
    <w:rsid w:val="000E0657"/>
    <w:rsid w:val="000E0AE0"/>
    <w:rsid w:val="000E0F3E"/>
    <w:rsid w:val="000E18C6"/>
    <w:rsid w:val="000E1919"/>
    <w:rsid w:val="000E19AF"/>
    <w:rsid w:val="000E1B4D"/>
    <w:rsid w:val="000E38F9"/>
    <w:rsid w:val="000E40D7"/>
    <w:rsid w:val="000E4714"/>
    <w:rsid w:val="000E4DAD"/>
    <w:rsid w:val="000E50CD"/>
    <w:rsid w:val="000E594F"/>
    <w:rsid w:val="000E5A00"/>
    <w:rsid w:val="000E5AE3"/>
    <w:rsid w:val="000E5D3F"/>
    <w:rsid w:val="000E6766"/>
    <w:rsid w:val="000E6DD7"/>
    <w:rsid w:val="000E6E4F"/>
    <w:rsid w:val="000E6EEE"/>
    <w:rsid w:val="000F0239"/>
    <w:rsid w:val="000F09F4"/>
    <w:rsid w:val="000F0C89"/>
    <w:rsid w:val="000F2433"/>
    <w:rsid w:val="000F3D51"/>
    <w:rsid w:val="000F6A55"/>
    <w:rsid w:val="000F6B04"/>
    <w:rsid w:val="000F72E8"/>
    <w:rsid w:val="000F785B"/>
    <w:rsid w:val="00101F50"/>
    <w:rsid w:val="00102997"/>
    <w:rsid w:val="00103515"/>
    <w:rsid w:val="001037EB"/>
    <w:rsid w:val="00103A00"/>
    <w:rsid w:val="00103B64"/>
    <w:rsid w:val="001040C8"/>
    <w:rsid w:val="00104138"/>
    <w:rsid w:val="00105A84"/>
    <w:rsid w:val="00105B30"/>
    <w:rsid w:val="00105B97"/>
    <w:rsid w:val="001061B1"/>
    <w:rsid w:val="00106E3C"/>
    <w:rsid w:val="00106EFA"/>
    <w:rsid w:val="00110BE3"/>
    <w:rsid w:val="00113FF5"/>
    <w:rsid w:val="001140A2"/>
    <w:rsid w:val="00114123"/>
    <w:rsid w:val="00115270"/>
    <w:rsid w:val="00116163"/>
    <w:rsid w:val="00116A93"/>
    <w:rsid w:val="00116C19"/>
    <w:rsid w:val="0011710F"/>
    <w:rsid w:val="001178FE"/>
    <w:rsid w:val="00120160"/>
    <w:rsid w:val="00120554"/>
    <w:rsid w:val="00121410"/>
    <w:rsid w:val="001214D8"/>
    <w:rsid w:val="00122156"/>
    <w:rsid w:val="00122A02"/>
    <w:rsid w:val="00122BDD"/>
    <w:rsid w:val="00122CAF"/>
    <w:rsid w:val="0012321E"/>
    <w:rsid w:val="0012350E"/>
    <w:rsid w:val="00124EAF"/>
    <w:rsid w:val="0012507C"/>
    <w:rsid w:val="001259B5"/>
    <w:rsid w:val="0012600E"/>
    <w:rsid w:val="00126D41"/>
    <w:rsid w:val="001302E1"/>
    <w:rsid w:val="00130301"/>
    <w:rsid w:val="001308F0"/>
    <w:rsid w:val="00130AFA"/>
    <w:rsid w:val="00130C5A"/>
    <w:rsid w:val="001326AC"/>
    <w:rsid w:val="00132D1A"/>
    <w:rsid w:val="0013396F"/>
    <w:rsid w:val="00133D8E"/>
    <w:rsid w:val="0013477E"/>
    <w:rsid w:val="00134913"/>
    <w:rsid w:val="00134FE8"/>
    <w:rsid w:val="001350E4"/>
    <w:rsid w:val="00135BAB"/>
    <w:rsid w:val="00136681"/>
    <w:rsid w:val="00136CAA"/>
    <w:rsid w:val="00137961"/>
    <w:rsid w:val="00137A8D"/>
    <w:rsid w:val="00137EA4"/>
    <w:rsid w:val="00140016"/>
    <w:rsid w:val="00141633"/>
    <w:rsid w:val="00141AA6"/>
    <w:rsid w:val="00141F84"/>
    <w:rsid w:val="00141FDD"/>
    <w:rsid w:val="00143871"/>
    <w:rsid w:val="001438B9"/>
    <w:rsid w:val="0014471B"/>
    <w:rsid w:val="001450FA"/>
    <w:rsid w:val="00145701"/>
    <w:rsid w:val="001458BC"/>
    <w:rsid w:val="00145BD8"/>
    <w:rsid w:val="00146246"/>
    <w:rsid w:val="00146A4F"/>
    <w:rsid w:val="00146FE5"/>
    <w:rsid w:val="001473CB"/>
    <w:rsid w:val="00147B5A"/>
    <w:rsid w:val="00147F33"/>
    <w:rsid w:val="00147F4B"/>
    <w:rsid w:val="00150A3D"/>
    <w:rsid w:val="00151C7D"/>
    <w:rsid w:val="00151FF8"/>
    <w:rsid w:val="001523ED"/>
    <w:rsid w:val="00152670"/>
    <w:rsid w:val="00152A95"/>
    <w:rsid w:val="00152C52"/>
    <w:rsid w:val="00153123"/>
    <w:rsid w:val="00153225"/>
    <w:rsid w:val="00153277"/>
    <w:rsid w:val="00153AEA"/>
    <w:rsid w:val="00153FBD"/>
    <w:rsid w:val="0015423C"/>
    <w:rsid w:val="0015492A"/>
    <w:rsid w:val="001565DC"/>
    <w:rsid w:val="001566C1"/>
    <w:rsid w:val="001568FE"/>
    <w:rsid w:val="00156CF4"/>
    <w:rsid w:val="00157463"/>
    <w:rsid w:val="00157AE4"/>
    <w:rsid w:val="001607E8"/>
    <w:rsid w:val="00161041"/>
    <w:rsid w:val="001613B4"/>
    <w:rsid w:val="00161497"/>
    <w:rsid w:val="00161B8C"/>
    <w:rsid w:val="001620A0"/>
    <w:rsid w:val="001623FE"/>
    <w:rsid w:val="001638AD"/>
    <w:rsid w:val="00163CAD"/>
    <w:rsid w:val="00163D6A"/>
    <w:rsid w:val="00164731"/>
    <w:rsid w:val="00164F79"/>
    <w:rsid w:val="00166B3B"/>
    <w:rsid w:val="00166BCA"/>
    <w:rsid w:val="00167662"/>
    <w:rsid w:val="001679A4"/>
    <w:rsid w:val="00170654"/>
    <w:rsid w:val="001708FD"/>
    <w:rsid w:val="00170DE0"/>
    <w:rsid w:val="001729B9"/>
    <w:rsid w:val="00172DC6"/>
    <w:rsid w:val="0017319E"/>
    <w:rsid w:val="001738B3"/>
    <w:rsid w:val="00173CBC"/>
    <w:rsid w:val="001752AE"/>
    <w:rsid w:val="001753F5"/>
    <w:rsid w:val="00175F93"/>
    <w:rsid w:val="001764DF"/>
    <w:rsid w:val="00176E33"/>
    <w:rsid w:val="001770CD"/>
    <w:rsid w:val="001771E2"/>
    <w:rsid w:val="0017742A"/>
    <w:rsid w:val="0018146F"/>
    <w:rsid w:val="00181A68"/>
    <w:rsid w:val="001824EB"/>
    <w:rsid w:val="001831A3"/>
    <w:rsid w:val="001835AD"/>
    <w:rsid w:val="0018367C"/>
    <w:rsid w:val="0018372C"/>
    <w:rsid w:val="00183B8F"/>
    <w:rsid w:val="00183F50"/>
    <w:rsid w:val="0018448D"/>
    <w:rsid w:val="001862EA"/>
    <w:rsid w:val="00186598"/>
    <w:rsid w:val="001865F7"/>
    <w:rsid w:val="0018664B"/>
    <w:rsid w:val="0018669A"/>
    <w:rsid w:val="00186E63"/>
    <w:rsid w:val="00187187"/>
    <w:rsid w:val="00187EC7"/>
    <w:rsid w:val="001916F0"/>
    <w:rsid w:val="001918E6"/>
    <w:rsid w:val="00191C2C"/>
    <w:rsid w:val="001920E1"/>
    <w:rsid w:val="00192A1A"/>
    <w:rsid w:val="00193079"/>
    <w:rsid w:val="00193BE9"/>
    <w:rsid w:val="00194309"/>
    <w:rsid w:val="0019469C"/>
    <w:rsid w:val="00194A96"/>
    <w:rsid w:val="00194AEB"/>
    <w:rsid w:val="00195E3A"/>
    <w:rsid w:val="00195E52"/>
    <w:rsid w:val="0019637A"/>
    <w:rsid w:val="001965DB"/>
    <w:rsid w:val="001967F9"/>
    <w:rsid w:val="00196C4A"/>
    <w:rsid w:val="00196D49"/>
    <w:rsid w:val="0019712A"/>
    <w:rsid w:val="001978F5"/>
    <w:rsid w:val="0019796D"/>
    <w:rsid w:val="00197B17"/>
    <w:rsid w:val="00197BDC"/>
    <w:rsid w:val="001A0D65"/>
    <w:rsid w:val="001A0DE5"/>
    <w:rsid w:val="001A12AB"/>
    <w:rsid w:val="001A1B02"/>
    <w:rsid w:val="001A1CD4"/>
    <w:rsid w:val="001A25BB"/>
    <w:rsid w:val="001A25DC"/>
    <w:rsid w:val="001A281F"/>
    <w:rsid w:val="001A3301"/>
    <w:rsid w:val="001A3AB7"/>
    <w:rsid w:val="001A3E16"/>
    <w:rsid w:val="001A41C3"/>
    <w:rsid w:val="001A4300"/>
    <w:rsid w:val="001A5543"/>
    <w:rsid w:val="001A6B72"/>
    <w:rsid w:val="001A6D2C"/>
    <w:rsid w:val="001A7AD7"/>
    <w:rsid w:val="001A7C1B"/>
    <w:rsid w:val="001A7C5A"/>
    <w:rsid w:val="001A7D49"/>
    <w:rsid w:val="001A7FB4"/>
    <w:rsid w:val="001B0806"/>
    <w:rsid w:val="001B0C1A"/>
    <w:rsid w:val="001B0C9A"/>
    <w:rsid w:val="001B0E0F"/>
    <w:rsid w:val="001B3063"/>
    <w:rsid w:val="001B3889"/>
    <w:rsid w:val="001B389F"/>
    <w:rsid w:val="001B51A7"/>
    <w:rsid w:val="001B5A1E"/>
    <w:rsid w:val="001B5C0A"/>
    <w:rsid w:val="001B6D6C"/>
    <w:rsid w:val="001B71EA"/>
    <w:rsid w:val="001B79B0"/>
    <w:rsid w:val="001B7A0E"/>
    <w:rsid w:val="001B7BF4"/>
    <w:rsid w:val="001C0976"/>
    <w:rsid w:val="001C25F4"/>
    <w:rsid w:val="001C2718"/>
    <w:rsid w:val="001C2E07"/>
    <w:rsid w:val="001C2F0E"/>
    <w:rsid w:val="001C36B0"/>
    <w:rsid w:val="001C3B17"/>
    <w:rsid w:val="001C3BD9"/>
    <w:rsid w:val="001C528C"/>
    <w:rsid w:val="001C5D1A"/>
    <w:rsid w:val="001C6340"/>
    <w:rsid w:val="001C6D39"/>
    <w:rsid w:val="001C6F8B"/>
    <w:rsid w:val="001C7BFF"/>
    <w:rsid w:val="001C7F52"/>
    <w:rsid w:val="001D02CA"/>
    <w:rsid w:val="001D04C9"/>
    <w:rsid w:val="001D13FE"/>
    <w:rsid w:val="001D2CB7"/>
    <w:rsid w:val="001D301D"/>
    <w:rsid w:val="001D31AF"/>
    <w:rsid w:val="001D3882"/>
    <w:rsid w:val="001D5372"/>
    <w:rsid w:val="001D57F9"/>
    <w:rsid w:val="001D600B"/>
    <w:rsid w:val="001D654D"/>
    <w:rsid w:val="001D6884"/>
    <w:rsid w:val="001E0DA7"/>
    <w:rsid w:val="001E155E"/>
    <w:rsid w:val="001E1639"/>
    <w:rsid w:val="001E1A94"/>
    <w:rsid w:val="001E23F7"/>
    <w:rsid w:val="001E2BFA"/>
    <w:rsid w:val="001E462E"/>
    <w:rsid w:val="001E4A60"/>
    <w:rsid w:val="001E50EA"/>
    <w:rsid w:val="001E5CD5"/>
    <w:rsid w:val="001F0386"/>
    <w:rsid w:val="001F0B05"/>
    <w:rsid w:val="001F0BA0"/>
    <w:rsid w:val="001F1063"/>
    <w:rsid w:val="001F14D3"/>
    <w:rsid w:val="001F15AB"/>
    <w:rsid w:val="001F17B0"/>
    <w:rsid w:val="001F17C4"/>
    <w:rsid w:val="001F193D"/>
    <w:rsid w:val="001F1944"/>
    <w:rsid w:val="001F22F4"/>
    <w:rsid w:val="001F23FA"/>
    <w:rsid w:val="001F442C"/>
    <w:rsid w:val="001F45A4"/>
    <w:rsid w:val="001F4634"/>
    <w:rsid w:val="001F4683"/>
    <w:rsid w:val="001F4B3B"/>
    <w:rsid w:val="001F4CB9"/>
    <w:rsid w:val="001F5013"/>
    <w:rsid w:val="001F5337"/>
    <w:rsid w:val="001F63F4"/>
    <w:rsid w:val="001F66DD"/>
    <w:rsid w:val="001F66E5"/>
    <w:rsid w:val="001F6E58"/>
    <w:rsid w:val="001F74EB"/>
    <w:rsid w:val="001F7B6A"/>
    <w:rsid w:val="002001D7"/>
    <w:rsid w:val="00200643"/>
    <w:rsid w:val="0020066D"/>
    <w:rsid w:val="00200AE9"/>
    <w:rsid w:val="00201051"/>
    <w:rsid w:val="002012AB"/>
    <w:rsid w:val="00201A44"/>
    <w:rsid w:val="00202A09"/>
    <w:rsid w:val="002040DE"/>
    <w:rsid w:val="00204AB5"/>
    <w:rsid w:val="002069B4"/>
    <w:rsid w:val="00207669"/>
    <w:rsid w:val="00211067"/>
    <w:rsid w:val="00211E53"/>
    <w:rsid w:val="00212180"/>
    <w:rsid w:val="00212908"/>
    <w:rsid w:val="00212FF5"/>
    <w:rsid w:val="002136EA"/>
    <w:rsid w:val="00214C7C"/>
    <w:rsid w:val="002155C1"/>
    <w:rsid w:val="002157E3"/>
    <w:rsid w:val="002161E9"/>
    <w:rsid w:val="002167B2"/>
    <w:rsid w:val="00216DA4"/>
    <w:rsid w:val="00217298"/>
    <w:rsid w:val="00217FF3"/>
    <w:rsid w:val="00220135"/>
    <w:rsid w:val="002201CF"/>
    <w:rsid w:val="002209EB"/>
    <w:rsid w:val="00221050"/>
    <w:rsid w:val="00221AB8"/>
    <w:rsid w:val="00221DEF"/>
    <w:rsid w:val="002220CC"/>
    <w:rsid w:val="00222BE8"/>
    <w:rsid w:val="00223005"/>
    <w:rsid w:val="002247EB"/>
    <w:rsid w:val="00224CB6"/>
    <w:rsid w:val="00225770"/>
    <w:rsid w:val="002304C4"/>
    <w:rsid w:val="00230E24"/>
    <w:rsid w:val="0023140F"/>
    <w:rsid w:val="00231723"/>
    <w:rsid w:val="00231CA1"/>
    <w:rsid w:val="002327C0"/>
    <w:rsid w:val="0023353D"/>
    <w:rsid w:val="002342E4"/>
    <w:rsid w:val="002347C9"/>
    <w:rsid w:val="00234B91"/>
    <w:rsid w:val="00235DC3"/>
    <w:rsid w:val="00236ABD"/>
    <w:rsid w:val="00236B72"/>
    <w:rsid w:val="00236DD2"/>
    <w:rsid w:val="00237406"/>
    <w:rsid w:val="002412F3"/>
    <w:rsid w:val="002419B0"/>
    <w:rsid w:val="002422C1"/>
    <w:rsid w:val="0024294A"/>
    <w:rsid w:val="00244C2F"/>
    <w:rsid w:val="00245F89"/>
    <w:rsid w:val="00246520"/>
    <w:rsid w:val="00246AE1"/>
    <w:rsid w:val="0024744F"/>
    <w:rsid w:val="0024771D"/>
    <w:rsid w:val="002477DA"/>
    <w:rsid w:val="00247B98"/>
    <w:rsid w:val="002502EA"/>
    <w:rsid w:val="0025145C"/>
    <w:rsid w:val="0025178F"/>
    <w:rsid w:val="002524D0"/>
    <w:rsid w:val="00252F0B"/>
    <w:rsid w:val="00253443"/>
    <w:rsid w:val="00253A05"/>
    <w:rsid w:val="00253F1E"/>
    <w:rsid w:val="00255085"/>
    <w:rsid w:val="00255592"/>
    <w:rsid w:val="00260704"/>
    <w:rsid w:val="00260B2A"/>
    <w:rsid w:val="002615FB"/>
    <w:rsid w:val="002620E8"/>
    <w:rsid w:val="00262366"/>
    <w:rsid w:val="002623A4"/>
    <w:rsid w:val="00262A21"/>
    <w:rsid w:val="0026339F"/>
    <w:rsid w:val="002672DB"/>
    <w:rsid w:val="00267327"/>
    <w:rsid w:val="0026739D"/>
    <w:rsid w:val="002674D8"/>
    <w:rsid w:val="00272284"/>
    <w:rsid w:val="00272B3B"/>
    <w:rsid w:val="00273AE5"/>
    <w:rsid w:val="00274268"/>
    <w:rsid w:val="002746A7"/>
    <w:rsid w:val="0027487F"/>
    <w:rsid w:val="00276495"/>
    <w:rsid w:val="00276989"/>
    <w:rsid w:val="00276AF6"/>
    <w:rsid w:val="00277227"/>
    <w:rsid w:val="00277882"/>
    <w:rsid w:val="00277907"/>
    <w:rsid w:val="00277D5F"/>
    <w:rsid w:val="00280019"/>
    <w:rsid w:val="0028088E"/>
    <w:rsid w:val="00280DE9"/>
    <w:rsid w:val="002823B4"/>
    <w:rsid w:val="00282E8B"/>
    <w:rsid w:val="002834D4"/>
    <w:rsid w:val="00283830"/>
    <w:rsid w:val="002839EE"/>
    <w:rsid w:val="00284F8D"/>
    <w:rsid w:val="00286090"/>
    <w:rsid w:val="00286DD9"/>
    <w:rsid w:val="0028733F"/>
    <w:rsid w:val="002900B8"/>
    <w:rsid w:val="00290B5E"/>
    <w:rsid w:val="00290C98"/>
    <w:rsid w:val="00290FE3"/>
    <w:rsid w:val="00291FD2"/>
    <w:rsid w:val="00293855"/>
    <w:rsid w:val="002941D6"/>
    <w:rsid w:val="002948F6"/>
    <w:rsid w:val="00294FB6"/>
    <w:rsid w:val="002959F9"/>
    <w:rsid w:val="00295B10"/>
    <w:rsid w:val="002966A5"/>
    <w:rsid w:val="00297DE8"/>
    <w:rsid w:val="00297EE9"/>
    <w:rsid w:val="002A03A6"/>
    <w:rsid w:val="002A059E"/>
    <w:rsid w:val="002A0D98"/>
    <w:rsid w:val="002A0E17"/>
    <w:rsid w:val="002A3622"/>
    <w:rsid w:val="002A3B24"/>
    <w:rsid w:val="002A3DF7"/>
    <w:rsid w:val="002A4A25"/>
    <w:rsid w:val="002A5042"/>
    <w:rsid w:val="002A5781"/>
    <w:rsid w:val="002A664B"/>
    <w:rsid w:val="002A6890"/>
    <w:rsid w:val="002B093F"/>
    <w:rsid w:val="002B1670"/>
    <w:rsid w:val="002B1AAB"/>
    <w:rsid w:val="002B1E23"/>
    <w:rsid w:val="002B252A"/>
    <w:rsid w:val="002B28A9"/>
    <w:rsid w:val="002B2B08"/>
    <w:rsid w:val="002B2E96"/>
    <w:rsid w:val="002B2F7D"/>
    <w:rsid w:val="002B2F89"/>
    <w:rsid w:val="002B3431"/>
    <w:rsid w:val="002B5182"/>
    <w:rsid w:val="002B57FD"/>
    <w:rsid w:val="002B6336"/>
    <w:rsid w:val="002B6388"/>
    <w:rsid w:val="002B7904"/>
    <w:rsid w:val="002B7DA3"/>
    <w:rsid w:val="002C03BC"/>
    <w:rsid w:val="002C1BA4"/>
    <w:rsid w:val="002C201C"/>
    <w:rsid w:val="002C24B7"/>
    <w:rsid w:val="002C26D3"/>
    <w:rsid w:val="002C288D"/>
    <w:rsid w:val="002C3319"/>
    <w:rsid w:val="002C3552"/>
    <w:rsid w:val="002C3E1F"/>
    <w:rsid w:val="002C4224"/>
    <w:rsid w:val="002C46ED"/>
    <w:rsid w:val="002C6C35"/>
    <w:rsid w:val="002C7F22"/>
    <w:rsid w:val="002D086D"/>
    <w:rsid w:val="002D1042"/>
    <w:rsid w:val="002D1346"/>
    <w:rsid w:val="002D1979"/>
    <w:rsid w:val="002D2250"/>
    <w:rsid w:val="002D3CA1"/>
    <w:rsid w:val="002D42D6"/>
    <w:rsid w:val="002D4BE8"/>
    <w:rsid w:val="002D54BE"/>
    <w:rsid w:val="002D55DA"/>
    <w:rsid w:val="002D55F5"/>
    <w:rsid w:val="002D5F9F"/>
    <w:rsid w:val="002D78A8"/>
    <w:rsid w:val="002E0046"/>
    <w:rsid w:val="002E016B"/>
    <w:rsid w:val="002E02A0"/>
    <w:rsid w:val="002E06CD"/>
    <w:rsid w:val="002E06D4"/>
    <w:rsid w:val="002E215C"/>
    <w:rsid w:val="002E256A"/>
    <w:rsid w:val="002E25B0"/>
    <w:rsid w:val="002E2FAB"/>
    <w:rsid w:val="002E4093"/>
    <w:rsid w:val="002E515E"/>
    <w:rsid w:val="002E5235"/>
    <w:rsid w:val="002E6249"/>
    <w:rsid w:val="002E6E23"/>
    <w:rsid w:val="002E791B"/>
    <w:rsid w:val="002F065B"/>
    <w:rsid w:val="002F0ED8"/>
    <w:rsid w:val="002F1C40"/>
    <w:rsid w:val="002F1FA3"/>
    <w:rsid w:val="002F2822"/>
    <w:rsid w:val="002F2F41"/>
    <w:rsid w:val="002F3048"/>
    <w:rsid w:val="002F372D"/>
    <w:rsid w:val="002F3A67"/>
    <w:rsid w:val="002F3B9D"/>
    <w:rsid w:val="002F42AA"/>
    <w:rsid w:val="002F5230"/>
    <w:rsid w:val="002F5425"/>
    <w:rsid w:val="002F590B"/>
    <w:rsid w:val="002F59B5"/>
    <w:rsid w:val="002F5DBC"/>
    <w:rsid w:val="002F7A70"/>
    <w:rsid w:val="002F7B23"/>
    <w:rsid w:val="002F7F2B"/>
    <w:rsid w:val="0030027F"/>
    <w:rsid w:val="003005CC"/>
    <w:rsid w:val="003008B8"/>
    <w:rsid w:val="00300F4D"/>
    <w:rsid w:val="00301159"/>
    <w:rsid w:val="00301712"/>
    <w:rsid w:val="00301F99"/>
    <w:rsid w:val="0030252D"/>
    <w:rsid w:val="00302DA3"/>
    <w:rsid w:val="0030300F"/>
    <w:rsid w:val="0030314F"/>
    <w:rsid w:val="00304296"/>
    <w:rsid w:val="0030448B"/>
    <w:rsid w:val="003045A8"/>
    <w:rsid w:val="0030673C"/>
    <w:rsid w:val="003067EC"/>
    <w:rsid w:val="0030688D"/>
    <w:rsid w:val="0030790F"/>
    <w:rsid w:val="003116F3"/>
    <w:rsid w:val="00312260"/>
    <w:rsid w:val="003124CD"/>
    <w:rsid w:val="00312B73"/>
    <w:rsid w:val="003139F7"/>
    <w:rsid w:val="00313A77"/>
    <w:rsid w:val="003140E4"/>
    <w:rsid w:val="0031492A"/>
    <w:rsid w:val="00314956"/>
    <w:rsid w:val="00314C77"/>
    <w:rsid w:val="00315297"/>
    <w:rsid w:val="0031553B"/>
    <w:rsid w:val="00315EE7"/>
    <w:rsid w:val="00317F2D"/>
    <w:rsid w:val="00320048"/>
    <w:rsid w:val="003202DB"/>
    <w:rsid w:val="00320B30"/>
    <w:rsid w:val="00321A26"/>
    <w:rsid w:val="00323777"/>
    <w:rsid w:val="00323AA7"/>
    <w:rsid w:val="0032440D"/>
    <w:rsid w:val="003244E0"/>
    <w:rsid w:val="003261F0"/>
    <w:rsid w:val="0032711E"/>
    <w:rsid w:val="00327D5D"/>
    <w:rsid w:val="003305BF"/>
    <w:rsid w:val="0033068E"/>
    <w:rsid w:val="00330E63"/>
    <w:rsid w:val="00331ECE"/>
    <w:rsid w:val="00332DD4"/>
    <w:rsid w:val="0033336A"/>
    <w:rsid w:val="00333EAE"/>
    <w:rsid w:val="00334DDC"/>
    <w:rsid w:val="00335110"/>
    <w:rsid w:val="0033602A"/>
    <w:rsid w:val="003362C5"/>
    <w:rsid w:val="00336A38"/>
    <w:rsid w:val="0033708A"/>
    <w:rsid w:val="003371F8"/>
    <w:rsid w:val="00337206"/>
    <w:rsid w:val="00337466"/>
    <w:rsid w:val="0033766C"/>
    <w:rsid w:val="0034013C"/>
    <w:rsid w:val="003402C9"/>
    <w:rsid w:val="00340A4D"/>
    <w:rsid w:val="00340BDA"/>
    <w:rsid w:val="0034158F"/>
    <w:rsid w:val="00342488"/>
    <w:rsid w:val="00343AAC"/>
    <w:rsid w:val="0034464C"/>
    <w:rsid w:val="00344807"/>
    <w:rsid w:val="00345A5F"/>
    <w:rsid w:val="003470C6"/>
    <w:rsid w:val="003473EA"/>
    <w:rsid w:val="00347440"/>
    <w:rsid w:val="00347C78"/>
    <w:rsid w:val="00347C89"/>
    <w:rsid w:val="003500D5"/>
    <w:rsid w:val="003512A3"/>
    <w:rsid w:val="003512D4"/>
    <w:rsid w:val="0035168F"/>
    <w:rsid w:val="00352652"/>
    <w:rsid w:val="00352C66"/>
    <w:rsid w:val="00352D1F"/>
    <w:rsid w:val="00353217"/>
    <w:rsid w:val="0035354C"/>
    <w:rsid w:val="003535EB"/>
    <w:rsid w:val="003541CE"/>
    <w:rsid w:val="00355DD8"/>
    <w:rsid w:val="00355F06"/>
    <w:rsid w:val="003560B5"/>
    <w:rsid w:val="00356468"/>
    <w:rsid w:val="003606AB"/>
    <w:rsid w:val="003613C9"/>
    <w:rsid w:val="00361A0C"/>
    <w:rsid w:val="00361EB9"/>
    <w:rsid w:val="00362F5D"/>
    <w:rsid w:val="00363A77"/>
    <w:rsid w:val="00363E03"/>
    <w:rsid w:val="00364A10"/>
    <w:rsid w:val="003656A8"/>
    <w:rsid w:val="003667DA"/>
    <w:rsid w:val="00366B83"/>
    <w:rsid w:val="003674AE"/>
    <w:rsid w:val="00367C33"/>
    <w:rsid w:val="003700A6"/>
    <w:rsid w:val="00371284"/>
    <w:rsid w:val="003714E2"/>
    <w:rsid w:val="003716E9"/>
    <w:rsid w:val="00371718"/>
    <w:rsid w:val="003724FA"/>
    <w:rsid w:val="00372699"/>
    <w:rsid w:val="00372711"/>
    <w:rsid w:val="00372A81"/>
    <w:rsid w:val="00372DC4"/>
    <w:rsid w:val="00373DF8"/>
    <w:rsid w:val="00374229"/>
    <w:rsid w:val="00374826"/>
    <w:rsid w:val="00374DAC"/>
    <w:rsid w:val="00375F2D"/>
    <w:rsid w:val="00375FDE"/>
    <w:rsid w:val="0037656C"/>
    <w:rsid w:val="003802E8"/>
    <w:rsid w:val="00381001"/>
    <w:rsid w:val="003810B3"/>
    <w:rsid w:val="0038122A"/>
    <w:rsid w:val="003813F1"/>
    <w:rsid w:val="00382489"/>
    <w:rsid w:val="00382585"/>
    <w:rsid w:val="00382B98"/>
    <w:rsid w:val="003831FC"/>
    <w:rsid w:val="00383495"/>
    <w:rsid w:val="00383BF1"/>
    <w:rsid w:val="003848DF"/>
    <w:rsid w:val="00384FAB"/>
    <w:rsid w:val="003853EF"/>
    <w:rsid w:val="003855EE"/>
    <w:rsid w:val="00386F96"/>
    <w:rsid w:val="003873D6"/>
    <w:rsid w:val="003912DD"/>
    <w:rsid w:val="003913F1"/>
    <w:rsid w:val="003915D5"/>
    <w:rsid w:val="0039172D"/>
    <w:rsid w:val="00391E70"/>
    <w:rsid w:val="00392259"/>
    <w:rsid w:val="0039274D"/>
    <w:rsid w:val="00392C11"/>
    <w:rsid w:val="00393555"/>
    <w:rsid w:val="00393D73"/>
    <w:rsid w:val="0039490E"/>
    <w:rsid w:val="00395031"/>
    <w:rsid w:val="003958AA"/>
    <w:rsid w:val="00395FF2"/>
    <w:rsid w:val="00396A53"/>
    <w:rsid w:val="003970B8"/>
    <w:rsid w:val="0039734B"/>
    <w:rsid w:val="00397756"/>
    <w:rsid w:val="003A0AC9"/>
    <w:rsid w:val="003A3375"/>
    <w:rsid w:val="003A3A8D"/>
    <w:rsid w:val="003A4091"/>
    <w:rsid w:val="003A4908"/>
    <w:rsid w:val="003A4D30"/>
    <w:rsid w:val="003A502A"/>
    <w:rsid w:val="003A5BA8"/>
    <w:rsid w:val="003A6110"/>
    <w:rsid w:val="003A64C1"/>
    <w:rsid w:val="003A6941"/>
    <w:rsid w:val="003A736F"/>
    <w:rsid w:val="003A75C4"/>
    <w:rsid w:val="003B003F"/>
    <w:rsid w:val="003B0934"/>
    <w:rsid w:val="003B30FB"/>
    <w:rsid w:val="003B35F4"/>
    <w:rsid w:val="003B37E8"/>
    <w:rsid w:val="003B4A96"/>
    <w:rsid w:val="003B58D4"/>
    <w:rsid w:val="003B7BD3"/>
    <w:rsid w:val="003C0763"/>
    <w:rsid w:val="003C1220"/>
    <w:rsid w:val="003C18EA"/>
    <w:rsid w:val="003C1B03"/>
    <w:rsid w:val="003C27D3"/>
    <w:rsid w:val="003C448B"/>
    <w:rsid w:val="003C496A"/>
    <w:rsid w:val="003C4A17"/>
    <w:rsid w:val="003C5176"/>
    <w:rsid w:val="003C6ADC"/>
    <w:rsid w:val="003C6BC1"/>
    <w:rsid w:val="003C7D42"/>
    <w:rsid w:val="003D377D"/>
    <w:rsid w:val="003D3B9C"/>
    <w:rsid w:val="003D3FE9"/>
    <w:rsid w:val="003D4955"/>
    <w:rsid w:val="003D4C28"/>
    <w:rsid w:val="003D686B"/>
    <w:rsid w:val="003D708E"/>
    <w:rsid w:val="003D784A"/>
    <w:rsid w:val="003D7D1B"/>
    <w:rsid w:val="003E0755"/>
    <w:rsid w:val="003E13DB"/>
    <w:rsid w:val="003E14D0"/>
    <w:rsid w:val="003E1511"/>
    <w:rsid w:val="003E15D6"/>
    <w:rsid w:val="003E165D"/>
    <w:rsid w:val="003E16CB"/>
    <w:rsid w:val="003E257C"/>
    <w:rsid w:val="003E2CD2"/>
    <w:rsid w:val="003E398F"/>
    <w:rsid w:val="003E4CE1"/>
    <w:rsid w:val="003E543B"/>
    <w:rsid w:val="003E60BF"/>
    <w:rsid w:val="003E663C"/>
    <w:rsid w:val="003E683C"/>
    <w:rsid w:val="003E6DE3"/>
    <w:rsid w:val="003E7667"/>
    <w:rsid w:val="003E7941"/>
    <w:rsid w:val="003E7CC9"/>
    <w:rsid w:val="003F0B28"/>
    <w:rsid w:val="003F19C7"/>
    <w:rsid w:val="003F1C6A"/>
    <w:rsid w:val="003F1C9D"/>
    <w:rsid w:val="003F1E86"/>
    <w:rsid w:val="003F3011"/>
    <w:rsid w:val="003F3234"/>
    <w:rsid w:val="003F38FE"/>
    <w:rsid w:val="003F448F"/>
    <w:rsid w:val="003F45FA"/>
    <w:rsid w:val="003F49BA"/>
    <w:rsid w:val="003F614C"/>
    <w:rsid w:val="003F6592"/>
    <w:rsid w:val="003F6CDE"/>
    <w:rsid w:val="003F7956"/>
    <w:rsid w:val="004005C6"/>
    <w:rsid w:val="00400C94"/>
    <w:rsid w:val="00400D0C"/>
    <w:rsid w:val="0040200F"/>
    <w:rsid w:val="004020FB"/>
    <w:rsid w:val="00402416"/>
    <w:rsid w:val="00402A62"/>
    <w:rsid w:val="00402EDE"/>
    <w:rsid w:val="00403253"/>
    <w:rsid w:val="004046F4"/>
    <w:rsid w:val="0040494D"/>
    <w:rsid w:val="004054F7"/>
    <w:rsid w:val="00405658"/>
    <w:rsid w:val="004056C8"/>
    <w:rsid w:val="00405996"/>
    <w:rsid w:val="00405D37"/>
    <w:rsid w:val="004063FD"/>
    <w:rsid w:val="00410678"/>
    <w:rsid w:val="00410BDD"/>
    <w:rsid w:val="00412126"/>
    <w:rsid w:val="0041265F"/>
    <w:rsid w:val="004127A4"/>
    <w:rsid w:val="00412B9F"/>
    <w:rsid w:val="004139FC"/>
    <w:rsid w:val="004144D1"/>
    <w:rsid w:val="00415588"/>
    <w:rsid w:val="004158F6"/>
    <w:rsid w:val="00415F84"/>
    <w:rsid w:val="004163C6"/>
    <w:rsid w:val="00416508"/>
    <w:rsid w:val="00417130"/>
    <w:rsid w:val="0042011C"/>
    <w:rsid w:val="00420665"/>
    <w:rsid w:val="00421187"/>
    <w:rsid w:val="00421C7D"/>
    <w:rsid w:val="00421C94"/>
    <w:rsid w:val="00421FB2"/>
    <w:rsid w:val="0042259E"/>
    <w:rsid w:val="00422EC5"/>
    <w:rsid w:val="0042330F"/>
    <w:rsid w:val="00423557"/>
    <w:rsid w:val="0042388B"/>
    <w:rsid w:val="00425066"/>
    <w:rsid w:val="00426243"/>
    <w:rsid w:val="00427601"/>
    <w:rsid w:val="004277DF"/>
    <w:rsid w:val="00427F4A"/>
    <w:rsid w:val="004302A6"/>
    <w:rsid w:val="004302E0"/>
    <w:rsid w:val="00430421"/>
    <w:rsid w:val="0043096D"/>
    <w:rsid w:val="00432999"/>
    <w:rsid w:val="00432B4E"/>
    <w:rsid w:val="0043371B"/>
    <w:rsid w:val="00433996"/>
    <w:rsid w:val="00433DEB"/>
    <w:rsid w:val="00435137"/>
    <w:rsid w:val="00435E36"/>
    <w:rsid w:val="004379B2"/>
    <w:rsid w:val="00437D83"/>
    <w:rsid w:val="00442A97"/>
    <w:rsid w:val="00442E68"/>
    <w:rsid w:val="00442E7E"/>
    <w:rsid w:val="004438B5"/>
    <w:rsid w:val="00443E2B"/>
    <w:rsid w:val="0044409C"/>
    <w:rsid w:val="004446C2"/>
    <w:rsid w:val="00445080"/>
    <w:rsid w:val="00445CD8"/>
    <w:rsid w:val="00446004"/>
    <w:rsid w:val="00447503"/>
    <w:rsid w:val="00447F58"/>
    <w:rsid w:val="00450613"/>
    <w:rsid w:val="00450A77"/>
    <w:rsid w:val="004511E5"/>
    <w:rsid w:val="00451B2F"/>
    <w:rsid w:val="004527F8"/>
    <w:rsid w:val="00452A70"/>
    <w:rsid w:val="00452DF6"/>
    <w:rsid w:val="00453B1C"/>
    <w:rsid w:val="0045423E"/>
    <w:rsid w:val="004547DF"/>
    <w:rsid w:val="004558D7"/>
    <w:rsid w:val="00456A7E"/>
    <w:rsid w:val="00456DA4"/>
    <w:rsid w:val="00456FE2"/>
    <w:rsid w:val="00457762"/>
    <w:rsid w:val="00457908"/>
    <w:rsid w:val="00457940"/>
    <w:rsid w:val="004601C0"/>
    <w:rsid w:val="0046054C"/>
    <w:rsid w:val="00460802"/>
    <w:rsid w:val="004615DF"/>
    <w:rsid w:val="00461D00"/>
    <w:rsid w:val="00462E44"/>
    <w:rsid w:val="00462FCF"/>
    <w:rsid w:val="0046345B"/>
    <w:rsid w:val="0046354E"/>
    <w:rsid w:val="00463E97"/>
    <w:rsid w:val="004640D1"/>
    <w:rsid w:val="004642A3"/>
    <w:rsid w:val="0046514E"/>
    <w:rsid w:val="004656D1"/>
    <w:rsid w:val="00465A77"/>
    <w:rsid w:val="00466905"/>
    <w:rsid w:val="004669BC"/>
    <w:rsid w:val="00467753"/>
    <w:rsid w:val="00467E90"/>
    <w:rsid w:val="00470B75"/>
    <w:rsid w:val="0047111D"/>
    <w:rsid w:val="0047177D"/>
    <w:rsid w:val="00471E18"/>
    <w:rsid w:val="0047209C"/>
    <w:rsid w:val="00472680"/>
    <w:rsid w:val="00473494"/>
    <w:rsid w:val="00473522"/>
    <w:rsid w:val="0047378F"/>
    <w:rsid w:val="00473835"/>
    <w:rsid w:val="00473D5E"/>
    <w:rsid w:val="00473E22"/>
    <w:rsid w:val="00474264"/>
    <w:rsid w:val="0047446C"/>
    <w:rsid w:val="00474F20"/>
    <w:rsid w:val="004752B2"/>
    <w:rsid w:val="004753AE"/>
    <w:rsid w:val="00475D59"/>
    <w:rsid w:val="00476549"/>
    <w:rsid w:val="00476F5E"/>
    <w:rsid w:val="0047790D"/>
    <w:rsid w:val="00480263"/>
    <w:rsid w:val="0048065F"/>
    <w:rsid w:val="00480BA4"/>
    <w:rsid w:val="00481C88"/>
    <w:rsid w:val="00482B89"/>
    <w:rsid w:val="00482DFF"/>
    <w:rsid w:val="004847AC"/>
    <w:rsid w:val="004847E4"/>
    <w:rsid w:val="004849D1"/>
    <w:rsid w:val="00485E46"/>
    <w:rsid w:val="00485F06"/>
    <w:rsid w:val="00486455"/>
    <w:rsid w:val="0048682A"/>
    <w:rsid w:val="00490474"/>
    <w:rsid w:val="00490AEB"/>
    <w:rsid w:val="00490F9B"/>
    <w:rsid w:val="00492D54"/>
    <w:rsid w:val="00493253"/>
    <w:rsid w:val="00493C0A"/>
    <w:rsid w:val="00493C66"/>
    <w:rsid w:val="00493C9A"/>
    <w:rsid w:val="004943B7"/>
    <w:rsid w:val="00495039"/>
    <w:rsid w:val="0049506C"/>
    <w:rsid w:val="004957E9"/>
    <w:rsid w:val="00495AE5"/>
    <w:rsid w:val="00496115"/>
    <w:rsid w:val="004A0829"/>
    <w:rsid w:val="004A1FDD"/>
    <w:rsid w:val="004A22FE"/>
    <w:rsid w:val="004A2CE1"/>
    <w:rsid w:val="004A2F78"/>
    <w:rsid w:val="004A30F1"/>
    <w:rsid w:val="004A3933"/>
    <w:rsid w:val="004A3FD4"/>
    <w:rsid w:val="004A45B5"/>
    <w:rsid w:val="004A635F"/>
    <w:rsid w:val="004A67B6"/>
    <w:rsid w:val="004A6FCA"/>
    <w:rsid w:val="004A71F3"/>
    <w:rsid w:val="004A762B"/>
    <w:rsid w:val="004A79CB"/>
    <w:rsid w:val="004A7E74"/>
    <w:rsid w:val="004B07A7"/>
    <w:rsid w:val="004B1BD0"/>
    <w:rsid w:val="004B22ED"/>
    <w:rsid w:val="004B268B"/>
    <w:rsid w:val="004B3472"/>
    <w:rsid w:val="004B35D8"/>
    <w:rsid w:val="004B3952"/>
    <w:rsid w:val="004B3C69"/>
    <w:rsid w:val="004B481F"/>
    <w:rsid w:val="004B4D26"/>
    <w:rsid w:val="004B4EA2"/>
    <w:rsid w:val="004B5030"/>
    <w:rsid w:val="004B5205"/>
    <w:rsid w:val="004B52CE"/>
    <w:rsid w:val="004B5991"/>
    <w:rsid w:val="004B68E2"/>
    <w:rsid w:val="004B7EBD"/>
    <w:rsid w:val="004B7F7E"/>
    <w:rsid w:val="004C12A9"/>
    <w:rsid w:val="004C2EDA"/>
    <w:rsid w:val="004C37DF"/>
    <w:rsid w:val="004C3D4F"/>
    <w:rsid w:val="004C40B6"/>
    <w:rsid w:val="004C4BBD"/>
    <w:rsid w:val="004C4D6A"/>
    <w:rsid w:val="004C4E51"/>
    <w:rsid w:val="004C6452"/>
    <w:rsid w:val="004D05BE"/>
    <w:rsid w:val="004D0755"/>
    <w:rsid w:val="004D0F21"/>
    <w:rsid w:val="004D253D"/>
    <w:rsid w:val="004D2663"/>
    <w:rsid w:val="004D2734"/>
    <w:rsid w:val="004D2CF9"/>
    <w:rsid w:val="004D2FDC"/>
    <w:rsid w:val="004D356C"/>
    <w:rsid w:val="004D37EB"/>
    <w:rsid w:val="004D3CA0"/>
    <w:rsid w:val="004D4BB3"/>
    <w:rsid w:val="004D4CAD"/>
    <w:rsid w:val="004D63AC"/>
    <w:rsid w:val="004D72CB"/>
    <w:rsid w:val="004D7C88"/>
    <w:rsid w:val="004E088D"/>
    <w:rsid w:val="004E0ED3"/>
    <w:rsid w:val="004E2256"/>
    <w:rsid w:val="004E319C"/>
    <w:rsid w:val="004E3F0A"/>
    <w:rsid w:val="004E4C60"/>
    <w:rsid w:val="004E51BF"/>
    <w:rsid w:val="004E624D"/>
    <w:rsid w:val="004E70E9"/>
    <w:rsid w:val="004E7119"/>
    <w:rsid w:val="004E759C"/>
    <w:rsid w:val="004E76B6"/>
    <w:rsid w:val="004E7B09"/>
    <w:rsid w:val="004F049B"/>
    <w:rsid w:val="004F0F5B"/>
    <w:rsid w:val="004F1495"/>
    <w:rsid w:val="004F153F"/>
    <w:rsid w:val="004F1D5D"/>
    <w:rsid w:val="004F2EDC"/>
    <w:rsid w:val="004F307F"/>
    <w:rsid w:val="004F4776"/>
    <w:rsid w:val="004F6453"/>
    <w:rsid w:val="004F71AC"/>
    <w:rsid w:val="004F72E6"/>
    <w:rsid w:val="004F7D83"/>
    <w:rsid w:val="004F7E7B"/>
    <w:rsid w:val="0050001F"/>
    <w:rsid w:val="005004FC"/>
    <w:rsid w:val="00502F68"/>
    <w:rsid w:val="005039A1"/>
    <w:rsid w:val="005066BF"/>
    <w:rsid w:val="0051145F"/>
    <w:rsid w:val="0051155A"/>
    <w:rsid w:val="00511AA9"/>
    <w:rsid w:val="00511F52"/>
    <w:rsid w:val="005120F0"/>
    <w:rsid w:val="005123F9"/>
    <w:rsid w:val="00512480"/>
    <w:rsid w:val="00513893"/>
    <w:rsid w:val="0051404F"/>
    <w:rsid w:val="005148D7"/>
    <w:rsid w:val="00514984"/>
    <w:rsid w:val="00514B23"/>
    <w:rsid w:val="00515E23"/>
    <w:rsid w:val="00516304"/>
    <w:rsid w:val="005168E7"/>
    <w:rsid w:val="005177C3"/>
    <w:rsid w:val="00520516"/>
    <w:rsid w:val="00520A7E"/>
    <w:rsid w:val="005210EC"/>
    <w:rsid w:val="00521A02"/>
    <w:rsid w:val="00522A35"/>
    <w:rsid w:val="00522CC0"/>
    <w:rsid w:val="00524538"/>
    <w:rsid w:val="005256DB"/>
    <w:rsid w:val="00526759"/>
    <w:rsid w:val="00526875"/>
    <w:rsid w:val="0052712B"/>
    <w:rsid w:val="00527449"/>
    <w:rsid w:val="00530235"/>
    <w:rsid w:val="005303F3"/>
    <w:rsid w:val="00530EF4"/>
    <w:rsid w:val="00531C09"/>
    <w:rsid w:val="005324B0"/>
    <w:rsid w:val="0053395F"/>
    <w:rsid w:val="0053396A"/>
    <w:rsid w:val="00533C78"/>
    <w:rsid w:val="00534208"/>
    <w:rsid w:val="005348FC"/>
    <w:rsid w:val="00534C97"/>
    <w:rsid w:val="00535B48"/>
    <w:rsid w:val="00535B80"/>
    <w:rsid w:val="005360F7"/>
    <w:rsid w:val="00536C58"/>
    <w:rsid w:val="005371F0"/>
    <w:rsid w:val="00537E64"/>
    <w:rsid w:val="00537F1E"/>
    <w:rsid w:val="005404C5"/>
    <w:rsid w:val="00540A5C"/>
    <w:rsid w:val="00541F97"/>
    <w:rsid w:val="0054394F"/>
    <w:rsid w:val="00544084"/>
    <w:rsid w:val="00545286"/>
    <w:rsid w:val="005457FC"/>
    <w:rsid w:val="0054612D"/>
    <w:rsid w:val="0054621F"/>
    <w:rsid w:val="0054633D"/>
    <w:rsid w:val="00546382"/>
    <w:rsid w:val="00546E21"/>
    <w:rsid w:val="00547137"/>
    <w:rsid w:val="005476B5"/>
    <w:rsid w:val="00547E32"/>
    <w:rsid w:val="0055117D"/>
    <w:rsid w:val="00552219"/>
    <w:rsid w:val="005524C1"/>
    <w:rsid w:val="00552721"/>
    <w:rsid w:val="00552CD9"/>
    <w:rsid w:val="00552E51"/>
    <w:rsid w:val="005534FF"/>
    <w:rsid w:val="0055366F"/>
    <w:rsid w:val="00553807"/>
    <w:rsid w:val="00553A9D"/>
    <w:rsid w:val="005548FC"/>
    <w:rsid w:val="00554FC8"/>
    <w:rsid w:val="00555BC9"/>
    <w:rsid w:val="00555EFB"/>
    <w:rsid w:val="00555FA8"/>
    <w:rsid w:val="00557939"/>
    <w:rsid w:val="00557CE0"/>
    <w:rsid w:val="005603AC"/>
    <w:rsid w:val="005606CD"/>
    <w:rsid w:val="005606D4"/>
    <w:rsid w:val="0056227C"/>
    <w:rsid w:val="005630EC"/>
    <w:rsid w:val="0056355F"/>
    <w:rsid w:val="00563B6C"/>
    <w:rsid w:val="00564F61"/>
    <w:rsid w:val="005658D5"/>
    <w:rsid w:val="005668B8"/>
    <w:rsid w:val="00567807"/>
    <w:rsid w:val="005679D4"/>
    <w:rsid w:val="00570609"/>
    <w:rsid w:val="00570FD5"/>
    <w:rsid w:val="0057208D"/>
    <w:rsid w:val="00572806"/>
    <w:rsid w:val="00572A30"/>
    <w:rsid w:val="00572F53"/>
    <w:rsid w:val="00573AC0"/>
    <w:rsid w:val="005743D9"/>
    <w:rsid w:val="00575521"/>
    <w:rsid w:val="005758A7"/>
    <w:rsid w:val="005761A3"/>
    <w:rsid w:val="00576D6F"/>
    <w:rsid w:val="00576F64"/>
    <w:rsid w:val="00577779"/>
    <w:rsid w:val="0058256B"/>
    <w:rsid w:val="00582AED"/>
    <w:rsid w:val="00583774"/>
    <w:rsid w:val="00583862"/>
    <w:rsid w:val="0058389E"/>
    <w:rsid w:val="005838BA"/>
    <w:rsid w:val="00583B35"/>
    <w:rsid w:val="0058404C"/>
    <w:rsid w:val="0058421C"/>
    <w:rsid w:val="00584755"/>
    <w:rsid w:val="0058513F"/>
    <w:rsid w:val="0058530F"/>
    <w:rsid w:val="0058615A"/>
    <w:rsid w:val="00586E1B"/>
    <w:rsid w:val="0058734B"/>
    <w:rsid w:val="0059034A"/>
    <w:rsid w:val="0059242D"/>
    <w:rsid w:val="005931CA"/>
    <w:rsid w:val="005934E7"/>
    <w:rsid w:val="00594112"/>
    <w:rsid w:val="00594382"/>
    <w:rsid w:val="005944A4"/>
    <w:rsid w:val="00594822"/>
    <w:rsid w:val="00594AA1"/>
    <w:rsid w:val="005957ED"/>
    <w:rsid w:val="00596C89"/>
    <w:rsid w:val="0059743F"/>
    <w:rsid w:val="005976C9"/>
    <w:rsid w:val="005A0784"/>
    <w:rsid w:val="005A0A78"/>
    <w:rsid w:val="005A0B28"/>
    <w:rsid w:val="005A28C5"/>
    <w:rsid w:val="005A2DDC"/>
    <w:rsid w:val="005A332E"/>
    <w:rsid w:val="005A3708"/>
    <w:rsid w:val="005A3B76"/>
    <w:rsid w:val="005A3C71"/>
    <w:rsid w:val="005A4A65"/>
    <w:rsid w:val="005A4F2E"/>
    <w:rsid w:val="005A5F3D"/>
    <w:rsid w:val="005A6463"/>
    <w:rsid w:val="005A65B1"/>
    <w:rsid w:val="005A7278"/>
    <w:rsid w:val="005A7355"/>
    <w:rsid w:val="005B0B64"/>
    <w:rsid w:val="005B0E60"/>
    <w:rsid w:val="005B0EB0"/>
    <w:rsid w:val="005B1BD8"/>
    <w:rsid w:val="005B35E9"/>
    <w:rsid w:val="005B388A"/>
    <w:rsid w:val="005B3D03"/>
    <w:rsid w:val="005B424B"/>
    <w:rsid w:val="005B49F3"/>
    <w:rsid w:val="005B53E7"/>
    <w:rsid w:val="005B56C4"/>
    <w:rsid w:val="005B59BD"/>
    <w:rsid w:val="005B6896"/>
    <w:rsid w:val="005B6C09"/>
    <w:rsid w:val="005B6F3C"/>
    <w:rsid w:val="005B73D1"/>
    <w:rsid w:val="005B765B"/>
    <w:rsid w:val="005B789F"/>
    <w:rsid w:val="005C0135"/>
    <w:rsid w:val="005C0540"/>
    <w:rsid w:val="005C0C0E"/>
    <w:rsid w:val="005C0EDC"/>
    <w:rsid w:val="005C0F40"/>
    <w:rsid w:val="005C1C2C"/>
    <w:rsid w:val="005C27B0"/>
    <w:rsid w:val="005C31AB"/>
    <w:rsid w:val="005C321B"/>
    <w:rsid w:val="005C3464"/>
    <w:rsid w:val="005C3694"/>
    <w:rsid w:val="005C373F"/>
    <w:rsid w:val="005C37C1"/>
    <w:rsid w:val="005C38F8"/>
    <w:rsid w:val="005C39A8"/>
    <w:rsid w:val="005C4CD4"/>
    <w:rsid w:val="005C4D74"/>
    <w:rsid w:val="005C67E8"/>
    <w:rsid w:val="005C6B19"/>
    <w:rsid w:val="005C7754"/>
    <w:rsid w:val="005C7C20"/>
    <w:rsid w:val="005C7CF4"/>
    <w:rsid w:val="005D17A5"/>
    <w:rsid w:val="005D4BBE"/>
    <w:rsid w:val="005D668B"/>
    <w:rsid w:val="005D6C21"/>
    <w:rsid w:val="005D7CD8"/>
    <w:rsid w:val="005E0228"/>
    <w:rsid w:val="005E0451"/>
    <w:rsid w:val="005E0730"/>
    <w:rsid w:val="005E0FE7"/>
    <w:rsid w:val="005E30A1"/>
    <w:rsid w:val="005E40F5"/>
    <w:rsid w:val="005E4241"/>
    <w:rsid w:val="005E4B60"/>
    <w:rsid w:val="005E4BCB"/>
    <w:rsid w:val="005E4D75"/>
    <w:rsid w:val="005E4D88"/>
    <w:rsid w:val="005E5DBD"/>
    <w:rsid w:val="005E702C"/>
    <w:rsid w:val="005E71C5"/>
    <w:rsid w:val="005E7995"/>
    <w:rsid w:val="005F06FF"/>
    <w:rsid w:val="005F0D69"/>
    <w:rsid w:val="005F0FE5"/>
    <w:rsid w:val="005F10E9"/>
    <w:rsid w:val="005F2E15"/>
    <w:rsid w:val="005F3116"/>
    <w:rsid w:val="005F3E2F"/>
    <w:rsid w:val="005F411D"/>
    <w:rsid w:val="005F47D0"/>
    <w:rsid w:val="005F4EC4"/>
    <w:rsid w:val="005F5BD8"/>
    <w:rsid w:val="005F717F"/>
    <w:rsid w:val="005F7CE8"/>
    <w:rsid w:val="006001FD"/>
    <w:rsid w:val="0060138B"/>
    <w:rsid w:val="006016A6"/>
    <w:rsid w:val="00602053"/>
    <w:rsid w:val="00602445"/>
    <w:rsid w:val="00602495"/>
    <w:rsid w:val="00603630"/>
    <w:rsid w:val="00603B0E"/>
    <w:rsid w:val="006046D4"/>
    <w:rsid w:val="0060478A"/>
    <w:rsid w:val="00606104"/>
    <w:rsid w:val="00606F1E"/>
    <w:rsid w:val="0060757A"/>
    <w:rsid w:val="006079FB"/>
    <w:rsid w:val="00607E8B"/>
    <w:rsid w:val="006102E5"/>
    <w:rsid w:val="006105F6"/>
    <w:rsid w:val="0061097C"/>
    <w:rsid w:val="00611089"/>
    <w:rsid w:val="00613099"/>
    <w:rsid w:val="006136F8"/>
    <w:rsid w:val="00614CE4"/>
    <w:rsid w:val="0061608E"/>
    <w:rsid w:val="00616D8A"/>
    <w:rsid w:val="0061747F"/>
    <w:rsid w:val="00617776"/>
    <w:rsid w:val="006216A8"/>
    <w:rsid w:val="00621D2B"/>
    <w:rsid w:val="0062230E"/>
    <w:rsid w:val="0062299C"/>
    <w:rsid w:val="00622F7A"/>
    <w:rsid w:val="00623775"/>
    <w:rsid w:val="006242C1"/>
    <w:rsid w:val="00624CDD"/>
    <w:rsid w:val="00624F3B"/>
    <w:rsid w:val="00626DC5"/>
    <w:rsid w:val="00627CBF"/>
    <w:rsid w:val="00631600"/>
    <w:rsid w:val="00632B7F"/>
    <w:rsid w:val="00635097"/>
    <w:rsid w:val="006357A2"/>
    <w:rsid w:val="006365C2"/>
    <w:rsid w:val="0063701E"/>
    <w:rsid w:val="00637127"/>
    <w:rsid w:val="0063747C"/>
    <w:rsid w:val="00640028"/>
    <w:rsid w:val="00640138"/>
    <w:rsid w:val="006401A2"/>
    <w:rsid w:val="006405B8"/>
    <w:rsid w:val="00642129"/>
    <w:rsid w:val="00642DCA"/>
    <w:rsid w:val="0064386A"/>
    <w:rsid w:val="006448AB"/>
    <w:rsid w:val="00644BA2"/>
    <w:rsid w:val="00645019"/>
    <w:rsid w:val="00645DDA"/>
    <w:rsid w:val="00646F62"/>
    <w:rsid w:val="006476EA"/>
    <w:rsid w:val="00647A33"/>
    <w:rsid w:val="00647C03"/>
    <w:rsid w:val="00651BE5"/>
    <w:rsid w:val="00652243"/>
    <w:rsid w:val="00652254"/>
    <w:rsid w:val="00653C75"/>
    <w:rsid w:val="0065403B"/>
    <w:rsid w:val="00654CE6"/>
    <w:rsid w:val="00655000"/>
    <w:rsid w:val="00655AC5"/>
    <w:rsid w:val="00656928"/>
    <w:rsid w:val="00656DB4"/>
    <w:rsid w:val="00656DCC"/>
    <w:rsid w:val="00656DCE"/>
    <w:rsid w:val="00657356"/>
    <w:rsid w:val="0065750B"/>
    <w:rsid w:val="0065775C"/>
    <w:rsid w:val="00660574"/>
    <w:rsid w:val="0066178E"/>
    <w:rsid w:val="00661A2A"/>
    <w:rsid w:val="00661A81"/>
    <w:rsid w:val="0066229C"/>
    <w:rsid w:val="006624C7"/>
    <w:rsid w:val="00662562"/>
    <w:rsid w:val="00662BFE"/>
    <w:rsid w:val="006632D1"/>
    <w:rsid w:val="00663CC1"/>
    <w:rsid w:val="00663F22"/>
    <w:rsid w:val="006640FC"/>
    <w:rsid w:val="00664BD1"/>
    <w:rsid w:val="00665850"/>
    <w:rsid w:val="006669A8"/>
    <w:rsid w:val="00666E5C"/>
    <w:rsid w:val="0066782C"/>
    <w:rsid w:val="00667859"/>
    <w:rsid w:val="00670BF1"/>
    <w:rsid w:val="00670F8E"/>
    <w:rsid w:val="00671673"/>
    <w:rsid w:val="00671C87"/>
    <w:rsid w:val="00671CCD"/>
    <w:rsid w:val="006726A8"/>
    <w:rsid w:val="006726DF"/>
    <w:rsid w:val="0067371A"/>
    <w:rsid w:val="00674101"/>
    <w:rsid w:val="00674BE3"/>
    <w:rsid w:val="0067563C"/>
    <w:rsid w:val="00675D98"/>
    <w:rsid w:val="00676C9D"/>
    <w:rsid w:val="006775BD"/>
    <w:rsid w:val="006806A9"/>
    <w:rsid w:val="006844C9"/>
    <w:rsid w:val="00684A5A"/>
    <w:rsid w:val="0068542B"/>
    <w:rsid w:val="00685ECE"/>
    <w:rsid w:val="006863EC"/>
    <w:rsid w:val="00686E0E"/>
    <w:rsid w:val="00686EC4"/>
    <w:rsid w:val="00686EF8"/>
    <w:rsid w:val="00691D15"/>
    <w:rsid w:val="00691F24"/>
    <w:rsid w:val="0069257A"/>
    <w:rsid w:val="00692F70"/>
    <w:rsid w:val="00692FC0"/>
    <w:rsid w:val="00693283"/>
    <w:rsid w:val="00693B60"/>
    <w:rsid w:val="006943DF"/>
    <w:rsid w:val="006946F7"/>
    <w:rsid w:val="00694D7C"/>
    <w:rsid w:val="00694E93"/>
    <w:rsid w:val="00694EC9"/>
    <w:rsid w:val="0069504E"/>
    <w:rsid w:val="006952B0"/>
    <w:rsid w:val="006953D6"/>
    <w:rsid w:val="00695EB6"/>
    <w:rsid w:val="00695EF9"/>
    <w:rsid w:val="00695F96"/>
    <w:rsid w:val="0069641E"/>
    <w:rsid w:val="0069656D"/>
    <w:rsid w:val="006968D0"/>
    <w:rsid w:val="00696EB6"/>
    <w:rsid w:val="006974DE"/>
    <w:rsid w:val="00697D9A"/>
    <w:rsid w:val="006A020E"/>
    <w:rsid w:val="006A1605"/>
    <w:rsid w:val="006A1FD1"/>
    <w:rsid w:val="006A2137"/>
    <w:rsid w:val="006A21C1"/>
    <w:rsid w:val="006A30A8"/>
    <w:rsid w:val="006A3F59"/>
    <w:rsid w:val="006A43B9"/>
    <w:rsid w:val="006A45AE"/>
    <w:rsid w:val="006A60F9"/>
    <w:rsid w:val="006A6186"/>
    <w:rsid w:val="006A6294"/>
    <w:rsid w:val="006A661F"/>
    <w:rsid w:val="006A78F6"/>
    <w:rsid w:val="006B177C"/>
    <w:rsid w:val="006B22C0"/>
    <w:rsid w:val="006B2874"/>
    <w:rsid w:val="006B2B15"/>
    <w:rsid w:val="006B404D"/>
    <w:rsid w:val="006B4B0B"/>
    <w:rsid w:val="006B535D"/>
    <w:rsid w:val="006B5E11"/>
    <w:rsid w:val="006B5E72"/>
    <w:rsid w:val="006B5FBC"/>
    <w:rsid w:val="006B68EB"/>
    <w:rsid w:val="006B7101"/>
    <w:rsid w:val="006B7435"/>
    <w:rsid w:val="006C0621"/>
    <w:rsid w:val="006C1640"/>
    <w:rsid w:val="006C23A5"/>
    <w:rsid w:val="006C2827"/>
    <w:rsid w:val="006C3EA4"/>
    <w:rsid w:val="006C516A"/>
    <w:rsid w:val="006C6F8A"/>
    <w:rsid w:val="006C7998"/>
    <w:rsid w:val="006C7B9F"/>
    <w:rsid w:val="006D02B0"/>
    <w:rsid w:val="006D1115"/>
    <w:rsid w:val="006D1AB6"/>
    <w:rsid w:val="006D3248"/>
    <w:rsid w:val="006D388B"/>
    <w:rsid w:val="006D3921"/>
    <w:rsid w:val="006D3BF1"/>
    <w:rsid w:val="006D4494"/>
    <w:rsid w:val="006D4759"/>
    <w:rsid w:val="006D4FA0"/>
    <w:rsid w:val="006D562A"/>
    <w:rsid w:val="006D5946"/>
    <w:rsid w:val="006D5B98"/>
    <w:rsid w:val="006D5D1B"/>
    <w:rsid w:val="006D62F3"/>
    <w:rsid w:val="006D6B0F"/>
    <w:rsid w:val="006D709F"/>
    <w:rsid w:val="006E060A"/>
    <w:rsid w:val="006E14CC"/>
    <w:rsid w:val="006E1D17"/>
    <w:rsid w:val="006E28DD"/>
    <w:rsid w:val="006E29E9"/>
    <w:rsid w:val="006E323D"/>
    <w:rsid w:val="006E3C5E"/>
    <w:rsid w:val="006E487C"/>
    <w:rsid w:val="006E4CE1"/>
    <w:rsid w:val="006E4E29"/>
    <w:rsid w:val="006E4ECA"/>
    <w:rsid w:val="006E539B"/>
    <w:rsid w:val="006E53F1"/>
    <w:rsid w:val="006E5465"/>
    <w:rsid w:val="006E57B9"/>
    <w:rsid w:val="006E58DC"/>
    <w:rsid w:val="006E7D81"/>
    <w:rsid w:val="006F005D"/>
    <w:rsid w:val="006F01AF"/>
    <w:rsid w:val="006F1017"/>
    <w:rsid w:val="006F1E38"/>
    <w:rsid w:val="006F1FDD"/>
    <w:rsid w:val="006F20DE"/>
    <w:rsid w:val="006F32A7"/>
    <w:rsid w:val="006F3695"/>
    <w:rsid w:val="006F40C7"/>
    <w:rsid w:val="006F425F"/>
    <w:rsid w:val="006F4982"/>
    <w:rsid w:val="006F4C3E"/>
    <w:rsid w:val="006F4C56"/>
    <w:rsid w:val="006F4D56"/>
    <w:rsid w:val="006F5CC5"/>
    <w:rsid w:val="006F7640"/>
    <w:rsid w:val="006F7BEB"/>
    <w:rsid w:val="006F7E82"/>
    <w:rsid w:val="00700078"/>
    <w:rsid w:val="00700242"/>
    <w:rsid w:val="00700895"/>
    <w:rsid w:val="0070124D"/>
    <w:rsid w:val="0070126A"/>
    <w:rsid w:val="007012BF"/>
    <w:rsid w:val="007015B1"/>
    <w:rsid w:val="0070285C"/>
    <w:rsid w:val="007032F2"/>
    <w:rsid w:val="00704049"/>
    <w:rsid w:val="007042B3"/>
    <w:rsid w:val="0070532F"/>
    <w:rsid w:val="00705AEF"/>
    <w:rsid w:val="00706AC4"/>
    <w:rsid w:val="00706B2F"/>
    <w:rsid w:val="00706B8D"/>
    <w:rsid w:val="0070712B"/>
    <w:rsid w:val="0070752C"/>
    <w:rsid w:val="0070788F"/>
    <w:rsid w:val="00707BCA"/>
    <w:rsid w:val="007122F8"/>
    <w:rsid w:val="007125AD"/>
    <w:rsid w:val="0071263D"/>
    <w:rsid w:val="00713E38"/>
    <w:rsid w:val="00714BB4"/>
    <w:rsid w:val="00714D48"/>
    <w:rsid w:val="00714EC9"/>
    <w:rsid w:val="00714F0A"/>
    <w:rsid w:val="0071531B"/>
    <w:rsid w:val="00715668"/>
    <w:rsid w:val="007159ED"/>
    <w:rsid w:val="0071630D"/>
    <w:rsid w:val="00716FEF"/>
    <w:rsid w:val="007173F8"/>
    <w:rsid w:val="00717EC5"/>
    <w:rsid w:val="007201A3"/>
    <w:rsid w:val="00721AEF"/>
    <w:rsid w:val="00721C9C"/>
    <w:rsid w:val="00721D53"/>
    <w:rsid w:val="00721DDF"/>
    <w:rsid w:val="00722033"/>
    <w:rsid w:val="007234BF"/>
    <w:rsid w:val="00723C45"/>
    <w:rsid w:val="00723FF3"/>
    <w:rsid w:val="007241A4"/>
    <w:rsid w:val="00724496"/>
    <w:rsid w:val="00725C7D"/>
    <w:rsid w:val="00725CDC"/>
    <w:rsid w:val="00726115"/>
    <w:rsid w:val="007261D6"/>
    <w:rsid w:val="00726E8F"/>
    <w:rsid w:val="00727347"/>
    <w:rsid w:val="00727597"/>
    <w:rsid w:val="0073064E"/>
    <w:rsid w:val="00730B42"/>
    <w:rsid w:val="00730D5C"/>
    <w:rsid w:val="00730EAC"/>
    <w:rsid w:val="007311E9"/>
    <w:rsid w:val="007325A9"/>
    <w:rsid w:val="0073333C"/>
    <w:rsid w:val="00734E36"/>
    <w:rsid w:val="00734F4A"/>
    <w:rsid w:val="007356A6"/>
    <w:rsid w:val="00735F3C"/>
    <w:rsid w:val="00735FAF"/>
    <w:rsid w:val="007367D3"/>
    <w:rsid w:val="007369AC"/>
    <w:rsid w:val="007369C3"/>
    <w:rsid w:val="00736AC6"/>
    <w:rsid w:val="00737A58"/>
    <w:rsid w:val="00737B6C"/>
    <w:rsid w:val="0074046A"/>
    <w:rsid w:val="007405C5"/>
    <w:rsid w:val="00740EDC"/>
    <w:rsid w:val="007422C5"/>
    <w:rsid w:val="007430E5"/>
    <w:rsid w:val="0074321B"/>
    <w:rsid w:val="00744096"/>
    <w:rsid w:val="007450B8"/>
    <w:rsid w:val="00745F00"/>
    <w:rsid w:val="007461BF"/>
    <w:rsid w:val="0074695F"/>
    <w:rsid w:val="007473D1"/>
    <w:rsid w:val="00747856"/>
    <w:rsid w:val="00747AC6"/>
    <w:rsid w:val="00747CC9"/>
    <w:rsid w:val="00751AFC"/>
    <w:rsid w:val="0075347A"/>
    <w:rsid w:val="007548AD"/>
    <w:rsid w:val="0075511C"/>
    <w:rsid w:val="00755CF9"/>
    <w:rsid w:val="00755F50"/>
    <w:rsid w:val="00756CCA"/>
    <w:rsid w:val="00756D09"/>
    <w:rsid w:val="00757163"/>
    <w:rsid w:val="00760149"/>
    <w:rsid w:val="00760570"/>
    <w:rsid w:val="00760CC5"/>
    <w:rsid w:val="00761051"/>
    <w:rsid w:val="007618E8"/>
    <w:rsid w:val="0076367F"/>
    <w:rsid w:val="00764DF0"/>
    <w:rsid w:val="00766BF5"/>
    <w:rsid w:val="00766C1A"/>
    <w:rsid w:val="007714FA"/>
    <w:rsid w:val="007719BB"/>
    <w:rsid w:val="00773D19"/>
    <w:rsid w:val="007748F8"/>
    <w:rsid w:val="0077551C"/>
    <w:rsid w:val="00775F7D"/>
    <w:rsid w:val="00776BBC"/>
    <w:rsid w:val="00776C67"/>
    <w:rsid w:val="00776E2B"/>
    <w:rsid w:val="00776F7D"/>
    <w:rsid w:val="00780F59"/>
    <w:rsid w:val="007810EF"/>
    <w:rsid w:val="00781AD3"/>
    <w:rsid w:val="00781B0D"/>
    <w:rsid w:val="0078259D"/>
    <w:rsid w:val="00782FA0"/>
    <w:rsid w:val="00783152"/>
    <w:rsid w:val="0078343C"/>
    <w:rsid w:val="007836F0"/>
    <w:rsid w:val="00783B38"/>
    <w:rsid w:val="00784E4F"/>
    <w:rsid w:val="007858F2"/>
    <w:rsid w:val="00785C0A"/>
    <w:rsid w:val="0078646E"/>
    <w:rsid w:val="00786655"/>
    <w:rsid w:val="00787D02"/>
    <w:rsid w:val="00787E51"/>
    <w:rsid w:val="00790A00"/>
    <w:rsid w:val="00791099"/>
    <w:rsid w:val="00791744"/>
    <w:rsid w:val="007919E2"/>
    <w:rsid w:val="00792EAB"/>
    <w:rsid w:val="00793727"/>
    <w:rsid w:val="0079372C"/>
    <w:rsid w:val="00793C3C"/>
    <w:rsid w:val="0079562B"/>
    <w:rsid w:val="00795EEC"/>
    <w:rsid w:val="00795FFF"/>
    <w:rsid w:val="00796B82"/>
    <w:rsid w:val="00796F68"/>
    <w:rsid w:val="0079753E"/>
    <w:rsid w:val="00797B09"/>
    <w:rsid w:val="00797C1B"/>
    <w:rsid w:val="007A0FB5"/>
    <w:rsid w:val="007A125B"/>
    <w:rsid w:val="007A1882"/>
    <w:rsid w:val="007A1C19"/>
    <w:rsid w:val="007A202C"/>
    <w:rsid w:val="007A21B2"/>
    <w:rsid w:val="007A3092"/>
    <w:rsid w:val="007A321A"/>
    <w:rsid w:val="007A3299"/>
    <w:rsid w:val="007A3600"/>
    <w:rsid w:val="007A3D2F"/>
    <w:rsid w:val="007A425B"/>
    <w:rsid w:val="007A4505"/>
    <w:rsid w:val="007A4779"/>
    <w:rsid w:val="007A4E8D"/>
    <w:rsid w:val="007A51C2"/>
    <w:rsid w:val="007A68CB"/>
    <w:rsid w:val="007A69B7"/>
    <w:rsid w:val="007A6CE1"/>
    <w:rsid w:val="007A757C"/>
    <w:rsid w:val="007B08E9"/>
    <w:rsid w:val="007B103D"/>
    <w:rsid w:val="007B1DFB"/>
    <w:rsid w:val="007B231F"/>
    <w:rsid w:val="007B2CCA"/>
    <w:rsid w:val="007B3030"/>
    <w:rsid w:val="007B46D6"/>
    <w:rsid w:val="007B4C2A"/>
    <w:rsid w:val="007B549C"/>
    <w:rsid w:val="007B64A0"/>
    <w:rsid w:val="007B6580"/>
    <w:rsid w:val="007B72B3"/>
    <w:rsid w:val="007B784F"/>
    <w:rsid w:val="007C3534"/>
    <w:rsid w:val="007C4027"/>
    <w:rsid w:val="007C51A4"/>
    <w:rsid w:val="007C5584"/>
    <w:rsid w:val="007C5BBB"/>
    <w:rsid w:val="007C77D4"/>
    <w:rsid w:val="007C7FF8"/>
    <w:rsid w:val="007D0CE9"/>
    <w:rsid w:val="007D1B5D"/>
    <w:rsid w:val="007D2B4C"/>
    <w:rsid w:val="007D2CE5"/>
    <w:rsid w:val="007D2FC0"/>
    <w:rsid w:val="007D3AE9"/>
    <w:rsid w:val="007D40BE"/>
    <w:rsid w:val="007D48F3"/>
    <w:rsid w:val="007D4B36"/>
    <w:rsid w:val="007D5204"/>
    <w:rsid w:val="007D76E7"/>
    <w:rsid w:val="007D7CD4"/>
    <w:rsid w:val="007D7E95"/>
    <w:rsid w:val="007E02AB"/>
    <w:rsid w:val="007E0663"/>
    <w:rsid w:val="007E2322"/>
    <w:rsid w:val="007E4866"/>
    <w:rsid w:val="007E6711"/>
    <w:rsid w:val="007E7A4A"/>
    <w:rsid w:val="007E7F32"/>
    <w:rsid w:val="007F0663"/>
    <w:rsid w:val="007F07E3"/>
    <w:rsid w:val="007F118B"/>
    <w:rsid w:val="007F148A"/>
    <w:rsid w:val="007F17FC"/>
    <w:rsid w:val="007F23BF"/>
    <w:rsid w:val="007F4F44"/>
    <w:rsid w:val="007F5114"/>
    <w:rsid w:val="007F53BB"/>
    <w:rsid w:val="007F5467"/>
    <w:rsid w:val="007F57E2"/>
    <w:rsid w:val="007F796D"/>
    <w:rsid w:val="007F7E96"/>
    <w:rsid w:val="00800F16"/>
    <w:rsid w:val="00800FA1"/>
    <w:rsid w:val="00801EFF"/>
    <w:rsid w:val="008020F2"/>
    <w:rsid w:val="00803DFC"/>
    <w:rsid w:val="00805128"/>
    <w:rsid w:val="008051A6"/>
    <w:rsid w:val="008053CD"/>
    <w:rsid w:val="00805714"/>
    <w:rsid w:val="008076AD"/>
    <w:rsid w:val="00811574"/>
    <w:rsid w:val="00811610"/>
    <w:rsid w:val="00811642"/>
    <w:rsid w:val="008128DE"/>
    <w:rsid w:val="00813273"/>
    <w:rsid w:val="0081376F"/>
    <w:rsid w:val="00813872"/>
    <w:rsid w:val="00813CF9"/>
    <w:rsid w:val="00814CB5"/>
    <w:rsid w:val="008169DE"/>
    <w:rsid w:val="00816CD4"/>
    <w:rsid w:val="00817DE5"/>
    <w:rsid w:val="00817DF2"/>
    <w:rsid w:val="00817EC7"/>
    <w:rsid w:val="008204DE"/>
    <w:rsid w:val="008207ED"/>
    <w:rsid w:val="008217F2"/>
    <w:rsid w:val="00821A89"/>
    <w:rsid w:val="00821E81"/>
    <w:rsid w:val="00822C8A"/>
    <w:rsid w:val="0082302A"/>
    <w:rsid w:val="0082399A"/>
    <w:rsid w:val="008245A2"/>
    <w:rsid w:val="008266B3"/>
    <w:rsid w:val="00826868"/>
    <w:rsid w:val="00826BDF"/>
    <w:rsid w:val="00826FF6"/>
    <w:rsid w:val="008302BC"/>
    <w:rsid w:val="008308C3"/>
    <w:rsid w:val="00831E4C"/>
    <w:rsid w:val="008320EA"/>
    <w:rsid w:val="00832175"/>
    <w:rsid w:val="008341D8"/>
    <w:rsid w:val="00834565"/>
    <w:rsid w:val="00834923"/>
    <w:rsid w:val="008358D6"/>
    <w:rsid w:val="00835B75"/>
    <w:rsid w:val="0083626C"/>
    <w:rsid w:val="008366C9"/>
    <w:rsid w:val="00836B52"/>
    <w:rsid w:val="008372AA"/>
    <w:rsid w:val="00837AF8"/>
    <w:rsid w:val="00840A75"/>
    <w:rsid w:val="00840BE3"/>
    <w:rsid w:val="0084156C"/>
    <w:rsid w:val="00841F6D"/>
    <w:rsid w:val="00842284"/>
    <w:rsid w:val="00842F53"/>
    <w:rsid w:val="00843240"/>
    <w:rsid w:val="00843F68"/>
    <w:rsid w:val="008451F8"/>
    <w:rsid w:val="0084580A"/>
    <w:rsid w:val="00845F35"/>
    <w:rsid w:val="008460E1"/>
    <w:rsid w:val="00846173"/>
    <w:rsid w:val="008461F7"/>
    <w:rsid w:val="008466C5"/>
    <w:rsid w:val="00847D79"/>
    <w:rsid w:val="00850CB0"/>
    <w:rsid w:val="00851065"/>
    <w:rsid w:val="00851BEC"/>
    <w:rsid w:val="00851D09"/>
    <w:rsid w:val="00851F60"/>
    <w:rsid w:val="00852C2C"/>
    <w:rsid w:val="00853538"/>
    <w:rsid w:val="00853C01"/>
    <w:rsid w:val="00853C52"/>
    <w:rsid w:val="00854011"/>
    <w:rsid w:val="00854D4B"/>
    <w:rsid w:val="00855207"/>
    <w:rsid w:val="0085587E"/>
    <w:rsid w:val="0085639C"/>
    <w:rsid w:val="008569B9"/>
    <w:rsid w:val="00860B20"/>
    <w:rsid w:val="00861C5F"/>
    <w:rsid w:val="00861F8C"/>
    <w:rsid w:val="0086232D"/>
    <w:rsid w:val="008645A5"/>
    <w:rsid w:val="0086562F"/>
    <w:rsid w:val="008657FD"/>
    <w:rsid w:val="008665EC"/>
    <w:rsid w:val="00866BBA"/>
    <w:rsid w:val="00866CF1"/>
    <w:rsid w:val="0087248F"/>
    <w:rsid w:val="0087317D"/>
    <w:rsid w:val="008733A9"/>
    <w:rsid w:val="00873742"/>
    <w:rsid w:val="00873C51"/>
    <w:rsid w:val="0087402E"/>
    <w:rsid w:val="00874092"/>
    <w:rsid w:val="008742EA"/>
    <w:rsid w:val="00874925"/>
    <w:rsid w:val="00875AC5"/>
    <w:rsid w:val="00876026"/>
    <w:rsid w:val="00876692"/>
    <w:rsid w:val="0087680D"/>
    <w:rsid w:val="00877228"/>
    <w:rsid w:val="00877B3D"/>
    <w:rsid w:val="00877D23"/>
    <w:rsid w:val="008818B9"/>
    <w:rsid w:val="00881ED7"/>
    <w:rsid w:val="00882436"/>
    <w:rsid w:val="00882F78"/>
    <w:rsid w:val="00883020"/>
    <w:rsid w:val="0088325F"/>
    <w:rsid w:val="008832FE"/>
    <w:rsid w:val="00883E6C"/>
    <w:rsid w:val="00884A85"/>
    <w:rsid w:val="00884C6F"/>
    <w:rsid w:val="00884DFF"/>
    <w:rsid w:val="00884E04"/>
    <w:rsid w:val="00885119"/>
    <w:rsid w:val="008852C1"/>
    <w:rsid w:val="00885358"/>
    <w:rsid w:val="00885EE2"/>
    <w:rsid w:val="0088601B"/>
    <w:rsid w:val="00886A24"/>
    <w:rsid w:val="0088703B"/>
    <w:rsid w:val="0088714E"/>
    <w:rsid w:val="00890365"/>
    <w:rsid w:val="00890C8A"/>
    <w:rsid w:val="00890CAF"/>
    <w:rsid w:val="008929E5"/>
    <w:rsid w:val="00892E4B"/>
    <w:rsid w:val="008940B4"/>
    <w:rsid w:val="00894B41"/>
    <w:rsid w:val="00896F06"/>
    <w:rsid w:val="00897214"/>
    <w:rsid w:val="008A0491"/>
    <w:rsid w:val="008A2761"/>
    <w:rsid w:val="008A28CE"/>
    <w:rsid w:val="008A293F"/>
    <w:rsid w:val="008A31F0"/>
    <w:rsid w:val="008A3421"/>
    <w:rsid w:val="008A3619"/>
    <w:rsid w:val="008A3843"/>
    <w:rsid w:val="008A3E44"/>
    <w:rsid w:val="008A46E7"/>
    <w:rsid w:val="008A50F0"/>
    <w:rsid w:val="008A5215"/>
    <w:rsid w:val="008A7F00"/>
    <w:rsid w:val="008B1871"/>
    <w:rsid w:val="008B1B0B"/>
    <w:rsid w:val="008B4679"/>
    <w:rsid w:val="008B4BE8"/>
    <w:rsid w:val="008B6A48"/>
    <w:rsid w:val="008B6E6E"/>
    <w:rsid w:val="008B6F83"/>
    <w:rsid w:val="008C06F7"/>
    <w:rsid w:val="008C10BB"/>
    <w:rsid w:val="008C164A"/>
    <w:rsid w:val="008C168B"/>
    <w:rsid w:val="008C1F86"/>
    <w:rsid w:val="008C2246"/>
    <w:rsid w:val="008C251A"/>
    <w:rsid w:val="008C2622"/>
    <w:rsid w:val="008C2632"/>
    <w:rsid w:val="008C423E"/>
    <w:rsid w:val="008C53C0"/>
    <w:rsid w:val="008C573B"/>
    <w:rsid w:val="008C664B"/>
    <w:rsid w:val="008C6D47"/>
    <w:rsid w:val="008C6D61"/>
    <w:rsid w:val="008C754E"/>
    <w:rsid w:val="008C754F"/>
    <w:rsid w:val="008C7901"/>
    <w:rsid w:val="008C7DC1"/>
    <w:rsid w:val="008D0CA0"/>
    <w:rsid w:val="008D1284"/>
    <w:rsid w:val="008D191A"/>
    <w:rsid w:val="008D1F28"/>
    <w:rsid w:val="008D22E9"/>
    <w:rsid w:val="008D2540"/>
    <w:rsid w:val="008D2D3A"/>
    <w:rsid w:val="008D39E1"/>
    <w:rsid w:val="008D3CDB"/>
    <w:rsid w:val="008D42F6"/>
    <w:rsid w:val="008D4385"/>
    <w:rsid w:val="008D4836"/>
    <w:rsid w:val="008D53E8"/>
    <w:rsid w:val="008D5569"/>
    <w:rsid w:val="008D6019"/>
    <w:rsid w:val="008D65C1"/>
    <w:rsid w:val="008D6F24"/>
    <w:rsid w:val="008D7489"/>
    <w:rsid w:val="008D7866"/>
    <w:rsid w:val="008D78BB"/>
    <w:rsid w:val="008D7B74"/>
    <w:rsid w:val="008E23EA"/>
    <w:rsid w:val="008E245E"/>
    <w:rsid w:val="008E29BA"/>
    <w:rsid w:val="008E3202"/>
    <w:rsid w:val="008E4889"/>
    <w:rsid w:val="008E5D8E"/>
    <w:rsid w:val="008E5FEB"/>
    <w:rsid w:val="008E628A"/>
    <w:rsid w:val="008E6B91"/>
    <w:rsid w:val="008E7741"/>
    <w:rsid w:val="008F0072"/>
    <w:rsid w:val="008F06D1"/>
    <w:rsid w:val="008F09A1"/>
    <w:rsid w:val="008F17BC"/>
    <w:rsid w:val="008F252F"/>
    <w:rsid w:val="008F3466"/>
    <w:rsid w:val="008F3EB7"/>
    <w:rsid w:val="008F41B5"/>
    <w:rsid w:val="008F53A7"/>
    <w:rsid w:val="008F54C8"/>
    <w:rsid w:val="008F5726"/>
    <w:rsid w:val="008F582E"/>
    <w:rsid w:val="008F5C62"/>
    <w:rsid w:val="008F62D9"/>
    <w:rsid w:val="008F64A5"/>
    <w:rsid w:val="008F674F"/>
    <w:rsid w:val="008F6A70"/>
    <w:rsid w:val="008F71D4"/>
    <w:rsid w:val="008F76BB"/>
    <w:rsid w:val="008F7975"/>
    <w:rsid w:val="008F7C81"/>
    <w:rsid w:val="00900A57"/>
    <w:rsid w:val="00901442"/>
    <w:rsid w:val="009016AD"/>
    <w:rsid w:val="00901AFA"/>
    <w:rsid w:val="00901EE4"/>
    <w:rsid w:val="0090275D"/>
    <w:rsid w:val="00903EBD"/>
    <w:rsid w:val="00903F05"/>
    <w:rsid w:val="00904AA7"/>
    <w:rsid w:val="00904C27"/>
    <w:rsid w:val="00904E87"/>
    <w:rsid w:val="009055F4"/>
    <w:rsid w:val="009056C2"/>
    <w:rsid w:val="00905794"/>
    <w:rsid w:val="00905EA1"/>
    <w:rsid w:val="0090653E"/>
    <w:rsid w:val="00906E9F"/>
    <w:rsid w:val="00907E3E"/>
    <w:rsid w:val="009102F7"/>
    <w:rsid w:val="009103FF"/>
    <w:rsid w:val="00910DAF"/>
    <w:rsid w:val="00911215"/>
    <w:rsid w:val="009118C5"/>
    <w:rsid w:val="00912007"/>
    <w:rsid w:val="009124C0"/>
    <w:rsid w:val="00912740"/>
    <w:rsid w:val="009129DD"/>
    <w:rsid w:val="0091302D"/>
    <w:rsid w:val="0091370A"/>
    <w:rsid w:val="00913894"/>
    <w:rsid w:val="00913FAE"/>
    <w:rsid w:val="00915546"/>
    <w:rsid w:val="00915B75"/>
    <w:rsid w:val="009172E1"/>
    <w:rsid w:val="00917E1B"/>
    <w:rsid w:val="00920CA6"/>
    <w:rsid w:val="009219B3"/>
    <w:rsid w:val="00921AD2"/>
    <w:rsid w:val="00923CD9"/>
    <w:rsid w:val="0092413C"/>
    <w:rsid w:val="00924B26"/>
    <w:rsid w:val="009252E7"/>
    <w:rsid w:val="009263C3"/>
    <w:rsid w:val="00926535"/>
    <w:rsid w:val="0092740F"/>
    <w:rsid w:val="00927740"/>
    <w:rsid w:val="009279E6"/>
    <w:rsid w:val="00930996"/>
    <w:rsid w:val="00930C4E"/>
    <w:rsid w:val="0093165E"/>
    <w:rsid w:val="00932346"/>
    <w:rsid w:val="009331C6"/>
    <w:rsid w:val="0093323E"/>
    <w:rsid w:val="00934C47"/>
    <w:rsid w:val="00934D62"/>
    <w:rsid w:val="0093624F"/>
    <w:rsid w:val="00936A25"/>
    <w:rsid w:val="00936A9B"/>
    <w:rsid w:val="00936ABA"/>
    <w:rsid w:val="00936ADC"/>
    <w:rsid w:val="0093719B"/>
    <w:rsid w:val="0093794F"/>
    <w:rsid w:val="009403DB"/>
    <w:rsid w:val="009422E8"/>
    <w:rsid w:val="00942614"/>
    <w:rsid w:val="00943037"/>
    <w:rsid w:val="00944215"/>
    <w:rsid w:val="0094466D"/>
    <w:rsid w:val="009447C1"/>
    <w:rsid w:val="00944B48"/>
    <w:rsid w:val="00944F91"/>
    <w:rsid w:val="00945259"/>
    <w:rsid w:val="00945A20"/>
    <w:rsid w:val="00946E2C"/>
    <w:rsid w:val="00951A75"/>
    <w:rsid w:val="00952A10"/>
    <w:rsid w:val="00954749"/>
    <w:rsid w:val="00954930"/>
    <w:rsid w:val="0095493D"/>
    <w:rsid w:val="00954A51"/>
    <w:rsid w:val="00954F57"/>
    <w:rsid w:val="00955D6B"/>
    <w:rsid w:val="009573A7"/>
    <w:rsid w:val="00960C14"/>
    <w:rsid w:val="00960D10"/>
    <w:rsid w:val="00961106"/>
    <w:rsid w:val="009611E7"/>
    <w:rsid w:val="009627BF"/>
    <w:rsid w:val="0096293A"/>
    <w:rsid w:val="00963705"/>
    <w:rsid w:val="009638A5"/>
    <w:rsid w:val="00963AEC"/>
    <w:rsid w:val="00964E46"/>
    <w:rsid w:val="00965D7B"/>
    <w:rsid w:val="00966579"/>
    <w:rsid w:val="009669DC"/>
    <w:rsid w:val="00967715"/>
    <w:rsid w:val="00967A21"/>
    <w:rsid w:val="00971688"/>
    <w:rsid w:val="0097225C"/>
    <w:rsid w:val="00973683"/>
    <w:rsid w:val="00974811"/>
    <w:rsid w:val="00975468"/>
    <w:rsid w:val="0097600F"/>
    <w:rsid w:val="0097619A"/>
    <w:rsid w:val="009761CB"/>
    <w:rsid w:val="00976AD6"/>
    <w:rsid w:val="00976CEB"/>
    <w:rsid w:val="0098050B"/>
    <w:rsid w:val="00980AEA"/>
    <w:rsid w:val="00980D8D"/>
    <w:rsid w:val="009820BC"/>
    <w:rsid w:val="00982845"/>
    <w:rsid w:val="00982D3A"/>
    <w:rsid w:val="00983643"/>
    <w:rsid w:val="00983757"/>
    <w:rsid w:val="0098397D"/>
    <w:rsid w:val="00983D9F"/>
    <w:rsid w:val="009847EA"/>
    <w:rsid w:val="0099177E"/>
    <w:rsid w:val="00991B86"/>
    <w:rsid w:val="00991E36"/>
    <w:rsid w:val="0099247B"/>
    <w:rsid w:val="00993390"/>
    <w:rsid w:val="00993887"/>
    <w:rsid w:val="00995239"/>
    <w:rsid w:val="009955F6"/>
    <w:rsid w:val="009966A5"/>
    <w:rsid w:val="00996890"/>
    <w:rsid w:val="009970A9"/>
    <w:rsid w:val="00997FDB"/>
    <w:rsid w:val="009A03FF"/>
    <w:rsid w:val="009A10BA"/>
    <w:rsid w:val="009A15F0"/>
    <w:rsid w:val="009A1EA7"/>
    <w:rsid w:val="009A2047"/>
    <w:rsid w:val="009A2126"/>
    <w:rsid w:val="009A2297"/>
    <w:rsid w:val="009A24BA"/>
    <w:rsid w:val="009A270C"/>
    <w:rsid w:val="009A28F6"/>
    <w:rsid w:val="009A298A"/>
    <w:rsid w:val="009A2F75"/>
    <w:rsid w:val="009A3222"/>
    <w:rsid w:val="009A3A6A"/>
    <w:rsid w:val="009A3F46"/>
    <w:rsid w:val="009A3F67"/>
    <w:rsid w:val="009A3FC6"/>
    <w:rsid w:val="009A42CB"/>
    <w:rsid w:val="009A44AD"/>
    <w:rsid w:val="009A514D"/>
    <w:rsid w:val="009A5339"/>
    <w:rsid w:val="009A5FED"/>
    <w:rsid w:val="009A6B9E"/>
    <w:rsid w:val="009A6D19"/>
    <w:rsid w:val="009A70BA"/>
    <w:rsid w:val="009B0349"/>
    <w:rsid w:val="009B04A4"/>
    <w:rsid w:val="009B0C94"/>
    <w:rsid w:val="009B2481"/>
    <w:rsid w:val="009B2921"/>
    <w:rsid w:val="009B38DD"/>
    <w:rsid w:val="009B4C2A"/>
    <w:rsid w:val="009B5E2E"/>
    <w:rsid w:val="009B60E3"/>
    <w:rsid w:val="009B7266"/>
    <w:rsid w:val="009B750B"/>
    <w:rsid w:val="009B75D9"/>
    <w:rsid w:val="009B7611"/>
    <w:rsid w:val="009C08CC"/>
    <w:rsid w:val="009C1B07"/>
    <w:rsid w:val="009C20D2"/>
    <w:rsid w:val="009C2155"/>
    <w:rsid w:val="009C277F"/>
    <w:rsid w:val="009C3690"/>
    <w:rsid w:val="009C3A7A"/>
    <w:rsid w:val="009C3F74"/>
    <w:rsid w:val="009C529A"/>
    <w:rsid w:val="009C7BBF"/>
    <w:rsid w:val="009D0916"/>
    <w:rsid w:val="009D0E80"/>
    <w:rsid w:val="009D2BEC"/>
    <w:rsid w:val="009D575B"/>
    <w:rsid w:val="009D5AAF"/>
    <w:rsid w:val="009D6266"/>
    <w:rsid w:val="009D664D"/>
    <w:rsid w:val="009D6C68"/>
    <w:rsid w:val="009D6F12"/>
    <w:rsid w:val="009D7567"/>
    <w:rsid w:val="009E0231"/>
    <w:rsid w:val="009E08DE"/>
    <w:rsid w:val="009E1B39"/>
    <w:rsid w:val="009E3AAC"/>
    <w:rsid w:val="009E408B"/>
    <w:rsid w:val="009E43C8"/>
    <w:rsid w:val="009E563F"/>
    <w:rsid w:val="009E5FCD"/>
    <w:rsid w:val="009E635E"/>
    <w:rsid w:val="009E700B"/>
    <w:rsid w:val="009E7806"/>
    <w:rsid w:val="009E7823"/>
    <w:rsid w:val="009E7AE3"/>
    <w:rsid w:val="009F0009"/>
    <w:rsid w:val="009F02E7"/>
    <w:rsid w:val="009F044D"/>
    <w:rsid w:val="009F06B2"/>
    <w:rsid w:val="009F08D0"/>
    <w:rsid w:val="009F08FB"/>
    <w:rsid w:val="009F223E"/>
    <w:rsid w:val="009F435F"/>
    <w:rsid w:val="009F4413"/>
    <w:rsid w:val="009F5F9E"/>
    <w:rsid w:val="009F6239"/>
    <w:rsid w:val="009F6288"/>
    <w:rsid w:val="009F68CC"/>
    <w:rsid w:val="009F6EE9"/>
    <w:rsid w:val="009F7FD9"/>
    <w:rsid w:val="00A00347"/>
    <w:rsid w:val="00A01C57"/>
    <w:rsid w:val="00A02248"/>
    <w:rsid w:val="00A02355"/>
    <w:rsid w:val="00A0372A"/>
    <w:rsid w:val="00A040F1"/>
    <w:rsid w:val="00A04C5D"/>
    <w:rsid w:val="00A04DBE"/>
    <w:rsid w:val="00A05B2D"/>
    <w:rsid w:val="00A06567"/>
    <w:rsid w:val="00A069E5"/>
    <w:rsid w:val="00A07A5D"/>
    <w:rsid w:val="00A10264"/>
    <w:rsid w:val="00A1077C"/>
    <w:rsid w:val="00A10EAA"/>
    <w:rsid w:val="00A126B9"/>
    <w:rsid w:val="00A1315A"/>
    <w:rsid w:val="00A133E8"/>
    <w:rsid w:val="00A133F2"/>
    <w:rsid w:val="00A13547"/>
    <w:rsid w:val="00A13774"/>
    <w:rsid w:val="00A13F38"/>
    <w:rsid w:val="00A14928"/>
    <w:rsid w:val="00A157BF"/>
    <w:rsid w:val="00A1723A"/>
    <w:rsid w:val="00A17648"/>
    <w:rsid w:val="00A176F6"/>
    <w:rsid w:val="00A179EB"/>
    <w:rsid w:val="00A202BC"/>
    <w:rsid w:val="00A20434"/>
    <w:rsid w:val="00A21806"/>
    <w:rsid w:val="00A21BE5"/>
    <w:rsid w:val="00A22E2D"/>
    <w:rsid w:val="00A22EE4"/>
    <w:rsid w:val="00A2399A"/>
    <w:rsid w:val="00A23D5F"/>
    <w:rsid w:val="00A24031"/>
    <w:rsid w:val="00A2510E"/>
    <w:rsid w:val="00A254F1"/>
    <w:rsid w:val="00A25C9A"/>
    <w:rsid w:val="00A26AAF"/>
    <w:rsid w:val="00A26BE4"/>
    <w:rsid w:val="00A26FD5"/>
    <w:rsid w:val="00A2789E"/>
    <w:rsid w:val="00A27F42"/>
    <w:rsid w:val="00A27F6D"/>
    <w:rsid w:val="00A30BCC"/>
    <w:rsid w:val="00A30CBE"/>
    <w:rsid w:val="00A310FA"/>
    <w:rsid w:val="00A3399E"/>
    <w:rsid w:val="00A33A7A"/>
    <w:rsid w:val="00A34751"/>
    <w:rsid w:val="00A356F8"/>
    <w:rsid w:val="00A36089"/>
    <w:rsid w:val="00A361DF"/>
    <w:rsid w:val="00A36398"/>
    <w:rsid w:val="00A36800"/>
    <w:rsid w:val="00A3723C"/>
    <w:rsid w:val="00A374C4"/>
    <w:rsid w:val="00A40848"/>
    <w:rsid w:val="00A408F4"/>
    <w:rsid w:val="00A4096F"/>
    <w:rsid w:val="00A40D0C"/>
    <w:rsid w:val="00A4102C"/>
    <w:rsid w:val="00A411C1"/>
    <w:rsid w:val="00A415CD"/>
    <w:rsid w:val="00A417B0"/>
    <w:rsid w:val="00A41D7B"/>
    <w:rsid w:val="00A41E4E"/>
    <w:rsid w:val="00A430EF"/>
    <w:rsid w:val="00A434B3"/>
    <w:rsid w:val="00A436B0"/>
    <w:rsid w:val="00A43B5C"/>
    <w:rsid w:val="00A446B0"/>
    <w:rsid w:val="00A455D4"/>
    <w:rsid w:val="00A5256A"/>
    <w:rsid w:val="00A52F5E"/>
    <w:rsid w:val="00A54DAE"/>
    <w:rsid w:val="00A57098"/>
    <w:rsid w:val="00A572D3"/>
    <w:rsid w:val="00A61AFF"/>
    <w:rsid w:val="00A6227D"/>
    <w:rsid w:val="00A62A5E"/>
    <w:rsid w:val="00A62E10"/>
    <w:rsid w:val="00A635A4"/>
    <w:rsid w:val="00A63620"/>
    <w:rsid w:val="00A63A26"/>
    <w:rsid w:val="00A645B2"/>
    <w:rsid w:val="00A6595B"/>
    <w:rsid w:val="00A66003"/>
    <w:rsid w:val="00A66939"/>
    <w:rsid w:val="00A66BB0"/>
    <w:rsid w:val="00A66DAB"/>
    <w:rsid w:val="00A7018B"/>
    <w:rsid w:val="00A70B73"/>
    <w:rsid w:val="00A71839"/>
    <w:rsid w:val="00A71F36"/>
    <w:rsid w:val="00A727A5"/>
    <w:rsid w:val="00A74DB2"/>
    <w:rsid w:val="00A75A86"/>
    <w:rsid w:val="00A76BEB"/>
    <w:rsid w:val="00A76E20"/>
    <w:rsid w:val="00A76F89"/>
    <w:rsid w:val="00A800B1"/>
    <w:rsid w:val="00A80803"/>
    <w:rsid w:val="00A8262B"/>
    <w:rsid w:val="00A82AF4"/>
    <w:rsid w:val="00A82B52"/>
    <w:rsid w:val="00A82D44"/>
    <w:rsid w:val="00A8420D"/>
    <w:rsid w:val="00A84273"/>
    <w:rsid w:val="00A846A7"/>
    <w:rsid w:val="00A84F43"/>
    <w:rsid w:val="00A85146"/>
    <w:rsid w:val="00A855D1"/>
    <w:rsid w:val="00A8605A"/>
    <w:rsid w:val="00A87249"/>
    <w:rsid w:val="00A87756"/>
    <w:rsid w:val="00A90358"/>
    <w:rsid w:val="00A91450"/>
    <w:rsid w:val="00A91C0C"/>
    <w:rsid w:val="00A9219F"/>
    <w:rsid w:val="00A937AD"/>
    <w:rsid w:val="00A93AB8"/>
    <w:rsid w:val="00A94E15"/>
    <w:rsid w:val="00A94E7F"/>
    <w:rsid w:val="00A95626"/>
    <w:rsid w:val="00A95E74"/>
    <w:rsid w:val="00A960F5"/>
    <w:rsid w:val="00A9647C"/>
    <w:rsid w:val="00A966CA"/>
    <w:rsid w:val="00A966FB"/>
    <w:rsid w:val="00A96D35"/>
    <w:rsid w:val="00A971AA"/>
    <w:rsid w:val="00A9781C"/>
    <w:rsid w:val="00A97F7E"/>
    <w:rsid w:val="00AA04BB"/>
    <w:rsid w:val="00AA05D8"/>
    <w:rsid w:val="00AA07B6"/>
    <w:rsid w:val="00AA1232"/>
    <w:rsid w:val="00AA1FB3"/>
    <w:rsid w:val="00AA2ABD"/>
    <w:rsid w:val="00AA2CD0"/>
    <w:rsid w:val="00AA2D55"/>
    <w:rsid w:val="00AA2E1B"/>
    <w:rsid w:val="00AA3761"/>
    <w:rsid w:val="00AA3AF8"/>
    <w:rsid w:val="00AA5555"/>
    <w:rsid w:val="00AA72A1"/>
    <w:rsid w:val="00AB00EA"/>
    <w:rsid w:val="00AB0306"/>
    <w:rsid w:val="00AB0644"/>
    <w:rsid w:val="00AB1C74"/>
    <w:rsid w:val="00AB1DB2"/>
    <w:rsid w:val="00AB2560"/>
    <w:rsid w:val="00AB2813"/>
    <w:rsid w:val="00AB293E"/>
    <w:rsid w:val="00AB2B88"/>
    <w:rsid w:val="00AB486D"/>
    <w:rsid w:val="00AB4BC3"/>
    <w:rsid w:val="00AB575D"/>
    <w:rsid w:val="00AB755A"/>
    <w:rsid w:val="00AC0F6B"/>
    <w:rsid w:val="00AC1A69"/>
    <w:rsid w:val="00AC1D5A"/>
    <w:rsid w:val="00AC3084"/>
    <w:rsid w:val="00AC417E"/>
    <w:rsid w:val="00AC4881"/>
    <w:rsid w:val="00AC4B63"/>
    <w:rsid w:val="00AC4F09"/>
    <w:rsid w:val="00AC7F57"/>
    <w:rsid w:val="00AD03EE"/>
    <w:rsid w:val="00AD14AD"/>
    <w:rsid w:val="00AD1A2C"/>
    <w:rsid w:val="00AD31D8"/>
    <w:rsid w:val="00AD3C7A"/>
    <w:rsid w:val="00AD4165"/>
    <w:rsid w:val="00AD45F2"/>
    <w:rsid w:val="00AD4890"/>
    <w:rsid w:val="00AD4B2D"/>
    <w:rsid w:val="00AD57B9"/>
    <w:rsid w:val="00AD5C7F"/>
    <w:rsid w:val="00AD696E"/>
    <w:rsid w:val="00AD6A9C"/>
    <w:rsid w:val="00AD7EA2"/>
    <w:rsid w:val="00AE097E"/>
    <w:rsid w:val="00AE1F9B"/>
    <w:rsid w:val="00AE321E"/>
    <w:rsid w:val="00AE346B"/>
    <w:rsid w:val="00AE36F5"/>
    <w:rsid w:val="00AE3E04"/>
    <w:rsid w:val="00AE46CF"/>
    <w:rsid w:val="00AE4B0D"/>
    <w:rsid w:val="00AE51B1"/>
    <w:rsid w:val="00AE56C9"/>
    <w:rsid w:val="00AE586B"/>
    <w:rsid w:val="00AE65BF"/>
    <w:rsid w:val="00AE72EC"/>
    <w:rsid w:val="00AE7AF0"/>
    <w:rsid w:val="00AE7F15"/>
    <w:rsid w:val="00AF0B3A"/>
    <w:rsid w:val="00AF1930"/>
    <w:rsid w:val="00AF1AED"/>
    <w:rsid w:val="00AF32C4"/>
    <w:rsid w:val="00AF6012"/>
    <w:rsid w:val="00AF65AE"/>
    <w:rsid w:val="00AF6610"/>
    <w:rsid w:val="00AF7131"/>
    <w:rsid w:val="00AF77A0"/>
    <w:rsid w:val="00AF7E79"/>
    <w:rsid w:val="00B008CB"/>
    <w:rsid w:val="00B00A15"/>
    <w:rsid w:val="00B00A4C"/>
    <w:rsid w:val="00B0109C"/>
    <w:rsid w:val="00B022F4"/>
    <w:rsid w:val="00B03036"/>
    <w:rsid w:val="00B03DDF"/>
    <w:rsid w:val="00B05019"/>
    <w:rsid w:val="00B05171"/>
    <w:rsid w:val="00B052D4"/>
    <w:rsid w:val="00B0533E"/>
    <w:rsid w:val="00B053D1"/>
    <w:rsid w:val="00B0579D"/>
    <w:rsid w:val="00B06864"/>
    <w:rsid w:val="00B06F0C"/>
    <w:rsid w:val="00B10198"/>
    <w:rsid w:val="00B10988"/>
    <w:rsid w:val="00B117F4"/>
    <w:rsid w:val="00B118D9"/>
    <w:rsid w:val="00B11D86"/>
    <w:rsid w:val="00B12744"/>
    <w:rsid w:val="00B13294"/>
    <w:rsid w:val="00B13775"/>
    <w:rsid w:val="00B15040"/>
    <w:rsid w:val="00B156D5"/>
    <w:rsid w:val="00B1672F"/>
    <w:rsid w:val="00B169CF"/>
    <w:rsid w:val="00B17BD4"/>
    <w:rsid w:val="00B20E5D"/>
    <w:rsid w:val="00B22215"/>
    <w:rsid w:val="00B22362"/>
    <w:rsid w:val="00B223E4"/>
    <w:rsid w:val="00B22721"/>
    <w:rsid w:val="00B23044"/>
    <w:rsid w:val="00B233E7"/>
    <w:rsid w:val="00B23BAA"/>
    <w:rsid w:val="00B23BB2"/>
    <w:rsid w:val="00B23C18"/>
    <w:rsid w:val="00B23CAA"/>
    <w:rsid w:val="00B24372"/>
    <w:rsid w:val="00B2505C"/>
    <w:rsid w:val="00B251A5"/>
    <w:rsid w:val="00B25279"/>
    <w:rsid w:val="00B25BD3"/>
    <w:rsid w:val="00B2636F"/>
    <w:rsid w:val="00B263D6"/>
    <w:rsid w:val="00B26FF6"/>
    <w:rsid w:val="00B27404"/>
    <w:rsid w:val="00B27E80"/>
    <w:rsid w:val="00B27F4B"/>
    <w:rsid w:val="00B30099"/>
    <w:rsid w:val="00B3015E"/>
    <w:rsid w:val="00B30163"/>
    <w:rsid w:val="00B30302"/>
    <w:rsid w:val="00B3089A"/>
    <w:rsid w:val="00B30C81"/>
    <w:rsid w:val="00B30CBD"/>
    <w:rsid w:val="00B3162C"/>
    <w:rsid w:val="00B32401"/>
    <w:rsid w:val="00B32841"/>
    <w:rsid w:val="00B32E3E"/>
    <w:rsid w:val="00B33C39"/>
    <w:rsid w:val="00B33CED"/>
    <w:rsid w:val="00B33D24"/>
    <w:rsid w:val="00B33FCD"/>
    <w:rsid w:val="00B3475E"/>
    <w:rsid w:val="00B36BD7"/>
    <w:rsid w:val="00B36D62"/>
    <w:rsid w:val="00B37645"/>
    <w:rsid w:val="00B403C1"/>
    <w:rsid w:val="00B41599"/>
    <w:rsid w:val="00B416AC"/>
    <w:rsid w:val="00B41866"/>
    <w:rsid w:val="00B41A12"/>
    <w:rsid w:val="00B43447"/>
    <w:rsid w:val="00B435E8"/>
    <w:rsid w:val="00B46C98"/>
    <w:rsid w:val="00B47C94"/>
    <w:rsid w:val="00B505D5"/>
    <w:rsid w:val="00B527A0"/>
    <w:rsid w:val="00B53549"/>
    <w:rsid w:val="00B54F82"/>
    <w:rsid w:val="00B555F4"/>
    <w:rsid w:val="00B57468"/>
    <w:rsid w:val="00B5786A"/>
    <w:rsid w:val="00B57DE9"/>
    <w:rsid w:val="00B57DF9"/>
    <w:rsid w:val="00B57E1E"/>
    <w:rsid w:val="00B605DD"/>
    <w:rsid w:val="00B613B2"/>
    <w:rsid w:val="00B61808"/>
    <w:rsid w:val="00B61A42"/>
    <w:rsid w:val="00B61D29"/>
    <w:rsid w:val="00B61F1C"/>
    <w:rsid w:val="00B6235B"/>
    <w:rsid w:val="00B62A43"/>
    <w:rsid w:val="00B62E83"/>
    <w:rsid w:val="00B62F5F"/>
    <w:rsid w:val="00B63DCC"/>
    <w:rsid w:val="00B64A57"/>
    <w:rsid w:val="00B6538B"/>
    <w:rsid w:val="00B655C5"/>
    <w:rsid w:val="00B664CB"/>
    <w:rsid w:val="00B67062"/>
    <w:rsid w:val="00B6788C"/>
    <w:rsid w:val="00B67F59"/>
    <w:rsid w:val="00B70FF9"/>
    <w:rsid w:val="00B710A6"/>
    <w:rsid w:val="00B71629"/>
    <w:rsid w:val="00B71A29"/>
    <w:rsid w:val="00B71C84"/>
    <w:rsid w:val="00B7200C"/>
    <w:rsid w:val="00B72F5B"/>
    <w:rsid w:val="00B74F08"/>
    <w:rsid w:val="00B7510E"/>
    <w:rsid w:val="00B75255"/>
    <w:rsid w:val="00B763E8"/>
    <w:rsid w:val="00B7707F"/>
    <w:rsid w:val="00B77352"/>
    <w:rsid w:val="00B8016A"/>
    <w:rsid w:val="00B8085C"/>
    <w:rsid w:val="00B80987"/>
    <w:rsid w:val="00B812C9"/>
    <w:rsid w:val="00B81610"/>
    <w:rsid w:val="00B81620"/>
    <w:rsid w:val="00B820C3"/>
    <w:rsid w:val="00B82173"/>
    <w:rsid w:val="00B828ED"/>
    <w:rsid w:val="00B82C0B"/>
    <w:rsid w:val="00B8315E"/>
    <w:rsid w:val="00B83281"/>
    <w:rsid w:val="00B84766"/>
    <w:rsid w:val="00B849F8"/>
    <w:rsid w:val="00B854C1"/>
    <w:rsid w:val="00B8669B"/>
    <w:rsid w:val="00B87438"/>
    <w:rsid w:val="00B902D9"/>
    <w:rsid w:val="00B91006"/>
    <w:rsid w:val="00B91D77"/>
    <w:rsid w:val="00B91F4E"/>
    <w:rsid w:val="00B931AB"/>
    <w:rsid w:val="00B9372E"/>
    <w:rsid w:val="00B93FB8"/>
    <w:rsid w:val="00B94626"/>
    <w:rsid w:val="00B94CD0"/>
    <w:rsid w:val="00B94F5F"/>
    <w:rsid w:val="00B95A31"/>
    <w:rsid w:val="00B96E2D"/>
    <w:rsid w:val="00B96F1A"/>
    <w:rsid w:val="00BA0B24"/>
    <w:rsid w:val="00BA0B4E"/>
    <w:rsid w:val="00BA1076"/>
    <w:rsid w:val="00BA1453"/>
    <w:rsid w:val="00BA1D9F"/>
    <w:rsid w:val="00BA21F5"/>
    <w:rsid w:val="00BA26A9"/>
    <w:rsid w:val="00BA3355"/>
    <w:rsid w:val="00BA3C29"/>
    <w:rsid w:val="00BA4692"/>
    <w:rsid w:val="00BA5A62"/>
    <w:rsid w:val="00BA5B7C"/>
    <w:rsid w:val="00BA6570"/>
    <w:rsid w:val="00BA726F"/>
    <w:rsid w:val="00BA7AA9"/>
    <w:rsid w:val="00BB0601"/>
    <w:rsid w:val="00BB097F"/>
    <w:rsid w:val="00BB0BA2"/>
    <w:rsid w:val="00BB0C23"/>
    <w:rsid w:val="00BB18FE"/>
    <w:rsid w:val="00BB22AC"/>
    <w:rsid w:val="00BB3B59"/>
    <w:rsid w:val="00BB433C"/>
    <w:rsid w:val="00BB5319"/>
    <w:rsid w:val="00BB5AC1"/>
    <w:rsid w:val="00BB70C1"/>
    <w:rsid w:val="00BC1786"/>
    <w:rsid w:val="00BC1E0C"/>
    <w:rsid w:val="00BC1EF1"/>
    <w:rsid w:val="00BC3548"/>
    <w:rsid w:val="00BC367E"/>
    <w:rsid w:val="00BC4711"/>
    <w:rsid w:val="00BC5C6D"/>
    <w:rsid w:val="00BC7814"/>
    <w:rsid w:val="00BC7C48"/>
    <w:rsid w:val="00BD00AF"/>
    <w:rsid w:val="00BD026B"/>
    <w:rsid w:val="00BD0378"/>
    <w:rsid w:val="00BD0AE8"/>
    <w:rsid w:val="00BD121D"/>
    <w:rsid w:val="00BD2C70"/>
    <w:rsid w:val="00BD3342"/>
    <w:rsid w:val="00BD3F9A"/>
    <w:rsid w:val="00BD408D"/>
    <w:rsid w:val="00BD4180"/>
    <w:rsid w:val="00BD4383"/>
    <w:rsid w:val="00BD4781"/>
    <w:rsid w:val="00BD4934"/>
    <w:rsid w:val="00BD4C08"/>
    <w:rsid w:val="00BD4EA6"/>
    <w:rsid w:val="00BD50AC"/>
    <w:rsid w:val="00BD50C8"/>
    <w:rsid w:val="00BD5914"/>
    <w:rsid w:val="00BD5D2A"/>
    <w:rsid w:val="00BD6000"/>
    <w:rsid w:val="00BD6076"/>
    <w:rsid w:val="00BD6B32"/>
    <w:rsid w:val="00BD6D16"/>
    <w:rsid w:val="00BD734E"/>
    <w:rsid w:val="00BD767E"/>
    <w:rsid w:val="00BD7817"/>
    <w:rsid w:val="00BD7CBD"/>
    <w:rsid w:val="00BD7E70"/>
    <w:rsid w:val="00BE041E"/>
    <w:rsid w:val="00BE0B93"/>
    <w:rsid w:val="00BE1583"/>
    <w:rsid w:val="00BE1726"/>
    <w:rsid w:val="00BE22E8"/>
    <w:rsid w:val="00BE284D"/>
    <w:rsid w:val="00BE2E3D"/>
    <w:rsid w:val="00BE32B5"/>
    <w:rsid w:val="00BE3E0E"/>
    <w:rsid w:val="00BE470F"/>
    <w:rsid w:val="00BE4C5C"/>
    <w:rsid w:val="00BE5BDF"/>
    <w:rsid w:val="00BE6016"/>
    <w:rsid w:val="00BE6041"/>
    <w:rsid w:val="00BE66DF"/>
    <w:rsid w:val="00BE6749"/>
    <w:rsid w:val="00BE6F37"/>
    <w:rsid w:val="00BE7C9C"/>
    <w:rsid w:val="00BF0D12"/>
    <w:rsid w:val="00BF24E5"/>
    <w:rsid w:val="00BF2C99"/>
    <w:rsid w:val="00BF31D1"/>
    <w:rsid w:val="00BF46AE"/>
    <w:rsid w:val="00BF55CE"/>
    <w:rsid w:val="00BF5ABF"/>
    <w:rsid w:val="00BF606A"/>
    <w:rsid w:val="00BF6133"/>
    <w:rsid w:val="00BF6441"/>
    <w:rsid w:val="00BF6EBD"/>
    <w:rsid w:val="00C00DC3"/>
    <w:rsid w:val="00C01B32"/>
    <w:rsid w:val="00C02253"/>
    <w:rsid w:val="00C025F5"/>
    <w:rsid w:val="00C032F1"/>
    <w:rsid w:val="00C03B39"/>
    <w:rsid w:val="00C03F1D"/>
    <w:rsid w:val="00C0449E"/>
    <w:rsid w:val="00C0464C"/>
    <w:rsid w:val="00C049FD"/>
    <w:rsid w:val="00C076CF"/>
    <w:rsid w:val="00C077CD"/>
    <w:rsid w:val="00C10024"/>
    <w:rsid w:val="00C100DB"/>
    <w:rsid w:val="00C103B2"/>
    <w:rsid w:val="00C103F4"/>
    <w:rsid w:val="00C120B2"/>
    <w:rsid w:val="00C12A93"/>
    <w:rsid w:val="00C12EC2"/>
    <w:rsid w:val="00C1351D"/>
    <w:rsid w:val="00C143EC"/>
    <w:rsid w:val="00C14C40"/>
    <w:rsid w:val="00C14C58"/>
    <w:rsid w:val="00C14CD8"/>
    <w:rsid w:val="00C1624F"/>
    <w:rsid w:val="00C1681E"/>
    <w:rsid w:val="00C17B05"/>
    <w:rsid w:val="00C200C3"/>
    <w:rsid w:val="00C20218"/>
    <w:rsid w:val="00C202BB"/>
    <w:rsid w:val="00C20385"/>
    <w:rsid w:val="00C208B5"/>
    <w:rsid w:val="00C2177A"/>
    <w:rsid w:val="00C219FE"/>
    <w:rsid w:val="00C21AF5"/>
    <w:rsid w:val="00C21E57"/>
    <w:rsid w:val="00C2229C"/>
    <w:rsid w:val="00C22551"/>
    <w:rsid w:val="00C22EEF"/>
    <w:rsid w:val="00C23042"/>
    <w:rsid w:val="00C23588"/>
    <w:rsid w:val="00C23940"/>
    <w:rsid w:val="00C2457E"/>
    <w:rsid w:val="00C25288"/>
    <w:rsid w:val="00C25AFB"/>
    <w:rsid w:val="00C2610F"/>
    <w:rsid w:val="00C26741"/>
    <w:rsid w:val="00C26D7C"/>
    <w:rsid w:val="00C26E76"/>
    <w:rsid w:val="00C276FA"/>
    <w:rsid w:val="00C300B4"/>
    <w:rsid w:val="00C307D3"/>
    <w:rsid w:val="00C30AE0"/>
    <w:rsid w:val="00C32AFF"/>
    <w:rsid w:val="00C33097"/>
    <w:rsid w:val="00C3316B"/>
    <w:rsid w:val="00C343CE"/>
    <w:rsid w:val="00C34BB4"/>
    <w:rsid w:val="00C34BF9"/>
    <w:rsid w:val="00C35DDE"/>
    <w:rsid w:val="00C3746F"/>
    <w:rsid w:val="00C37BE1"/>
    <w:rsid w:val="00C4163F"/>
    <w:rsid w:val="00C41AB0"/>
    <w:rsid w:val="00C41D4B"/>
    <w:rsid w:val="00C4258D"/>
    <w:rsid w:val="00C42628"/>
    <w:rsid w:val="00C433CE"/>
    <w:rsid w:val="00C43894"/>
    <w:rsid w:val="00C442F1"/>
    <w:rsid w:val="00C44A68"/>
    <w:rsid w:val="00C44D0F"/>
    <w:rsid w:val="00C45EFB"/>
    <w:rsid w:val="00C461F4"/>
    <w:rsid w:val="00C47385"/>
    <w:rsid w:val="00C4752B"/>
    <w:rsid w:val="00C479AC"/>
    <w:rsid w:val="00C479CB"/>
    <w:rsid w:val="00C47BBE"/>
    <w:rsid w:val="00C50830"/>
    <w:rsid w:val="00C51410"/>
    <w:rsid w:val="00C518E3"/>
    <w:rsid w:val="00C52AD5"/>
    <w:rsid w:val="00C533C7"/>
    <w:rsid w:val="00C5475B"/>
    <w:rsid w:val="00C5482F"/>
    <w:rsid w:val="00C5562C"/>
    <w:rsid w:val="00C556F3"/>
    <w:rsid w:val="00C55F49"/>
    <w:rsid w:val="00C56465"/>
    <w:rsid w:val="00C56636"/>
    <w:rsid w:val="00C60041"/>
    <w:rsid w:val="00C60E59"/>
    <w:rsid w:val="00C61ADC"/>
    <w:rsid w:val="00C6263A"/>
    <w:rsid w:val="00C62B7E"/>
    <w:rsid w:val="00C62E09"/>
    <w:rsid w:val="00C62EBD"/>
    <w:rsid w:val="00C6333D"/>
    <w:rsid w:val="00C63DEF"/>
    <w:rsid w:val="00C64216"/>
    <w:rsid w:val="00C64D65"/>
    <w:rsid w:val="00C658E2"/>
    <w:rsid w:val="00C6772C"/>
    <w:rsid w:val="00C677E6"/>
    <w:rsid w:val="00C704A0"/>
    <w:rsid w:val="00C705D3"/>
    <w:rsid w:val="00C70C56"/>
    <w:rsid w:val="00C70DB5"/>
    <w:rsid w:val="00C70DF0"/>
    <w:rsid w:val="00C7142D"/>
    <w:rsid w:val="00C71E91"/>
    <w:rsid w:val="00C72105"/>
    <w:rsid w:val="00C72C11"/>
    <w:rsid w:val="00C72D48"/>
    <w:rsid w:val="00C72F09"/>
    <w:rsid w:val="00C73234"/>
    <w:rsid w:val="00C73295"/>
    <w:rsid w:val="00C741F6"/>
    <w:rsid w:val="00C74265"/>
    <w:rsid w:val="00C750CB"/>
    <w:rsid w:val="00C75587"/>
    <w:rsid w:val="00C75887"/>
    <w:rsid w:val="00C75A99"/>
    <w:rsid w:val="00C76E2F"/>
    <w:rsid w:val="00C77D52"/>
    <w:rsid w:val="00C80D93"/>
    <w:rsid w:val="00C80F1D"/>
    <w:rsid w:val="00C8190B"/>
    <w:rsid w:val="00C819AD"/>
    <w:rsid w:val="00C82924"/>
    <w:rsid w:val="00C82CA5"/>
    <w:rsid w:val="00C8301A"/>
    <w:rsid w:val="00C835B4"/>
    <w:rsid w:val="00C8372D"/>
    <w:rsid w:val="00C84E83"/>
    <w:rsid w:val="00C84EA8"/>
    <w:rsid w:val="00C84EC4"/>
    <w:rsid w:val="00C85507"/>
    <w:rsid w:val="00C8551D"/>
    <w:rsid w:val="00C85718"/>
    <w:rsid w:val="00C86042"/>
    <w:rsid w:val="00C8607B"/>
    <w:rsid w:val="00C861FB"/>
    <w:rsid w:val="00C87B31"/>
    <w:rsid w:val="00C87B62"/>
    <w:rsid w:val="00C87ED3"/>
    <w:rsid w:val="00C90175"/>
    <w:rsid w:val="00C91024"/>
    <w:rsid w:val="00C92EA5"/>
    <w:rsid w:val="00C94391"/>
    <w:rsid w:val="00C94EED"/>
    <w:rsid w:val="00C9547F"/>
    <w:rsid w:val="00C96961"/>
    <w:rsid w:val="00CA0AF3"/>
    <w:rsid w:val="00CA0E7F"/>
    <w:rsid w:val="00CA1936"/>
    <w:rsid w:val="00CA4424"/>
    <w:rsid w:val="00CA601D"/>
    <w:rsid w:val="00CA629F"/>
    <w:rsid w:val="00CA6321"/>
    <w:rsid w:val="00CA767D"/>
    <w:rsid w:val="00CB0380"/>
    <w:rsid w:val="00CB06B2"/>
    <w:rsid w:val="00CB0C07"/>
    <w:rsid w:val="00CB1072"/>
    <w:rsid w:val="00CB4025"/>
    <w:rsid w:val="00CB58C1"/>
    <w:rsid w:val="00CB5F87"/>
    <w:rsid w:val="00CC0AF0"/>
    <w:rsid w:val="00CC1338"/>
    <w:rsid w:val="00CC180F"/>
    <w:rsid w:val="00CC2217"/>
    <w:rsid w:val="00CC3437"/>
    <w:rsid w:val="00CC4F5B"/>
    <w:rsid w:val="00CC4FBD"/>
    <w:rsid w:val="00CC592B"/>
    <w:rsid w:val="00CC5ECE"/>
    <w:rsid w:val="00CC606D"/>
    <w:rsid w:val="00CC6141"/>
    <w:rsid w:val="00CC7150"/>
    <w:rsid w:val="00CC764B"/>
    <w:rsid w:val="00CC7E72"/>
    <w:rsid w:val="00CD1546"/>
    <w:rsid w:val="00CD1DD2"/>
    <w:rsid w:val="00CD2E24"/>
    <w:rsid w:val="00CD3218"/>
    <w:rsid w:val="00CD37CF"/>
    <w:rsid w:val="00CD4062"/>
    <w:rsid w:val="00CD456B"/>
    <w:rsid w:val="00CD498F"/>
    <w:rsid w:val="00CD52C6"/>
    <w:rsid w:val="00CD5CE3"/>
    <w:rsid w:val="00CD5D5C"/>
    <w:rsid w:val="00CD5DE9"/>
    <w:rsid w:val="00CD6172"/>
    <w:rsid w:val="00CD65F1"/>
    <w:rsid w:val="00CD67DC"/>
    <w:rsid w:val="00CD67E1"/>
    <w:rsid w:val="00CD77F2"/>
    <w:rsid w:val="00CD7A27"/>
    <w:rsid w:val="00CD7BE2"/>
    <w:rsid w:val="00CE1140"/>
    <w:rsid w:val="00CE17B4"/>
    <w:rsid w:val="00CE1A7F"/>
    <w:rsid w:val="00CE1C27"/>
    <w:rsid w:val="00CE1DD7"/>
    <w:rsid w:val="00CE2269"/>
    <w:rsid w:val="00CE245A"/>
    <w:rsid w:val="00CE24DC"/>
    <w:rsid w:val="00CE345B"/>
    <w:rsid w:val="00CE383A"/>
    <w:rsid w:val="00CE6C00"/>
    <w:rsid w:val="00CF0AAF"/>
    <w:rsid w:val="00CF0E1A"/>
    <w:rsid w:val="00CF0FFD"/>
    <w:rsid w:val="00CF1312"/>
    <w:rsid w:val="00CF26E0"/>
    <w:rsid w:val="00CF2797"/>
    <w:rsid w:val="00CF29E5"/>
    <w:rsid w:val="00CF2CEA"/>
    <w:rsid w:val="00CF2DDC"/>
    <w:rsid w:val="00CF3167"/>
    <w:rsid w:val="00CF3AF7"/>
    <w:rsid w:val="00CF4645"/>
    <w:rsid w:val="00CF590B"/>
    <w:rsid w:val="00CF5C92"/>
    <w:rsid w:val="00CF65CD"/>
    <w:rsid w:val="00CF6BCF"/>
    <w:rsid w:val="00CF779D"/>
    <w:rsid w:val="00CF79A8"/>
    <w:rsid w:val="00D0122A"/>
    <w:rsid w:val="00D01B31"/>
    <w:rsid w:val="00D02D87"/>
    <w:rsid w:val="00D0348E"/>
    <w:rsid w:val="00D03CD0"/>
    <w:rsid w:val="00D043C5"/>
    <w:rsid w:val="00D05043"/>
    <w:rsid w:val="00D050CD"/>
    <w:rsid w:val="00D05BB2"/>
    <w:rsid w:val="00D05D82"/>
    <w:rsid w:val="00D0612B"/>
    <w:rsid w:val="00D063EA"/>
    <w:rsid w:val="00D06A02"/>
    <w:rsid w:val="00D06B9D"/>
    <w:rsid w:val="00D06C1C"/>
    <w:rsid w:val="00D07326"/>
    <w:rsid w:val="00D0734E"/>
    <w:rsid w:val="00D0760E"/>
    <w:rsid w:val="00D07C27"/>
    <w:rsid w:val="00D07C5F"/>
    <w:rsid w:val="00D11346"/>
    <w:rsid w:val="00D11E57"/>
    <w:rsid w:val="00D122CF"/>
    <w:rsid w:val="00D127B9"/>
    <w:rsid w:val="00D1289E"/>
    <w:rsid w:val="00D13134"/>
    <w:rsid w:val="00D1349C"/>
    <w:rsid w:val="00D13713"/>
    <w:rsid w:val="00D13CC3"/>
    <w:rsid w:val="00D15544"/>
    <w:rsid w:val="00D15754"/>
    <w:rsid w:val="00D1639B"/>
    <w:rsid w:val="00D16B03"/>
    <w:rsid w:val="00D171B7"/>
    <w:rsid w:val="00D174F3"/>
    <w:rsid w:val="00D17A74"/>
    <w:rsid w:val="00D17ED4"/>
    <w:rsid w:val="00D2040A"/>
    <w:rsid w:val="00D20CCC"/>
    <w:rsid w:val="00D20E67"/>
    <w:rsid w:val="00D216A0"/>
    <w:rsid w:val="00D21761"/>
    <w:rsid w:val="00D218A5"/>
    <w:rsid w:val="00D21B46"/>
    <w:rsid w:val="00D220DA"/>
    <w:rsid w:val="00D22184"/>
    <w:rsid w:val="00D225AC"/>
    <w:rsid w:val="00D2284A"/>
    <w:rsid w:val="00D22915"/>
    <w:rsid w:val="00D22A62"/>
    <w:rsid w:val="00D22EF1"/>
    <w:rsid w:val="00D2313D"/>
    <w:rsid w:val="00D23242"/>
    <w:rsid w:val="00D233E2"/>
    <w:rsid w:val="00D2561A"/>
    <w:rsid w:val="00D3046A"/>
    <w:rsid w:val="00D30817"/>
    <w:rsid w:val="00D30B51"/>
    <w:rsid w:val="00D30EB0"/>
    <w:rsid w:val="00D312D1"/>
    <w:rsid w:val="00D31878"/>
    <w:rsid w:val="00D319B9"/>
    <w:rsid w:val="00D321C2"/>
    <w:rsid w:val="00D3245F"/>
    <w:rsid w:val="00D33778"/>
    <w:rsid w:val="00D33892"/>
    <w:rsid w:val="00D33FDE"/>
    <w:rsid w:val="00D340A2"/>
    <w:rsid w:val="00D34722"/>
    <w:rsid w:val="00D347CB"/>
    <w:rsid w:val="00D34A22"/>
    <w:rsid w:val="00D34D05"/>
    <w:rsid w:val="00D36488"/>
    <w:rsid w:val="00D36C0D"/>
    <w:rsid w:val="00D371B8"/>
    <w:rsid w:val="00D40579"/>
    <w:rsid w:val="00D40588"/>
    <w:rsid w:val="00D40B6C"/>
    <w:rsid w:val="00D412DB"/>
    <w:rsid w:val="00D415C0"/>
    <w:rsid w:val="00D4161F"/>
    <w:rsid w:val="00D418B8"/>
    <w:rsid w:val="00D41CDE"/>
    <w:rsid w:val="00D41EF5"/>
    <w:rsid w:val="00D424E8"/>
    <w:rsid w:val="00D42CA9"/>
    <w:rsid w:val="00D4324D"/>
    <w:rsid w:val="00D43D8D"/>
    <w:rsid w:val="00D444C4"/>
    <w:rsid w:val="00D44804"/>
    <w:rsid w:val="00D449F1"/>
    <w:rsid w:val="00D44A51"/>
    <w:rsid w:val="00D44BF9"/>
    <w:rsid w:val="00D451A0"/>
    <w:rsid w:val="00D4564F"/>
    <w:rsid w:val="00D45E66"/>
    <w:rsid w:val="00D46681"/>
    <w:rsid w:val="00D47200"/>
    <w:rsid w:val="00D47A2B"/>
    <w:rsid w:val="00D504C7"/>
    <w:rsid w:val="00D51A19"/>
    <w:rsid w:val="00D51B32"/>
    <w:rsid w:val="00D51BF3"/>
    <w:rsid w:val="00D52216"/>
    <w:rsid w:val="00D5227C"/>
    <w:rsid w:val="00D535A6"/>
    <w:rsid w:val="00D53F21"/>
    <w:rsid w:val="00D54F1A"/>
    <w:rsid w:val="00D55830"/>
    <w:rsid w:val="00D56530"/>
    <w:rsid w:val="00D567F1"/>
    <w:rsid w:val="00D61629"/>
    <w:rsid w:val="00D618F1"/>
    <w:rsid w:val="00D643EE"/>
    <w:rsid w:val="00D64934"/>
    <w:rsid w:val="00D649C1"/>
    <w:rsid w:val="00D64D0A"/>
    <w:rsid w:val="00D679C3"/>
    <w:rsid w:val="00D67D57"/>
    <w:rsid w:val="00D67E6D"/>
    <w:rsid w:val="00D717F4"/>
    <w:rsid w:val="00D719BA"/>
    <w:rsid w:val="00D72B5F"/>
    <w:rsid w:val="00D72C2F"/>
    <w:rsid w:val="00D72D4B"/>
    <w:rsid w:val="00D72E69"/>
    <w:rsid w:val="00D733E8"/>
    <w:rsid w:val="00D738C1"/>
    <w:rsid w:val="00D73A49"/>
    <w:rsid w:val="00D74239"/>
    <w:rsid w:val="00D75721"/>
    <w:rsid w:val="00D75B93"/>
    <w:rsid w:val="00D75C5A"/>
    <w:rsid w:val="00D767EA"/>
    <w:rsid w:val="00D77137"/>
    <w:rsid w:val="00D80263"/>
    <w:rsid w:val="00D8077B"/>
    <w:rsid w:val="00D807B5"/>
    <w:rsid w:val="00D807C8"/>
    <w:rsid w:val="00D81699"/>
    <w:rsid w:val="00D81B9B"/>
    <w:rsid w:val="00D81F26"/>
    <w:rsid w:val="00D8207E"/>
    <w:rsid w:val="00D83175"/>
    <w:rsid w:val="00D83595"/>
    <w:rsid w:val="00D839B7"/>
    <w:rsid w:val="00D83CAD"/>
    <w:rsid w:val="00D8429C"/>
    <w:rsid w:val="00D8455A"/>
    <w:rsid w:val="00D84840"/>
    <w:rsid w:val="00D856F6"/>
    <w:rsid w:val="00D859E2"/>
    <w:rsid w:val="00D85E4F"/>
    <w:rsid w:val="00D8678E"/>
    <w:rsid w:val="00D86933"/>
    <w:rsid w:val="00D8701B"/>
    <w:rsid w:val="00D870D5"/>
    <w:rsid w:val="00D87E84"/>
    <w:rsid w:val="00D900EA"/>
    <w:rsid w:val="00D90850"/>
    <w:rsid w:val="00D91060"/>
    <w:rsid w:val="00D920EE"/>
    <w:rsid w:val="00D9247A"/>
    <w:rsid w:val="00D927F8"/>
    <w:rsid w:val="00D933AC"/>
    <w:rsid w:val="00D93FE6"/>
    <w:rsid w:val="00D94052"/>
    <w:rsid w:val="00D947C7"/>
    <w:rsid w:val="00D94AAE"/>
    <w:rsid w:val="00D95527"/>
    <w:rsid w:val="00D966B1"/>
    <w:rsid w:val="00D97241"/>
    <w:rsid w:val="00D9783F"/>
    <w:rsid w:val="00D97A36"/>
    <w:rsid w:val="00D97AAD"/>
    <w:rsid w:val="00D97B9E"/>
    <w:rsid w:val="00DA078C"/>
    <w:rsid w:val="00DA0C27"/>
    <w:rsid w:val="00DA10D2"/>
    <w:rsid w:val="00DA12E7"/>
    <w:rsid w:val="00DA1801"/>
    <w:rsid w:val="00DA2A3C"/>
    <w:rsid w:val="00DA2C74"/>
    <w:rsid w:val="00DA30C4"/>
    <w:rsid w:val="00DA326F"/>
    <w:rsid w:val="00DA3C4F"/>
    <w:rsid w:val="00DA4711"/>
    <w:rsid w:val="00DA4932"/>
    <w:rsid w:val="00DA60F3"/>
    <w:rsid w:val="00DA615C"/>
    <w:rsid w:val="00DA7395"/>
    <w:rsid w:val="00DB0052"/>
    <w:rsid w:val="00DB1C3A"/>
    <w:rsid w:val="00DB1D93"/>
    <w:rsid w:val="00DB31B0"/>
    <w:rsid w:val="00DB3E8A"/>
    <w:rsid w:val="00DB4361"/>
    <w:rsid w:val="00DB4948"/>
    <w:rsid w:val="00DB4B15"/>
    <w:rsid w:val="00DB4E38"/>
    <w:rsid w:val="00DB5812"/>
    <w:rsid w:val="00DB59DE"/>
    <w:rsid w:val="00DB5E0D"/>
    <w:rsid w:val="00DB677D"/>
    <w:rsid w:val="00DC00DB"/>
    <w:rsid w:val="00DC12A6"/>
    <w:rsid w:val="00DC19CB"/>
    <w:rsid w:val="00DC1AD3"/>
    <w:rsid w:val="00DC2A57"/>
    <w:rsid w:val="00DC44FF"/>
    <w:rsid w:val="00DC49BC"/>
    <w:rsid w:val="00DC4B21"/>
    <w:rsid w:val="00DC4D24"/>
    <w:rsid w:val="00DC5E57"/>
    <w:rsid w:val="00DC7871"/>
    <w:rsid w:val="00DD04E4"/>
    <w:rsid w:val="00DD0AC3"/>
    <w:rsid w:val="00DD0C6F"/>
    <w:rsid w:val="00DD114A"/>
    <w:rsid w:val="00DD13A4"/>
    <w:rsid w:val="00DD182C"/>
    <w:rsid w:val="00DD2810"/>
    <w:rsid w:val="00DD2871"/>
    <w:rsid w:val="00DD2A17"/>
    <w:rsid w:val="00DD4381"/>
    <w:rsid w:val="00DD43B7"/>
    <w:rsid w:val="00DD46FA"/>
    <w:rsid w:val="00DD5002"/>
    <w:rsid w:val="00DD530B"/>
    <w:rsid w:val="00DD590C"/>
    <w:rsid w:val="00DD5C5E"/>
    <w:rsid w:val="00DD62E0"/>
    <w:rsid w:val="00DD641A"/>
    <w:rsid w:val="00DD6CF3"/>
    <w:rsid w:val="00DD730C"/>
    <w:rsid w:val="00DD76BA"/>
    <w:rsid w:val="00DD7D13"/>
    <w:rsid w:val="00DE036D"/>
    <w:rsid w:val="00DE0477"/>
    <w:rsid w:val="00DE1BDC"/>
    <w:rsid w:val="00DE4807"/>
    <w:rsid w:val="00DE4AFA"/>
    <w:rsid w:val="00DE6E8F"/>
    <w:rsid w:val="00DE7E3D"/>
    <w:rsid w:val="00DE7F8B"/>
    <w:rsid w:val="00DF00E4"/>
    <w:rsid w:val="00DF03C0"/>
    <w:rsid w:val="00DF0757"/>
    <w:rsid w:val="00DF207D"/>
    <w:rsid w:val="00DF326E"/>
    <w:rsid w:val="00DF339D"/>
    <w:rsid w:val="00DF46CE"/>
    <w:rsid w:val="00DF4AC8"/>
    <w:rsid w:val="00DF51FC"/>
    <w:rsid w:val="00DF5236"/>
    <w:rsid w:val="00DF54D0"/>
    <w:rsid w:val="00DF5571"/>
    <w:rsid w:val="00DF60F3"/>
    <w:rsid w:val="00DF65D7"/>
    <w:rsid w:val="00DF6A62"/>
    <w:rsid w:val="00E002F0"/>
    <w:rsid w:val="00E007BE"/>
    <w:rsid w:val="00E0083B"/>
    <w:rsid w:val="00E01217"/>
    <w:rsid w:val="00E01DC3"/>
    <w:rsid w:val="00E0233E"/>
    <w:rsid w:val="00E02A92"/>
    <w:rsid w:val="00E02C1D"/>
    <w:rsid w:val="00E03BCE"/>
    <w:rsid w:val="00E046F5"/>
    <w:rsid w:val="00E0577F"/>
    <w:rsid w:val="00E05D07"/>
    <w:rsid w:val="00E06648"/>
    <w:rsid w:val="00E07B64"/>
    <w:rsid w:val="00E07D84"/>
    <w:rsid w:val="00E11DEB"/>
    <w:rsid w:val="00E12490"/>
    <w:rsid w:val="00E1287F"/>
    <w:rsid w:val="00E139CD"/>
    <w:rsid w:val="00E13D4F"/>
    <w:rsid w:val="00E1426E"/>
    <w:rsid w:val="00E14D16"/>
    <w:rsid w:val="00E16056"/>
    <w:rsid w:val="00E161C7"/>
    <w:rsid w:val="00E16BB7"/>
    <w:rsid w:val="00E16BC4"/>
    <w:rsid w:val="00E2235B"/>
    <w:rsid w:val="00E227D4"/>
    <w:rsid w:val="00E246EE"/>
    <w:rsid w:val="00E2483A"/>
    <w:rsid w:val="00E253A6"/>
    <w:rsid w:val="00E262B3"/>
    <w:rsid w:val="00E27091"/>
    <w:rsid w:val="00E27809"/>
    <w:rsid w:val="00E3013D"/>
    <w:rsid w:val="00E30604"/>
    <w:rsid w:val="00E30D84"/>
    <w:rsid w:val="00E310AB"/>
    <w:rsid w:val="00E31B7A"/>
    <w:rsid w:val="00E32B34"/>
    <w:rsid w:val="00E3387D"/>
    <w:rsid w:val="00E3397D"/>
    <w:rsid w:val="00E34230"/>
    <w:rsid w:val="00E344E5"/>
    <w:rsid w:val="00E34DBC"/>
    <w:rsid w:val="00E352BA"/>
    <w:rsid w:val="00E35335"/>
    <w:rsid w:val="00E359E3"/>
    <w:rsid w:val="00E35FD7"/>
    <w:rsid w:val="00E36493"/>
    <w:rsid w:val="00E36C42"/>
    <w:rsid w:val="00E36D78"/>
    <w:rsid w:val="00E40097"/>
    <w:rsid w:val="00E40BB5"/>
    <w:rsid w:val="00E418F9"/>
    <w:rsid w:val="00E4222A"/>
    <w:rsid w:val="00E423DF"/>
    <w:rsid w:val="00E4248A"/>
    <w:rsid w:val="00E432A6"/>
    <w:rsid w:val="00E45175"/>
    <w:rsid w:val="00E47BF0"/>
    <w:rsid w:val="00E50348"/>
    <w:rsid w:val="00E50423"/>
    <w:rsid w:val="00E50B52"/>
    <w:rsid w:val="00E5147A"/>
    <w:rsid w:val="00E517E6"/>
    <w:rsid w:val="00E522A3"/>
    <w:rsid w:val="00E52C80"/>
    <w:rsid w:val="00E52F34"/>
    <w:rsid w:val="00E53A9F"/>
    <w:rsid w:val="00E543BB"/>
    <w:rsid w:val="00E54543"/>
    <w:rsid w:val="00E549CD"/>
    <w:rsid w:val="00E549D3"/>
    <w:rsid w:val="00E5569B"/>
    <w:rsid w:val="00E55D11"/>
    <w:rsid w:val="00E561B4"/>
    <w:rsid w:val="00E56357"/>
    <w:rsid w:val="00E56C78"/>
    <w:rsid w:val="00E57C36"/>
    <w:rsid w:val="00E57D6C"/>
    <w:rsid w:val="00E60E99"/>
    <w:rsid w:val="00E61510"/>
    <w:rsid w:val="00E61F58"/>
    <w:rsid w:val="00E6206C"/>
    <w:rsid w:val="00E621B3"/>
    <w:rsid w:val="00E63A34"/>
    <w:rsid w:val="00E65376"/>
    <w:rsid w:val="00E67790"/>
    <w:rsid w:val="00E71937"/>
    <w:rsid w:val="00E72619"/>
    <w:rsid w:val="00E72824"/>
    <w:rsid w:val="00E72C93"/>
    <w:rsid w:val="00E74CD4"/>
    <w:rsid w:val="00E750AF"/>
    <w:rsid w:val="00E75820"/>
    <w:rsid w:val="00E75C26"/>
    <w:rsid w:val="00E75C67"/>
    <w:rsid w:val="00E76CB6"/>
    <w:rsid w:val="00E77D5E"/>
    <w:rsid w:val="00E800E6"/>
    <w:rsid w:val="00E801F8"/>
    <w:rsid w:val="00E8025F"/>
    <w:rsid w:val="00E8034E"/>
    <w:rsid w:val="00E80E5D"/>
    <w:rsid w:val="00E82154"/>
    <w:rsid w:val="00E82C4D"/>
    <w:rsid w:val="00E83255"/>
    <w:rsid w:val="00E835E6"/>
    <w:rsid w:val="00E8530C"/>
    <w:rsid w:val="00E86D10"/>
    <w:rsid w:val="00E87469"/>
    <w:rsid w:val="00E8756C"/>
    <w:rsid w:val="00E87595"/>
    <w:rsid w:val="00E91239"/>
    <w:rsid w:val="00E91DB7"/>
    <w:rsid w:val="00E92B5B"/>
    <w:rsid w:val="00E9387E"/>
    <w:rsid w:val="00E94454"/>
    <w:rsid w:val="00E95BC6"/>
    <w:rsid w:val="00E963A9"/>
    <w:rsid w:val="00EA0341"/>
    <w:rsid w:val="00EA0652"/>
    <w:rsid w:val="00EA12FF"/>
    <w:rsid w:val="00EA17D9"/>
    <w:rsid w:val="00EA2318"/>
    <w:rsid w:val="00EA2E65"/>
    <w:rsid w:val="00EA2F8A"/>
    <w:rsid w:val="00EA343E"/>
    <w:rsid w:val="00EA397A"/>
    <w:rsid w:val="00EA4819"/>
    <w:rsid w:val="00EA4B09"/>
    <w:rsid w:val="00EA4D4A"/>
    <w:rsid w:val="00EA4DE6"/>
    <w:rsid w:val="00EA5062"/>
    <w:rsid w:val="00EA66BC"/>
    <w:rsid w:val="00EA6732"/>
    <w:rsid w:val="00EA6852"/>
    <w:rsid w:val="00EA7915"/>
    <w:rsid w:val="00EB02F1"/>
    <w:rsid w:val="00EB05F9"/>
    <w:rsid w:val="00EB0E8D"/>
    <w:rsid w:val="00EB136B"/>
    <w:rsid w:val="00EB15D1"/>
    <w:rsid w:val="00EB1965"/>
    <w:rsid w:val="00EB216C"/>
    <w:rsid w:val="00EB2595"/>
    <w:rsid w:val="00EB2624"/>
    <w:rsid w:val="00EB267E"/>
    <w:rsid w:val="00EB2E9F"/>
    <w:rsid w:val="00EB3040"/>
    <w:rsid w:val="00EB311E"/>
    <w:rsid w:val="00EB4198"/>
    <w:rsid w:val="00EB4A84"/>
    <w:rsid w:val="00EB4FE5"/>
    <w:rsid w:val="00EB6213"/>
    <w:rsid w:val="00EB64F2"/>
    <w:rsid w:val="00EB681D"/>
    <w:rsid w:val="00EC016F"/>
    <w:rsid w:val="00EC0430"/>
    <w:rsid w:val="00EC1B76"/>
    <w:rsid w:val="00EC203F"/>
    <w:rsid w:val="00EC2D82"/>
    <w:rsid w:val="00EC3619"/>
    <w:rsid w:val="00EC36C9"/>
    <w:rsid w:val="00EC4AFF"/>
    <w:rsid w:val="00EC4C99"/>
    <w:rsid w:val="00EC5575"/>
    <w:rsid w:val="00EC5FD1"/>
    <w:rsid w:val="00EC6D75"/>
    <w:rsid w:val="00EC79D1"/>
    <w:rsid w:val="00EC7DC4"/>
    <w:rsid w:val="00EC7F7C"/>
    <w:rsid w:val="00ED0B6D"/>
    <w:rsid w:val="00ED1406"/>
    <w:rsid w:val="00ED1C16"/>
    <w:rsid w:val="00ED201F"/>
    <w:rsid w:val="00ED26A6"/>
    <w:rsid w:val="00ED35B0"/>
    <w:rsid w:val="00ED3698"/>
    <w:rsid w:val="00ED374A"/>
    <w:rsid w:val="00ED376F"/>
    <w:rsid w:val="00ED51E9"/>
    <w:rsid w:val="00EE12C4"/>
    <w:rsid w:val="00EE14D2"/>
    <w:rsid w:val="00EE16A0"/>
    <w:rsid w:val="00EE1CC9"/>
    <w:rsid w:val="00EE28D9"/>
    <w:rsid w:val="00EE2A4A"/>
    <w:rsid w:val="00EE4271"/>
    <w:rsid w:val="00EE4677"/>
    <w:rsid w:val="00EE4E11"/>
    <w:rsid w:val="00EE4E80"/>
    <w:rsid w:val="00EE5754"/>
    <w:rsid w:val="00EE6C5C"/>
    <w:rsid w:val="00EE6C7C"/>
    <w:rsid w:val="00EE71AE"/>
    <w:rsid w:val="00EF0ED3"/>
    <w:rsid w:val="00EF1041"/>
    <w:rsid w:val="00EF2462"/>
    <w:rsid w:val="00EF35D3"/>
    <w:rsid w:val="00EF3BB7"/>
    <w:rsid w:val="00EF43A4"/>
    <w:rsid w:val="00EF4C90"/>
    <w:rsid w:val="00EF508B"/>
    <w:rsid w:val="00EF5263"/>
    <w:rsid w:val="00EF52DF"/>
    <w:rsid w:val="00EF633B"/>
    <w:rsid w:val="00EF6EC5"/>
    <w:rsid w:val="00EF6FEE"/>
    <w:rsid w:val="00EF75E7"/>
    <w:rsid w:val="00EF7727"/>
    <w:rsid w:val="00F00C26"/>
    <w:rsid w:val="00F022EE"/>
    <w:rsid w:val="00F02DD6"/>
    <w:rsid w:val="00F02F2D"/>
    <w:rsid w:val="00F0380A"/>
    <w:rsid w:val="00F03CAE"/>
    <w:rsid w:val="00F041D4"/>
    <w:rsid w:val="00F04B15"/>
    <w:rsid w:val="00F05282"/>
    <w:rsid w:val="00F05C8F"/>
    <w:rsid w:val="00F07804"/>
    <w:rsid w:val="00F10A2A"/>
    <w:rsid w:val="00F10FD3"/>
    <w:rsid w:val="00F11969"/>
    <w:rsid w:val="00F13B25"/>
    <w:rsid w:val="00F14247"/>
    <w:rsid w:val="00F160A3"/>
    <w:rsid w:val="00F16370"/>
    <w:rsid w:val="00F165F4"/>
    <w:rsid w:val="00F17222"/>
    <w:rsid w:val="00F17AF1"/>
    <w:rsid w:val="00F17D87"/>
    <w:rsid w:val="00F2053F"/>
    <w:rsid w:val="00F2153E"/>
    <w:rsid w:val="00F219A8"/>
    <w:rsid w:val="00F21D69"/>
    <w:rsid w:val="00F21FFF"/>
    <w:rsid w:val="00F22ED9"/>
    <w:rsid w:val="00F22FE5"/>
    <w:rsid w:val="00F23317"/>
    <w:rsid w:val="00F241C1"/>
    <w:rsid w:val="00F2524E"/>
    <w:rsid w:val="00F253AE"/>
    <w:rsid w:val="00F25773"/>
    <w:rsid w:val="00F2608C"/>
    <w:rsid w:val="00F265C6"/>
    <w:rsid w:val="00F27F80"/>
    <w:rsid w:val="00F30092"/>
    <w:rsid w:val="00F30B60"/>
    <w:rsid w:val="00F310C1"/>
    <w:rsid w:val="00F320CA"/>
    <w:rsid w:val="00F32EC5"/>
    <w:rsid w:val="00F33244"/>
    <w:rsid w:val="00F33A3F"/>
    <w:rsid w:val="00F33AB4"/>
    <w:rsid w:val="00F35A00"/>
    <w:rsid w:val="00F36552"/>
    <w:rsid w:val="00F36721"/>
    <w:rsid w:val="00F36B0F"/>
    <w:rsid w:val="00F37032"/>
    <w:rsid w:val="00F378FE"/>
    <w:rsid w:val="00F37A73"/>
    <w:rsid w:val="00F412F9"/>
    <w:rsid w:val="00F419E8"/>
    <w:rsid w:val="00F41A3D"/>
    <w:rsid w:val="00F42A5C"/>
    <w:rsid w:val="00F42D47"/>
    <w:rsid w:val="00F432ED"/>
    <w:rsid w:val="00F43C68"/>
    <w:rsid w:val="00F45077"/>
    <w:rsid w:val="00F4594B"/>
    <w:rsid w:val="00F45C16"/>
    <w:rsid w:val="00F45F42"/>
    <w:rsid w:val="00F46DB2"/>
    <w:rsid w:val="00F4738F"/>
    <w:rsid w:val="00F478E7"/>
    <w:rsid w:val="00F51F09"/>
    <w:rsid w:val="00F5255D"/>
    <w:rsid w:val="00F52C80"/>
    <w:rsid w:val="00F54561"/>
    <w:rsid w:val="00F546C1"/>
    <w:rsid w:val="00F54AD9"/>
    <w:rsid w:val="00F550B0"/>
    <w:rsid w:val="00F55520"/>
    <w:rsid w:val="00F55E78"/>
    <w:rsid w:val="00F5607B"/>
    <w:rsid w:val="00F57111"/>
    <w:rsid w:val="00F5754F"/>
    <w:rsid w:val="00F57C73"/>
    <w:rsid w:val="00F57F7D"/>
    <w:rsid w:val="00F60348"/>
    <w:rsid w:val="00F61140"/>
    <w:rsid w:val="00F61909"/>
    <w:rsid w:val="00F620CB"/>
    <w:rsid w:val="00F62718"/>
    <w:rsid w:val="00F654FD"/>
    <w:rsid w:val="00F65797"/>
    <w:rsid w:val="00F66F65"/>
    <w:rsid w:val="00F6747B"/>
    <w:rsid w:val="00F67D2D"/>
    <w:rsid w:val="00F7009C"/>
    <w:rsid w:val="00F70E32"/>
    <w:rsid w:val="00F710BB"/>
    <w:rsid w:val="00F719B7"/>
    <w:rsid w:val="00F72711"/>
    <w:rsid w:val="00F733DD"/>
    <w:rsid w:val="00F7385C"/>
    <w:rsid w:val="00F74022"/>
    <w:rsid w:val="00F740A9"/>
    <w:rsid w:val="00F74747"/>
    <w:rsid w:val="00F747F8"/>
    <w:rsid w:val="00F74A2F"/>
    <w:rsid w:val="00F74E3A"/>
    <w:rsid w:val="00F750EA"/>
    <w:rsid w:val="00F751DE"/>
    <w:rsid w:val="00F75694"/>
    <w:rsid w:val="00F757CD"/>
    <w:rsid w:val="00F76D03"/>
    <w:rsid w:val="00F76F49"/>
    <w:rsid w:val="00F76FBC"/>
    <w:rsid w:val="00F77A41"/>
    <w:rsid w:val="00F77D30"/>
    <w:rsid w:val="00F814CD"/>
    <w:rsid w:val="00F8156B"/>
    <w:rsid w:val="00F820E0"/>
    <w:rsid w:val="00F8285C"/>
    <w:rsid w:val="00F8375B"/>
    <w:rsid w:val="00F83E32"/>
    <w:rsid w:val="00F84A9A"/>
    <w:rsid w:val="00F84BA1"/>
    <w:rsid w:val="00F85707"/>
    <w:rsid w:val="00F867E4"/>
    <w:rsid w:val="00F8720B"/>
    <w:rsid w:val="00F87AB5"/>
    <w:rsid w:val="00F902CC"/>
    <w:rsid w:val="00F905D1"/>
    <w:rsid w:val="00F913DA"/>
    <w:rsid w:val="00F9181E"/>
    <w:rsid w:val="00F922A5"/>
    <w:rsid w:val="00F92FCB"/>
    <w:rsid w:val="00F93279"/>
    <w:rsid w:val="00F934AC"/>
    <w:rsid w:val="00F93628"/>
    <w:rsid w:val="00F93DB3"/>
    <w:rsid w:val="00F95002"/>
    <w:rsid w:val="00F95251"/>
    <w:rsid w:val="00F95A6D"/>
    <w:rsid w:val="00F95FB7"/>
    <w:rsid w:val="00F97843"/>
    <w:rsid w:val="00F97993"/>
    <w:rsid w:val="00F97CF6"/>
    <w:rsid w:val="00FA052D"/>
    <w:rsid w:val="00FA065E"/>
    <w:rsid w:val="00FA0DCF"/>
    <w:rsid w:val="00FA1D33"/>
    <w:rsid w:val="00FA2131"/>
    <w:rsid w:val="00FA283F"/>
    <w:rsid w:val="00FA302D"/>
    <w:rsid w:val="00FA40E6"/>
    <w:rsid w:val="00FA428A"/>
    <w:rsid w:val="00FA4523"/>
    <w:rsid w:val="00FA4C44"/>
    <w:rsid w:val="00FA5E5C"/>
    <w:rsid w:val="00FA601D"/>
    <w:rsid w:val="00FA66DB"/>
    <w:rsid w:val="00FA6835"/>
    <w:rsid w:val="00FA6F2D"/>
    <w:rsid w:val="00FA775B"/>
    <w:rsid w:val="00FA7C1B"/>
    <w:rsid w:val="00FA7F18"/>
    <w:rsid w:val="00FB05EB"/>
    <w:rsid w:val="00FB0EF6"/>
    <w:rsid w:val="00FB1778"/>
    <w:rsid w:val="00FB1855"/>
    <w:rsid w:val="00FB2723"/>
    <w:rsid w:val="00FB3154"/>
    <w:rsid w:val="00FB3CEC"/>
    <w:rsid w:val="00FB3D2F"/>
    <w:rsid w:val="00FB44D8"/>
    <w:rsid w:val="00FB5C63"/>
    <w:rsid w:val="00FB5D30"/>
    <w:rsid w:val="00FB5EDC"/>
    <w:rsid w:val="00FB6432"/>
    <w:rsid w:val="00FB6518"/>
    <w:rsid w:val="00FB6F2B"/>
    <w:rsid w:val="00FB7284"/>
    <w:rsid w:val="00FC09C1"/>
    <w:rsid w:val="00FC1234"/>
    <w:rsid w:val="00FC186A"/>
    <w:rsid w:val="00FC2BB4"/>
    <w:rsid w:val="00FC302B"/>
    <w:rsid w:val="00FC3231"/>
    <w:rsid w:val="00FC351A"/>
    <w:rsid w:val="00FC3C2E"/>
    <w:rsid w:val="00FC50A9"/>
    <w:rsid w:val="00FC5385"/>
    <w:rsid w:val="00FC6823"/>
    <w:rsid w:val="00FC72C0"/>
    <w:rsid w:val="00FD009D"/>
    <w:rsid w:val="00FD02F6"/>
    <w:rsid w:val="00FD1187"/>
    <w:rsid w:val="00FD1AA1"/>
    <w:rsid w:val="00FD1ACC"/>
    <w:rsid w:val="00FD1DB5"/>
    <w:rsid w:val="00FD59DB"/>
    <w:rsid w:val="00FD5D73"/>
    <w:rsid w:val="00FD5DC4"/>
    <w:rsid w:val="00FD5E84"/>
    <w:rsid w:val="00FD62C7"/>
    <w:rsid w:val="00FD6AFF"/>
    <w:rsid w:val="00FD702B"/>
    <w:rsid w:val="00FD793C"/>
    <w:rsid w:val="00FD7ED5"/>
    <w:rsid w:val="00FE00A8"/>
    <w:rsid w:val="00FE052E"/>
    <w:rsid w:val="00FE0ABC"/>
    <w:rsid w:val="00FE2B00"/>
    <w:rsid w:val="00FE2F1E"/>
    <w:rsid w:val="00FE30D1"/>
    <w:rsid w:val="00FE46E4"/>
    <w:rsid w:val="00FE5E2D"/>
    <w:rsid w:val="00FE60AA"/>
    <w:rsid w:val="00FE67C2"/>
    <w:rsid w:val="00FE6D92"/>
    <w:rsid w:val="00FE6DF7"/>
    <w:rsid w:val="00FE7B72"/>
    <w:rsid w:val="00FF08AE"/>
    <w:rsid w:val="00FF3146"/>
    <w:rsid w:val="00FF3A54"/>
    <w:rsid w:val="00FF4428"/>
    <w:rsid w:val="00FF649D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08EC5680-7F52-447E-A95F-46B97BB01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E1C27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E1C2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CE1C2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28"/>
      <w:szCs w:val="28"/>
    </w:rPr>
  </w:style>
  <w:style w:type="paragraph" w:styleId="Heading7">
    <w:name w:val="heading 7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CE1C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E1C27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E1C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E1C27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E1C27"/>
    <w:rPr>
      <w:b/>
      <w:bCs/>
    </w:rPr>
  </w:style>
  <w:style w:type="paragraph" w:styleId="ListBullet">
    <w:name w:val="List Bullet"/>
    <w:basedOn w:val="Normal"/>
    <w:rsid w:val="00CE1C2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E1C2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E1C2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E1C2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E1C2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E1C2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E1C2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E1C27"/>
    <w:pPr>
      <w:ind w:left="284"/>
    </w:pPr>
  </w:style>
  <w:style w:type="paragraph" w:customStyle="1" w:styleId="AAFrameAddress">
    <w:name w:val="AA Frame Address"/>
    <w:basedOn w:val="Heading1"/>
    <w:rsid w:val="00CE1C2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E1C2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E1C2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E1C2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E1C2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E1C2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E1C27"/>
    <w:pPr>
      <w:ind w:left="851" w:hanging="284"/>
    </w:pPr>
  </w:style>
  <w:style w:type="paragraph" w:styleId="Index4">
    <w:name w:val="index 4"/>
    <w:basedOn w:val="Normal"/>
    <w:next w:val="Normal"/>
    <w:semiHidden/>
    <w:rsid w:val="00CE1C27"/>
    <w:pPr>
      <w:ind w:left="1135" w:hanging="284"/>
    </w:pPr>
  </w:style>
  <w:style w:type="paragraph" w:styleId="Index6">
    <w:name w:val="index 6"/>
    <w:basedOn w:val="Normal"/>
    <w:next w:val="Normal"/>
    <w:semiHidden/>
    <w:rsid w:val="00CE1C27"/>
    <w:pPr>
      <w:ind w:left="1702" w:hanging="284"/>
    </w:pPr>
  </w:style>
  <w:style w:type="paragraph" w:styleId="Index5">
    <w:name w:val="index 5"/>
    <w:basedOn w:val="Normal"/>
    <w:next w:val="Normal"/>
    <w:semiHidden/>
    <w:rsid w:val="00CE1C27"/>
    <w:pPr>
      <w:ind w:left="1418" w:hanging="284"/>
    </w:pPr>
  </w:style>
  <w:style w:type="paragraph" w:styleId="Index7">
    <w:name w:val="index 7"/>
    <w:basedOn w:val="Normal"/>
    <w:next w:val="Normal"/>
    <w:semiHidden/>
    <w:rsid w:val="00CE1C27"/>
    <w:pPr>
      <w:ind w:left="1985" w:hanging="284"/>
    </w:pPr>
  </w:style>
  <w:style w:type="paragraph" w:styleId="Index8">
    <w:name w:val="index 8"/>
    <w:basedOn w:val="Normal"/>
    <w:next w:val="Normal"/>
    <w:semiHidden/>
    <w:rsid w:val="00CE1C27"/>
    <w:pPr>
      <w:ind w:left="2269" w:hanging="284"/>
    </w:pPr>
  </w:style>
  <w:style w:type="paragraph" w:styleId="Index9">
    <w:name w:val="index 9"/>
    <w:basedOn w:val="Normal"/>
    <w:next w:val="Normal"/>
    <w:semiHidden/>
    <w:rsid w:val="00CE1C27"/>
    <w:pPr>
      <w:ind w:left="2552" w:hanging="284"/>
    </w:pPr>
  </w:style>
  <w:style w:type="paragraph" w:styleId="TOC2">
    <w:name w:val="toc 2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E1C27"/>
    <w:pPr>
      <w:ind w:left="851"/>
    </w:pPr>
  </w:style>
  <w:style w:type="paragraph" w:styleId="TOC5">
    <w:name w:val="toc 5"/>
    <w:basedOn w:val="Normal"/>
    <w:next w:val="Normal"/>
    <w:semiHidden/>
    <w:rsid w:val="00CE1C27"/>
    <w:pPr>
      <w:ind w:left="1134"/>
    </w:pPr>
  </w:style>
  <w:style w:type="paragraph" w:styleId="TOC6">
    <w:name w:val="toc 6"/>
    <w:basedOn w:val="Normal"/>
    <w:next w:val="Normal"/>
    <w:semiHidden/>
    <w:rsid w:val="00CE1C27"/>
    <w:pPr>
      <w:ind w:left="1418"/>
    </w:pPr>
  </w:style>
  <w:style w:type="paragraph" w:styleId="TOC7">
    <w:name w:val="toc 7"/>
    <w:basedOn w:val="Normal"/>
    <w:next w:val="Normal"/>
    <w:semiHidden/>
    <w:rsid w:val="00CE1C27"/>
    <w:pPr>
      <w:ind w:left="1701"/>
    </w:pPr>
  </w:style>
  <w:style w:type="paragraph" w:styleId="TOC8">
    <w:name w:val="toc 8"/>
    <w:basedOn w:val="Normal"/>
    <w:next w:val="Normal"/>
    <w:semiHidden/>
    <w:rsid w:val="00CE1C27"/>
    <w:pPr>
      <w:ind w:left="1985"/>
    </w:pPr>
  </w:style>
  <w:style w:type="paragraph" w:styleId="TOC9">
    <w:name w:val="toc 9"/>
    <w:basedOn w:val="Normal"/>
    <w:next w:val="Normal"/>
    <w:semiHidden/>
    <w:rsid w:val="00CE1C27"/>
    <w:pPr>
      <w:ind w:left="2268"/>
    </w:pPr>
  </w:style>
  <w:style w:type="paragraph" w:styleId="TableofFigures">
    <w:name w:val="table of figures"/>
    <w:basedOn w:val="Normal"/>
    <w:next w:val="Normal"/>
    <w:semiHidden/>
    <w:rsid w:val="00CE1C27"/>
    <w:pPr>
      <w:ind w:left="567" w:hanging="567"/>
    </w:pPr>
  </w:style>
  <w:style w:type="paragraph" w:styleId="ListBullet5">
    <w:name w:val="List Bullet 5"/>
    <w:basedOn w:val="Normal"/>
    <w:rsid w:val="00CE1C2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CE1C27"/>
    <w:pPr>
      <w:spacing w:after="120"/>
    </w:pPr>
  </w:style>
  <w:style w:type="paragraph" w:styleId="BodyTextFirstIndent">
    <w:name w:val="Body Text First Indent"/>
    <w:basedOn w:val="BodyText"/>
    <w:rsid w:val="00CE1C27"/>
    <w:pPr>
      <w:ind w:firstLine="284"/>
    </w:pPr>
  </w:style>
  <w:style w:type="paragraph" w:styleId="BodyTextIndent">
    <w:name w:val="Body Text Indent"/>
    <w:basedOn w:val="Normal"/>
    <w:rsid w:val="00CE1C27"/>
    <w:pPr>
      <w:spacing w:after="120"/>
      <w:ind w:left="283"/>
    </w:pPr>
  </w:style>
  <w:style w:type="paragraph" w:styleId="BodyTextFirstIndent2">
    <w:name w:val="Body Text First Indent 2"/>
    <w:basedOn w:val="BodyTextIndent"/>
    <w:rsid w:val="00CE1C27"/>
    <w:pPr>
      <w:ind w:left="284" w:firstLine="284"/>
    </w:pPr>
  </w:style>
  <w:style w:type="character" w:styleId="Strong">
    <w:name w:val="Strong"/>
    <w:qFormat/>
    <w:rsid w:val="00CE1C27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E1C2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E1C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E1C27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E1C2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E1C2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E1C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E1C2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E1C27"/>
    <w:pPr>
      <w:framePr w:h="1054" w:wrap="around" w:y="5920"/>
    </w:pPr>
  </w:style>
  <w:style w:type="paragraph" w:customStyle="1" w:styleId="ReportHeading3">
    <w:name w:val="ReportHeading3"/>
    <w:basedOn w:val="ReportHeading2"/>
    <w:rsid w:val="00CE1C27"/>
    <w:pPr>
      <w:framePr w:h="443" w:wrap="around" w:y="8223"/>
    </w:pPr>
  </w:style>
  <w:style w:type="paragraph" w:customStyle="1" w:styleId="a">
    <w:name w:val="¢éÍ¤ÇÒ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ahom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E1C2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E1C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E1C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E1C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E1C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E1C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ahoma"/>
      <w:sz w:val="30"/>
      <w:szCs w:val="30"/>
      <w:lang w:val="th-TH"/>
    </w:rPr>
  </w:style>
  <w:style w:type="character" w:styleId="PageNumber">
    <w:name w:val="page number"/>
    <w:basedOn w:val="DefaultParagraphFont"/>
    <w:rsid w:val="00CE1C27"/>
  </w:style>
  <w:style w:type="paragraph" w:customStyle="1" w:styleId="3">
    <w:name w:val="?????3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paragraph" w:customStyle="1" w:styleId="a1">
    <w:name w:val="ºÇ¡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ahoma"/>
      <w:sz w:val="28"/>
      <w:szCs w:val="28"/>
      <w:lang w:val="th-TH"/>
    </w:rPr>
  </w:style>
  <w:style w:type="paragraph" w:styleId="BodyText2">
    <w:name w:val="Body Text 2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E1C27"/>
    <w:pPr>
      <w:jc w:val="both"/>
    </w:pPr>
    <w:rPr>
      <w:sz w:val="32"/>
      <w:szCs w:val="32"/>
    </w:rPr>
  </w:style>
  <w:style w:type="paragraph" w:customStyle="1" w:styleId="xl24">
    <w:name w:val="xl24"/>
    <w:basedOn w:val="Normal"/>
    <w:rsid w:val="0001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Angsana New" w:hAnsi="Angsana New"/>
      <w:sz w:val="24"/>
      <w:szCs w:val="24"/>
    </w:rPr>
  </w:style>
  <w:style w:type="paragraph" w:customStyle="1" w:styleId="a3">
    <w:name w:val="???????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CE1C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CE1C27"/>
    <w:rPr>
      <w:rFonts w:ascii="Tahoma" w:hAnsi="Tahoma" w:cs="Tahoma"/>
      <w:sz w:val="16"/>
      <w:szCs w:val="16"/>
    </w:rPr>
  </w:style>
  <w:style w:type="paragraph" w:customStyle="1" w:styleId="xl26">
    <w:name w:val="xl26"/>
    <w:basedOn w:val="Normal"/>
    <w:rsid w:val="00016FA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hAnsi="Angsana New"/>
      <w:sz w:val="24"/>
      <w:szCs w:val="24"/>
    </w:rPr>
  </w:style>
  <w:style w:type="paragraph" w:customStyle="1" w:styleId="a4">
    <w:name w:val="เนื้อเรื่อง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sz w:val="28"/>
      <w:szCs w:val="28"/>
    </w:rPr>
  </w:style>
  <w:style w:type="paragraph" w:customStyle="1" w:styleId="1">
    <w:name w:val="เนื้อเรื่อง1"/>
    <w:basedOn w:val="Normal"/>
    <w:rsid w:val="009D0E8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000080"/>
      <w:sz w:val="28"/>
      <w:szCs w:val="28"/>
    </w:rPr>
  </w:style>
  <w:style w:type="paragraph" w:customStyle="1" w:styleId="a5">
    <w:name w:val="??????????? ????????"/>
    <w:basedOn w:val="NormalIndent"/>
    <w:rsid w:val="00F0780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rsid w:val="00FA6F2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??"/>
    <w:basedOn w:val="Normal"/>
    <w:rsid w:val="009118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???????? E"/>
    <w:basedOn w:val="Normal"/>
    <w:rsid w:val="00D171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Char">
    <w:name w:val="Char"/>
    <w:basedOn w:val="Normal"/>
    <w:rsid w:val="00EE6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20434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450A77"/>
    <w:pPr>
      <w:ind w:left="720"/>
    </w:pPr>
    <w:rPr>
      <w:szCs w:val="22"/>
    </w:rPr>
  </w:style>
  <w:style w:type="paragraph" w:styleId="NoSpacing">
    <w:name w:val="No Spacing"/>
    <w:uiPriority w:val="1"/>
    <w:qFormat/>
    <w:rsid w:val="00B30C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character" w:customStyle="1" w:styleId="Heading8Char">
    <w:name w:val="Heading 8 Char"/>
    <w:link w:val="Heading8"/>
    <w:rsid w:val="00427F4A"/>
    <w:rPr>
      <w:b/>
      <w:bCs/>
      <w:sz w:val="30"/>
      <w:szCs w:val="30"/>
    </w:rPr>
  </w:style>
  <w:style w:type="paragraph" w:customStyle="1" w:styleId="acctfourfigures">
    <w:name w:val="acct four figures"/>
    <w:aliases w:val="a4"/>
    <w:basedOn w:val="Normal"/>
    <w:rsid w:val="00427F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D0122A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7C5BBB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B17BD4"/>
    <w:rPr>
      <w:rFonts w:ascii="Arial" w:hAnsi="Arial"/>
      <w:sz w:val="32"/>
      <w:szCs w:val="32"/>
    </w:rPr>
  </w:style>
  <w:style w:type="paragraph" w:customStyle="1" w:styleId="AccPolicyHeading">
    <w:name w:val="Acc Policy Heading"/>
    <w:basedOn w:val="BodyText"/>
    <w:link w:val="AccPolicyHeadingChar"/>
    <w:autoRedefine/>
    <w:rsid w:val="00906E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sz w:val="31"/>
      <w:szCs w:val="31"/>
    </w:rPr>
  </w:style>
  <w:style w:type="character" w:customStyle="1" w:styleId="AccPolicyHeadingChar">
    <w:name w:val="Acc Policy Heading Char"/>
    <w:link w:val="AccPolicyHeading"/>
    <w:rsid w:val="00906E9F"/>
    <w:rPr>
      <w:rFonts w:ascii="Angsana New" w:hAnsi="Angsana New"/>
      <w:b/>
      <w:bCs/>
      <w:sz w:val="31"/>
      <w:szCs w:val="31"/>
    </w:rPr>
  </w:style>
  <w:style w:type="paragraph" w:styleId="BlockText">
    <w:name w:val="Block Text"/>
    <w:basedOn w:val="Normal"/>
    <w:rsid w:val="003370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 w:right="-72" w:hanging="360"/>
      <w:jc w:val="both"/>
    </w:pPr>
    <w:rPr>
      <w:rFonts w:ascii="Times New Roman" w:hAnsi="Times New Roman" w:cs="AngsanaUPC"/>
      <w:color w:val="0000FF"/>
      <w:sz w:val="32"/>
      <w:szCs w:val="32"/>
      <w:lang w:val="th-TH"/>
    </w:rPr>
  </w:style>
  <w:style w:type="character" w:styleId="LineNumber">
    <w:name w:val="line number"/>
    <w:rsid w:val="001A41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FE6FB-2B98-41A2-8D71-86AEAAE1E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581</TotalTime>
  <Pages>21</Pages>
  <Words>3296</Words>
  <Characters>18793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>Microsoft Corporation</Company>
  <LinksUpToDate>false</LinksUpToDate>
  <CharactersWithSpaces>22045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admin</cp:lastModifiedBy>
  <cp:revision>118</cp:revision>
  <cp:lastPrinted>2018-08-08T10:03:00Z</cp:lastPrinted>
  <dcterms:created xsi:type="dcterms:W3CDTF">2018-07-26T08:00:00Z</dcterms:created>
  <dcterms:modified xsi:type="dcterms:W3CDTF">2018-08-08T10:03:00Z</dcterms:modified>
</cp:coreProperties>
</file>