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bookmarkStart w:id="1" w:name="_GoBack"/>
      <w:bookmarkEnd w:id="1"/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48CCCCD7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B5889" w:rsidRPr="001B58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1B5889" w:rsidRPr="001B58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B5889" w:rsidRPr="001B58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B5889" w:rsidRPr="001B58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B5889" w:rsidRPr="001B58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B5889" w:rsidRPr="001B58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2835B5F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3140F5"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หกเดือน</w:t>
      </w:r>
      <w:r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1B5889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องบริษัท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B5889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B5889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1B5889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1B5889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B588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493F2D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4D20B1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4D20B1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D20B1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1B58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B58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B5889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งบการเงินระหว่างกาลแบบย่อเฉพาะของบริษัท</w:t>
      </w:r>
      <w:r w:rsidR="001B58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B5889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B5889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1B5889" w:rsidRPr="001B5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1B5889" w:rsidRPr="001B5889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E1365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สอบทานของข้าพเจ้า</w:t>
      </w:r>
    </w:p>
    <w:p w14:paraId="041887F2" w14:textId="77777777" w:rsidR="00CD4D4E" w:rsidRPr="001B5889" w:rsidRDefault="00CD4D4E" w:rsidP="00CD4D4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B5889" w:rsidRDefault="00CD4D4E" w:rsidP="00CD4D4E">
      <w:pPr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5B03CF69" w14:textId="2A50CF0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357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B5889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สอบ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="004D20B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B588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B5889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1B588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B5889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B507264" w14:textId="003DF8E7" w:rsidR="00884701" w:rsidRPr="00C24BF2" w:rsidRDefault="00884701" w:rsidP="003C08B4">
      <w:pPr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lang w:bidi="th-TH"/>
        </w:rPr>
      </w:pPr>
    </w:p>
    <w:p w14:paraId="091C91FF" w14:textId="77777777" w:rsidR="001B5889" w:rsidRDefault="001B5889" w:rsidP="001B5889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819A08E" w14:textId="77777777" w:rsidR="001B5889" w:rsidRPr="00142624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A3134E9" w14:textId="77777777" w:rsidR="001B5889" w:rsidRDefault="001B5889" w:rsidP="001B5889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</w:rPr>
        <w:t>6549</w:t>
      </w:r>
    </w:p>
    <w:p w14:paraId="4CC7B9DE" w14:textId="77777777" w:rsidR="001B5889" w:rsidRPr="00142624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53250CB" w14:textId="77777777" w:rsidR="001B5889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165238BE" w14:textId="77777777" w:rsidR="001B5889" w:rsidRPr="00CF75AC" w:rsidRDefault="001B5889" w:rsidP="001B58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F75AC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577EF4" w14:textId="6BD4D270" w:rsidR="001B5889" w:rsidRPr="00CF75AC" w:rsidRDefault="001B5889" w:rsidP="001B588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6B5EDE">
        <w:rPr>
          <w:rFonts w:ascii="Browallia New" w:hAnsi="Browallia New" w:cs="Browallia New"/>
          <w:sz w:val="28"/>
          <w:szCs w:val="28"/>
          <w:lang w:bidi="th-TH"/>
        </w:rPr>
        <w:t xml:space="preserve">10 </w:t>
      </w:r>
      <w:r w:rsidRPr="006B5ED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สิงหาคม </w:t>
      </w:r>
      <w:r w:rsidRPr="006B5EDE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A8836" w14:textId="77777777" w:rsidR="00FC7537" w:rsidRDefault="00FC7537">
      <w:r>
        <w:separator/>
      </w:r>
    </w:p>
  </w:endnote>
  <w:endnote w:type="continuationSeparator" w:id="0">
    <w:p w14:paraId="08538EF0" w14:textId="77777777" w:rsidR="00FC7537" w:rsidRDefault="00FC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2555A" w14:textId="77777777" w:rsidR="00FC7537" w:rsidRDefault="00FC7537">
      <w:bookmarkStart w:id="0" w:name="_Hlk482348182"/>
      <w:bookmarkEnd w:id="0"/>
      <w:r>
        <w:separator/>
      </w:r>
    </w:p>
  </w:footnote>
  <w:footnote w:type="continuationSeparator" w:id="0">
    <w:p w14:paraId="7C085C9A" w14:textId="77777777" w:rsidR="00FC7537" w:rsidRDefault="00FC7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C22AC7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471C03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1AFFF673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961FD"/>
    <w:rsid w:val="001A3BFB"/>
    <w:rsid w:val="001A3C20"/>
    <w:rsid w:val="001B198C"/>
    <w:rsid w:val="001B5889"/>
    <w:rsid w:val="001B7388"/>
    <w:rsid w:val="001D2302"/>
    <w:rsid w:val="001D7BB3"/>
    <w:rsid w:val="001E12A6"/>
    <w:rsid w:val="001E498F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A6A8F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B5EDE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7496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C7537"/>
    <w:rsid w:val="00FD05AD"/>
    <w:rsid w:val="00FD0666"/>
    <w:rsid w:val="00FD6C8E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5" ma:contentTypeDescription="Create a new document." ma:contentTypeScope="" ma:versionID="8066acf2180ba931a9959b22e19fe517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d27dfe42e3add6da48ed61bb41e7bc40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81FA6D-22BB-48E6-88C1-11E139AB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257FB-4F42-406F-A227-CBB629D0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18</cp:revision>
  <cp:lastPrinted>2017-11-14T11:56:00Z</cp:lastPrinted>
  <dcterms:created xsi:type="dcterms:W3CDTF">2018-06-11T03:35:00Z</dcterms:created>
  <dcterms:modified xsi:type="dcterms:W3CDTF">2018-08-09T12:21:00Z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