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1368"/>
        <w:gridCol w:w="270"/>
        <w:gridCol w:w="7895"/>
      </w:tblGrid>
      <w:tr w:rsidR="00977FFC" w:rsidRPr="001B41B9" w:rsidTr="00913126">
        <w:tc>
          <w:tcPr>
            <w:tcW w:w="1368" w:type="dxa"/>
          </w:tcPr>
          <w:p w:rsidR="00977FFC" w:rsidRPr="001B41B9" w:rsidRDefault="00977FFC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bookmarkStart w:id="0" w:name="_GoBack"/>
            <w:bookmarkEnd w:id="0"/>
            <w:r w:rsidRPr="001B41B9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977FFC" w:rsidRPr="001B41B9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977FFC" w:rsidRPr="001B41B9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1B41B9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977FFC" w:rsidRPr="001B41B9" w:rsidTr="00913126">
        <w:tc>
          <w:tcPr>
            <w:tcW w:w="1368" w:type="dxa"/>
          </w:tcPr>
          <w:p w:rsidR="00977FFC" w:rsidRPr="001B41B9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77FFC" w:rsidRPr="001B41B9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977FFC" w:rsidRPr="001B41B9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</w:p>
        </w:tc>
      </w:tr>
      <w:tr w:rsidR="00977FFC" w:rsidRPr="001B41B9" w:rsidTr="00913126">
        <w:tc>
          <w:tcPr>
            <w:tcW w:w="1368" w:type="dxa"/>
          </w:tcPr>
          <w:p w:rsidR="00977FFC" w:rsidRPr="001B41B9" w:rsidRDefault="00F572FF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977FFC" w:rsidRPr="001B41B9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977FFC" w:rsidRPr="001B41B9" w:rsidRDefault="005D4E63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977FFC" w:rsidRPr="001B41B9" w:rsidTr="00913126">
        <w:tc>
          <w:tcPr>
            <w:tcW w:w="1368" w:type="dxa"/>
          </w:tcPr>
          <w:p w:rsidR="00977FFC" w:rsidRPr="001B41B9" w:rsidRDefault="00F572FF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977FFC" w:rsidRPr="001B41B9" w:rsidRDefault="00977FFC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977FFC" w:rsidRPr="001B41B9" w:rsidRDefault="005D4E63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  <w:r w:rsidR="004C0C22" w:rsidRPr="001B41B9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</w:p>
        </w:tc>
      </w:tr>
      <w:tr w:rsidR="00C6708A" w:rsidRPr="001B41B9" w:rsidTr="00913126">
        <w:tc>
          <w:tcPr>
            <w:tcW w:w="1368" w:type="dxa"/>
          </w:tcPr>
          <w:p w:rsidR="00C6708A" w:rsidRPr="00C57988" w:rsidRDefault="00BE7A55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57988">
              <w:rPr>
                <w:rFonts w:ascii="Angsana New" w:hAnsi="Angsana New"/>
                <w:b w:val="0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C6708A" w:rsidRPr="001B41B9" w:rsidRDefault="00C6708A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C6708A" w:rsidRPr="001B41B9" w:rsidRDefault="00C6708A" w:rsidP="00D6546C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C6708A" w:rsidRPr="001B41B9" w:rsidTr="00913126">
        <w:tc>
          <w:tcPr>
            <w:tcW w:w="1368" w:type="dxa"/>
          </w:tcPr>
          <w:p w:rsidR="00C6708A" w:rsidRPr="001B41B9" w:rsidRDefault="00BE7A55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C6708A" w:rsidRPr="001B41B9" w:rsidRDefault="00C6708A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C6708A" w:rsidRPr="001B41B9" w:rsidRDefault="00C6708A" w:rsidP="00D6546C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</w:tr>
      <w:tr w:rsidR="0083551E" w:rsidRPr="001B41B9" w:rsidTr="00913126">
        <w:tc>
          <w:tcPr>
            <w:tcW w:w="1368" w:type="dxa"/>
          </w:tcPr>
          <w:p w:rsidR="0083551E" w:rsidRPr="001B41B9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83551E" w:rsidRPr="001B41B9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83551E" w:rsidRPr="00EB3AD5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82165D">
              <w:rPr>
                <w:rFonts w:ascii="Angsana New" w:hAnsi="Angsana New" w:hint="cs"/>
                <w:sz w:val="30"/>
                <w:szCs w:val="30"/>
                <w:cs/>
              </w:rPr>
              <w:t>สินทรัพย์ชีวภาพ</w:t>
            </w:r>
          </w:p>
        </w:tc>
      </w:tr>
      <w:tr w:rsidR="0083551E" w:rsidRPr="001B41B9" w:rsidTr="00913126">
        <w:tc>
          <w:tcPr>
            <w:tcW w:w="1368" w:type="dxa"/>
          </w:tcPr>
          <w:p w:rsidR="0083551E" w:rsidRPr="001B41B9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83551E" w:rsidRPr="001B41B9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83551E" w:rsidRPr="001B41B9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D6546C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</w:tr>
      <w:tr w:rsidR="0083551E" w:rsidRPr="001B41B9" w:rsidTr="00913126">
        <w:tc>
          <w:tcPr>
            <w:tcW w:w="1368" w:type="dxa"/>
          </w:tcPr>
          <w:p w:rsidR="0083551E" w:rsidRPr="00C57988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57988">
              <w:rPr>
                <w:rFonts w:ascii="Angsana New" w:hAnsi="Angsana New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83551E" w:rsidRPr="001B41B9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83551E" w:rsidRPr="001B41B9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83551E" w:rsidRPr="001B41B9" w:rsidTr="00913126">
        <w:tc>
          <w:tcPr>
            <w:tcW w:w="1368" w:type="dxa"/>
          </w:tcPr>
          <w:p w:rsidR="0083551E" w:rsidRPr="001B41B9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83551E" w:rsidRPr="001B41B9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83551E" w:rsidRPr="00D6546C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83551E" w:rsidRPr="001B41B9" w:rsidTr="00913126">
        <w:tc>
          <w:tcPr>
            <w:tcW w:w="1368" w:type="dxa"/>
          </w:tcPr>
          <w:p w:rsidR="0083551E" w:rsidRPr="001B41B9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83551E" w:rsidRPr="001B41B9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83551E" w:rsidRPr="001B41B9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83551E" w:rsidRPr="001B41B9" w:rsidTr="00913126">
        <w:tc>
          <w:tcPr>
            <w:tcW w:w="1368" w:type="dxa"/>
          </w:tcPr>
          <w:p w:rsidR="0083551E" w:rsidRPr="00C57988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57988">
              <w:rPr>
                <w:rFonts w:ascii="Angsana New" w:hAnsi="Angsana New"/>
                <w:b w:val="0"/>
                <w:bCs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83551E" w:rsidRPr="001B41B9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83551E" w:rsidRPr="001B41B9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</w:tr>
      <w:tr w:rsidR="0083551E" w:rsidRPr="001B41B9" w:rsidTr="00913126">
        <w:tc>
          <w:tcPr>
            <w:tcW w:w="1368" w:type="dxa"/>
          </w:tcPr>
          <w:p w:rsidR="0083551E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83551E" w:rsidRPr="001B41B9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83551E" w:rsidRPr="002A2A4B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2A2A4B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83551E" w:rsidRPr="001B41B9" w:rsidTr="00913126">
        <w:tc>
          <w:tcPr>
            <w:tcW w:w="1368" w:type="dxa"/>
          </w:tcPr>
          <w:p w:rsidR="0083551E" w:rsidRPr="00C57988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  <w:r w:rsidRPr="00C57988"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83551E" w:rsidRPr="001B41B9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83551E" w:rsidRPr="00EB3AD5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EB3AD5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83551E" w:rsidRPr="001B41B9" w:rsidTr="00913126">
        <w:tc>
          <w:tcPr>
            <w:tcW w:w="1368" w:type="dxa"/>
          </w:tcPr>
          <w:p w:rsidR="0083551E" w:rsidRPr="001B41B9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:rsidR="0083551E" w:rsidRPr="001B41B9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83551E" w:rsidRPr="001B41B9" w:rsidRDefault="0083551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83551E" w:rsidRPr="001B41B9" w:rsidTr="00913126">
        <w:tc>
          <w:tcPr>
            <w:tcW w:w="1368" w:type="dxa"/>
          </w:tcPr>
          <w:p w:rsidR="0083551E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:rsidR="0083551E" w:rsidRPr="001B41B9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83551E" w:rsidRPr="001B41B9" w:rsidRDefault="00940019" w:rsidP="00940019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83551E" w:rsidRPr="001B41B9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  <w:r w:rsidR="0083551E"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</w:p>
        </w:tc>
      </w:tr>
      <w:tr w:rsidR="0083551E" w:rsidRPr="001B41B9" w:rsidTr="00913126">
        <w:tc>
          <w:tcPr>
            <w:tcW w:w="1368" w:type="dxa"/>
          </w:tcPr>
          <w:p w:rsidR="0083551E" w:rsidRPr="001B41B9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:rsidR="0083551E" w:rsidRPr="001B41B9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83551E" w:rsidRPr="00F85B0A" w:rsidRDefault="00E161EE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E161EE" w:rsidRPr="001B41B9" w:rsidTr="00913126">
        <w:tc>
          <w:tcPr>
            <w:tcW w:w="1368" w:type="dxa"/>
          </w:tcPr>
          <w:p w:rsidR="00E161EE" w:rsidRDefault="00E161E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:rsidR="00E161EE" w:rsidRPr="001B41B9" w:rsidRDefault="00E161E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E161EE" w:rsidRPr="00F85B0A" w:rsidRDefault="00E161EE" w:rsidP="00E161E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F85B0A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161EE" w:rsidRPr="001B41B9" w:rsidTr="00913126">
        <w:tc>
          <w:tcPr>
            <w:tcW w:w="1368" w:type="dxa"/>
          </w:tcPr>
          <w:p w:rsidR="00E161EE" w:rsidRPr="001B41B9" w:rsidRDefault="00E161E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:rsidR="00E161EE" w:rsidRPr="001B41B9" w:rsidRDefault="00E161E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E161EE" w:rsidRPr="001B41B9" w:rsidRDefault="00E161EE" w:rsidP="00E161E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ภาระผูกพันกับ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บุคคลหรือ</w:t>
            </w:r>
            <w:r w:rsidRPr="001B41B9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</w:tr>
      <w:tr w:rsidR="00E161EE" w:rsidRPr="001B41B9" w:rsidTr="00913126">
        <w:tc>
          <w:tcPr>
            <w:tcW w:w="1368" w:type="dxa"/>
          </w:tcPr>
          <w:p w:rsidR="00E161EE" w:rsidRPr="00C57988" w:rsidRDefault="00E161E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161EE" w:rsidRPr="001B41B9" w:rsidRDefault="00E161E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E161EE" w:rsidRPr="00B15D08" w:rsidRDefault="00E161EE" w:rsidP="00E161E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FE4781" w:rsidRPr="001B41B9" w:rsidTr="00913126">
        <w:tc>
          <w:tcPr>
            <w:tcW w:w="1368" w:type="dxa"/>
          </w:tcPr>
          <w:p w:rsidR="00FE4781" w:rsidRPr="00C57988" w:rsidRDefault="00FE4781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E4781" w:rsidRPr="001B41B9" w:rsidRDefault="00FE4781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FE4781" w:rsidRPr="001B41B9" w:rsidRDefault="00FE4781" w:rsidP="00E161E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7621C" w:rsidRPr="001B41B9" w:rsidTr="00826FB8">
        <w:tc>
          <w:tcPr>
            <w:tcW w:w="1368" w:type="dxa"/>
          </w:tcPr>
          <w:p w:rsidR="0077621C" w:rsidRPr="001B41B9" w:rsidRDefault="0077621C" w:rsidP="00826FB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7621C" w:rsidRPr="001B41B9" w:rsidRDefault="0077621C" w:rsidP="00826FB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77621C" w:rsidRPr="001B41B9" w:rsidRDefault="0077621C" w:rsidP="00826FB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BD1558" w:rsidRPr="001B41B9" w:rsidRDefault="00BD1558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</w:rPr>
        <w:br w:type="page"/>
      </w:r>
      <w:r w:rsidRPr="001B41B9">
        <w:rPr>
          <w:rFonts w:ascii="Angsana New" w:hAnsi="Angsana New"/>
          <w:sz w:val="30"/>
          <w:szCs w:val="30"/>
          <w:cs/>
        </w:rPr>
        <w:lastRenderedPageBreak/>
        <w:tab/>
        <w:t>หมายเหตุประกอบงบการ</w:t>
      </w:r>
      <w:r w:rsidR="004C0C22" w:rsidRPr="001B41B9">
        <w:rPr>
          <w:rFonts w:ascii="Angsana New" w:hAnsi="Angsana New"/>
          <w:sz w:val="30"/>
          <w:szCs w:val="30"/>
          <w:cs/>
        </w:rPr>
        <w:t>เงินเป็นส่วนหนึ่งของงบการเงินระหว่างกาลนี้</w:t>
      </w:r>
    </w:p>
    <w:p w:rsidR="00BD1558" w:rsidRPr="001B41B9" w:rsidRDefault="00BD1558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D1558" w:rsidRPr="00785AA6" w:rsidRDefault="00BD1558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</w:rPr>
        <w:tab/>
      </w:r>
      <w:r w:rsidRPr="001B41B9">
        <w:rPr>
          <w:rFonts w:ascii="Angsana New" w:hAnsi="Angsana New"/>
          <w:sz w:val="30"/>
          <w:szCs w:val="30"/>
          <w:cs/>
        </w:rPr>
        <w:t>งบการเงิน</w:t>
      </w:r>
      <w:r w:rsidR="00AA73F6" w:rsidRPr="001B41B9">
        <w:rPr>
          <w:rFonts w:ascii="Angsana New" w:hAnsi="Angsana New"/>
          <w:sz w:val="30"/>
          <w:szCs w:val="30"/>
          <w:cs/>
        </w:rPr>
        <w:t>ระหว่างกาล</w:t>
      </w:r>
      <w:r w:rsidR="00B20D90" w:rsidRPr="001B41B9">
        <w:rPr>
          <w:rFonts w:ascii="Angsana New" w:hAnsi="Angsana New"/>
          <w:sz w:val="30"/>
          <w:szCs w:val="30"/>
          <w:cs/>
        </w:rPr>
        <w:t>นี้</w:t>
      </w:r>
      <w:r w:rsidRPr="001B41B9">
        <w:rPr>
          <w:rFonts w:ascii="Angsana New" w:hAnsi="Angsana New"/>
          <w:sz w:val="30"/>
          <w:szCs w:val="30"/>
          <w:cs/>
        </w:rPr>
        <w:t>ได้รับอนุมัติ</w:t>
      </w:r>
      <w:r w:rsidR="00B20D90" w:rsidRPr="001B41B9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1B41B9">
        <w:rPr>
          <w:rFonts w:ascii="Angsana New" w:hAnsi="Angsana New"/>
          <w:sz w:val="30"/>
          <w:szCs w:val="30"/>
          <w:cs/>
        </w:rPr>
        <w:t>จาก</w:t>
      </w:r>
      <w:r w:rsidR="00AA73F6" w:rsidRPr="001B41B9">
        <w:rPr>
          <w:rFonts w:ascii="Angsana New" w:hAnsi="Angsana New"/>
          <w:sz w:val="30"/>
          <w:szCs w:val="30"/>
          <w:cs/>
        </w:rPr>
        <w:t>คณะ</w:t>
      </w:r>
      <w:r w:rsidRPr="001B41B9">
        <w:rPr>
          <w:rFonts w:ascii="Angsana New" w:hAnsi="Angsana New"/>
          <w:sz w:val="30"/>
          <w:szCs w:val="30"/>
          <w:cs/>
        </w:rPr>
        <w:t>กรรมการ</w:t>
      </w:r>
      <w:r w:rsidRPr="00477E7C">
        <w:rPr>
          <w:rFonts w:ascii="Angsana New" w:hAnsi="Angsana New"/>
          <w:sz w:val="30"/>
          <w:szCs w:val="30"/>
          <w:cs/>
        </w:rPr>
        <w:t>เมื่อ</w:t>
      </w:r>
      <w:r w:rsidR="00267D07" w:rsidRPr="00F74793">
        <w:rPr>
          <w:rFonts w:ascii="Angsana New" w:hAnsi="Angsana New"/>
          <w:sz w:val="30"/>
          <w:szCs w:val="30"/>
          <w:cs/>
        </w:rPr>
        <w:t>วันท</w:t>
      </w:r>
      <w:r w:rsidR="0004390F" w:rsidRPr="00F74793">
        <w:rPr>
          <w:rFonts w:ascii="Angsana New" w:hAnsi="Angsana New" w:hint="cs"/>
          <w:sz w:val="30"/>
          <w:szCs w:val="30"/>
          <w:cs/>
        </w:rPr>
        <w:t xml:space="preserve">ี่ </w:t>
      </w:r>
      <w:r w:rsidR="00A61B7A">
        <w:rPr>
          <w:rFonts w:ascii="Angsana New" w:hAnsi="Angsana New"/>
          <w:sz w:val="30"/>
          <w:szCs w:val="30"/>
        </w:rPr>
        <w:t>9</w:t>
      </w:r>
      <w:r w:rsidR="00241BF1" w:rsidRPr="00F74793">
        <w:rPr>
          <w:rFonts w:ascii="Angsana New" w:hAnsi="Angsana New"/>
          <w:sz w:val="30"/>
          <w:szCs w:val="30"/>
        </w:rPr>
        <w:t xml:space="preserve"> </w:t>
      </w:r>
      <w:r w:rsidR="00D57255">
        <w:rPr>
          <w:rFonts w:ascii="Angsana New" w:hAnsi="Angsana New" w:hint="cs"/>
          <w:sz w:val="30"/>
          <w:szCs w:val="30"/>
          <w:cs/>
        </w:rPr>
        <w:t>สิงหา</w:t>
      </w:r>
      <w:r w:rsidR="00241BF1" w:rsidRPr="00F74793">
        <w:rPr>
          <w:rFonts w:ascii="Angsana New" w:hAnsi="Angsana New" w:hint="cs"/>
          <w:sz w:val="30"/>
          <w:szCs w:val="30"/>
          <w:cs/>
        </w:rPr>
        <w:t>คม</w:t>
      </w:r>
      <w:r w:rsidR="00785AA6" w:rsidRPr="00F74793">
        <w:rPr>
          <w:rFonts w:ascii="Angsana New" w:hAnsi="Angsana New" w:hint="cs"/>
          <w:sz w:val="30"/>
          <w:szCs w:val="30"/>
          <w:cs/>
        </w:rPr>
        <w:t xml:space="preserve"> </w:t>
      </w:r>
      <w:r w:rsidR="00965B8B" w:rsidRPr="00F74793">
        <w:rPr>
          <w:rFonts w:ascii="Angsana New" w:hAnsi="Angsana New"/>
          <w:sz w:val="30"/>
          <w:szCs w:val="30"/>
        </w:rPr>
        <w:t>2561</w:t>
      </w:r>
    </w:p>
    <w:p w:rsidR="00BD1558" w:rsidRPr="001B41B9" w:rsidRDefault="00BD1558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30" w:firstLine="1530"/>
        <w:jc w:val="both"/>
        <w:rPr>
          <w:rFonts w:ascii="Angsana New" w:hAnsi="Angsana New"/>
          <w:sz w:val="30"/>
          <w:szCs w:val="30"/>
        </w:rPr>
      </w:pPr>
    </w:p>
    <w:p w:rsidR="005F5E41" w:rsidRPr="001B41B9" w:rsidRDefault="00BD1558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b/>
          <w:bCs/>
          <w:sz w:val="30"/>
          <w:szCs w:val="30"/>
        </w:rPr>
        <w:t>1</w:t>
      </w:r>
      <w:r w:rsidR="005F5E41" w:rsidRPr="001B41B9">
        <w:rPr>
          <w:rFonts w:ascii="Angsana New" w:hAnsi="Angsana New"/>
          <w:b/>
          <w:bCs/>
          <w:sz w:val="30"/>
          <w:szCs w:val="30"/>
        </w:rPr>
        <w:tab/>
      </w:r>
      <w:r w:rsidR="005F5E41" w:rsidRPr="001B41B9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:rsidR="005F5E41" w:rsidRPr="001B41B9" w:rsidRDefault="005F5E41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29733A" w:rsidRPr="001B41B9" w:rsidRDefault="0029733A" w:rsidP="00061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 xml:space="preserve">บริษัท อาหารสยาม จำกัด (มหาชน) </w:t>
      </w:r>
      <w:r w:rsidRPr="001B41B9">
        <w:rPr>
          <w:rFonts w:ascii="Angsana New" w:hAnsi="Angsana New"/>
          <w:sz w:val="30"/>
          <w:szCs w:val="30"/>
        </w:rPr>
        <w:t>“</w:t>
      </w:r>
      <w:r w:rsidRPr="001B41B9">
        <w:rPr>
          <w:rFonts w:ascii="Angsana New" w:hAnsi="Angsana New"/>
          <w:sz w:val="30"/>
          <w:szCs w:val="30"/>
          <w:cs/>
        </w:rPr>
        <w:t>บริษัท</w:t>
      </w:r>
      <w:r w:rsidR="004F4D76" w:rsidRPr="001B41B9">
        <w:rPr>
          <w:rFonts w:ascii="Angsana New" w:hAnsi="Angsana New"/>
          <w:sz w:val="30"/>
          <w:szCs w:val="30"/>
        </w:rPr>
        <w:t>”</w:t>
      </w:r>
      <w:r w:rsidR="004F4D76" w:rsidRPr="001B41B9">
        <w:rPr>
          <w:rFonts w:ascii="Angsana New" w:hAnsi="Angsana New" w:hint="cs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4F4D76">
        <w:rPr>
          <w:rFonts w:ascii="Angsana New" w:hAnsi="Angsana New"/>
          <w:sz w:val="30"/>
          <w:szCs w:val="30"/>
          <w:cs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และมีที่อยู่จดทะเบียนตั้งอยู่เลขที่</w:t>
      </w:r>
      <w:r w:rsidR="0028002C">
        <w:rPr>
          <w:rFonts w:ascii="Angsana New" w:hAnsi="Angsana New"/>
          <w:sz w:val="30"/>
          <w:szCs w:val="30"/>
          <w:cs/>
        </w:rPr>
        <w:t xml:space="preserve"> </w:t>
      </w:r>
      <w:r w:rsidR="0028002C">
        <w:rPr>
          <w:rFonts w:ascii="Angsana New" w:hAnsi="Angsana New"/>
          <w:sz w:val="30"/>
          <w:szCs w:val="30"/>
        </w:rPr>
        <w:t xml:space="preserve">1 </w:t>
      </w:r>
      <w:r w:rsidR="00AA73F6" w:rsidRPr="001B41B9">
        <w:rPr>
          <w:rFonts w:ascii="Angsana New" w:hAnsi="Angsana New"/>
          <w:sz w:val="30"/>
          <w:szCs w:val="30"/>
          <w:cs/>
        </w:rPr>
        <w:t>อาคารเอ็มไพร์ทาวเวอร์ ชั้น 43 ถนนสา</w:t>
      </w:r>
      <w:r w:rsidR="00516A3A" w:rsidRPr="001B41B9">
        <w:rPr>
          <w:rFonts w:ascii="Angsana New" w:hAnsi="Angsana New"/>
          <w:sz w:val="30"/>
          <w:szCs w:val="30"/>
          <w:cs/>
        </w:rPr>
        <w:t>ท</w:t>
      </w:r>
      <w:r w:rsidR="00AA73F6" w:rsidRPr="001B41B9">
        <w:rPr>
          <w:rFonts w:ascii="Angsana New" w:hAnsi="Angsana New"/>
          <w:sz w:val="30"/>
          <w:szCs w:val="30"/>
          <w:cs/>
        </w:rPr>
        <w:t>รใต้ แขวงยานนาวา เขตสา</w:t>
      </w:r>
      <w:r w:rsidR="00516A3A" w:rsidRPr="001B41B9">
        <w:rPr>
          <w:rFonts w:ascii="Angsana New" w:hAnsi="Angsana New"/>
          <w:sz w:val="30"/>
          <w:szCs w:val="30"/>
          <w:cs/>
        </w:rPr>
        <w:t>ท</w:t>
      </w:r>
      <w:r w:rsidR="00AA73F6" w:rsidRPr="001B41B9">
        <w:rPr>
          <w:rFonts w:ascii="Angsana New" w:hAnsi="Angsana New"/>
          <w:sz w:val="30"/>
          <w:szCs w:val="30"/>
          <w:cs/>
        </w:rPr>
        <w:t xml:space="preserve">ร </w:t>
      </w:r>
      <w:r w:rsidR="00D27B2B" w:rsidRPr="001B41B9">
        <w:rPr>
          <w:rFonts w:ascii="Angsana New" w:hAnsi="Angsana New"/>
          <w:sz w:val="30"/>
          <w:szCs w:val="30"/>
          <w:cs/>
        </w:rPr>
        <w:t>กรุงเทพมหานคร และมีสำนักงานโร</w:t>
      </w:r>
      <w:r w:rsidR="00B36947" w:rsidRPr="001B41B9">
        <w:rPr>
          <w:rFonts w:ascii="Angsana New" w:hAnsi="Angsana New"/>
          <w:sz w:val="30"/>
          <w:szCs w:val="30"/>
          <w:cs/>
        </w:rPr>
        <w:t>ง</w:t>
      </w:r>
      <w:r w:rsidR="005A405A" w:rsidRPr="001B41B9">
        <w:rPr>
          <w:rFonts w:ascii="Angsana New" w:hAnsi="Angsana New"/>
          <w:sz w:val="30"/>
          <w:szCs w:val="30"/>
          <w:cs/>
        </w:rPr>
        <w:t>งาน</w:t>
      </w:r>
      <w:r w:rsidR="00D27B2B" w:rsidRPr="001B41B9">
        <w:rPr>
          <w:rFonts w:ascii="Angsana New" w:hAnsi="Angsana New"/>
          <w:sz w:val="30"/>
          <w:szCs w:val="30"/>
          <w:cs/>
        </w:rPr>
        <w:t xml:space="preserve">ตั้งอยู่เลขที่ 218 หมู่ </w:t>
      </w:r>
      <w:r w:rsidR="00A57732" w:rsidRPr="001B41B9">
        <w:rPr>
          <w:rFonts w:ascii="Angsana New" w:hAnsi="Angsana New"/>
          <w:sz w:val="30"/>
          <w:szCs w:val="30"/>
          <w:cs/>
        </w:rPr>
        <w:t>8 ถนนซุปเปอร์ไฮเวย์ สัตหีบ-ฉะเชิงเทรา ตำบลหนองอิรุณ</w:t>
      </w:r>
      <w:r w:rsidR="004F4D76">
        <w:rPr>
          <w:rFonts w:ascii="Angsana New" w:hAnsi="Angsana New"/>
          <w:sz w:val="30"/>
          <w:szCs w:val="30"/>
          <w:cs/>
        </w:rPr>
        <w:t xml:space="preserve"> อำเภอบ้านบึง</w:t>
      </w:r>
      <w:r w:rsidR="007E61A8">
        <w:rPr>
          <w:rFonts w:ascii="Angsana New" w:hAnsi="Angsana New"/>
          <w:sz w:val="30"/>
          <w:szCs w:val="30"/>
        </w:rPr>
        <w:t xml:space="preserve"> </w:t>
      </w:r>
      <w:r w:rsidR="005A405A" w:rsidRPr="001B41B9">
        <w:rPr>
          <w:rFonts w:ascii="Angsana New" w:hAnsi="Angsana New"/>
          <w:sz w:val="30"/>
          <w:szCs w:val="30"/>
          <w:cs/>
        </w:rPr>
        <w:t>จังหวัดชลบุรี</w:t>
      </w:r>
    </w:p>
    <w:p w:rsidR="0029733A" w:rsidRPr="00C65826" w:rsidRDefault="0029733A" w:rsidP="00061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9733A" w:rsidRPr="001B41B9" w:rsidRDefault="0029733A" w:rsidP="00061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>บริษัทจดทะเบีย</w:t>
      </w:r>
      <w:r w:rsidR="00C546D9" w:rsidRPr="001B41B9">
        <w:rPr>
          <w:rFonts w:ascii="Angsana New" w:hAnsi="Angsana New"/>
          <w:sz w:val="30"/>
          <w:szCs w:val="30"/>
          <w:cs/>
        </w:rPr>
        <w:t>นกับตลาดหลักทรัพย์แห่งประเทศไทย</w:t>
      </w:r>
      <w:r w:rsidRPr="001B41B9">
        <w:rPr>
          <w:rFonts w:ascii="Angsana New" w:hAnsi="Angsana New"/>
          <w:sz w:val="30"/>
          <w:szCs w:val="30"/>
          <w:cs/>
        </w:rPr>
        <w:t>เมื่อ</w:t>
      </w:r>
      <w:r w:rsidR="00C546D9" w:rsidRPr="001B41B9">
        <w:rPr>
          <w:rFonts w:ascii="Angsana New" w:hAnsi="Angsana New"/>
          <w:sz w:val="30"/>
          <w:szCs w:val="30"/>
          <w:cs/>
        </w:rPr>
        <w:t>เดือน</w:t>
      </w:r>
      <w:r w:rsidR="00D13533" w:rsidRPr="001B41B9">
        <w:rPr>
          <w:rFonts w:ascii="Angsana New" w:hAnsi="Angsana New"/>
          <w:sz w:val="30"/>
          <w:szCs w:val="30"/>
          <w:cs/>
        </w:rPr>
        <w:t>กรกฎาคม</w:t>
      </w:r>
      <w:r w:rsidR="00FD5511" w:rsidRPr="001B41B9">
        <w:rPr>
          <w:rFonts w:ascii="Angsana New" w:hAnsi="Angsana New"/>
          <w:sz w:val="30"/>
          <w:szCs w:val="30"/>
          <w:cs/>
        </w:rPr>
        <w:t xml:space="preserve"> 25</w:t>
      </w:r>
      <w:r w:rsidR="00D13533" w:rsidRPr="001B41B9">
        <w:rPr>
          <w:rFonts w:ascii="Angsana New" w:hAnsi="Angsana New"/>
          <w:sz w:val="30"/>
          <w:szCs w:val="30"/>
          <w:cs/>
        </w:rPr>
        <w:t>28</w:t>
      </w:r>
    </w:p>
    <w:p w:rsidR="0029733A" w:rsidRPr="00C65826" w:rsidRDefault="0029733A" w:rsidP="00061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B23E9" w:rsidRDefault="005B23E9" w:rsidP="005B23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</w:t>
      </w:r>
      <w:r w:rsidRPr="001B41B9">
        <w:rPr>
          <w:rFonts w:ascii="Angsana New" w:hAnsi="Angsana New"/>
          <w:sz w:val="30"/>
          <w:szCs w:val="30"/>
          <w:cs/>
        </w:rPr>
        <w:t>ถ</w:t>
      </w:r>
      <w:r>
        <w:rPr>
          <w:rFonts w:ascii="Angsana New" w:hAnsi="Angsana New"/>
          <w:sz w:val="30"/>
          <w:szCs w:val="30"/>
          <w:cs/>
        </w:rPr>
        <w:t>ือหุ้นรายใหญ่ในระหว่างงวดได้แก</w:t>
      </w:r>
      <w:r>
        <w:rPr>
          <w:rFonts w:ascii="Angsana New" w:hAnsi="Angsana New" w:hint="cs"/>
          <w:sz w:val="30"/>
          <w:szCs w:val="30"/>
          <w:cs/>
        </w:rPr>
        <w:t xml:space="preserve">่ </w:t>
      </w:r>
      <w:r>
        <w:rPr>
          <w:rFonts w:ascii="Angsana New" w:hAnsi="Angsana New"/>
          <w:sz w:val="30"/>
          <w:szCs w:val="30"/>
          <w:cs/>
        </w:rPr>
        <w:t>บริษัท พรรณธิอร จำกั</w:t>
      </w:r>
      <w:r>
        <w:rPr>
          <w:rFonts w:ascii="Angsana New" w:hAnsi="Angsana New" w:hint="cs"/>
          <w:sz w:val="30"/>
          <w:szCs w:val="30"/>
          <w:cs/>
        </w:rPr>
        <w:t>ด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414D9">
        <w:rPr>
          <w:rFonts w:ascii="Angsana New" w:hAnsi="Angsana New"/>
          <w:sz w:val="30"/>
          <w:szCs w:val="30"/>
          <w:cs/>
        </w:rPr>
        <w:t xml:space="preserve">(ถือหุ้นร้อยละ </w:t>
      </w:r>
      <w:r w:rsidR="00032594">
        <w:rPr>
          <w:rFonts w:ascii="Angsana New" w:hAnsi="Angsana New"/>
          <w:sz w:val="30"/>
          <w:szCs w:val="30"/>
        </w:rPr>
        <w:t>70.85</w:t>
      </w:r>
      <w:r w:rsidRPr="001414D9">
        <w:rPr>
          <w:rFonts w:ascii="Angsana New" w:hAnsi="Angsana New"/>
          <w:sz w:val="30"/>
          <w:szCs w:val="30"/>
          <w:cs/>
        </w:rPr>
        <w:t>) ซึ่ง</w:t>
      </w:r>
      <w:r w:rsidRPr="001B41B9">
        <w:rPr>
          <w:rFonts w:ascii="Angsana New" w:hAnsi="Angsana New"/>
          <w:sz w:val="30"/>
          <w:szCs w:val="30"/>
          <w:cs/>
        </w:rPr>
        <w:t>เป็นนิติบุคคลที่จัดตั้งขึ้น</w:t>
      </w:r>
      <w:r>
        <w:rPr>
          <w:rFonts w:ascii="Angsana New" w:hAnsi="Angsana New"/>
          <w:sz w:val="30"/>
          <w:szCs w:val="30"/>
          <w:cs/>
        </w:rPr>
        <w:br/>
      </w:r>
      <w:r w:rsidRPr="001B41B9">
        <w:rPr>
          <w:rFonts w:ascii="Angsana New" w:hAnsi="Angsana New"/>
          <w:sz w:val="30"/>
          <w:szCs w:val="30"/>
          <w:cs/>
        </w:rPr>
        <w:t>ในประเทศไทย</w:t>
      </w:r>
    </w:p>
    <w:p w:rsidR="0029733A" w:rsidRPr="00C65826" w:rsidRDefault="0029733A" w:rsidP="005B23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545EE8" w:rsidRPr="001B41B9" w:rsidRDefault="005B23E9" w:rsidP="004F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A97446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>
        <w:rPr>
          <w:rFonts w:ascii="Angsana New" w:hAnsi="Angsana New" w:hint="cs"/>
          <w:sz w:val="30"/>
          <w:szCs w:val="30"/>
          <w:cs/>
        </w:rPr>
        <w:t>การเพาะปลูก</w:t>
      </w:r>
      <w:r>
        <w:rPr>
          <w:rFonts w:ascii="Angsana New" w:hAnsi="Angsana New"/>
          <w:sz w:val="30"/>
          <w:szCs w:val="30"/>
        </w:rPr>
        <w:t xml:space="preserve"> </w:t>
      </w:r>
      <w:r w:rsidRPr="00A97446">
        <w:rPr>
          <w:rFonts w:ascii="Angsana New" w:hAnsi="Angsana New"/>
          <w:sz w:val="30"/>
          <w:szCs w:val="30"/>
          <w:cs/>
        </w:rPr>
        <w:t>การผลิตและจำหน่ายอาหารแปรสภาพจากพื</w:t>
      </w:r>
      <w:r>
        <w:rPr>
          <w:rFonts w:ascii="Angsana New" w:hAnsi="Angsana New"/>
          <w:sz w:val="30"/>
          <w:szCs w:val="30"/>
          <w:cs/>
        </w:rPr>
        <w:t>ชผลทางการเกษ</w:t>
      </w:r>
      <w:r w:rsidR="002804CD">
        <w:rPr>
          <w:rFonts w:ascii="Angsana New" w:hAnsi="Angsana New"/>
          <w:sz w:val="30"/>
          <w:szCs w:val="30"/>
          <w:cs/>
        </w:rPr>
        <w:t>ตร</w:t>
      </w:r>
      <w:r w:rsidR="002804CD" w:rsidRPr="002804CD">
        <w:rPr>
          <w:rFonts w:ascii="Angsana New" w:hAnsi="Angsana New"/>
          <w:spacing w:val="-2"/>
          <w:sz w:val="30"/>
          <w:szCs w:val="30"/>
          <w:cs/>
        </w:rPr>
        <w:t>เพื่อการส่งออก ส่วนงานสับปะรด</w:t>
      </w:r>
      <w:r w:rsidRPr="002804CD">
        <w:rPr>
          <w:rFonts w:ascii="Angsana New" w:hAnsi="Angsana New"/>
          <w:spacing w:val="-2"/>
          <w:sz w:val="30"/>
          <w:szCs w:val="30"/>
          <w:cs/>
        </w:rPr>
        <w:t>และผลไม้อื่นๆ</w:t>
      </w:r>
      <w:r w:rsidRPr="002804CD">
        <w:rPr>
          <w:rFonts w:ascii="Angsana New" w:hAnsi="Angsana New"/>
          <w:spacing w:val="-2"/>
          <w:sz w:val="30"/>
          <w:szCs w:val="30"/>
        </w:rPr>
        <w:t xml:space="preserve"> </w:t>
      </w:r>
      <w:r w:rsidRPr="002804CD">
        <w:rPr>
          <w:rFonts w:ascii="Angsana New" w:hAnsi="Angsana New"/>
          <w:spacing w:val="-2"/>
          <w:sz w:val="30"/>
          <w:szCs w:val="30"/>
          <w:cs/>
        </w:rPr>
        <w:t>มีผลิตภัณฑ์หลักได้แก่ สับปะรดบรรจุกระป๋อง บรรจุในถุงปลอดเชื้อ</w:t>
      </w:r>
      <w:r w:rsidRPr="00A97446">
        <w:rPr>
          <w:rFonts w:ascii="Angsana New" w:hAnsi="Angsana New"/>
          <w:sz w:val="30"/>
          <w:szCs w:val="30"/>
          <w:cs/>
        </w:rPr>
        <w:t>และในถุงพลาสติก น้ำสับปะรดเข้มข้น ผลไม้อ</w:t>
      </w:r>
      <w:r w:rsidR="002804CD">
        <w:rPr>
          <w:rFonts w:ascii="Angsana New" w:hAnsi="Angsana New"/>
          <w:sz w:val="30"/>
          <w:szCs w:val="30"/>
          <w:cs/>
        </w:rPr>
        <w:t>ื่นๆ</w:t>
      </w:r>
      <w:r w:rsidR="005E4B03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บรรจุกระป๋องและถ้วยพลาสติก</w:t>
      </w:r>
      <w:r w:rsidRPr="00A97446">
        <w:rPr>
          <w:rFonts w:ascii="Angsana New" w:hAnsi="Angsana New"/>
          <w:sz w:val="30"/>
          <w:szCs w:val="30"/>
          <w:cs/>
        </w:rPr>
        <w:t>และน้ำสับปะรดบรรจุกระป๋อง</w:t>
      </w:r>
      <w:r w:rsidR="00D501C5" w:rsidRPr="001B41B9">
        <w:rPr>
          <w:rFonts w:ascii="Angsana New" w:hAnsi="Angsana New"/>
          <w:sz w:val="30"/>
          <w:szCs w:val="30"/>
        </w:rPr>
        <w:t xml:space="preserve"> </w:t>
      </w:r>
    </w:p>
    <w:p w:rsidR="006B4FBF" w:rsidRPr="001B41B9" w:rsidRDefault="006B4FBF" w:rsidP="00061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008D7" w:rsidRDefault="0025421C" w:rsidP="00061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รายละเอียดของบริษัท</w:t>
      </w:r>
      <w:r>
        <w:rPr>
          <w:rFonts w:ascii="Angsana New" w:hAnsi="Angsana New" w:hint="cs"/>
          <w:sz w:val="30"/>
          <w:szCs w:val="30"/>
          <w:cs/>
        </w:rPr>
        <w:t>ร่วมและบริษัทย่อย</w:t>
      </w:r>
      <w:r w:rsidR="007008D7" w:rsidRPr="001B41B9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D57255">
        <w:rPr>
          <w:rFonts w:ascii="Angsana New" w:hAnsi="Angsana New"/>
          <w:sz w:val="30"/>
          <w:szCs w:val="30"/>
        </w:rPr>
        <w:t xml:space="preserve">30 </w:t>
      </w:r>
      <w:r w:rsidR="00D57255">
        <w:rPr>
          <w:rFonts w:ascii="Angsana New" w:hAnsi="Angsana New" w:hint="cs"/>
          <w:sz w:val="30"/>
          <w:szCs w:val="30"/>
          <w:cs/>
        </w:rPr>
        <w:t>มิถุนายน</w:t>
      </w:r>
      <w:r w:rsidR="005B23E9" w:rsidRPr="00820220">
        <w:rPr>
          <w:rFonts w:ascii="Angsana New" w:hAnsi="Angsana New"/>
          <w:sz w:val="30"/>
          <w:szCs w:val="30"/>
          <w:cs/>
        </w:rPr>
        <w:t xml:space="preserve"> </w:t>
      </w:r>
      <w:r w:rsidR="005B23E9">
        <w:rPr>
          <w:rFonts w:ascii="Angsana New" w:hAnsi="Angsana New"/>
          <w:sz w:val="30"/>
          <w:szCs w:val="30"/>
        </w:rPr>
        <w:t>25</w:t>
      </w:r>
      <w:r w:rsidR="00965B8B">
        <w:rPr>
          <w:rFonts w:ascii="Angsana New" w:hAnsi="Angsana New"/>
          <w:sz w:val="30"/>
          <w:szCs w:val="30"/>
        </w:rPr>
        <w:t>61</w:t>
      </w:r>
      <w:r w:rsidR="00E161EE">
        <w:rPr>
          <w:rFonts w:ascii="Angsana New" w:hAnsi="Angsana New"/>
          <w:sz w:val="30"/>
          <w:szCs w:val="30"/>
        </w:rPr>
        <w:t xml:space="preserve"> </w:t>
      </w:r>
      <w:r w:rsidR="007008D7" w:rsidRPr="00820220">
        <w:rPr>
          <w:rFonts w:ascii="Angsana New" w:hAnsi="Angsana New"/>
          <w:sz w:val="30"/>
          <w:szCs w:val="30"/>
          <w:cs/>
        </w:rPr>
        <w:t xml:space="preserve">และ </w:t>
      </w:r>
      <w:r w:rsidR="007008D7" w:rsidRPr="00820220">
        <w:rPr>
          <w:rFonts w:ascii="Angsana New" w:hAnsi="Angsana New"/>
          <w:sz w:val="30"/>
          <w:szCs w:val="30"/>
        </w:rPr>
        <w:t>3</w:t>
      </w:r>
      <w:r w:rsidR="005B23E9">
        <w:rPr>
          <w:rFonts w:ascii="Angsana New" w:hAnsi="Angsana New"/>
          <w:sz w:val="30"/>
          <w:szCs w:val="30"/>
        </w:rPr>
        <w:t xml:space="preserve">0 </w:t>
      </w:r>
      <w:r w:rsidR="005B23E9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965B8B">
        <w:rPr>
          <w:rFonts w:ascii="Angsana New" w:hAnsi="Angsana New"/>
          <w:sz w:val="30"/>
          <w:szCs w:val="30"/>
        </w:rPr>
        <w:t>2560</w:t>
      </w:r>
      <w:r w:rsidR="004E0470" w:rsidRPr="00820220">
        <w:rPr>
          <w:rFonts w:ascii="Angsana New" w:hAnsi="Angsana New" w:hint="cs"/>
          <w:sz w:val="30"/>
          <w:szCs w:val="30"/>
          <w:cs/>
        </w:rPr>
        <w:t xml:space="preserve"> </w:t>
      </w:r>
      <w:r w:rsidR="00D948A7" w:rsidRPr="00820220">
        <w:rPr>
          <w:rFonts w:ascii="Angsana New" w:hAnsi="Angsana New" w:hint="cs"/>
          <w:sz w:val="30"/>
          <w:szCs w:val="30"/>
          <w:cs/>
        </w:rPr>
        <w:t>ได้เปิดเผยไว้ในหมายเหตุประกอบงบการเงิน</w:t>
      </w:r>
      <w:r w:rsidR="00AD769E">
        <w:rPr>
          <w:rFonts w:ascii="Angsana New" w:hAnsi="Angsana New" w:hint="cs"/>
          <w:sz w:val="30"/>
          <w:szCs w:val="30"/>
          <w:cs/>
        </w:rPr>
        <w:t>ข้อ</w:t>
      </w:r>
      <w:r w:rsidR="00D948A7" w:rsidRPr="00820220">
        <w:rPr>
          <w:rFonts w:ascii="Angsana New" w:hAnsi="Angsana New"/>
          <w:sz w:val="30"/>
          <w:szCs w:val="30"/>
        </w:rPr>
        <w:t xml:space="preserve"> </w:t>
      </w:r>
      <w:r w:rsidR="001B4436">
        <w:rPr>
          <w:rFonts w:ascii="Angsana New" w:hAnsi="Angsana New"/>
          <w:sz w:val="30"/>
          <w:szCs w:val="30"/>
        </w:rPr>
        <w:t>7</w:t>
      </w:r>
      <w:r w:rsidR="00D948A7" w:rsidRPr="00785AA6">
        <w:rPr>
          <w:rFonts w:ascii="Angsana New" w:hAnsi="Angsana New"/>
          <w:sz w:val="30"/>
          <w:szCs w:val="30"/>
        </w:rPr>
        <w:t xml:space="preserve"> </w:t>
      </w:r>
      <w:r w:rsidR="00D948A7" w:rsidRPr="00785AA6">
        <w:rPr>
          <w:rFonts w:ascii="Angsana New" w:hAnsi="Angsana New" w:hint="cs"/>
          <w:sz w:val="30"/>
          <w:szCs w:val="30"/>
          <w:cs/>
        </w:rPr>
        <w:t xml:space="preserve">และ </w:t>
      </w:r>
      <w:r w:rsidR="001B4436">
        <w:rPr>
          <w:rFonts w:ascii="Angsana New" w:hAnsi="Angsana New"/>
          <w:sz w:val="30"/>
          <w:szCs w:val="30"/>
        </w:rPr>
        <w:t>8</w:t>
      </w:r>
    </w:p>
    <w:p w:rsidR="003F2A31" w:rsidRPr="001B41B9" w:rsidRDefault="003F2A31" w:rsidP="00061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27B2B" w:rsidRPr="001B41B9" w:rsidRDefault="00986FDC" w:rsidP="00EA5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1B41B9">
        <w:rPr>
          <w:rFonts w:ascii="Angsana New" w:hAnsi="Angsana New"/>
          <w:b/>
          <w:bCs/>
          <w:sz w:val="30"/>
          <w:szCs w:val="30"/>
        </w:rPr>
        <w:t>2</w:t>
      </w:r>
      <w:r w:rsidRPr="001B41B9">
        <w:rPr>
          <w:rFonts w:ascii="Angsana New" w:hAnsi="Angsana New"/>
          <w:b/>
          <w:bCs/>
          <w:sz w:val="30"/>
          <w:szCs w:val="30"/>
        </w:rPr>
        <w:tab/>
      </w:r>
      <w:r w:rsidR="00B36947" w:rsidRPr="001B41B9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4C0C22" w:rsidRPr="001B41B9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:rsidR="002B68D9" w:rsidRPr="002A2A4B" w:rsidRDefault="002B68D9" w:rsidP="004C0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4C0C22" w:rsidRPr="001B41B9" w:rsidRDefault="004C0C22" w:rsidP="004C0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B41B9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1B41B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AD0A2F" w:rsidRPr="001B41B9" w:rsidRDefault="00AD0A2F" w:rsidP="00D24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firstLine="7"/>
        <w:jc w:val="thaiDistribute"/>
        <w:rPr>
          <w:rFonts w:ascii="Angsana New" w:hAnsi="Angsana New"/>
          <w:sz w:val="30"/>
          <w:szCs w:val="30"/>
        </w:rPr>
      </w:pPr>
    </w:p>
    <w:p w:rsidR="00D2494F" w:rsidRPr="001B41B9" w:rsidRDefault="00D2494F" w:rsidP="00A87B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1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งบการเงินระหว่างกาลนี้จัดทำขึ้นใน</w:t>
      </w:r>
      <w:r w:rsidR="002A2A4B">
        <w:rPr>
          <w:rFonts w:ascii="Angsana New" w:hAnsi="Angsana New"/>
          <w:sz w:val="30"/>
          <w:szCs w:val="30"/>
          <w:cs/>
        </w:rPr>
        <w:t>รูปแบบย่อและตามมาตรฐานการบัญชี</w:t>
      </w:r>
      <w:r w:rsidR="0010360D" w:rsidRPr="0010360D">
        <w:rPr>
          <w:rFonts w:ascii="Angsana New" w:hAnsi="Angsana New"/>
          <w:color w:val="FFFFFF" w:themeColor="background1"/>
          <w:sz w:val="28"/>
          <w:szCs w:val="28"/>
        </w:rPr>
        <w:t>.</w:t>
      </w:r>
      <w:r w:rsidRPr="001B41B9">
        <w:rPr>
          <w:rFonts w:ascii="Angsana New" w:hAnsi="Angsana New"/>
          <w:sz w:val="30"/>
          <w:szCs w:val="30"/>
          <w:cs/>
        </w:rPr>
        <w:t>ฉบับที่</w:t>
      </w:r>
      <w:r w:rsidR="0010360D" w:rsidRPr="0010360D">
        <w:rPr>
          <w:rFonts w:ascii="Angsana New" w:hAnsi="Angsana New"/>
          <w:color w:val="FFFFFF" w:themeColor="background1"/>
          <w:sz w:val="28"/>
          <w:szCs w:val="28"/>
        </w:rPr>
        <w:t>.</w:t>
      </w:r>
      <w:r w:rsidRPr="00804D3A">
        <w:rPr>
          <w:rFonts w:ascii="Angsana New" w:hAnsi="Angsana New"/>
          <w:sz w:val="30"/>
          <w:szCs w:val="30"/>
        </w:rPr>
        <w:t>34</w:t>
      </w:r>
      <w:r w:rsidR="0010360D" w:rsidRPr="00804D3A">
        <w:rPr>
          <w:rFonts w:ascii="Angsana New" w:hAnsi="Angsana New"/>
          <w:color w:val="FFFFFF" w:themeColor="background1"/>
          <w:sz w:val="28"/>
          <w:szCs w:val="28"/>
        </w:rPr>
        <w:t>.</w:t>
      </w:r>
      <w:r w:rsidRPr="00804D3A">
        <w:rPr>
          <w:rFonts w:ascii="Angsana New" w:hAnsi="Angsana New"/>
          <w:sz w:val="30"/>
          <w:szCs w:val="30"/>
          <w:cs/>
        </w:rPr>
        <w:t>(ปรับปรุง</w:t>
      </w:r>
      <w:r w:rsidR="0010360D" w:rsidRPr="00804D3A">
        <w:rPr>
          <w:rFonts w:ascii="Angsana New" w:hAnsi="Angsana New"/>
          <w:color w:val="FFFFFF" w:themeColor="background1"/>
          <w:sz w:val="28"/>
          <w:szCs w:val="28"/>
        </w:rPr>
        <w:t>.</w:t>
      </w:r>
      <w:r w:rsidRPr="00804D3A">
        <w:rPr>
          <w:rFonts w:ascii="Angsana New" w:hAnsi="Angsana New"/>
          <w:sz w:val="30"/>
          <w:szCs w:val="30"/>
        </w:rPr>
        <w:t>255</w:t>
      </w:r>
      <w:r w:rsidR="00E32EA2">
        <w:rPr>
          <w:rFonts w:ascii="Angsana New" w:hAnsi="Angsana New"/>
          <w:sz w:val="30"/>
          <w:szCs w:val="30"/>
        </w:rPr>
        <w:t>9</w:t>
      </w:r>
      <w:r w:rsidRPr="00804D3A">
        <w:rPr>
          <w:rFonts w:ascii="Angsana New" w:hAnsi="Angsana New"/>
          <w:sz w:val="30"/>
          <w:szCs w:val="30"/>
        </w:rPr>
        <w:t>)</w:t>
      </w:r>
      <w:r w:rsidR="0010360D" w:rsidRPr="00804D3A">
        <w:rPr>
          <w:rFonts w:ascii="Angsana New" w:hAnsi="Angsana New"/>
          <w:color w:val="FFFFFF" w:themeColor="background1"/>
          <w:sz w:val="28"/>
          <w:szCs w:val="28"/>
        </w:rPr>
        <w:t>.</w:t>
      </w:r>
      <w:r w:rsidR="00A97788">
        <w:rPr>
          <w:rFonts w:ascii="Angsana New" w:hAnsi="Angsana New"/>
          <w:sz w:val="30"/>
          <w:szCs w:val="30"/>
          <w:cs/>
        </w:rPr>
        <w:t>เรื่อง</w:t>
      </w:r>
      <w:r w:rsidR="00A97788">
        <w:rPr>
          <w:rFonts w:ascii="Angsana New" w:hAnsi="Angsana New" w:hint="cs"/>
          <w:sz w:val="30"/>
          <w:szCs w:val="30"/>
          <w:cs/>
        </w:rPr>
        <w:br/>
      </w:r>
      <w:r w:rsidR="00C57988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1B41B9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1B41B9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  <w:r w:rsidRPr="001B41B9">
        <w:rPr>
          <w:rFonts w:ascii="Angsana New" w:hAnsi="Angsana New"/>
          <w:sz w:val="30"/>
          <w:szCs w:val="30"/>
        </w:rPr>
        <w:t xml:space="preserve"> </w:t>
      </w:r>
    </w:p>
    <w:p w:rsidR="00D2494F" w:rsidRPr="001B41B9" w:rsidRDefault="00D2494F" w:rsidP="00D24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</w:p>
    <w:p w:rsidR="00D67917" w:rsidRDefault="00D67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965B8B" w:rsidRPr="00CC7F30" w:rsidRDefault="00965B8B" w:rsidP="00965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785AA6">
        <w:rPr>
          <w:rFonts w:ascii="Angsana New" w:hAnsi="Angsana New"/>
          <w:spacing w:val="-4"/>
          <w:sz w:val="30"/>
          <w:szCs w:val="30"/>
          <w:cs/>
        </w:rPr>
        <w:lastRenderedPageBreak/>
        <w:t>งบการเงินระหว่างกาลนี้จัดทำขึ้นเพื่อให้ข้อมูลเพิ่มเติมจากงบการเงินสำหรับ</w:t>
      </w:r>
      <w:r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785AA6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Pr="00785AA6">
        <w:rPr>
          <w:rFonts w:ascii="Angsana New" w:hAnsi="Angsana New"/>
          <w:color w:val="FFFFFF" w:themeColor="background1"/>
          <w:spacing w:val="-4"/>
          <w:sz w:val="30"/>
          <w:szCs w:val="30"/>
        </w:rPr>
        <w:t>.</w:t>
      </w:r>
      <w:r>
        <w:rPr>
          <w:rFonts w:ascii="Angsana New" w:hAnsi="Angsana New"/>
          <w:spacing w:val="-4"/>
          <w:sz w:val="30"/>
          <w:szCs w:val="30"/>
        </w:rPr>
        <w:t xml:space="preserve">30 </w:t>
      </w:r>
      <w:r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785AA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785AA6">
        <w:rPr>
          <w:rFonts w:ascii="Angsana New" w:hAnsi="Angsana New"/>
          <w:spacing w:val="-4"/>
          <w:sz w:val="30"/>
          <w:szCs w:val="30"/>
        </w:rPr>
        <w:t>25</w:t>
      </w:r>
      <w:r>
        <w:rPr>
          <w:rFonts w:ascii="Angsana New" w:hAnsi="Angsana New"/>
          <w:spacing w:val="-4"/>
          <w:sz w:val="30"/>
          <w:szCs w:val="30"/>
        </w:rPr>
        <w:t>60</w:t>
      </w:r>
      <w:r w:rsidRPr="00CC7F30">
        <w:rPr>
          <w:rFonts w:ascii="Angsana New" w:hAnsi="Angsana New" w:hint="cs"/>
          <w:sz w:val="30"/>
          <w:szCs w:val="30"/>
          <w:cs/>
        </w:rPr>
        <w:br/>
      </w:r>
      <w:r w:rsidRPr="00CC7F30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</w:t>
      </w:r>
      <w:r w:rsidRPr="00CC7F30">
        <w:rPr>
          <w:rFonts w:ascii="Angsana New" w:hAnsi="Angsana New"/>
          <w:sz w:val="30"/>
          <w:szCs w:val="30"/>
          <w:cs/>
        </w:rPr>
        <w:br/>
        <w:t>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Pr="00CC7F30">
        <w:rPr>
          <w:rFonts w:ascii="Angsana New" w:hAnsi="Angsana New" w:hint="cs"/>
          <w:sz w:val="30"/>
          <w:szCs w:val="30"/>
          <w:cs/>
        </w:rPr>
        <w:br/>
      </w:r>
      <w:r w:rsidRPr="00CC7F30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</w:t>
      </w:r>
      <w:r>
        <w:rPr>
          <w:rFonts w:ascii="Angsana New" w:hAnsi="Angsana New"/>
          <w:sz w:val="30"/>
          <w:szCs w:val="30"/>
          <w:cs/>
        </w:rPr>
        <w:t>นของบริษัทและบริษัทย่อยสำหรับ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CC7F3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CC7F30">
        <w:rPr>
          <w:rFonts w:ascii="Angsana New" w:hAnsi="Angsana New"/>
          <w:sz w:val="30"/>
          <w:szCs w:val="30"/>
        </w:rPr>
        <w:t xml:space="preserve">30 </w:t>
      </w:r>
      <w:r w:rsidRPr="00CC7F30"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>2560</w:t>
      </w:r>
    </w:p>
    <w:p w:rsidR="00965B8B" w:rsidRPr="0041489E" w:rsidRDefault="00965B8B" w:rsidP="00965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thaiDistribute"/>
        <w:rPr>
          <w:rFonts w:ascii="Angsana New" w:hAnsi="Angsana New"/>
          <w:sz w:val="16"/>
          <w:szCs w:val="16"/>
        </w:rPr>
      </w:pPr>
    </w:p>
    <w:p w:rsidR="00965B8B" w:rsidRDefault="00965B8B" w:rsidP="00965B8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C7F30">
        <w:rPr>
          <w:rFonts w:ascii="Angsana New" w:hAnsi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>
        <w:rPr>
          <w:rFonts w:ascii="Angsana New" w:hAnsi="Angsana New"/>
          <w:sz w:val="30"/>
          <w:szCs w:val="30"/>
          <w:cs/>
        </w:rPr>
        <w:br/>
        <w:t>งบการเงินสำหรับ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CC7F3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CC7F30">
        <w:rPr>
          <w:rFonts w:ascii="Angsana New" w:hAnsi="Angsana New"/>
          <w:sz w:val="30"/>
          <w:szCs w:val="30"/>
        </w:rPr>
        <w:t xml:space="preserve">30 </w:t>
      </w:r>
      <w:r w:rsidRPr="00CC7F30"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>2560</w:t>
      </w:r>
      <w:r w:rsidRPr="00CC7F30">
        <w:rPr>
          <w:rFonts w:ascii="Angsana New" w:hAnsi="Angsana New" w:hint="cs"/>
          <w:sz w:val="30"/>
          <w:szCs w:val="30"/>
          <w:cs/>
        </w:rPr>
        <w:t xml:space="preserve"> </w:t>
      </w:r>
      <w:r w:rsidRPr="004A079C">
        <w:rPr>
          <w:rFonts w:ascii="Angsana New" w:hAnsi="Angsana New"/>
          <w:sz w:val="30"/>
          <w:szCs w:val="30"/>
          <w:cs/>
        </w:rPr>
        <w:t>เว้นแต่กรณีที่กลุ่มบริษัทได้นำมาตรฐานการรายงานทางการเงิน</w:t>
      </w:r>
      <w:r>
        <w:rPr>
          <w:rFonts w:ascii="Angsana New" w:hAnsi="Angsana New"/>
          <w:sz w:val="30"/>
          <w:szCs w:val="30"/>
          <w:cs/>
        </w:rPr>
        <w:br/>
      </w:r>
      <w:r w:rsidRPr="004A079C">
        <w:rPr>
          <w:rFonts w:ascii="Angsana New" w:hAnsi="Angsana New"/>
          <w:sz w:val="30"/>
          <w:szCs w:val="30"/>
          <w:cs/>
        </w:rPr>
        <w:t>ที่</w:t>
      </w:r>
      <w:r>
        <w:rPr>
          <w:rFonts w:ascii="Angsana New" w:hAnsi="Angsana New" w:hint="cs"/>
          <w:sz w:val="30"/>
          <w:szCs w:val="30"/>
          <w:cs/>
        </w:rPr>
        <w:t>ออกและ</w:t>
      </w:r>
      <w:r w:rsidRPr="004A079C">
        <w:rPr>
          <w:rFonts w:ascii="Angsana New" w:hAnsi="Angsana New"/>
          <w:sz w:val="30"/>
          <w:szCs w:val="30"/>
          <w:cs/>
        </w:rPr>
        <w:t>ปรับปรุงใหม่ซึ่งมีผลบังคับใช้สำหรับรอบระยะเวลาบัญชีที่เริ่มในหรือหลังวันที่ 1 มกราคม 2560 ทุกฉบับ</w:t>
      </w:r>
      <w:r>
        <w:rPr>
          <w:rFonts w:ascii="Angsana New" w:hAnsi="Angsana New"/>
          <w:sz w:val="30"/>
          <w:szCs w:val="30"/>
          <w:cs/>
        </w:rPr>
        <w:br/>
      </w:r>
      <w:r w:rsidRPr="004A079C">
        <w:rPr>
          <w:rFonts w:ascii="Angsana New" w:hAnsi="Angsana New"/>
          <w:sz w:val="30"/>
          <w:szCs w:val="30"/>
          <w:cs/>
        </w:rPr>
        <w:t>มาถือปฏิบัติ การนำมาตรฐานการรายงานทางการเงินที่</w:t>
      </w:r>
      <w:r>
        <w:rPr>
          <w:rFonts w:ascii="Angsana New" w:hAnsi="Angsana New" w:hint="cs"/>
          <w:sz w:val="30"/>
          <w:szCs w:val="30"/>
          <w:cs/>
        </w:rPr>
        <w:t>ออกและ</w:t>
      </w:r>
      <w:r w:rsidRPr="004A079C">
        <w:rPr>
          <w:rFonts w:ascii="Angsana New" w:hAnsi="Angsana New"/>
          <w:sz w:val="30"/>
          <w:szCs w:val="30"/>
          <w:cs/>
        </w:rPr>
        <w:t>ปรับปรุงใหม่มาถือปฏิบัติดังกล่าวไม่มีผลกระทบ</w:t>
      </w:r>
      <w:r>
        <w:rPr>
          <w:rFonts w:ascii="Angsana New" w:hAnsi="Angsana New"/>
          <w:sz w:val="30"/>
          <w:szCs w:val="30"/>
          <w:cs/>
        </w:rPr>
        <w:br/>
      </w:r>
      <w:r w:rsidRPr="0023049E">
        <w:rPr>
          <w:rFonts w:ascii="Angsana New" w:hAnsi="Angsana New"/>
          <w:sz w:val="30"/>
          <w:szCs w:val="30"/>
          <w:cs/>
        </w:rPr>
        <w:t>อย่างเป็นสาระสำคัญต่อนโยบายการบัญชี วิธีการคำนวณ</w:t>
      </w:r>
      <w:r w:rsidR="00C57988">
        <w:rPr>
          <w:rFonts w:ascii="Angsana New" w:hAnsi="Angsana New" w:hint="cs"/>
          <w:sz w:val="30"/>
          <w:szCs w:val="30"/>
          <w:cs/>
        </w:rPr>
        <w:t xml:space="preserve"> </w:t>
      </w:r>
      <w:r w:rsidRPr="0023049E">
        <w:rPr>
          <w:rFonts w:ascii="Angsana New" w:hAnsi="Angsana New"/>
          <w:sz w:val="30"/>
          <w:szCs w:val="30"/>
          <w:cs/>
        </w:rPr>
        <w:t>และผลการดำเนินงานหรือฐานะการเงินของกลุ่มบริษัท</w:t>
      </w:r>
      <w:r>
        <w:rPr>
          <w:rFonts w:ascii="Angsana New" w:hAnsi="Angsana New"/>
          <w:sz w:val="30"/>
          <w:szCs w:val="30"/>
        </w:rPr>
        <w:br/>
      </w:r>
      <w:r w:rsidRPr="0023049E">
        <w:rPr>
          <w:rFonts w:ascii="Angsana New" w:hAnsi="Angsana New" w:hint="cs"/>
          <w:sz w:val="30"/>
          <w:szCs w:val="30"/>
          <w:cs/>
        </w:rPr>
        <w:t>หรือบริษัท</w:t>
      </w:r>
    </w:p>
    <w:p w:rsidR="00965B8B" w:rsidRPr="0041489E" w:rsidRDefault="00965B8B" w:rsidP="00965B8B">
      <w:pPr>
        <w:spacing w:line="0" w:lineRule="atLeast"/>
        <w:ind w:left="547"/>
        <w:jc w:val="thaiDistribute"/>
        <w:rPr>
          <w:rFonts w:ascii="Angsana New" w:hAnsi="Angsana New"/>
          <w:sz w:val="16"/>
          <w:szCs w:val="16"/>
        </w:rPr>
      </w:pPr>
    </w:p>
    <w:p w:rsidR="00965B8B" w:rsidRPr="00320156" w:rsidRDefault="00965B8B" w:rsidP="00965B8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20156">
        <w:rPr>
          <w:rFonts w:ascii="Angsana New" w:hAnsi="Angsana New"/>
          <w:sz w:val="30"/>
          <w:szCs w:val="30"/>
          <w:cs/>
        </w:rPr>
        <w:t>นอกเหนือจากมาตรฐานการรายงานทางการเงินที่ออกและปรับปรุงใหม่ข้างต้น สภาวิชาชีพบัญชีได้ออกและปรับปรุงมาตรฐ</w:t>
      </w:r>
      <w:r>
        <w:rPr>
          <w:rFonts w:ascii="Angsana New" w:hAnsi="Angsana New"/>
          <w:sz w:val="30"/>
          <w:szCs w:val="30"/>
          <w:cs/>
        </w:rPr>
        <w:t>านการรายงานทางการเงินฉบับอื่น</w:t>
      </w:r>
      <w:r w:rsidRPr="00320156">
        <w:rPr>
          <w:rFonts w:ascii="Angsana New" w:hAnsi="Angsana New"/>
          <w:sz w:val="30"/>
          <w:szCs w:val="30"/>
          <w:cs/>
        </w:rPr>
        <w:t xml:space="preserve">ๆ ซึ่งมีผลบังคับสำหรับรอบระยะเวลาบัญชีที่เริ่มในหรือหลังวันที่ </w:t>
      </w:r>
      <w:r>
        <w:rPr>
          <w:rFonts w:ascii="Angsana New" w:hAnsi="Angsana New"/>
          <w:sz w:val="30"/>
          <w:szCs w:val="30"/>
        </w:rPr>
        <w:br/>
      </w:r>
      <w:r w:rsidRPr="00320156">
        <w:rPr>
          <w:rFonts w:ascii="Angsana New" w:hAnsi="Angsana New"/>
          <w:sz w:val="30"/>
          <w:szCs w:val="30"/>
          <w:cs/>
        </w:rPr>
        <w:t>1 มกราคม 2561 เป็นต้นไป และไม่ได้มีการนำมาใช้สำหรับการจัดทำงบการเงิน</w:t>
      </w:r>
      <w:r w:rsidR="0001644A">
        <w:rPr>
          <w:rFonts w:ascii="Angsana New" w:hAnsi="Angsana New" w:hint="cs"/>
          <w:sz w:val="30"/>
          <w:szCs w:val="30"/>
          <w:cs/>
        </w:rPr>
        <w:t>ระหว่างกาล</w:t>
      </w:r>
      <w:r w:rsidRPr="00320156">
        <w:rPr>
          <w:rFonts w:ascii="Angsana New" w:hAnsi="Angsana New"/>
          <w:sz w:val="30"/>
          <w:szCs w:val="30"/>
          <w:cs/>
        </w:rPr>
        <w:t>นี้</w:t>
      </w:r>
    </w:p>
    <w:p w:rsidR="00965B8B" w:rsidRPr="0041489E" w:rsidRDefault="00965B8B" w:rsidP="00965B8B">
      <w:pPr>
        <w:spacing w:line="0" w:lineRule="atLeast"/>
        <w:ind w:left="547"/>
        <w:jc w:val="thaiDistribute"/>
        <w:rPr>
          <w:rFonts w:ascii="Angsana New" w:hAnsi="Angsana New"/>
          <w:sz w:val="16"/>
          <w:szCs w:val="16"/>
        </w:rPr>
      </w:pPr>
    </w:p>
    <w:p w:rsidR="00965B8B" w:rsidRDefault="00965B8B" w:rsidP="00965B8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125CD">
        <w:rPr>
          <w:rFonts w:ascii="Angsana New" w:hAnsi="Angsana New"/>
          <w:spacing w:val="-6"/>
          <w:sz w:val="30"/>
          <w:szCs w:val="30"/>
          <w:cs/>
        </w:rPr>
        <w:t>กลุ่มบริษัทได้ประเมินในเบื้องต้นถึงผลกระทบที่อาจเกิดขึ้นต่องบการเงิน</w:t>
      </w:r>
      <w:r w:rsidR="0001644A" w:rsidRPr="004125CD">
        <w:rPr>
          <w:rFonts w:ascii="Angsana New" w:hAnsi="Angsana New" w:hint="cs"/>
          <w:spacing w:val="-6"/>
          <w:sz w:val="30"/>
          <w:szCs w:val="30"/>
          <w:cs/>
        </w:rPr>
        <w:t>ระหว่างกาล</w:t>
      </w:r>
      <w:r w:rsidRPr="004125CD">
        <w:rPr>
          <w:rFonts w:ascii="Angsana New" w:hAnsi="Angsana New"/>
          <w:spacing w:val="-6"/>
          <w:sz w:val="30"/>
          <w:szCs w:val="30"/>
          <w:cs/>
        </w:rPr>
        <w:t>จากการถือปฏิบัติ</w:t>
      </w:r>
      <w:r w:rsidR="004125CD">
        <w:rPr>
          <w:rFonts w:ascii="Angsana New" w:hAnsi="Angsana New"/>
          <w:spacing w:val="-6"/>
          <w:sz w:val="30"/>
          <w:szCs w:val="30"/>
        </w:rPr>
        <w:br/>
      </w:r>
      <w:r w:rsidRPr="00320156">
        <w:rPr>
          <w:rFonts w:ascii="Angsana New" w:hAnsi="Angsana New"/>
          <w:sz w:val="30"/>
          <w:szCs w:val="30"/>
          <w:cs/>
        </w:rPr>
        <w:t>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</w:t>
      </w:r>
      <w:r w:rsidR="000233AA">
        <w:rPr>
          <w:rFonts w:ascii="Angsana New" w:hAnsi="Angsana New"/>
          <w:sz w:val="30"/>
          <w:szCs w:val="30"/>
        </w:rPr>
        <w:br/>
      </w:r>
      <w:r w:rsidRPr="00320156">
        <w:rPr>
          <w:rFonts w:ascii="Angsana New" w:hAnsi="Angsana New"/>
          <w:sz w:val="30"/>
          <w:szCs w:val="30"/>
          <w:cs/>
        </w:rPr>
        <w:t>งบการเงินในงวดที่ถือปฏิบัติ</w:t>
      </w:r>
    </w:p>
    <w:p w:rsidR="00B437A6" w:rsidRPr="00965B8B" w:rsidRDefault="00B437A6" w:rsidP="0028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D2494F" w:rsidRPr="001B41B9" w:rsidRDefault="00D2494F" w:rsidP="00D249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B41B9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1B41B9">
        <w:rPr>
          <w:rFonts w:ascii="Angsana New" w:hAnsi="Angsana New"/>
          <w:b/>
          <w:bCs/>
          <w:sz w:val="30"/>
          <w:szCs w:val="30"/>
          <w:cs/>
        </w:rPr>
        <w:tab/>
      </w:r>
      <w:r w:rsidR="00D70ACE" w:rsidRPr="00D70ACE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</w:t>
      </w:r>
      <w:r w:rsidR="00D70ACE" w:rsidRPr="00D70AC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ที่ใช้ในการดำเนินงานและ</w:t>
      </w:r>
      <w:r w:rsidR="00D70ACE" w:rsidRPr="00D70ACE">
        <w:rPr>
          <w:rFonts w:ascii="Angsana New" w:hAnsi="Angsana New"/>
          <w:b/>
          <w:bCs/>
          <w:i/>
          <w:iCs/>
          <w:sz w:val="30"/>
          <w:szCs w:val="30"/>
          <w:cs/>
        </w:rPr>
        <w:t>นำเสนองบการเงิน</w:t>
      </w:r>
      <w:r w:rsidR="00D70ACE" w:rsidRPr="003F31F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 </w:t>
      </w:r>
    </w:p>
    <w:p w:rsidR="00D2494F" w:rsidRPr="00965B8B" w:rsidRDefault="00D2494F" w:rsidP="00D24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D2494F" w:rsidRPr="001B41B9" w:rsidRDefault="00D2494F" w:rsidP="00435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D70ACE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="00D70ACE" w:rsidRPr="00D70ACE">
        <w:rPr>
          <w:rFonts w:ascii="Angsana New" w:hAnsi="Angsana New" w:hint="cs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="00435354">
        <w:rPr>
          <w:rFonts w:ascii="Angsana New" w:hAnsi="Angsana New" w:hint="cs"/>
          <w:sz w:val="30"/>
          <w:szCs w:val="30"/>
          <w:cs/>
        </w:rPr>
        <w:t>ข้อมูลทางการเงินทั้งหมดมีการปัดเศษเพื่อให้</w:t>
      </w:r>
      <w:r w:rsidR="00435354">
        <w:rPr>
          <w:rFonts w:ascii="Angsana New" w:hAnsi="Angsana New"/>
          <w:sz w:val="30"/>
          <w:szCs w:val="30"/>
          <w:cs/>
        </w:rPr>
        <w:t>แสดง</w:t>
      </w:r>
      <w:r w:rsidR="00435354">
        <w:rPr>
          <w:rFonts w:ascii="Angsana New" w:hAnsi="Angsana New" w:hint="cs"/>
          <w:sz w:val="30"/>
          <w:szCs w:val="30"/>
          <w:cs/>
        </w:rPr>
        <w:t>เป็นหลักพันบาท ยกเว้นที่ระบุไว้เป็นอย่างอื่น</w:t>
      </w:r>
    </w:p>
    <w:p w:rsidR="006145B5" w:rsidRPr="00965B8B" w:rsidRDefault="006145B5" w:rsidP="00435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16"/>
          <w:szCs w:val="16"/>
        </w:rPr>
      </w:pPr>
    </w:p>
    <w:p w:rsidR="006145B5" w:rsidRPr="001B41B9" w:rsidRDefault="006145B5" w:rsidP="006145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1B41B9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Pr="001B41B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การใช้วิจารณญาณ</w:t>
      </w:r>
      <w:r w:rsidR="00B02BB0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="00ED744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  <w:r w:rsidR="00B02BB0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</w:t>
      </w:r>
      <w:r w:rsidRPr="001B41B9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6145B5" w:rsidRPr="00965B8B" w:rsidRDefault="006145B5" w:rsidP="0061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16"/>
          <w:szCs w:val="16"/>
        </w:rPr>
      </w:pPr>
    </w:p>
    <w:p w:rsidR="006145B5" w:rsidRPr="001B41B9" w:rsidRDefault="006145B5" w:rsidP="0061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</w:t>
      </w:r>
      <w:r w:rsidR="002804CD">
        <w:rPr>
          <w:rFonts w:ascii="Angsana New" w:hAnsi="Angsana New" w:hint="cs"/>
          <w:sz w:val="30"/>
          <w:szCs w:val="30"/>
          <w:cs/>
        </w:rPr>
        <w:t>ให้</w:t>
      </w:r>
      <w:r w:rsidRPr="001B41B9">
        <w:rPr>
          <w:rFonts w:ascii="Angsana New" w:hAnsi="Angsana New"/>
          <w:sz w:val="30"/>
          <w:szCs w:val="30"/>
          <w:cs/>
        </w:rPr>
        <w:t>เป็นไปตามมาตรฐานการรายงานทางการเงิน ผู้บริหารต้องใช้วิจารณญาณ</w:t>
      </w:r>
      <w:r w:rsidR="00831950">
        <w:rPr>
          <w:rFonts w:ascii="Angsana New" w:hAnsi="Angsana New"/>
          <w:sz w:val="30"/>
          <w:szCs w:val="30"/>
          <w:cs/>
        </w:rPr>
        <w:br/>
      </w:r>
      <w:r w:rsidRPr="001B41B9">
        <w:rPr>
          <w:rFonts w:ascii="Angsana New" w:hAnsi="Angsana New"/>
          <w:sz w:val="30"/>
          <w:szCs w:val="30"/>
          <w:cs/>
        </w:rPr>
        <w:t>การประมาณและข้อสมมติหลายประการ ซึ่งมีผลกระทบต่อการกำหนดนโยบายการบัญชีแล</w:t>
      </w:r>
      <w:r w:rsidR="00434695">
        <w:rPr>
          <w:rFonts w:ascii="Angsana New" w:hAnsi="Angsana New"/>
          <w:sz w:val="30"/>
          <w:szCs w:val="30"/>
          <w:cs/>
        </w:rPr>
        <w:t>ะการรายงานจำนวนเงิน</w:t>
      </w:r>
      <w:r w:rsidR="002804CD">
        <w:rPr>
          <w:rFonts w:ascii="Angsana New" w:hAnsi="Angsana New"/>
          <w:sz w:val="30"/>
          <w:szCs w:val="30"/>
          <w:cs/>
        </w:rPr>
        <w:br/>
      </w:r>
      <w:r w:rsidR="00434695">
        <w:rPr>
          <w:rFonts w:ascii="Angsana New" w:hAnsi="Angsana New"/>
          <w:sz w:val="30"/>
          <w:szCs w:val="30"/>
          <w:cs/>
        </w:rPr>
        <w:t>ที่เกี่ยวกับ</w:t>
      </w:r>
      <w:r w:rsidRPr="001B41B9">
        <w:rPr>
          <w:rFonts w:ascii="Angsana New" w:hAnsi="Angsana New"/>
          <w:sz w:val="30"/>
          <w:szCs w:val="30"/>
          <w:cs/>
        </w:rPr>
        <w:t>สินทรัพย</w:t>
      </w:r>
      <w:r w:rsidR="00831950">
        <w:rPr>
          <w:rFonts w:ascii="Angsana New" w:hAnsi="Angsana New"/>
          <w:sz w:val="30"/>
          <w:szCs w:val="30"/>
          <w:cs/>
        </w:rPr>
        <w:t xml:space="preserve">์ หนี้สิน รายได้ และค่าใช้จ่าย </w:t>
      </w:r>
      <w:r w:rsidRPr="001B41B9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ผลที่เกิดขึ้นจริงอาจแตกต่างจากที่ประมาณไว้</w:t>
      </w:r>
    </w:p>
    <w:p w:rsidR="003F2A31" w:rsidRPr="00965B8B" w:rsidRDefault="003F2A31" w:rsidP="0061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C6708A" w:rsidRDefault="006145B5" w:rsidP="0061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</w:t>
      </w:r>
      <w:r w:rsidR="002804CD">
        <w:rPr>
          <w:rFonts w:ascii="Angsana New" w:hAnsi="Angsana New"/>
          <w:sz w:val="30"/>
          <w:szCs w:val="30"/>
          <w:cs/>
        </w:rPr>
        <w:br/>
      </w:r>
      <w:r w:rsidRPr="001B41B9">
        <w:rPr>
          <w:rFonts w:ascii="Angsana New" w:hAnsi="Angsana New"/>
          <w:sz w:val="30"/>
          <w:szCs w:val="30"/>
          <w:cs/>
        </w:rPr>
        <w:t>การบัญชีของกลุ่มบริษัท และแหล่งข้อมูลสำคัญของความไม่แน่นอนในการประ</w:t>
      </w:r>
      <w:r w:rsidR="00AA1D89" w:rsidRPr="001B41B9">
        <w:rPr>
          <w:rFonts w:ascii="Angsana New" w:hAnsi="Angsana New"/>
          <w:sz w:val="30"/>
          <w:szCs w:val="30"/>
          <w:cs/>
        </w:rPr>
        <w:t>มาณการซึ่งถือปฏิบัติเช่นเดียวกั</w:t>
      </w:r>
      <w:r w:rsidR="00C94E0F">
        <w:rPr>
          <w:rFonts w:ascii="Angsana New" w:hAnsi="Angsana New" w:hint="cs"/>
          <w:sz w:val="30"/>
          <w:szCs w:val="30"/>
          <w:cs/>
        </w:rPr>
        <w:t>น</w:t>
      </w:r>
      <w:r w:rsidR="002804CD">
        <w:rPr>
          <w:rFonts w:ascii="Angsana New" w:hAnsi="Angsana New"/>
          <w:sz w:val="30"/>
          <w:szCs w:val="30"/>
          <w:cs/>
        </w:rPr>
        <w:br/>
      </w:r>
      <w:r w:rsidRPr="00CC7F30">
        <w:rPr>
          <w:rFonts w:ascii="Angsana New" w:hAnsi="Angsana New"/>
          <w:sz w:val="30"/>
          <w:szCs w:val="30"/>
          <w:cs/>
        </w:rPr>
        <w:t>ในการจัดทำงบการเงินสำหรับ</w:t>
      </w:r>
      <w:r w:rsidR="00E32EA2">
        <w:rPr>
          <w:rFonts w:ascii="Angsana New" w:hAnsi="Angsana New" w:hint="cs"/>
          <w:sz w:val="30"/>
          <w:szCs w:val="30"/>
          <w:cs/>
        </w:rPr>
        <w:t>งวดปี</w:t>
      </w:r>
      <w:r w:rsidRPr="00CC7F3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C7F30" w:rsidRPr="00CC7F30">
        <w:rPr>
          <w:rFonts w:ascii="Angsana New" w:hAnsi="Angsana New"/>
          <w:sz w:val="30"/>
          <w:szCs w:val="30"/>
        </w:rPr>
        <w:t xml:space="preserve">30 </w:t>
      </w:r>
      <w:r w:rsidR="00CC7F30" w:rsidRPr="00CC7F30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CC7F30" w:rsidRPr="00CC7F30">
        <w:rPr>
          <w:rFonts w:ascii="Angsana New" w:hAnsi="Angsana New"/>
          <w:sz w:val="30"/>
          <w:szCs w:val="30"/>
        </w:rPr>
        <w:t>25</w:t>
      </w:r>
      <w:r w:rsidR="00CC7093">
        <w:rPr>
          <w:rFonts w:ascii="Angsana New" w:hAnsi="Angsana New"/>
          <w:sz w:val="30"/>
          <w:szCs w:val="30"/>
        </w:rPr>
        <w:t>60</w:t>
      </w:r>
      <w:r w:rsidR="00C94E0F" w:rsidRPr="00CC7F30">
        <w:rPr>
          <w:rFonts w:ascii="Angsana New" w:hAnsi="Angsana New" w:hint="cs"/>
          <w:sz w:val="30"/>
          <w:szCs w:val="30"/>
          <w:cs/>
        </w:rPr>
        <w:t xml:space="preserve"> </w:t>
      </w:r>
    </w:p>
    <w:p w:rsidR="003D478A" w:rsidRPr="006E1CAB" w:rsidRDefault="003D4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:rsidR="003D478A" w:rsidRPr="009B6618" w:rsidRDefault="003D478A" w:rsidP="003D4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B6618">
        <w:rPr>
          <w:rFonts w:ascii="Angsana New" w:hAnsi="Angsana New"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:rsidR="003D478A" w:rsidRPr="004949BA" w:rsidRDefault="003D478A" w:rsidP="00B02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20"/>
        <w:jc w:val="thaiDistribute"/>
        <w:rPr>
          <w:rFonts w:ascii="Angsana New" w:hAnsi="Angsana New"/>
          <w:sz w:val="28"/>
          <w:szCs w:val="28"/>
        </w:rPr>
      </w:pPr>
    </w:p>
    <w:p w:rsidR="00960E7D" w:rsidRDefault="00960E7D" w:rsidP="00960E7D">
      <w:pPr>
        <w:pStyle w:val="block"/>
        <w:spacing w:after="0" w:line="240" w:lineRule="atLeast"/>
        <w:ind w:left="540"/>
        <w:jc w:val="thaiDistribute"/>
        <w:rPr>
          <w:szCs w:val="22"/>
          <w:cs/>
          <w:lang w:bidi="th-TH"/>
        </w:rPr>
      </w:pPr>
      <w:r w:rsidRPr="003D478A">
        <w:rPr>
          <w:rFonts w:ascii="Angsana New" w:hAnsi="Angsana New" w:cs="Angsana New"/>
          <w:sz w:val="30"/>
          <w:szCs w:val="30"/>
          <w:cs/>
          <w:lang w:bidi="th-TH"/>
        </w:rPr>
        <w:t>กลุ่ม</w:t>
      </w:r>
      <w:r w:rsidRPr="003D478A">
        <w:rPr>
          <w:rFonts w:ascii="Angsana New" w:hAnsi="Angsana New" w:cs="Angsana New"/>
          <w:sz w:val="30"/>
          <w:szCs w:val="30"/>
          <w:cs/>
          <w:lang w:val="th-TH" w:bidi="th-TH"/>
        </w:rPr>
        <w:t>บริษัท</w:t>
      </w:r>
      <w:r w:rsidRPr="003D478A">
        <w:rPr>
          <w:rFonts w:ascii="Angsana New" w:hAnsi="Angsana New" w:cs="Angsana New" w:hint="cs"/>
          <w:sz w:val="30"/>
          <w:szCs w:val="30"/>
          <w:cs/>
          <w:lang w:bidi="th-TH"/>
        </w:rPr>
        <w:t>กำหนด</w:t>
      </w:r>
      <w:r w:rsidRPr="003D478A">
        <w:rPr>
          <w:rFonts w:ascii="Angsana New" w:hAnsi="Angsana New" w:cs="Angsana New"/>
          <w:sz w:val="30"/>
          <w:szCs w:val="30"/>
          <w:cs/>
          <w:lang w:bidi="th-TH"/>
        </w:rPr>
        <w:t>กรอบแนวคิดของการควบคุมเกี่ยวกับการวัดมูลค่ายุติธรรม</w:t>
      </w:r>
      <w:r w:rsidRPr="003D478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D478A">
        <w:rPr>
          <w:rFonts w:ascii="Angsana New" w:hAnsi="Angsana New" w:cs="Angsana New"/>
          <w:sz w:val="30"/>
          <w:szCs w:val="30"/>
          <w:cs/>
          <w:lang w:bidi="th-TH"/>
        </w:rPr>
        <w:t>กรอบแนวคิดนี้รวม</w:t>
      </w:r>
      <w:r w:rsidRPr="003D478A">
        <w:rPr>
          <w:rFonts w:ascii="Angsana New" w:hAnsi="Angsana New" w:cs="Angsana New" w:hint="cs"/>
          <w:sz w:val="30"/>
          <w:szCs w:val="30"/>
          <w:cs/>
          <w:lang w:bidi="th-TH"/>
        </w:rPr>
        <w:t>ถึง</w:t>
      </w:r>
      <w:r w:rsidRPr="003D478A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3D478A">
        <w:rPr>
          <w:rFonts w:ascii="Angsana New" w:hAnsi="Angsana New" w:cs="Angsana New" w:hint="cs"/>
          <w:sz w:val="30"/>
          <w:szCs w:val="30"/>
          <w:cs/>
          <w:lang w:bidi="th-TH"/>
        </w:rPr>
        <w:t>มีนัย</w:t>
      </w:r>
      <w:r w:rsidRPr="003D478A">
        <w:rPr>
          <w:rFonts w:ascii="Angsana New" w:hAnsi="Angsana New" w:cs="Angsana New"/>
          <w:sz w:val="30"/>
          <w:szCs w:val="30"/>
          <w:cs/>
          <w:lang w:bidi="th-TH"/>
        </w:rPr>
        <w:t>สำคัญ รวมถึง</w:t>
      </w:r>
      <w:r w:rsidRPr="003D478A">
        <w:rPr>
          <w:rFonts w:ascii="Angsana New" w:hAnsi="Angsana New" w:cs="Angsana New" w:hint="cs"/>
          <w:sz w:val="30"/>
          <w:szCs w:val="30"/>
          <w:cs/>
          <w:lang w:bidi="th-TH"/>
        </w:rPr>
        <w:t>การวัด</w:t>
      </w:r>
      <w:r w:rsidRPr="003D478A">
        <w:rPr>
          <w:rFonts w:ascii="Angsana New" w:hAnsi="Angsana New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Pr="003D478A">
        <w:rPr>
          <w:rFonts w:ascii="Angsana New" w:hAnsi="Angsana New" w:cs="Angsana New"/>
          <w:sz w:val="30"/>
          <w:szCs w:val="30"/>
          <w:lang w:val="en-US" w:bidi="th-TH"/>
        </w:rPr>
        <w:t xml:space="preserve">3 </w:t>
      </w:r>
      <w:r w:rsidRPr="003D478A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และรายงาน</w:t>
      </w:r>
      <w:r w:rsidRPr="00EB3AD5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โดยตรงต่อผู้บริหารสูงสุดทางด้านการเงิน</w:t>
      </w:r>
      <w:r w:rsidRPr="003D478A">
        <w:rPr>
          <w:rFonts w:hint="cs"/>
          <w:szCs w:val="22"/>
          <w:cs/>
          <w:lang w:bidi="th-TH"/>
        </w:rPr>
        <w:t xml:space="preserve"> </w:t>
      </w:r>
    </w:p>
    <w:p w:rsidR="00960E7D" w:rsidRPr="00320156" w:rsidRDefault="00960E7D" w:rsidP="0096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8"/>
          <w:szCs w:val="28"/>
          <w:cs/>
          <w:lang w:val="en-GB"/>
        </w:rPr>
      </w:pPr>
    </w:p>
    <w:p w:rsidR="00960E7D" w:rsidRDefault="00960E7D" w:rsidP="0096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D478A">
        <w:rPr>
          <w:rFonts w:ascii="Angsana New" w:hAnsi="Angsana New"/>
          <w:sz w:val="30"/>
          <w:szCs w:val="30"/>
          <w:cs/>
        </w:rPr>
        <w:t>กลุ่มผู้ประเมินมูลค่า</w:t>
      </w:r>
      <w:r w:rsidRPr="003D478A">
        <w:rPr>
          <w:rFonts w:ascii="Angsana New" w:hAnsi="Angsana New" w:hint="cs"/>
          <w:sz w:val="30"/>
          <w:szCs w:val="30"/>
          <w:cs/>
        </w:rPr>
        <w:t>มีการ</w:t>
      </w:r>
      <w:r w:rsidRPr="003D478A">
        <w:rPr>
          <w:rFonts w:ascii="Angsana New" w:hAnsi="Angsana New"/>
          <w:sz w:val="30"/>
          <w:szCs w:val="30"/>
          <w:cs/>
        </w:rPr>
        <w:t>ทบทวนข้อมูลที่</w:t>
      </w:r>
      <w:r w:rsidRPr="003D478A">
        <w:rPr>
          <w:rFonts w:ascii="Angsana New" w:hAnsi="Angsana New" w:hint="cs"/>
          <w:sz w:val="30"/>
          <w:szCs w:val="30"/>
          <w:cs/>
        </w:rPr>
        <w:t>ไม่สามารถ</w:t>
      </w:r>
      <w:r w:rsidRPr="003D478A">
        <w:rPr>
          <w:rFonts w:ascii="Angsana New" w:hAnsi="Angsana New"/>
          <w:sz w:val="30"/>
          <w:szCs w:val="30"/>
          <w:cs/>
        </w:rPr>
        <w:t>สังเกตได้ และปรับปรุงการวัดมูลค่าที่</w:t>
      </w:r>
      <w:r w:rsidRPr="003D478A">
        <w:rPr>
          <w:rFonts w:ascii="Angsana New" w:hAnsi="Angsana New" w:hint="cs"/>
          <w:sz w:val="30"/>
          <w:szCs w:val="30"/>
          <w:cs/>
        </w:rPr>
        <w:t>มีนัย</w:t>
      </w:r>
      <w:r w:rsidRPr="003D478A">
        <w:rPr>
          <w:rFonts w:ascii="Angsana New" w:hAnsi="Angsana New"/>
          <w:sz w:val="30"/>
          <w:szCs w:val="30"/>
          <w:cs/>
        </w:rPr>
        <w:t>สำคัญ</w:t>
      </w:r>
      <w:r w:rsidRPr="003D478A">
        <w:rPr>
          <w:rFonts w:ascii="Angsana New" w:hAnsi="Angsana New"/>
          <w:sz w:val="30"/>
          <w:szCs w:val="30"/>
        </w:rPr>
        <w:br/>
      </w:r>
      <w:r w:rsidRPr="003D478A">
        <w:rPr>
          <w:rFonts w:ascii="Angsana New" w:hAnsi="Angsana New"/>
          <w:sz w:val="30"/>
          <w:szCs w:val="30"/>
          <w:cs/>
        </w:rPr>
        <w:t xml:space="preserve">อย่างสม่ำเสมอ </w:t>
      </w:r>
      <w:r w:rsidRPr="003D478A">
        <w:rPr>
          <w:rFonts w:ascii="Angsana New" w:hAnsi="Angsana New" w:hint="cs"/>
          <w:sz w:val="30"/>
          <w:szCs w:val="30"/>
          <w:cs/>
        </w:rPr>
        <w:t>หากมีการ</w:t>
      </w:r>
      <w:r w:rsidRPr="003D478A">
        <w:rPr>
          <w:rFonts w:ascii="Angsana New" w:hAnsi="Angsana New"/>
          <w:sz w:val="30"/>
          <w:szCs w:val="30"/>
          <w:cs/>
        </w:rPr>
        <w:t>ใช้ข้อมูลจากบุคคลที่สาม</w:t>
      </w:r>
      <w:r w:rsidRPr="003D478A">
        <w:rPr>
          <w:rFonts w:asciiTheme="majorBidi" w:hAnsiTheme="majorBidi" w:cstheme="majorBidi"/>
          <w:sz w:val="30"/>
          <w:szCs w:val="30"/>
          <w:cs/>
        </w:rPr>
        <w:t xml:space="preserve">เพื่อวัดมูลค่ายุติธรรม </w:t>
      </w:r>
      <w:r w:rsidRPr="003D478A">
        <w:rPr>
          <w:rFonts w:ascii="Angsana New" w:hAnsi="Angsana New"/>
          <w:sz w:val="30"/>
          <w:szCs w:val="30"/>
          <w:cs/>
        </w:rPr>
        <w:t>เช่น ราคาจากนายหน้า หรือการตั้งราคา</w:t>
      </w:r>
      <w:r w:rsidRPr="003D478A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3D478A">
        <w:rPr>
          <w:rFonts w:ascii="Angsana New" w:hAnsi="Angsana New"/>
          <w:sz w:val="30"/>
          <w:szCs w:val="30"/>
          <w:cs/>
        </w:rPr>
        <w:t>กลุ่มผู้ประเมิน</w:t>
      </w:r>
      <w:r w:rsidRPr="003D478A">
        <w:rPr>
          <w:rFonts w:ascii="Angsana New" w:hAnsi="Angsana New" w:hint="cs"/>
          <w:sz w:val="30"/>
          <w:szCs w:val="30"/>
          <w:cs/>
        </w:rPr>
        <w:t>ได้</w:t>
      </w:r>
      <w:r w:rsidRPr="003D478A">
        <w:rPr>
          <w:rFonts w:ascii="Angsana New" w:hAnsi="Angsana New"/>
          <w:sz w:val="30"/>
          <w:szCs w:val="30"/>
          <w:cs/>
        </w:rPr>
        <w:t>ประเมินหลักฐานที่ได้มาจากบุคคลที่สาม</w:t>
      </w:r>
      <w:r w:rsidRPr="003D478A">
        <w:rPr>
          <w:rFonts w:ascii="Angsana New" w:hAnsi="Angsana New" w:hint="cs"/>
          <w:sz w:val="30"/>
          <w:szCs w:val="30"/>
          <w:cs/>
        </w:rPr>
        <w:t>ที่</w:t>
      </w:r>
      <w:r w:rsidRPr="003D478A">
        <w:rPr>
          <w:rFonts w:ascii="Angsana New" w:hAnsi="Angsana New"/>
          <w:sz w:val="30"/>
          <w:szCs w:val="30"/>
          <w:cs/>
        </w:rPr>
        <w:t>สนับสนุนข้อสรุป</w:t>
      </w:r>
      <w:r w:rsidRPr="003D478A">
        <w:rPr>
          <w:rFonts w:ascii="Angsana New" w:hAnsi="Angsana New" w:hint="cs"/>
          <w:sz w:val="30"/>
          <w:szCs w:val="30"/>
          <w:cs/>
        </w:rPr>
        <w:t>เกี่ยวกับ</w:t>
      </w:r>
      <w:r w:rsidRPr="003D478A">
        <w:rPr>
          <w:rFonts w:ascii="Angsana New" w:hAnsi="Angsana New"/>
          <w:sz w:val="30"/>
          <w:szCs w:val="30"/>
          <w:cs/>
        </w:rPr>
        <w:t>การวัดมูลค่ารวมถึง</w:t>
      </w:r>
      <w:r>
        <w:rPr>
          <w:rFonts w:ascii="Angsana New" w:hAnsi="Angsana New"/>
          <w:sz w:val="30"/>
          <w:szCs w:val="30"/>
          <w:cs/>
        </w:rPr>
        <w:br/>
      </w:r>
      <w:r w:rsidRPr="003D478A">
        <w:rPr>
          <w:rFonts w:ascii="Angsana New" w:hAnsi="Angsana New" w:hint="cs"/>
          <w:sz w:val="30"/>
          <w:szCs w:val="30"/>
          <w:cs/>
        </w:rPr>
        <w:t>การจัด</w:t>
      </w:r>
      <w:r>
        <w:rPr>
          <w:rFonts w:ascii="Angsana New" w:hAnsi="Angsana New" w:hint="cs"/>
          <w:sz w:val="30"/>
          <w:szCs w:val="30"/>
          <w:cs/>
        </w:rPr>
        <w:t>ลำดับ</w:t>
      </w:r>
      <w:r w:rsidRPr="003D478A">
        <w:rPr>
          <w:rFonts w:ascii="Angsana New" w:hAnsi="Angsana New"/>
          <w:sz w:val="30"/>
          <w:szCs w:val="30"/>
          <w:cs/>
        </w:rPr>
        <w:t>ชั้น</w:t>
      </w:r>
      <w:r w:rsidRPr="003D478A">
        <w:rPr>
          <w:rFonts w:ascii="Angsana New" w:hAnsi="Angsana New" w:hint="cs"/>
          <w:sz w:val="30"/>
          <w:szCs w:val="30"/>
          <w:cs/>
        </w:rPr>
        <w:t>ของ</w:t>
      </w:r>
      <w:r w:rsidRPr="003D478A">
        <w:rPr>
          <w:rFonts w:ascii="Angsana New" w:hAnsi="Angsana New"/>
          <w:sz w:val="30"/>
          <w:szCs w:val="30"/>
          <w:cs/>
        </w:rPr>
        <w:t>มูลค่ายุติธรรม</w:t>
      </w:r>
      <w:r w:rsidRPr="003D478A">
        <w:rPr>
          <w:rFonts w:ascii="Angsana New" w:hAnsi="Angsana New" w:hint="cs"/>
          <w:sz w:val="30"/>
          <w:szCs w:val="30"/>
          <w:cs/>
        </w:rPr>
        <w:t>ว่า</w:t>
      </w:r>
      <w:r w:rsidRPr="003D478A">
        <w:rPr>
          <w:rFonts w:ascii="Angsana New" w:hAnsi="Angsana New"/>
          <w:sz w:val="30"/>
          <w:szCs w:val="30"/>
          <w:cs/>
        </w:rPr>
        <w:t>เป็นไปตามที่กำหนดไว้ในมาตรฐานการรายงานทางการเงิน</w:t>
      </w:r>
      <w:r w:rsidRPr="003D478A">
        <w:rPr>
          <w:rFonts w:ascii="Angsana New" w:hAnsi="Angsana New" w:hint="cs"/>
          <w:sz w:val="30"/>
          <w:szCs w:val="30"/>
          <w:cs/>
        </w:rPr>
        <w:t>อย่างเหมาะสม</w:t>
      </w:r>
    </w:p>
    <w:p w:rsidR="00960E7D" w:rsidRPr="00320156" w:rsidRDefault="00960E7D" w:rsidP="0096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960E7D" w:rsidRPr="003D478A" w:rsidRDefault="00960E7D" w:rsidP="00960E7D">
      <w:pPr>
        <w:pStyle w:val="BodyText"/>
        <w:shd w:val="clear" w:color="auto" w:fill="FFFFFF"/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3D478A">
        <w:rPr>
          <w:rFonts w:asciiTheme="majorBidi" w:hAnsiTheme="majorBidi" w:cstheme="majorBidi" w:hint="cs"/>
          <w:sz w:val="30"/>
          <w:szCs w:val="30"/>
          <w:cs/>
        </w:rPr>
        <w:t>ประเด็น</w:t>
      </w:r>
      <w:r w:rsidRPr="003D478A">
        <w:rPr>
          <w:rFonts w:asciiTheme="majorBidi" w:hAnsiTheme="majorBidi" w:cstheme="majorBidi"/>
          <w:sz w:val="30"/>
          <w:szCs w:val="30"/>
          <w:cs/>
        </w:rPr>
        <w:t>ปัญหา</w:t>
      </w:r>
      <w:r w:rsidRPr="003D478A">
        <w:rPr>
          <w:rFonts w:asciiTheme="majorBidi" w:hAnsiTheme="majorBidi" w:cstheme="majorBidi" w:hint="cs"/>
          <w:sz w:val="30"/>
          <w:szCs w:val="30"/>
          <w:cs/>
        </w:rPr>
        <w:t>ของการวัดมูลค่าที่มีนัย</w:t>
      </w:r>
      <w:r w:rsidRPr="003D478A">
        <w:rPr>
          <w:rFonts w:asciiTheme="majorBidi" w:hAnsiTheme="majorBidi" w:cstheme="majorBidi"/>
          <w:sz w:val="30"/>
          <w:szCs w:val="30"/>
          <w:cs/>
        </w:rPr>
        <w:t>สำคัญ</w:t>
      </w:r>
      <w:r w:rsidRPr="003D478A">
        <w:rPr>
          <w:rFonts w:asciiTheme="majorBidi" w:hAnsiTheme="majorBidi" w:cstheme="majorBidi" w:hint="cs"/>
          <w:sz w:val="30"/>
          <w:szCs w:val="30"/>
          <w:cs/>
        </w:rPr>
        <w:t>จะถูกรายงาน</w:t>
      </w:r>
      <w:r w:rsidRPr="003D478A">
        <w:rPr>
          <w:rFonts w:asciiTheme="majorBidi" w:hAnsiTheme="majorBidi" w:cstheme="majorBidi"/>
          <w:sz w:val="30"/>
          <w:szCs w:val="30"/>
          <w:cs/>
        </w:rPr>
        <w:t>ต่อคณะกรรมการตรวจสอบของ</w:t>
      </w:r>
      <w:r w:rsidRPr="003D478A">
        <w:rPr>
          <w:rFonts w:ascii="Angsana New" w:hAnsi="Angsana New"/>
          <w:sz w:val="30"/>
          <w:szCs w:val="30"/>
          <w:cs/>
        </w:rPr>
        <w:t>กลุ่ม</w:t>
      </w:r>
      <w:r w:rsidRPr="003D478A">
        <w:rPr>
          <w:rFonts w:ascii="Angsana New" w:hAnsi="Angsana New"/>
          <w:sz w:val="30"/>
          <w:szCs w:val="30"/>
          <w:cs/>
          <w:lang w:val="th-TH"/>
        </w:rPr>
        <w:t>บริษัท</w:t>
      </w:r>
    </w:p>
    <w:p w:rsidR="00960E7D" w:rsidRPr="00320156" w:rsidRDefault="00960E7D" w:rsidP="00960E7D">
      <w:pPr>
        <w:pStyle w:val="BodyText"/>
        <w:shd w:val="clear" w:color="auto" w:fill="FFFFFF"/>
        <w:spacing w:after="0"/>
        <w:ind w:left="540"/>
        <w:jc w:val="both"/>
        <w:rPr>
          <w:rFonts w:asciiTheme="majorBidi" w:hAnsiTheme="majorBidi" w:cstheme="majorBidi"/>
          <w:sz w:val="28"/>
          <w:szCs w:val="28"/>
          <w:highlight w:val="cyan"/>
        </w:rPr>
      </w:pPr>
    </w:p>
    <w:p w:rsidR="00960E7D" w:rsidRPr="003D478A" w:rsidRDefault="00960E7D" w:rsidP="00960E7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3D478A">
        <w:rPr>
          <w:rFonts w:ascii="Angsana New" w:hAnsi="Angsana New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3D478A">
        <w:rPr>
          <w:rFonts w:ascii="Angsana New" w:hAnsi="Angsana New"/>
          <w:sz w:val="30"/>
          <w:szCs w:val="30"/>
          <w:cs/>
        </w:rPr>
        <w:t>กลุ่มบริษัทได้ใช้</w:t>
      </w:r>
      <w:r w:rsidRPr="003D478A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</w:t>
      </w:r>
      <w:r w:rsidRPr="003D478A">
        <w:rPr>
          <w:rFonts w:asciiTheme="majorBidi" w:hAnsiTheme="majorBidi" w:cstheme="majorBidi" w:hint="cs"/>
          <w:sz w:val="30"/>
          <w:szCs w:val="30"/>
          <w:cs/>
        </w:rPr>
        <w:t>จะทำได้</w:t>
      </w:r>
      <w:r w:rsidRPr="003D478A">
        <w:rPr>
          <w:rFonts w:asciiTheme="majorBidi" w:hAnsiTheme="majorBidi" w:cstheme="majorBidi"/>
          <w:sz w:val="30"/>
          <w:szCs w:val="30"/>
        </w:rPr>
        <w:t xml:space="preserve"> </w:t>
      </w:r>
      <w:r w:rsidRPr="003D478A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</w:t>
      </w:r>
      <w:r w:rsidRPr="003D478A">
        <w:rPr>
          <w:rFonts w:asciiTheme="majorBidi" w:hAnsiTheme="majorBidi" w:cstheme="majorBidi" w:hint="cs"/>
          <w:sz w:val="30"/>
          <w:szCs w:val="30"/>
          <w:cs/>
        </w:rPr>
        <w:t>ในแต่ละ</w:t>
      </w:r>
      <w:r w:rsidRPr="003D478A">
        <w:rPr>
          <w:rFonts w:asciiTheme="majorBidi" w:hAnsiTheme="majorBidi"/>
          <w:sz w:val="30"/>
          <w:szCs w:val="30"/>
          <w:cs/>
        </w:rPr>
        <w:t>ลำดับชั้น</w:t>
      </w:r>
      <w:r w:rsidRPr="003D478A">
        <w:rPr>
          <w:rFonts w:asciiTheme="majorBidi" w:hAnsiTheme="majorBidi" w:hint="cs"/>
          <w:sz w:val="30"/>
          <w:szCs w:val="30"/>
          <w:cs/>
        </w:rPr>
        <w:t>ของ</w:t>
      </w:r>
      <w:r w:rsidRPr="003D478A">
        <w:rPr>
          <w:rFonts w:asciiTheme="majorBidi" w:hAnsiTheme="majorBidi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3D478A">
        <w:rPr>
          <w:rFonts w:asciiTheme="majorBidi" w:hAnsiTheme="majorBidi"/>
          <w:sz w:val="30"/>
          <w:szCs w:val="30"/>
        </w:rPr>
        <w:t xml:space="preserve"> </w:t>
      </w:r>
      <w:r w:rsidRPr="003D478A">
        <w:rPr>
          <w:rFonts w:asciiTheme="majorBidi" w:hAnsiTheme="majorBidi" w:hint="cs"/>
          <w:sz w:val="30"/>
          <w:szCs w:val="30"/>
          <w:cs/>
        </w:rPr>
        <w:t>ดังนี้</w:t>
      </w:r>
    </w:p>
    <w:p w:rsidR="00960E7D" w:rsidRPr="00320156" w:rsidRDefault="00960E7D" w:rsidP="00960E7D">
      <w:pPr>
        <w:pStyle w:val="BodyText"/>
        <w:shd w:val="clear" w:color="auto" w:fill="FFFFFF"/>
        <w:spacing w:after="0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:rsidR="00960E7D" w:rsidRPr="003D478A" w:rsidRDefault="00960E7D" w:rsidP="00960E7D">
      <w:pPr>
        <w:pStyle w:val="block"/>
        <w:numPr>
          <w:ilvl w:val="0"/>
          <w:numId w:val="20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D478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3D478A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3D478A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3D478A">
        <w:rPr>
          <w:rFonts w:asciiTheme="majorBidi" w:hAnsiTheme="majorBidi" w:cs="Angsana New"/>
          <w:sz w:val="30"/>
          <w:szCs w:val="30"/>
          <w:cs/>
          <w:lang w:bidi="th-TH"/>
        </w:rPr>
        <w:t xml:space="preserve">ราคาเสนอซื้อขาย </w:t>
      </w:r>
      <w:r w:rsidRPr="003D478A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3D478A">
        <w:rPr>
          <w:rFonts w:asciiTheme="majorBidi" w:hAnsiTheme="majorBidi" w:cs="Angsana New"/>
          <w:sz w:val="30"/>
          <w:szCs w:val="30"/>
          <w:cs/>
          <w:lang w:bidi="th-TH"/>
        </w:rPr>
        <w:t>ไม่</w:t>
      </w:r>
      <w:r w:rsidRPr="003D478A">
        <w:rPr>
          <w:rFonts w:asciiTheme="majorBidi" w:hAnsiTheme="majorBidi" w:cs="Angsana New" w:hint="cs"/>
          <w:sz w:val="30"/>
          <w:szCs w:val="30"/>
          <w:cs/>
          <w:lang w:bidi="th-TH"/>
        </w:rPr>
        <w:t>ต้อง</w:t>
      </w:r>
      <w:r w:rsidRPr="003D478A">
        <w:rPr>
          <w:rFonts w:asciiTheme="majorBidi" w:hAnsiTheme="majorBidi" w:cs="Angsana New"/>
          <w:sz w:val="30"/>
          <w:szCs w:val="30"/>
          <w:cs/>
          <w:lang w:bidi="th-TH"/>
        </w:rPr>
        <w:t>ปรับปรุง</w:t>
      </w:r>
      <w:r w:rsidRPr="003D478A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3D478A">
        <w:rPr>
          <w:rFonts w:asciiTheme="majorBidi" w:hAnsiTheme="majorBidi" w:cs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960E7D" w:rsidRPr="003D478A" w:rsidRDefault="00960E7D" w:rsidP="00960E7D">
      <w:pPr>
        <w:pStyle w:val="block"/>
        <w:numPr>
          <w:ilvl w:val="0"/>
          <w:numId w:val="20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D478A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3D478A">
        <w:rPr>
          <w:rFonts w:asciiTheme="majorBidi" w:hAnsiTheme="majorBidi" w:cstheme="majorBidi"/>
          <w:sz w:val="30"/>
          <w:szCs w:val="30"/>
          <w:lang w:bidi="th-TH"/>
        </w:rPr>
        <w:t xml:space="preserve"> 2 </w:t>
      </w:r>
      <w:r w:rsidRPr="003D478A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3D478A">
        <w:rPr>
          <w:rFonts w:asciiTheme="majorBidi" w:hAnsiTheme="majorBidi" w:cs="Angsana New"/>
          <w:sz w:val="30"/>
          <w:szCs w:val="30"/>
          <w:cs/>
          <w:lang w:bidi="th-TH"/>
        </w:rPr>
        <w:t>ข้อมูลอื่นที่สังเกตได้โดยตรง</w:t>
      </w:r>
      <w:r w:rsidRPr="003D478A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Pr="003D478A">
        <w:rPr>
          <w:rFonts w:asciiTheme="majorBidi" w:hAnsiTheme="majorBidi" w:cs="Angsana New"/>
          <w:sz w:val="30"/>
          <w:szCs w:val="30"/>
          <w:lang w:bidi="th-TH"/>
        </w:rPr>
        <w:t>(</w:t>
      </w:r>
      <w:r w:rsidRPr="003D478A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เช่น ราคาขาย) </w:t>
      </w:r>
      <w:r w:rsidRPr="003D478A">
        <w:rPr>
          <w:rFonts w:asciiTheme="majorBidi" w:hAnsiTheme="majorBidi" w:cs="Angsana New"/>
          <w:sz w:val="30"/>
          <w:szCs w:val="30"/>
          <w:cs/>
          <w:lang w:bidi="th-TH"/>
        </w:rPr>
        <w:t>หรือโดยอ้อม</w:t>
      </w:r>
      <w:r w:rsidRPr="003D478A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(เช่น ได้มาจากราคา) </w:t>
      </w:r>
      <w:r w:rsidRPr="003D478A">
        <w:rPr>
          <w:rFonts w:asciiTheme="majorBidi" w:hAnsiTheme="majorBidi" w:cs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3D478A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:rsidR="00960E7D" w:rsidRPr="006E1CAB" w:rsidRDefault="00960E7D" w:rsidP="00960E7D">
      <w:pPr>
        <w:pStyle w:val="block"/>
        <w:numPr>
          <w:ilvl w:val="0"/>
          <w:numId w:val="20"/>
        </w:numPr>
        <w:spacing w:after="0" w:line="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D478A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</w:t>
      </w:r>
      <w:r w:rsidRPr="003D478A">
        <w:rPr>
          <w:rFonts w:asciiTheme="majorBidi" w:hAnsiTheme="majorBidi" w:cstheme="majorBidi"/>
          <w:sz w:val="30"/>
          <w:szCs w:val="30"/>
          <w:cs/>
          <w:lang w:bidi="th-TH"/>
        </w:rPr>
        <w:t>ระดับ</w:t>
      </w:r>
      <w:r w:rsidRPr="003D478A">
        <w:rPr>
          <w:rFonts w:asciiTheme="majorBidi" w:hAnsiTheme="majorBidi" w:cstheme="majorBidi"/>
          <w:sz w:val="30"/>
          <w:szCs w:val="30"/>
          <w:lang w:bidi="th-TH"/>
        </w:rPr>
        <w:t xml:space="preserve"> 3 </w:t>
      </w:r>
      <w:r w:rsidRPr="00A1186F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>เป็น</w:t>
      </w:r>
      <w:r w:rsidRPr="00A1186F">
        <w:rPr>
          <w:rFonts w:asciiTheme="majorBidi" w:hAnsiTheme="majorBidi" w:cs="Angsana New"/>
          <w:spacing w:val="-6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A1186F">
        <w:rPr>
          <w:rFonts w:asciiTheme="majorBidi" w:hAnsiTheme="majorBidi" w:cs="Angsana New" w:hint="cs"/>
          <w:spacing w:val="-6"/>
          <w:sz w:val="30"/>
          <w:szCs w:val="30"/>
          <w:cs/>
          <w:lang w:bidi="th-TH"/>
        </w:rPr>
        <w:t>ไม่ได้มาจากข้อมูลที่</w:t>
      </w:r>
      <w:r w:rsidR="0001644A">
        <w:rPr>
          <w:rFonts w:asciiTheme="majorBidi" w:hAnsiTheme="majorBidi" w:cs="Angsana New" w:hint="cs"/>
          <w:spacing w:val="-6"/>
          <w:sz w:val="30"/>
          <w:szCs w:val="30"/>
          <w:cs/>
          <w:lang w:bidi="th-TH"/>
        </w:rPr>
        <w:t>สามารถ</w:t>
      </w:r>
      <w:r w:rsidRPr="00A1186F">
        <w:rPr>
          <w:rFonts w:asciiTheme="majorBidi" w:hAnsiTheme="majorBidi" w:cs="Angsana New" w:hint="cs"/>
          <w:spacing w:val="-6"/>
          <w:sz w:val="30"/>
          <w:szCs w:val="30"/>
          <w:cs/>
          <w:lang w:bidi="th-TH"/>
        </w:rPr>
        <w:t>สังเกตได้ (ข้อมูลที่ไม่สามารถ</w:t>
      </w:r>
      <w:r w:rsidRPr="00A1186F">
        <w:rPr>
          <w:rFonts w:asciiTheme="majorBidi" w:hAnsiTheme="majorBidi" w:cs="Angsana New"/>
          <w:spacing w:val="-6"/>
          <w:sz w:val="30"/>
          <w:szCs w:val="30"/>
          <w:cs/>
          <w:lang w:bidi="th-TH"/>
        </w:rPr>
        <w:t>สังเกตได้</w:t>
      </w:r>
      <w:r w:rsidRPr="00A1186F">
        <w:rPr>
          <w:rFonts w:asciiTheme="majorBidi" w:hAnsiTheme="majorBidi" w:cs="Angsana New" w:hint="cs"/>
          <w:spacing w:val="-6"/>
          <w:sz w:val="30"/>
          <w:szCs w:val="30"/>
          <w:cs/>
          <w:lang w:bidi="th-TH"/>
        </w:rPr>
        <w:t>)</w:t>
      </w:r>
    </w:p>
    <w:p w:rsidR="00960E7D" w:rsidRPr="00320156" w:rsidRDefault="00960E7D" w:rsidP="00960E7D">
      <w:pPr>
        <w:pStyle w:val="block"/>
        <w:spacing w:after="0" w:line="0" w:lineRule="atLeast"/>
        <w:ind w:left="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:rsidR="00960E7D" w:rsidRPr="00C71CBB" w:rsidRDefault="00960E7D" w:rsidP="00960E7D">
      <w:pPr>
        <w:pStyle w:val="BodyText"/>
        <w:shd w:val="clear" w:color="auto" w:fill="FFFFFF"/>
        <w:tabs>
          <w:tab w:val="clear" w:pos="454"/>
        </w:tabs>
        <w:spacing w:after="0"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71CBB">
        <w:rPr>
          <w:rFonts w:asciiTheme="majorBidi" w:hAnsiTheme="majorBidi" w:cstheme="majorBidi"/>
          <w:sz w:val="30"/>
          <w:szCs w:val="30"/>
          <w:cs/>
        </w:rPr>
        <w:t>หา</w:t>
      </w:r>
      <w:r w:rsidRPr="00C71CBB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C71CBB">
        <w:rPr>
          <w:rFonts w:asciiTheme="majorBidi" w:hAnsiTheme="majorBidi" w:cstheme="majorBidi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C71CBB">
        <w:rPr>
          <w:rFonts w:asciiTheme="majorBidi" w:hAnsiTheme="majorBidi" w:cstheme="majorBidi" w:hint="cs"/>
          <w:sz w:val="30"/>
          <w:szCs w:val="30"/>
          <w:cs/>
        </w:rPr>
        <w:t>ั้น</w:t>
      </w:r>
      <w:r w:rsidRPr="00C71CBB">
        <w:rPr>
          <w:rFonts w:asciiTheme="majorBidi" w:hAnsiTheme="majorBidi" w:cstheme="majorBidi"/>
          <w:sz w:val="30"/>
          <w:szCs w:val="30"/>
          <w:cs/>
        </w:rPr>
        <w:t>ของมูลค่ายุติธรรม</w:t>
      </w:r>
      <w:r w:rsidRPr="00C71CBB">
        <w:rPr>
          <w:rFonts w:asciiTheme="majorBidi" w:hAnsiTheme="majorBidi" w:cstheme="majorBidi"/>
          <w:sz w:val="30"/>
          <w:szCs w:val="30"/>
        </w:rPr>
        <w:br/>
      </w:r>
      <w:r w:rsidRPr="00C71CBB">
        <w:rPr>
          <w:rFonts w:asciiTheme="majorBidi" w:hAnsiTheme="majorBidi" w:cstheme="majorBidi"/>
          <w:sz w:val="30"/>
          <w:szCs w:val="30"/>
          <w:cs/>
        </w:rPr>
        <w:t>ที่แตกต่างกัน การวัดมูลค่ายุติธรรม</w:t>
      </w:r>
      <w:r w:rsidRPr="00C71CBB">
        <w:rPr>
          <w:rFonts w:asciiTheme="majorBidi" w:hAnsiTheme="majorBidi" w:cstheme="majorBidi" w:hint="cs"/>
          <w:sz w:val="30"/>
          <w:szCs w:val="30"/>
          <w:cs/>
        </w:rPr>
        <w:t>โดยรวม</w:t>
      </w:r>
      <w:r w:rsidRPr="00C71CBB">
        <w:rPr>
          <w:rFonts w:asciiTheme="majorBidi" w:hAnsiTheme="majorBidi" w:cstheme="majorBidi"/>
          <w:sz w:val="30"/>
          <w:szCs w:val="30"/>
          <w:cs/>
        </w:rPr>
        <w:t>จะถูกจัดประเภทในภาพรวมในระดับเดียวกัน</w:t>
      </w:r>
      <w:r w:rsidRPr="00C71CBB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C71CBB">
        <w:rPr>
          <w:rFonts w:asciiTheme="majorBidi" w:hAnsiTheme="majorBidi" w:cstheme="majorBidi"/>
          <w:sz w:val="30"/>
          <w:szCs w:val="30"/>
          <w:cs/>
        </w:rPr>
        <w:t>ลำดับชั้นของ</w:t>
      </w:r>
      <w:r w:rsidRPr="00C71CBB">
        <w:rPr>
          <w:rFonts w:asciiTheme="majorBidi" w:hAnsiTheme="majorBidi" w:cstheme="majorBidi"/>
          <w:sz w:val="30"/>
          <w:szCs w:val="30"/>
        </w:rPr>
        <w:br/>
      </w:r>
      <w:r w:rsidRPr="00C71CBB">
        <w:rPr>
          <w:rFonts w:asciiTheme="majorBidi" w:hAnsiTheme="majorBidi" w:cstheme="majorBidi"/>
          <w:sz w:val="30"/>
          <w:szCs w:val="30"/>
          <w:cs/>
        </w:rPr>
        <w:t>มูลค่ายุติธรรม</w:t>
      </w:r>
      <w:r w:rsidRPr="00C71CBB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C71CBB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C71CBB">
        <w:rPr>
          <w:rFonts w:asciiTheme="majorBidi" w:hAnsiTheme="majorBidi" w:cstheme="majorBidi" w:hint="cs"/>
          <w:sz w:val="30"/>
          <w:szCs w:val="30"/>
          <w:cs/>
        </w:rPr>
        <w:t>ที่อยู่</w:t>
      </w:r>
      <w:r w:rsidRPr="00C71CBB">
        <w:rPr>
          <w:rFonts w:asciiTheme="majorBidi" w:hAnsiTheme="majorBidi" w:cstheme="majorBidi"/>
          <w:sz w:val="30"/>
          <w:szCs w:val="30"/>
          <w:cs/>
        </w:rPr>
        <w:t>ในระดับต่ำสุด</w:t>
      </w:r>
      <w:r w:rsidRPr="00C71CBB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C71CBB">
        <w:rPr>
          <w:rFonts w:asciiTheme="majorBidi" w:hAnsiTheme="majorBidi" w:cstheme="majorBidi"/>
          <w:sz w:val="30"/>
          <w:szCs w:val="30"/>
          <w:cs/>
        </w:rPr>
        <w:t>มีนัยสำคัญ</w:t>
      </w:r>
      <w:r w:rsidRPr="00C71CBB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C71CBB">
        <w:rPr>
          <w:rFonts w:asciiTheme="majorBidi" w:hAnsiTheme="majorBidi" w:cstheme="majorBidi"/>
          <w:sz w:val="30"/>
          <w:szCs w:val="30"/>
          <w:cs/>
        </w:rPr>
        <w:t>การวัดมูลค่า</w:t>
      </w:r>
      <w:r w:rsidRPr="00C71CBB">
        <w:rPr>
          <w:rFonts w:asciiTheme="majorBidi" w:hAnsiTheme="majorBidi" w:cstheme="majorBidi" w:hint="cs"/>
          <w:sz w:val="30"/>
          <w:szCs w:val="30"/>
          <w:cs/>
        </w:rPr>
        <w:t>ยุติธรรมโดยรวม</w:t>
      </w:r>
    </w:p>
    <w:p w:rsidR="00960E7D" w:rsidRPr="00320156" w:rsidRDefault="00960E7D" w:rsidP="00960E7D">
      <w:pPr>
        <w:pStyle w:val="BodyText"/>
        <w:shd w:val="clear" w:color="auto" w:fill="FFFFFF"/>
        <w:spacing w:after="0" w:line="0" w:lineRule="atLeast"/>
        <w:ind w:left="540"/>
        <w:jc w:val="both"/>
        <w:rPr>
          <w:rFonts w:asciiTheme="majorBidi" w:hAnsiTheme="majorBidi" w:cstheme="majorBidi"/>
          <w:sz w:val="28"/>
          <w:szCs w:val="28"/>
          <w:highlight w:val="cyan"/>
        </w:rPr>
      </w:pPr>
    </w:p>
    <w:p w:rsidR="00960E7D" w:rsidRPr="00C71CBB" w:rsidRDefault="00960E7D" w:rsidP="00960E7D">
      <w:pPr>
        <w:pStyle w:val="BodyText"/>
        <w:shd w:val="clear" w:color="auto" w:fill="FFFFFF"/>
        <w:tabs>
          <w:tab w:val="clear" w:pos="454"/>
        </w:tabs>
        <w:spacing w:after="0" w:line="0" w:lineRule="atLeast"/>
        <w:ind w:left="540"/>
        <w:jc w:val="both"/>
        <w:rPr>
          <w:rFonts w:ascii="Angsana New" w:hAnsi="Angsana New"/>
          <w:b/>
          <w:bCs/>
          <w:sz w:val="30"/>
          <w:szCs w:val="30"/>
          <w:lang w:val="en-GB" w:bidi="ar-SA"/>
        </w:rPr>
      </w:pPr>
      <w:r w:rsidRPr="00C71CBB">
        <w:rPr>
          <w:rFonts w:ascii="Angsana New" w:hAnsi="Angsana New"/>
          <w:sz w:val="30"/>
          <w:szCs w:val="30"/>
          <w:cs/>
        </w:rPr>
        <w:t>กลุ่ม</w:t>
      </w:r>
      <w:r w:rsidRPr="00C71CBB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C71CBB">
        <w:rPr>
          <w:rFonts w:ascii="Angsana New" w:hAnsi="Angsana New"/>
          <w:sz w:val="30"/>
          <w:szCs w:val="30"/>
          <w:cs/>
        </w:rPr>
        <w:t>รับรู้การโอนระหว่างลำดับชั้น</w:t>
      </w:r>
      <w:r w:rsidRPr="00C71CBB">
        <w:rPr>
          <w:rFonts w:ascii="Angsana New" w:hAnsi="Angsana New" w:hint="cs"/>
          <w:sz w:val="30"/>
          <w:szCs w:val="30"/>
          <w:cs/>
        </w:rPr>
        <w:t>ของ</w:t>
      </w:r>
      <w:r w:rsidRPr="00C71CBB">
        <w:rPr>
          <w:rFonts w:ascii="Angsana New" w:hAnsi="Angsana New"/>
          <w:sz w:val="30"/>
          <w:szCs w:val="30"/>
          <w:cs/>
        </w:rPr>
        <w:t>มูลค่ายุติธรรม ณ วันสิ้น</w:t>
      </w:r>
      <w:r w:rsidRPr="00C71CBB">
        <w:rPr>
          <w:rFonts w:ascii="Angsana New" w:hAnsi="Angsana New" w:hint="cs"/>
          <w:sz w:val="30"/>
          <w:szCs w:val="30"/>
          <w:cs/>
        </w:rPr>
        <w:t>รอบระยะเวลารายงาน</w:t>
      </w:r>
      <w:r w:rsidRPr="00C71CBB">
        <w:rPr>
          <w:rFonts w:ascii="Angsana New" w:hAnsi="Angsana New"/>
          <w:sz w:val="30"/>
          <w:szCs w:val="30"/>
          <w:cs/>
        </w:rPr>
        <w:t>ที่เกิดการโอนขึ้น</w:t>
      </w:r>
      <w:r w:rsidRPr="00C71CBB">
        <w:rPr>
          <w:rFonts w:ascii="Angsana New" w:hAnsi="Angsana New"/>
          <w:sz w:val="30"/>
          <w:szCs w:val="30"/>
          <w:shd w:val="clear" w:color="auto" w:fill="D9D9D9" w:themeFill="background1" w:themeFillShade="D9"/>
        </w:rPr>
        <w:t xml:space="preserve"> </w:t>
      </w:r>
    </w:p>
    <w:p w:rsidR="00960E7D" w:rsidRPr="00320156" w:rsidRDefault="00960E7D" w:rsidP="00960E7D">
      <w:pPr>
        <w:pStyle w:val="BodyText"/>
        <w:shd w:val="clear" w:color="auto" w:fill="FFFFFF"/>
        <w:spacing w:after="0" w:line="0" w:lineRule="atLeast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:rsidR="00960E7D" w:rsidRDefault="00960E7D" w:rsidP="00960E7D">
      <w:pPr>
        <w:pStyle w:val="BodyText"/>
        <w:shd w:val="clear" w:color="auto" w:fill="FFFFFF"/>
        <w:tabs>
          <w:tab w:val="clear" w:pos="454"/>
        </w:tabs>
        <w:spacing w:after="0" w:line="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E4B03">
        <w:rPr>
          <w:rFonts w:ascii="Angsana New" w:hAnsi="Angsana New"/>
          <w:sz w:val="30"/>
          <w:szCs w:val="30"/>
          <w:cs/>
        </w:rPr>
        <w:t>ข้อมูลเพิ่มเติมเกี่ยวกับ</w:t>
      </w:r>
      <w:r w:rsidRPr="005E4B03">
        <w:rPr>
          <w:rFonts w:ascii="Angsana New" w:hAnsi="Angsana New" w:hint="cs"/>
          <w:sz w:val="30"/>
          <w:szCs w:val="30"/>
          <w:cs/>
        </w:rPr>
        <w:t>ข้อสมมติที่ใช้ในการวัดมูลค่ายุติธรรม อยู่ในหมายเหตุประกอบงบการเงินข้อ</w:t>
      </w:r>
      <w:r w:rsidRPr="005E4B03">
        <w:rPr>
          <w:rFonts w:ascii="Angsana New" w:hAnsi="Angsana New"/>
          <w:sz w:val="30"/>
          <w:szCs w:val="30"/>
        </w:rPr>
        <w:t xml:space="preserve"> </w:t>
      </w:r>
      <w:r w:rsidR="00F25354">
        <w:rPr>
          <w:rFonts w:ascii="Angsana New" w:hAnsi="Angsana New"/>
          <w:sz w:val="30"/>
          <w:szCs w:val="30"/>
        </w:rPr>
        <w:t>16</w:t>
      </w:r>
      <w:r w:rsidRPr="005E4B03">
        <w:rPr>
          <w:rFonts w:ascii="Angsana New" w:hAnsi="Angsana New" w:hint="cs"/>
          <w:sz w:val="30"/>
          <w:szCs w:val="30"/>
          <w:cs/>
        </w:rPr>
        <w:t xml:space="preserve"> เครื่องมือ</w:t>
      </w:r>
      <w:r>
        <w:rPr>
          <w:rFonts w:ascii="Angsana New" w:hAnsi="Angsana New"/>
          <w:sz w:val="30"/>
          <w:szCs w:val="30"/>
          <w:cs/>
        </w:rPr>
        <w:br/>
      </w:r>
      <w:r w:rsidRPr="005E4B03">
        <w:rPr>
          <w:rFonts w:ascii="Angsana New" w:hAnsi="Angsana New" w:hint="cs"/>
          <w:sz w:val="30"/>
          <w:szCs w:val="30"/>
          <w:cs/>
        </w:rPr>
        <w:t>ทางการเงิน</w:t>
      </w:r>
    </w:p>
    <w:p w:rsidR="006E1CAB" w:rsidRDefault="006E1CAB" w:rsidP="008459EF">
      <w:pPr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110EF0" w:rsidRPr="00C435A7" w:rsidRDefault="006E5CCF" w:rsidP="00815F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986FDC" w:rsidRPr="00C435A7">
        <w:rPr>
          <w:rFonts w:ascii="Angsana New" w:hAnsi="Angsana New"/>
          <w:b/>
          <w:bCs/>
          <w:sz w:val="30"/>
          <w:szCs w:val="30"/>
        </w:rPr>
        <w:tab/>
      </w:r>
      <w:r w:rsidR="00110EF0" w:rsidRPr="00C435A7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A56AFB" w:rsidRPr="00C86AEC" w:rsidRDefault="00A56AFB" w:rsidP="00815F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16"/>
          <w:szCs w:val="16"/>
        </w:rPr>
      </w:pPr>
    </w:p>
    <w:p w:rsidR="009D1489" w:rsidRDefault="009D1489" w:rsidP="00815F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="Angsana New" w:hAnsi="Angsana New"/>
          <w:b/>
          <w:sz w:val="30"/>
          <w:szCs w:val="30"/>
        </w:rPr>
      </w:pPr>
      <w:r w:rsidRPr="005F14E1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Pr="009D1489">
        <w:rPr>
          <w:rFonts w:ascii="Angsana New" w:hAnsi="Angsana New"/>
          <w:b/>
          <w:sz w:val="30"/>
          <w:szCs w:val="30"/>
          <w:cs/>
        </w:rPr>
        <w:t>กลุ่มบริษัท</w:t>
      </w:r>
      <w:r>
        <w:rPr>
          <w:rFonts w:ascii="Angsana New" w:hAnsi="Angsana New"/>
          <w:b/>
          <w:sz w:val="30"/>
          <w:szCs w:val="30"/>
          <w:cs/>
        </w:rPr>
        <w:br/>
      </w:r>
      <w:r w:rsidRPr="005F14E1">
        <w:rPr>
          <w:rFonts w:ascii="Angsana New" w:hAnsi="Angsana New"/>
          <w:b/>
          <w:sz w:val="30"/>
          <w:szCs w:val="30"/>
          <w:cs/>
        </w:rPr>
        <w:t>หาก</w:t>
      </w:r>
      <w:r w:rsidRPr="009D1489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Pr="005F14E1">
        <w:rPr>
          <w:rFonts w:ascii="Angsana New" w:hAnsi="Angsana New"/>
          <w:b/>
          <w:sz w:val="30"/>
          <w:szCs w:val="30"/>
          <w:cs/>
        </w:rPr>
        <w:t>มีอำนาจควบคุมหรือควบคุมร่วมกันทั้งทางตรงและทางอ้อมหรือมีอิทธิพลอย่างมี</w:t>
      </w:r>
      <w:r w:rsidR="00F118DF">
        <w:rPr>
          <w:rFonts w:ascii="Angsana New" w:hAnsi="Angsana New" w:hint="cs"/>
          <w:b/>
          <w:sz w:val="30"/>
          <w:szCs w:val="30"/>
          <w:cs/>
        </w:rPr>
        <w:t>นัย</w:t>
      </w:r>
      <w:r w:rsidRPr="005F14E1">
        <w:rPr>
          <w:rFonts w:ascii="Angsana New" w:hAnsi="Angsana New"/>
          <w:b/>
          <w:sz w:val="30"/>
          <w:szCs w:val="30"/>
          <w:cs/>
        </w:rPr>
        <w:t>สำคัญ</w:t>
      </w:r>
      <w:r w:rsidR="00116C5E">
        <w:rPr>
          <w:rFonts w:ascii="Angsana New" w:hAnsi="Angsana New"/>
          <w:b/>
          <w:sz w:val="30"/>
          <w:szCs w:val="30"/>
          <w:cs/>
        </w:rPr>
        <w:br/>
      </w:r>
      <w:r w:rsidRPr="005F14E1">
        <w:rPr>
          <w:rFonts w:ascii="Angsana New" w:hAnsi="Angsana New"/>
          <w:b/>
          <w:sz w:val="30"/>
          <w:szCs w:val="30"/>
          <w:cs/>
        </w:rPr>
        <w:t xml:space="preserve">ต่อบุคคลหรือกิจการในการตัดสินใจทางการเงินและการบริหารหรือในทางกลับกัน </w:t>
      </w:r>
      <w:r>
        <w:rPr>
          <w:rFonts w:ascii="Angsana New" w:hAnsi="Angsana New" w:hint="cs"/>
          <w:b/>
          <w:sz w:val="30"/>
          <w:szCs w:val="30"/>
          <w:cs/>
        </w:rPr>
        <w:t>หรือ</w:t>
      </w:r>
      <w:r w:rsidRPr="009D1489">
        <w:rPr>
          <w:rFonts w:ascii="Angsana New" w:hAnsi="Angsana New"/>
          <w:b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b/>
          <w:sz w:val="30"/>
          <w:szCs w:val="30"/>
          <w:cs/>
        </w:rPr>
        <w:t>อยู่ภายใต้</w:t>
      </w:r>
      <w:r w:rsidR="00116C5E">
        <w:rPr>
          <w:rFonts w:ascii="Angsana New" w:hAnsi="Angsana New"/>
          <w:b/>
          <w:sz w:val="30"/>
          <w:szCs w:val="30"/>
          <w:cs/>
        </w:rPr>
        <w:br/>
      </w:r>
      <w:r w:rsidRPr="005F14E1">
        <w:rPr>
          <w:rFonts w:ascii="Angsana New" w:hAnsi="Angsana New"/>
          <w:b/>
          <w:sz w:val="30"/>
          <w:szCs w:val="30"/>
          <w:cs/>
        </w:rPr>
        <w:t>การควบคุมเดียวกันหรือ</w:t>
      </w:r>
      <w:r>
        <w:rPr>
          <w:rFonts w:ascii="Angsana New" w:hAnsi="Angsana New" w:hint="cs"/>
          <w:b/>
          <w:sz w:val="30"/>
          <w:szCs w:val="30"/>
          <w:cs/>
        </w:rPr>
        <w:t>อยู่ภายใต้</w:t>
      </w:r>
      <w:r w:rsidRPr="005F14E1">
        <w:rPr>
          <w:rFonts w:ascii="Angsana New" w:hAnsi="Angsana New"/>
          <w:b/>
          <w:sz w:val="30"/>
          <w:szCs w:val="30"/>
          <w:cs/>
        </w:rPr>
        <w:t>อิทธิพลอย่างมี</w:t>
      </w:r>
      <w:r>
        <w:rPr>
          <w:rFonts w:ascii="Angsana New" w:hAnsi="Angsana New" w:hint="cs"/>
          <w:b/>
          <w:sz w:val="30"/>
          <w:szCs w:val="30"/>
          <w:cs/>
        </w:rPr>
        <w:t>นัย</w:t>
      </w:r>
      <w:r w:rsidRPr="005F14E1">
        <w:rPr>
          <w:rFonts w:ascii="Angsana New" w:hAnsi="Angsana New"/>
          <w:b/>
          <w:sz w:val="30"/>
          <w:szCs w:val="30"/>
          <w:cs/>
        </w:rPr>
        <w:t>สำคัญเดียวกัน</w:t>
      </w:r>
      <w:r>
        <w:rPr>
          <w:rFonts w:ascii="Angsana New" w:hAnsi="Angsana New" w:hint="cs"/>
          <w:b/>
          <w:sz w:val="30"/>
          <w:szCs w:val="30"/>
          <w:cs/>
        </w:rPr>
        <w:t>กับบุคคลหรือกิจการนั้น</w:t>
      </w:r>
      <w:r w:rsidRPr="005F14E1">
        <w:rPr>
          <w:rFonts w:ascii="Angsana New" w:hAnsi="Angsana New"/>
          <w:b/>
          <w:sz w:val="30"/>
          <w:szCs w:val="30"/>
          <w:cs/>
        </w:rPr>
        <w:t xml:space="preserve"> การเกี่ยวข้องกันนี้</w:t>
      </w:r>
      <w:r w:rsidR="00DA3ABF">
        <w:rPr>
          <w:rFonts w:ascii="Angsana New" w:hAnsi="Angsana New"/>
          <w:b/>
          <w:sz w:val="30"/>
          <w:szCs w:val="30"/>
          <w:cs/>
        </w:rPr>
        <w:br/>
      </w:r>
      <w:r w:rsidRPr="005F14E1">
        <w:rPr>
          <w:rFonts w:ascii="Angsana New" w:hAnsi="Angsana New"/>
          <w:b/>
          <w:sz w:val="30"/>
          <w:szCs w:val="30"/>
          <w:cs/>
        </w:rPr>
        <w:t>อาจเป็นรายบุคคลหรือเป็นกิจการ</w:t>
      </w:r>
    </w:p>
    <w:p w:rsidR="009D1489" w:rsidRPr="00C86AEC" w:rsidRDefault="009D1489" w:rsidP="00C86AEC">
      <w:pPr>
        <w:spacing w:line="0" w:lineRule="atLeast"/>
        <w:ind w:left="547" w:right="43"/>
        <w:jc w:val="thaiDistribute"/>
        <w:rPr>
          <w:rFonts w:ascii="Angsana New" w:hAnsi="Angsana New"/>
          <w:b/>
          <w:sz w:val="16"/>
          <w:szCs w:val="16"/>
          <w:cs/>
        </w:rPr>
      </w:pPr>
    </w:p>
    <w:p w:rsidR="009D1489" w:rsidRDefault="009D1489" w:rsidP="00815FF4">
      <w:pPr>
        <w:ind w:left="540" w:right="45"/>
        <w:jc w:val="thaiDistribute"/>
        <w:rPr>
          <w:rFonts w:ascii="Angsana New" w:hAnsi="Angsana New"/>
          <w:b/>
          <w:sz w:val="30"/>
          <w:szCs w:val="30"/>
        </w:rPr>
      </w:pPr>
      <w:r w:rsidRPr="001718F3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116C5E">
        <w:rPr>
          <w:rFonts w:ascii="Angsana New" w:hAnsi="Angsana New" w:hint="cs"/>
          <w:b/>
          <w:sz w:val="30"/>
          <w:szCs w:val="30"/>
          <w:cs/>
        </w:rPr>
        <w:t>บริษัทร่วมและ</w:t>
      </w:r>
      <w:r w:rsidRPr="001718F3">
        <w:rPr>
          <w:rFonts w:ascii="Angsana New" w:hAnsi="Angsana New" w:hint="cs"/>
          <w:b/>
          <w:sz w:val="30"/>
          <w:szCs w:val="30"/>
          <w:cs/>
        </w:rPr>
        <w:t>บริษัทย่อย</w:t>
      </w:r>
      <w:r w:rsidRPr="009A57B8">
        <w:rPr>
          <w:rFonts w:ascii="Angsana New" w:hAnsi="Angsana New" w:hint="cs"/>
          <w:b/>
          <w:sz w:val="30"/>
          <w:szCs w:val="30"/>
          <w:cs/>
        </w:rPr>
        <w:t>ได้เปิดเผยใน</w:t>
      </w:r>
      <w:r w:rsidRPr="001718F3">
        <w:rPr>
          <w:rFonts w:ascii="Angsana New" w:hAnsi="Angsana New" w:hint="cs"/>
          <w:b/>
          <w:sz w:val="30"/>
          <w:szCs w:val="30"/>
          <w:cs/>
        </w:rPr>
        <w:t>หมายเหตุ</w:t>
      </w:r>
      <w:r w:rsidR="0001644A">
        <w:rPr>
          <w:rFonts w:ascii="Angsana New" w:hAnsi="Angsana New" w:hint="cs"/>
          <w:b/>
          <w:sz w:val="30"/>
          <w:szCs w:val="30"/>
          <w:cs/>
        </w:rPr>
        <w:t>ประกอบงบการเงิน</w:t>
      </w:r>
      <w:r>
        <w:rPr>
          <w:rFonts w:ascii="Angsana New" w:hAnsi="Angsana New" w:hint="cs"/>
          <w:b/>
          <w:sz w:val="30"/>
          <w:szCs w:val="30"/>
          <w:cs/>
        </w:rPr>
        <w:t>ข้อ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="001B4436">
        <w:rPr>
          <w:rFonts w:ascii="Angsana New" w:hAnsi="Angsana New"/>
          <w:bCs/>
          <w:sz w:val="30"/>
          <w:szCs w:val="30"/>
        </w:rPr>
        <w:t>7</w:t>
      </w:r>
      <w:r w:rsidRPr="009D1489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9D1489">
        <w:rPr>
          <w:rFonts w:ascii="Angsana New" w:hAnsi="Angsana New"/>
          <w:b/>
          <w:sz w:val="30"/>
          <w:szCs w:val="30"/>
          <w:cs/>
        </w:rPr>
        <w:t>และ</w:t>
      </w:r>
      <w:r w:rsidRPr="009D1489">
        <w:rPr>
          <w:rFonts w:ascii="Angsana New" w:hAnsi="Angsana New"/>
          <w:b/>
          <w:sz w:val="30"/>
          <w:szCs w:val="30"/>
        </w:rPr>
        <w:t xml:space="preserve"> </w:t>
      </w:r>
      <w:r w:rsidR="001B4436">
        <w:rPr>
          <w:rFonts w:ascii="Angsana New" w:hAnsi="Angsana New"/>
          <w:bCs/>
          <w:sz w:val="30"/>
          <w:szCs w:val="30"/>
        </w:rPr>
        <w:t>8</w:t>
      </w:r>
      <w:r w:rsidRPr="009D1489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1718F3">
        <w:rPr>
          <w:rFonts w:ascii="Angsana New" w:hAnsi="Angsana New" w:hint="cs"/>
          <w:b/>
          <w:sz w:val="30"/>
          <w:szCs w:val="30"/>
          <w:cs/>
        </w:rPr>
        <w:t>สำหรับความสัมพันธ์กับผู้บริหารสำคัญและ</w:t>
      </w:r>
      <w:r w:rsidRPr="001718F3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</w:t>
      </w:r>
      <w:r w:rsidRPr="001718F3">
        <w:rPr>
          <w:rFonts w:ascii="Angsana New" w:hAnsi="Angsana New" w:hint="cs"/>
          <w:b/>
          <w:sz w:val="30"/>
          <w:szCs w:val="30"/>
          <w:cs/>
        </w:rPr>
        <w:t>อื่น</w:t>
      </w:r>
      <w:r w:rsidR="00EC0DB6">
        <w:rPr>
          <w:rFonts w:ascii="Angsana New" w:hAnsi="Angsana New" w:hint="cs"/>
          <w:b/>
          <w:sz w:val="30"/>
          <w:szCs w:val="30"/>
          <w:cs/>
        </w:rPr>
        <w:t>ซึ่งมีรายการบัญชีกับกลุ่มบริษัท</w:t>
      </w:r>
      <w:r w:rsidRPr="009D1489">
        <w:rPr>
          <w:rFonts w:ascii="Angsana New" w:hAnsi="Angsana New"/>
          <w:b/>
          <w:sz w:val="30"/>
          <w:szCs w:val="30"/>
        </w:rPr>
        <w:t xml:space="preserve"> </w:t>
      </w:r>
      <w:r w:rsidRPr="001718F3">
        <w:rPr>
          <w:rFonts w:ascii="Angsana New" w:hAnsi="Angsana New"/>
          <w:b/>
          <w:sz w:val="30"/>
          <w:szCs w:val="30"/>
          <w:cs/>
        </w:rPr>
        <w:t>มีดังนี้</w:t>
      </w:r>
    </w:p>
    <w:p w:rsidR="006151B6" w:rsidRPr="00C86AEC" w:rsidRDefault="006151B6" w:rsidP="00C86AEC">
      <w:pPr>
        <w:spacing w:line="0" w:lineRule="atLeast"/>
        <w:ind w:left="547" w:right="43"/>
        <w:jc w:val="thaiDistribute"/>
        <w:rPr>
          <w:rFonts w:ascii="Angsana New" w:hAnsi="Angsana New"/>
          <w:b/>
          <w:sz w:val="16"/>
          <w:szCs w:val="16"/>
        </w:rPr>
      </w:pPr>
    </w:p>
    <w:p w:rsidR="003F2A31" w:rsidRPr="00D03D55" w:rsidRDefault="003F2A31" w:rsidP="005223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4"/>
          <w:szCs w:val="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1"/>
        <w:gridCol w:w="1359"/>
        <w:gridCol w:w="4230"/>
      </w:tblGrid>
      <w:tr w:rsidR="00110EF0" w:rsidRPr="00C435A7" w:rsidTr="005E4B03">
        <w:trPr>
          <w:trHeight w:val="20"/>
          <w:tblHeader/>
        </w:trPr>
        <w:tc>
          <w:tcPr>
            <w:tcW w:w="3681" w:type="dxa"/>
            <w:shd w:val="clear" w:color="auto" w:fill="auto"/>
          </w:tcPr>
          <w:p w:rsidR="00DA2451" w:rsidRPr="00C435A7" w:rsidRDefault="00DA2451" w:rsidP="00E7423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10EF0" w:rsidRPr="00C435A7" w:rsidRDefault="00110EF0" w:rsidP="00E7423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35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9" w:type="dxa"/>
            <w:shd w:val="clear" w:color="auto" w:fill="auto"/>
          </w:tcPr>
          <w:p w:rsidR="006E5CCF" w:rsidRDefault="00110EF0" w:rsidP="00116C5E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35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110EF0" w:rsidRPr="00C435A7" w:rsidRDefault="00110EF0" w:rsidP="00116C5E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435A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435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230" w:type="dxa"/>
            <w:shd w:val="clear" w:color="auto" w:fill="auto"/>
          </w:tcPr>
          <w:p w:rsidR="00DA2451" w:rsidRPr="00C435A7" w:rsidRDefault="00DA2451" w:rsidP="00E74230">
            <w:pPr>
              <w:tabs>
                <w:tab w:val="clear" w:pos="227"/>
                <w:tab w:val="left" w:pos="332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10EF0" w:rsidRPr="00C435A7" w:rsidRDefault="00110EF0" w:rsidP="00E74230">
            <w:pPr>
              <w:tabs>
                <w:tab w:val="clear" w:pos="227"/>
                <w:tab w:val="left" w:pos="332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35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7568B" w:rsidRPr="00C435A7" w:rsidTr="005E4B03">
        <w:trPr>
          <w:trHeight w:val="298"/>
        </w:trPr>
        <w:tc>
          <w:tcPr>
            <w:tcW w:w="3681" w:type="dxa"/>
            <w:shd w:val="clear" w:color="auto" w:fill="auto"/>
          </w:tcPr>
          <w:p w:rsidR="0027568B" w:rsidRPr="00C54CFC" w:rsidRDefault="0027568B" w:rsidP="00275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9" w:type="dxa"/>
            <w:shd w:val="clear" w:color="auto" w:fill="auto"/>
          </w:tcPr>
          <w:p w:rsidR="0027568B" w:rsidRPr="00C54CFC" w:rsidRDefault="0027568B" w:rsidP="00275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7568B" w:rsidRPr="004E4944" w:rsidRDefault="0027568B" w:rsidP="0001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90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E49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บุคคลที่มีอำนาจและความรับผิดชอบ</w:t>
            </w:r>
            <w:r w:rsidR="003C3F1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</w:t>
            </w:r>
            <w:r w:rsidRPr="004E49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วางแผน</w:t>
            </w:r>
            <w:r w:rsidR="006E5CCF">
              <w:rPr>
                <w:rFonts w:ascii="Angsana New" w:hAnsi="Angsana New"/>
                <w:spacing w:val="-6"/>
                <w:sz w:val="30"/>
                <w:szCs w:val="30"/>
              </w:rPr>
              <w:br/>
            </w:r>
            <w:r w:rsidRPr="004E49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สั่งการและควบคุมกิจ</w:t>
            </w:r>
            <w:r w:rsidR="0001644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กรรม</w:t>
            </w:r>
            <w:r w:rsidRPr="004E49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ต่างๆ</w:t>
            </w:r>
            <w:r w:rsidR="005E4B03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4E49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ของกิจการ</w:t>
            </w:r>
            <w:r w:rsidR="005E4B0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ไม่ว่า</w:t>
            </w:r>
            <w:r w:rsidRPr="004E49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ทางตรงหรือทางอ้อม ท</w:t>
            </w:r>
            <w:r w:rsidR="009E402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ั้งนี้</w:t>
            </w:r>
            <w:r w:rsidR="0001644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="009E402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รวมถึงกรรมการ</w:t>
            </w:r>
            <w:r w:rsidRPr="004E49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ของ</w:t>
            </w:r>
            <w:r w:rsidR="005E4B03">
              <w:rPr>
                <w:rFonts w:ascii="Angsana New" w:hAnsi="Angsana New"/>
                <w:spacing w:val="-6"/>
                <w:sz w:val="30"/>
                <w:szCs w:val="30"/>
                <w:cs/>
              </w:rPr>
              <w:br/>
            </w:r>
            <w:r w:rsidRPr="004E49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กลุ่มบริษัท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="006E5CC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(ไม่ว่าจะทำหน้าที่ในระดับ</w:t>
            </w:r>
            <w:r w:rsidR="005E4B0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บริหาร</w:t>
            </w:r>
            <w:r w:rsidRPr="004E494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หรือไม่)</w:t>
            </w:r>
          </w:p>
        </w:tc>
      </w:tr>
      <w:tr w:rsidR="0027568B" w:rsidRPr="00C435A7" w:rsidTr="005E4B03">
        <w:trPr>
          <w:trHeight w:val="20"/>
        </w:trPr>
        <w:tc>
          <w:tcPr>
            <w:tcW w:w="3681" w:type="dxa"/>
            <w:shd w:val="clear" w:color="auto" w:fill="auto"/>
          </w:tcPr>
          <w:p w:rsidR="0027568B" w:rsidRPr="00C54CFC" w:rsidRDefault="0027568B" w:rsidP="0027568B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พรรณธิอร จำกัด </w:t>
            </w:r>
          </w:p>
        </w:tc>
        <w:tc>
          <w:tcPr>
            <w:tcW w:w="1359" w:type="dxa"/>
            <w:shd w:val="clear" w:color="auto" w:fill="auto"/>
          </w:tcPr>
          <w:p w:rsidR="0027568B" w:rsidRPr="005E4B03" w:rsidRDefault="0027568B" w:rsidP="0027568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4B0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7568B" w:rsidRPr="005E4B03" w:rsidRDefault="0027568B" w:rsidP="0027568B">
            <w:pPr>
              <w:tabs>
                <w:tab w:val="clear" w:pos="227"/>
              </w:tabs>
              <w:spacing w:line="240" w:lineRule="auto"/>
              <w:ind w:left="-9" w:right="-108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5E4B0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เป็นผู้ถือหุ้นรายใหญ่</w:t>
            </w:r>
            <w:r w:rsidR="006E5CCF" w:rsidRPr="005E4B0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และมีกรรมการร่วมกันกับ</w:t>
            </w:r>
            <w:r w:rsidRPr="005E4B0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บริษัท</w:t>
            </w:r>
          </w:p>
        </w:tc>
      </w:tr>
      <w:tr w:rsidR="0027568B" w:rsidRPr="00C435A7" w:rsidTr="005E4B03">
        <w:trPr>
          <w:trHeight w:val="20"/>
        </w:trPr>
        <w:tc>
          <w:tcPr>
            <w:tcW w:w="3681" w:type="dxa"/>
            <w:shd w:val="clear" w:color="auto" w:fill="auto"/>
          </w:tcPr>
          <w:p w:rsidR="0027568B" w:rsidRPr="00C54CFC" w:rsidRDefault="0027568B" w:rsidP="0027568B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บริษัท ไทย อะโกรโปรดักส์ จำกัด</w:t>
            </w:r>
          </w:p>
        </w:tc>
        <w:tc>
          <w:tcPr>
            <w:tcW w:w="1359" w:type="dxa"/>
            <w:shd w:val="clear" w:color="auto" w:fill="auto"/>
          </w:tcPr>
          <w:p w:rsidR="0027568B" w:rsidRPr="00C54CFC" w:rsidRDefault="0027568B" w:rsidP="0027568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7568B" w:rsidRPr="00C54CFC" w:rsidRDefault="0027568B" w:rsidP="0027568B">
            <w:pPr>
              <w:tabs>
                <w:tab w:val="clear" w:pos="227"/>
              </w:tabs>
              <w:spacing w:line="240" w:lineRule="auto"/>
              <w:ind w:left="-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บริษัทย่อยของ</w:t>
            </w: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ผู้ถือหุ้นรายใหญ่</w:t>
            </w:r>
          </w:p>
        </w:tc>
      </w:tr>
      <w:tr w:rsidR="0027568B" w:rsidRPr="00C435A7" w:rsidTr="005E4B03">
        <w:trPr>
          <w:trHeight w:val="20"/>
        </w:trPr>
        <w:tc>
          <w:tcPr>
            <w:tcW w:w="3681" w:type="dxa"/>
            <w:shd w:val="clear" w:color="auto" w:fill="auto"/>
          </w:tcPr>
          <w:p w:rsidR="0027568B" w:rsidRPr="00C54CFC" w:rsidRDefault="0027568B" w:rsidP="0027568B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วาไรตี้ แอสเซ็ท </w:t>
            </w:r>
            <w:r w:rsidRPr="00C54CFC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C54CF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59" w:type="dxa"/>
            <w:shd w:val="clear" w:color="auto" w:fill="auto"/>
          </w:tcPr>
          <w:p w:rsidR="0027568B" w:rsidRPr="00C54CFC" w:rsidRDefault="0027568B" w:rsidP="0027568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7568B" w:rsidRPr="00C54CFC" w:rsidRDefault="0027568B" w:rsidP="0027568B">
            <w:pPr>
              <w:tabs>
                <w:tab w:val="clear" w:pos="227"/>
              </w:tabs>
              <w:spacing w:line="240" w:lineRule="auto"/>
              <w:ind w:left="-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มีผู้ถือหุ้นรายใหญ่กลุ่มเดียวกัน</w:t>
            </w:r>
          </w:p>
        </w:tc>
      </w:tr>
      <w:tr w:rsidR="0027568B" w:rsidRPr="00C435A7" w:rsidTr="005E4B03">
        <w:trPr>
          <w:trHeight w:val="20"/>
        </w:trPr>
        <w:tc>
          <w:tcPr>
            <w:tcW w:w="3681" w:type="dxa"/>
            <w:shd w:val="clear" w:color="auto" w:fill="auto"/>
          </w:tcPr>
          <w:p w:rsidR="0027568B" w:rsidRPr="00C54CFC" w:rsidRDefault="0027568B" w:rsidP="0027568B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บริษัท อินทร ประกันภัย จำกัด (มหาชน)</w:t>
            </w:r>
          </w:p>
        </w:tc>
        <w:tc>
          <w:tcPr>
            <w:tcW w:w="1359" w:type="dxa"/>
            <w:shd w:val="clear" w:color="auto" w:fill="auto"/>
          </w:tcPr>
          <w:p w:rsidR="0027568B" w:rsidRPr="00C54CFC" w:rsidRDefault="0027568B" w:rsidP="0027568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7568B" w:rsidRPr="00C54CFC" w:rsidRDefault="0027568B" w:rsidP="0027568B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มีผู้ถือหุ้นรายใหญ่กลุ่มเดียวกัน</w:t>
            </w:r>
          </w:p>
        </w:tc>
      </w:tr>
      <w:tr w:rsidR="00960E7D" w:rsidRPr="00C435A7" w:rsidTr="005E4B03">
        <w:trPr>
          <w:trHeight w:val="20"/>
        </w:trPr>
        <w:tc>
          <w:tcPr>
            <w:tcW w:w="3681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โฮเรก้า แมเนจเม้นท์ จำกัด</w:t>
            </w:r>
          </w:p>
        </w:tc>
        <w:tc>
          <w:tcPr>
            <w:tcW w:w="1359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960E7D" w:rsidRPr="00C54CFC" w:rsidRDefault="00960E7D" w:rsidP="00960E7D">
            <w:pPr>
              <w:tabs>
                <w:tab w:val="clear" w:pos="227"/>
              </w:tabs>
              <w:spacing w:line="240" w:lineRule="auto"/>
              <w:ind w:left="-9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ผู้ถือหุ้นรายใหญ่มีกรรมการร่วมกันกับบริษัท</w:t>
            </w:r>
          </w:p>
        </w:tc>
      </w:tr>
      <w:tr w:rsidR="00960E7D" w:rsidRPr="00C435A7" w:rsidTr="005E4B03">
        <w:trPr>
          <w:trHeight w:val="20"/>
        </w:trPr>
        <w:tc>
          <w:tcPr>
            <w:tcW w:w="3681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ประมวลผล จำกัด</w:t>
            </w:r>
          </w:p>
        </w:tc>
        <w:tc>
          <w:tcPr>
            <w:tcW w:w="1359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960E7D" w:rsidRPr="00C54CFC" w:rsidRDefault="00960E7D" w:rsidP="00960E7D">
            <w:pPr>
              <w:tabs>
                <w:tab w:val="clear" w:pos="227"/>
              </w:tabs>
              <w:spacing w:line="240" w:lineRule="auto"/>
              <w:ind w:left="-9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ผู้ถือหุ้นรายใหญ่มีกรรมการร่วมกันกับบริษัท</w:t>
            </w:r>
          </w:p>
        </w:tc>
      </w:tr>
      <w:tr w:rsidR="00960E7D" w:rsidRPr="00C435A7" w:rsidTr="005E4B03">
        <w:trPr>
          <w:trHeight w:val="20"/>
        </w:trPr>
        <w:tc>
          <w:tcPr>
            <w:tcW w:w="3681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 xml:space="preserve">บริษัท คอนเซพ แลนด์ </w:t>
            </w:r>
            <w:r w:rsidRPr="00C54CFC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C54CF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59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960E7D" w:rsidRPr="006E5CCF" w:rsidRDefault="00960E7D" w:rsidP="00960E7D">
            <w:pPr>
              <w:tabs>
                <w:tab w:val="clear" w:pos="227"/>
                <w:tab w:val="clear" w:pos="2807"/>
                <w:tab w:val="left" w:pos="2802"/>
              </w:tabs>
              <w:spacing w:line="240" w:lineRule="auto"/>
              <w:ind w:left="-9" w:right="-108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ญาติของกรรมการถือหุ้นส่วนใหญ่ทางอ้อม</w:t>
            </w:r>
          </w:p>
        </w:tc>
      </w:tr>
      <w:tr w:rsidR="00960E7D" w:rsidRPr="00C435A7" w:rsidTr="005E4B03">
        <w:trPr>
          <w:trHeight w:val="20"/>
        </w:trPr>
        <w:tc>
          <w:tcPr>
            <w:tcW w:w="3681" w:type="dxa"/>
            <w:shd w:val="clear" w:color="auto" w:fill="auto"/>
          </w:tcPr>
          <w:p w:rsidR="00960E7D" w:rsidRDefault="00960E7D" w:rsidP="00960E7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ทีซีซีคอมเมอร์เชียลพร็อพเพอร์ตี้</w:t>
            </w:r>
          </w:p>
          <w:p w:rsidR="00960E7D" w:rsidRPr="00C54CFC" w:rsidRDefault="00960E7D" w:rsidP="00960E7D">
            <w:pPr>
              <w:tabs>
                <w:tab w:val="clear" w:pos="227"/>
                <w:tab w:val="left" w:pos="252"/>
              </w:tabs>
              <w:spacing w:line="240" w:lineRule="auto"/>
              <w:ind w:left="252" w:right="-684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แมนเนจเม้นท์ จำกัด</w:t>
            </w:r>
          </w:p>
        </w:tc>
        <w:tc>
          <w:tcPr>
            <w:tcW w:w="1359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960E7D" w:rsidRPr="00C54CFC" w:rsidRDefault="00960E7D" w:rsidP="00960E7D">
            <w:pPr>
              <w:tabs>
                <w:tab w:val="clear" w:pos="227"/>
                <w:tab w:val="clear" w:pos="2807"/>
                <w:tab w:val="left" w:pos="2802"/>
                <w:tab w:val="left" w:pos="3312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6E5CCF">
              <w:rPr>
                <w:rFonts w:ascii="Angsana New" w:hAnsi="Angsana New"/>
                <w:spacing w:val="-6"/>
                <w:sz w:val="30"/>
                <w:szCs w:val="30"/>
                <w:cs/>
              </w:rPr>
              <w:t>ญาติของกรรมการถือหน่วยลงทุนส่วนใหญ่ทางอ้อม</w:t>
            </w:r>
          </w:p>
        </w:tc>
      </w:tr>
      <w:tr w:rsidR="00960E7D" w:rsidRPr="00C435A7" w:rsidTr="005E4B03">
        <w:trPr>
          <w:trHeight w:val="20"/>
        </w:trPr>
        <w:tc>
          <w:tcPr>
            <w:tcW w:w="3681" w:type="dxa"/>
            <w:shd w:val="clear" w:color="auto" w:fill="auto"/>
          </w:tcPr>
          <w:p w:rsidR="00960E7D" w:rsidRPr="002855BC" w:rsidRDefault="00960E7D" w:rsidP="00960E7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ไทยเบฟเวอเรจ จำกัด (มหาชน)</w:t>
            </w:r>
          </w:p>
        </w:tc>
        <w:tc>
          <w:tcPr>
            <w:tcW w:w="1359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960E7D" w:rsidRPr="00C54CFC" w:rsidRDefault="00960E7D" w:rsidP="00960E7D">
            <w:pPr>
              <w:tabs>
                <w:tab w:val="clear" w:pos="227"/>
              </w:tabs>
              <w:spacing w:line="240" w:lineRule="auto"/>
              <w:ind w:left="-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960E7D" w:rsidRPr="00C435A7" w:rsidTr="005E4B03">
        <w:trPr>
          <w:trHeight w:val="20"/>
        </w:trPr>
        <w:tc>
          <w:tcPr>
            <w:tcW w:w="3681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แอสเสท เวิรด์ ซินเนอร์จี้ จำกัด </w:t>
            </w:r>
          </w:p>
        </w:tc>
        <w:tc>
          <w:tcPr>
            <w:tcW w:w="1359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960E7D" w:rsidRPr="00C54CFC" w:rsidRDefault="00960E7D" w:rsidP="00960E7D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60E7D" w:rsidRPr="00C435A7" w:rsidTr="005E4B03">
        <w:trPr>
          <w:trHeight w:val="20"/>
        </w:trPr>
        <w:tc>
          <w:tcPr>
            <w:tcW w:w="3681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บริษัท เลควิวกอล์ฟ แอนด์ ยอร์ชคลับ จำกัด</w:t>
            </w:r>
          </w:p>
        </w:tc>
        <w:tc>
          <w:tcPr>
            <w:tcW w:w="1359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960E7D" w:rsidRPr="00C54CFC" w:rsidRDefault="00960E7D" w:rsidP="00960E7D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60E7D" w:rsidRPr="00C435A7" w:rsidTr="005E4B03">
        <w:trPr>
          <w:trHeight w:val="20"/>
        </w:trPr>
        <w:tc>
          <w:tcPr>
            <w:tcW w:w="3681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บริษัท ที.ซี.ซี. เทคโนโลยี จำกัด</w:t>
            </w:r>
          </w:p>
        </w:tc>
        <w:tc>
          <w:tcPr>
            <w:tcW w:w="1359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960E7D" w:rsidRPr="00C54CFC" w:rsidRDefault="00960E7D" w:rsidP="00960E7D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60E7D" w:rsidRPr="00C435A7" w:rsidTr="005E4B03">
        <w:trPr>
          <w:trHeight w:val="20"/>
        </w:trPr>
        <w:tc>
          <w:tcPr>
            <w:tcW w:w="3681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บริษัท ดีเสริมกิจ จำกัด</w:t>
            </w:r>
          </w:p>
        </w:tc>
        <w:tc>
          <w:tcPr>
            <w:tcW w:w="1359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960E7D" w:rsidRPr="00C54CFC" w:rsidRDefault="00960E7D" w:rsidP="00960E7D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60E7D" w:rsidRPr="00C435A7" w:rsidTr="005E4B03">
        <w:trPr>
          <w:trHeight w:val="20"/>
        </w:trPr>
        <w:tc>
          <w:tcPr>
            <w:tcW w:w="3681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บริษัท เทอราโกร เฟอร์ติไลเซอร์ จำกัด</w:t>
            </w:r>
          </w:p>
        </w:tc>
        <w:tc>
          <w:tcPr>
            <w:tcW w:w="1359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960E7D" w:rsidRPr="00C54CFC" w:rsidRDefault="00960E7D" w:rsidP="00960E7D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960E7D" w:rsidRPr="00C435A7" w:rsidTr="005E4B03">
        <w:trPr>
          <w:trHeight w:val="20"/>
        </w:trPr>
        <w:tc>
          <w:tcPr>
            <w:tcW w:w="3681" w:type="dxa"/>
            <w:shd w:val="clear" w:color="auto" w:fill="auto"/>
          </w:tcPr>
          <w:p w:rsidR="00960E7D" w:rsidRPr="00C54CFC" w:rsidRDefault="00960E7D" w:rsidP="00960E7D">
            <w:pPr>
              <w:tabs>
                <w:tab w:val="clear" w:pos="3515"/>
                <w:tab w:val="left" w:pos="3402"/>
              </w:tabs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บริษัท น้ำตาลทิพย์กำแพงเพชร จำกัด</w:t>
            </w:r>
          </w:p>
        </w:tc>
        <w:tc>
          <w:tcPr>
            <w:tcW w:w="1359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960E7D" w:rsidRPr="00C54CFC" w:rsidRDefault="00960E7D" w:rsidP="00960E7D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60E7D" w:rsidRPr="00C435A7" w:rsidTr="005E4B03">
        <w:trPr>
          <w:trHeight w:val="20"/>
        </w:trPr>
        <w:tc>
          <w:tcPr>
            <w:tcW w:w="3681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บริษัท น้ำตาลทิพย์สุโขทัย จำกัด</w:t>
            </w:r>
          </w:p>
        </w:tc>
        <w:tc>
          <w:tcPr>
            <w:tcW w:w="1359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960E7D" w:rsidRPr="00C54CFC" w:rsidRDefault="00960E7D" w:rsidP="00960E7D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60E7D" w:rsidRPr="00C435A7" w:rsidTr="005E4B03">
        <w:trPr>
          <w:trHeight w:val="20"/>
        </w:trPr>
        <w:tc>
          <w:tcPr>
            <w:tcW w:w="3681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บริษัท พรพัฒนสิน จำกัด</w:t>
            </w:r>
          </w:p>
        </w:tc>
        <w:tc>
          <w:tcPr>
            <w:tcW w:w="1359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960E7D" w:rsidRPr="00C54CFC" w:rsidRDefault="00960E7D" w:rsidP="00960E7D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60E7D" w:rsidRPr="00C435A7" w:rsidTr="005E4B03">
        <w:trPr>
          <w:trHeight w:val="20"/>
        </w:trPr>
        <w:tc>
          <w:tcPr>
            <w:tcW w:w="3681" w:type="dxa"/>
            <w:shd w:val="clear" w:color="auto" w:fill="auto"/>
          </w:tcPr>
          <w:p w:rsidR="00E32EA2" w:rsidRDefault="00960E7D" w:rsidP="00960E7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90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54CFC">
              <w:rPr>
                <w:rFonts w:ascii="Angsana New" w:hAnsi="Angsana New"/>
                <w:sz w:val="30"/>
                <w:szCs w:val="30"/>
                <w:cs/>
              </w:rPr>
              <w:t>ยูไนเต็ด</w:t>
            </w:r>
            <w:r w:rsidRPr="00E90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54CFC">
              <w:rPr>
                <w:rFonts w:ascii="Angsana New" w:hAnsi="Angsana New"/>
                <w:sz w:val="30"/>
                <w:szCs w:val="30"/>
                <w:cs/>
              </w:rPr>
              <w:t>ไวน์เนอรี่</w:t>
            </w:r>
            <w:r w:rsidRPr="00E90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54CFC">
              <w:rPr>
                <w:rFonts w:ascii="Angsana New" w:hAnsi="Angsana New"/>
                <w:sz w:val="30"/>
                <w:szCs w:val="30"/>
                <w:cs/>
              </w:rPr>
              <w:t>แอนด์</w:t>
            </w:r>
            <w:r w:rsidRPr="00E90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:rsidR="00960E7D" w:rsidRPr="00C54CFC" w:rsidRDefault="00E32EA2" w:rsidP="00960E7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960E7D" w:rsidRPr="00C54CFC">
              <w:rPr>
                <w:rFonts w:ascii="Angsana New" w:hAnsi="Angsana New"/>
                <w:sz w:val="30"/>
                <w:szCs w:val="30"/>
                <w:cs/>
              </w:rPr>
              <w:t>ดิสทิลเลอรี่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60E7D" w:rsidRPr="00C54CF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59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960E7D" w:rsidRPr="00C54CFC" w:rsidRDefault="00960E7D" w:rsidP="00960E7D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60E7D" w:rsidRPr="00C435A7" w:rsidTr="005E4B03">
        <w:trPr>
          <w:trHeight w:val="20"/>
        </w:trPr>
        <w:tc>
          <w:tcPr>
            <w:tcW w:w="3681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บริษัท อาคเนย์แคปปิตอล จำกัด</w:t>
            </w:r>
          </w:p>
        </w:tc>
        <w:tc>
          <w:tcPr>
            <w:tcW w:w="1359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960E7D" w:rsidRPr="00C54CFC" w:rsidRDefault="00960E7D" w:rsidP="00960E7D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60E7D" w:rsidRPr="00C435A7" w:rsidTr="005E4B03">
        <w:trPr>
          <w:trHeight w:val="20"/>
        </w:trPr>
        <w:tc>
          <w:tcPr>
            <w:tcW w:w="3681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บริษัท อาคเนย์ประกันภัย จำกัด</w:t>
            </w: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54CFC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359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960E7D" w:rsidRPr="00C54CFC" w:rsidRDefault="00960E7D" w:rsidP="00960E7D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60E7D" w:rsidRPr="00C435A7" w:rsidTr="005E4B03">
        <w:trPr>
          <w:trHeight w:val="20"/>
        </w:trPr>
        <w:tc>
          <w:tcPr>
            <w:tcW w:w="3681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บริษัท โรงงานอุตสาหกรรมบางปะอิน จำกัด</w:t>
            </w:r>
          </w:p>
        </w:tc>
        <w:tc>
          <w:tcPr>
            <w:tcW w:w="1359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960E7D" w:rsidRPr="00C435A7" w:rsidRDefault="00960E7D" w:rsidP="00960E7D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60E7D" w:rsidRPr="00C435A7" w:rsidTr="005E4B03">
        <w:trPr>
          <w:trHeight w:val="20"/>
        </w:trPr>
        <w:tc>
          <w:tcPr>
            <w:tcW w:w="3681" w:type="dxa"/>
            <w:shd w:val="clear" w:color="auto" w:fill="auto"/>
          </w:tcPr>
          <w:p w:rsidR="00960E7D" w:rsidRDefault="00960E7D" w:rsidP="00960E7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บริษัท คริสตอลลา จำกัด</w:t>
            </w:r>
          </w:p>
          <w:p w:rsidR="00960E7D" w:rsidRPr="00C54CFC" w:rsidRDefault="00960E7D" w:rsidP="00960E7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F54420">
              <w:rPr>
                <w:rFonts w:ascii="Angsana New" w:hAnsi="Angsana New"/>
                <w:sz w:val="30"/>
                <w:szCs w:val="30"/>
                <w:cs/>
              </w:rPr>
              <w:t>บริษัท ล้านช้าง ดีเวลลอปเม้นท์ จำกัด</w:t>
            </w:r>
          </w:p>
        </w:tc>
        <w:tc>
          <w:tcPr>
            <w:tcW w:w="1359" w:type="dxa"/>
            <w:shd w:val="clear" w:color="auto" w:fill="auto"/>
          </w:tcPr>
          <w:p w:rsidR="00960E7D" w:rsidRDefault="00960E7D" w:rsidP="0096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  <w:p w:rsidR="00960E7D" w:rsidRPr="00C54CFC" w:rsidRDefault="00960E7D" w:rsidP="0096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960E7D" w:rsidRDefault="00960E7D" w:rsidP="00960E7D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  <w:p w:rsidR="00960E7D" w:rsidRPr="00C54CFC" w:rsidRDefault="00960E7D" w:rsidP="00960E7D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32EA2" w:rsidRPr="00C435A7" w:rsidTr="00826FB8">
        <w:trPr>
          <w:trHeight w:val="20"/>
        </w:trPr>
        <w:tc>
          <w:tcPr>
            <w:tcW w:w="3681" w:type="dxa"/>
            <w:shd w:val="clear" w:color="auto" w:fill="auto"/>
          </w:tcPr>
          <w:p w:rsidR="00E32EA2" w:rsidRPr="00C54CFC" w:rsidRDefault="00E32EA2" w:rsidP="00826FB8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พรรณธิอร เทรดดิ้ง จำกัด</w:t>
            </w:r>
          </w:p>
        </w:tc>
        <w:tc>
          <w:tcPr>
            <w:tcW w:w="1359" w:type="dxa"/>
            <w:shd w:val="clear" w:color="auto" w:fill="auto"/>
          </w:tcPr>
          <w:p w:rsidR="00E32EA2" w:rsidRPr="00C54CFC" w:rsidRDefault="00E32EA2" w:rsidP="00826FB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E32EA2" w:rsidRPr="00C54CFC" w:rsidRDefault="00E32EA2" w:rsidP="00815FF4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815FF4" w:rsidRPr="00C435A7" w:rsidTr="00826FB8">
        <w:trPr>
          <w:trHeight w:val="20"/>
        </w:trPr>
        <w:tc>
          <w:tcPr>
            <w:tcW w:w="3681" w:type="dxa"/>
            <w:shd w:val="clear" w:color="auto" w:fill="auto"/>
          </w:tcPr>
          <w:p w:rsidR="00815FF4" w:rsidRDefault="00815FF4" w:rsidP="00826FB8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9F2A68">
              <w:rPr>
                <w:rFonts w:ascii="Angsana New" w:hAnsi="Angsana New"/>
                <w:sz w:val="30"/>
                <w:szCs w:val="30"/>
                <w:cs/>
              </w:rPr>
              <w:t>บริษัท นอร์ธปาร์ค</w:t>
            </w:r>
            <w:r w:rsidR="00BB62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B62CB">
              <w:rPr>
                <w:rFonts w:ascii="Angsana New" w:hAnsi="Angsana New"/>
                <w:sz w:val="30"/>
                <w:szCs w:val="30"/>
                <w:cs/>
              </w:rPr>
              <w:t>กอล์ฟแอนด์</w:t>
            </w:r>
            <w:r w:rsidRPr="009F2A68">
              <w:rPr>
                <w:rFonts w:ascii="Angsana New" w:hAnsi="Angsana New"/>
                <w:sz w:val="30"/>
                <w:szCs w:val="30"/>
                <w:cs/>
              </w:rPr>
              <w:t>สปอร์ตคลับ</w:t>
            </w:r>
            <w:r w:rsidR="00BB62CB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9F2A68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59" w:type="dxa"/>
            <w:shd w:val="clear" w:color="auto" w:fill="auto"/>
          </w:tcPr>
          <w:p w:rsidR="00815FF4" w:rsidRDefault="00815FF4" w:rsidP="00826FB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815FF4" w:rsidRPr="00C54CFC" w:rsidRDefault="00815FF4" w:rsidP="00826FB8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F132B" w:rsidRPr="00C435A7" w:rsidTr="00826FB8">
        <w:trPr>
          <w:trHeight w:val="20"/>
        </w:trPr>
        <w:tc>
          <w:tcPr>
            <w:tcW w:w="3681" w:type="dxa"/>
            <w:shd w:val="clear" w:color="auto" w:fill="auto"/>
          </w:tcPr>
          <w:p w:rsidR="006F132B" w:rsidRPr="009F2A68" w:rsidRDefault="006F132B" w:rsidP="00826FB8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เกษตรทิพย์</w:t>
            </w:r>
            <w:r w:rsidR="00582832">
              <w:rPr>
                <w:rFonts w:ascii="Angsana New" w:hAnsi="Angsana New"/>
                <w:sz w:val="30"/>
                <w:szCs w:val="30"/>
              </w:rPr>
              <w:t xml:space="preserve"> (2017)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59" w:type="dxa"/>
            <w:shd w:val="clear" w:color="auto" w:fill="auto"/>
          </w:tcPr>
          <w:p w:rsidR="006F132B" w:rsidRDefault="006F132B" w:rsidP="00826FB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6F132B" w:rsidRPr="00C54CFC" w:rsidRDefault="006F132B" w:rsidP="00826FB8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F132B" w:rsidRPr="00C435A7" w:rsidTr="00826FB8">
        <w:trPr>
          <w:trHeight w:val="20"/>
        </w:trPr>
        <w:tc>
          <w:tcPr>
            <w:tcW w:w="3681" w:type="dxa"/>
            <w:shd w:val="clear" w:color="auto" w:fill="auto"/>
          </w:tcPr>
          <w:p w:rsidR="006F132B" w:rsidRPr="009F2A68" w:rsidRDefault="006F132B" w:rsidP="00826FB8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โออิชิ เทรดดิ้ง จำกัด</w:t>
            </w:r>
          </w:p>
        </w:tc>
        <w:tc>
          <w:tcPr>
            <w:tcW w:w="1359" w:type="dxa"/>
            <w:shd w:val="clear" w:color="auto" w:fill="auto"/>
          </w:tcPr>
          <w:p w:rsidR="006F132B" w:rsidRDefault="006F132B" w:rsidP="00826FB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ไทย </w:t>
            </w:r>
          </w:p>
        </w:tc>
        <w:tc>
          <w:tcPr>
            <w:tcW w:w="4230" w:type="dxa"/>
            <w:shd w:val="clear" w:color="auto" w:fill="auto"/>
          </w:tcPr>
          <w:p w:rsidR="006F132B" w:rsidRPr="00C54CFC" w:rsidRDefault="006F132B" w:rsidP="00826FB8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:rsidR="0066396F" w:rsidRPr="000B203F" w:rsidRDefault="0066396F" w:rsidP="00780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firstLine="547"/>
        <w:rPr>
          <w:rFonts w:ascii="Angsana New" w:hAnsi="Angsana New"/>
          <w:b/>
          <w:sz w:val="10"/>
          <w:szCs w:val="10"/>
        </w:rPr>
      </w:pPr>
    </w:p>
    <w:p w:rsidR="00110EF0" w:rsidRPr="00C435A7" w:rsidRDefault="00110EF0" w:rsidP="006A3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sz w:val="30"/>
          <w:szCs w:val="30"/>
        </w:rPr>
      </w:pPr>
      <w:r w:rsidRPr="00C435A7">
        <w:rPr>
          <w:rFonts w:ascii="Angsana New" w:hAnsi="Angsana New"/>
          <w:b/>
          <w:sz w:val="30"/>
          <w:szCs w:val="30"/>
          <w:cs/>
        </w:rPr>
        <w:t>นโยบายการกำหนดราคาสำหรับรายการ</w:t>
      </w:r>
      <w:r w:rsidR="007A23B0" w:rsidRPr="00C435A7">
        <w:rPr>
          <w:rFonts w:ascii="Angsana New" w:hAnsi="Angsana New" w:hint="cs"/>
          <w:b/>
          <w:sz w:val="30"/>
          <w:szCs w:val="30"/>
          <w:cs/>
        </w:rPr>
        <w:t>กับบุคคลหรือกิจการที่เกี่ยวข้องกัน</w:t>
      </w:r>
      <w:r w:rsidRPr="00C435A7">
        <w:rPr>
          <w:rFonts w:ascii="Angsana New" w:hAnsi="Angsana New"/>
          <w:b/>
          <w:sz w:val="30"/>
          <w:szCs w:val="30"/>
          <w:cs/>
        </w:rPr>
        <w:t>อธิบายได้ดังต่อไป</w:t>
      </w:r>
      <w:r w:rsidR="001A3FD1" w:rsidRPr="00C435A7">
        <w:rPr>
          <w:rFonts w:ascii="Angsana New" w:hAnsi="Angsana New"/>
          <w:b/>
          <w:sz w:val="30"/>
          <w:szCs w:val="30"/>
          <w:cs/>
        </w:rPr>
        <w:t>นี้</w:t>
      </w:r>
    </w:p>
    <w:p w:rsidR="005A14D5" w:rsidRPr="000B203F" w:rsidRDefault="005A14D5" w:rsidP="00C435A7">
      <w:pPr>
        <w:pStyle w:val="block"/>
        <w:spacing w:after="0" w:line="240" w:lineRule="auto"/>
        <w:ind w:left="547" w:right="-115"/>
        <w:jc w:val="thaiDistribute"/>
        <w:rPr>
          <w:rFonts w:ascii="Angsana New" w:hAnsi="Angsana New" w:cs="Angsana New"/>
          <w:sz w:val="10"/>
          <w:szCs w:val="10"/>
          <w:cs/>
          <w:lang w:bidi="th-TH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438"/>
        <w:gridCol w:w="270"/>
        <w:gridCol w:w="5562"/>
      </w:tblGrid>
      <w:tr w:rsidR="00960E7D" w:rsidRPr="00C435A7" w:rsidTr="00A034FC">
        <w:trPr>
          <w:tblHeader/>
        </w:trPr>
        <w:tc>
          <w:tcPr>
            <w:tcW w:w="3438" w:type="dxa"/>
          </w:tcPr>
          <w:p w:rsidR="00960E7D" w:rsidRPr="00E74230" w:rsidRDefault="00960E7D" w:rsidP="00A034FC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</w:pPr>
            <w:r w:rsidRPr="00C435A7"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  <w:t>รายการ</w:t>
            </w:r>
          </w:p>
        </w:tc>
        <w:tc>
          <w:tcPr>
            <w:tcW w:w="270" w:type="dxa"/>
          </w:tcPr>
          <w:p w:rsidR="00960E7D" w:rsidRPr="00C435A7" w:rsidRDefault="00960E7D" w:rsidP="00A034FC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eastAsia="Cordia New" w:hAnsi="Angsana New" w:cs="Angsana New"/>
                <w:b/>
                <w:bCs/>
                <w:lang w:val="en-GB"/>
              </w:rPr>
            </w:pPr>
          </w:p>
        </w:tc>
        <w:tc>
          <w:tcPr>
            <w:tcW w:w="5562" w:type="dxa"/>
          </w:tcPr>
          <w:p w:rsidR="00960E7D" w:rsidRPr="00C435A7" w:rsidRDefault="00960E7D" w:rsidP="00A034FC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eastAsia="Cordia New" w:hAnsi="Angsana New" w:cs="Angsana New"/>
                <w:b/>
                <w:bCs/>
                <w:lang w:val="en-GB"/>
              </w:rPr>
            </w:pPr>
            <w:r w:rsidRPr="00C435A7"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  <w:t>นโยบายการกำหนดราคา</w:t>
            </w:r>
          </w:p>
        </w:tc>
      </w:tr>
      <w:tr w:rsidR="00960E7D" w:rsidRPr="00C435A7" w:rsidTr="00A034FC">
        <w:tc>
          <w:tcPr>
            <w:tcW w:w="3438" w:type="dxa"/>
          </w:tcPr>
          <w:p w:rsidR="00960E7D" w:rsidRPr="00D67D3D" w:rsidRDefault="00960E7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270" w:type="dxa"/>
          </w:tcPr>
          <w:p w:rsidR="00960E7D" w:rsidRPr="00D67D3D" w:rsidRDefault="00960E7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960E7D" w:rsidRPr="00D67D3D" w:rsidRDefault="00960E7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>ราคาตลาด</w:t>
            </w:r>
          </w:p>
        </w:tc>
      </w:tr>
      <w:tr w:rsidR="00960E7D" w:rsidRPr="00C435A7" w:rsidTr="00A034FC">
        <w:tc>
          <w:tcPr>
            <w:tcW w:w="3438" w:type="dxa"/>
          </w:tcPr>
          <w:p w:rsidR="00960E7D" w:rsidRPr="00C435A7" w:rsidRDefault="00960E7D" w:rsidP="00A034FC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รายได้</w:t>
            </w:r>
            <w:r>
              <w:rPr>
                <w:rFonts w:ascii="Angsana New" w:hAnsi="Angsana New" w:cs="Angsana New" w:hint="cs"/>
                <w:cs/>
                <w:lang w:val="en-US"/>
              </w:rPr>
              <w:t>จากการขาย</w:t>
            </w:r>
            <w:r>
              <w:rPr>
                <w:rFonts w:ascii="Angsana New" w:hAnsi="Angsana New" w:cs="Angsana New"/>
                <w:cs/>
                <w:lang w:val="en-US"/>
              </w:rPr>
              <w:t>บรรจุ</w:t>
            </w:r>
            <w:r w:rsidRPr="00C435A7">
              <w:rPr>
                <w:rFonts w:ascii="Angsana New" w:hAnsi="Angsana New" w:cs="Angsana New"/>
                <w:cs/>
                <w:lang w:val="en-US"/>
              </w:rPr>
              <w:t>ภัณฑ์</w:t>
            </w:r>
          </w:p>
        </w:tc>
        <w:tc>
          <w:tcPr>
            <w:tcW w:w="270" w:type="dxa"/>
          </w:tcPr>
          <w:p w:rsidR="00960E7D" w:rsidRPr="00D67D3D" w:rsidRDefault="00960E7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960E7D" w:rsidRPr="00D67D3D" w:rsidRDefault="000233AA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ราคา</w:t>
            </w:r>
            <w:r w:rsidR="00960E7D" w:rsidRPr="00D67D3D">
              <w:rPr>
                <w:rFonts w:ascii="Angsana New" w:hAnsi="Angsana New" w:cs="Angsana New"/>
                <w:cs/>
                <w:lang w:val="en-US"/>
              </w:rPr>
              <w:t>ที่ตกลงร่วมกัน</w:t>
            </w:r>
          </w:p>
        </w:tc>
      </w:tr>
      <w:tr w:rsidR="00960E7D" w:rsidRPr="00C435A7" w:rsidTr="00A034FC">
        <w:tc>
          <w:tcPr>
            <w:tcW w:w="3438" w:type="dxa"/>
          </w:tcPr>
          <w:p w:rsidR="00960E7D" w:rsidRPr="00D67D3D" w:rsidRDefault="00960E7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>รายได้ค่าเช่าที่ดิน</w:t>
            </w:r>
          </w:p>
        </w:tc>
        <w:tc>
          <w:tcPr>
            <w:tcW w:w="270" w:type="dxa"/>
          </w:tcPr>
          <w:p w:rsidR="00960E7D" w:rsidRPr="00D67D3D" w:rsidRDefault="00960E7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960E7D" w:rsidRPr="00D67D3D" w:rsidRDefault="000233AA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ราคา</w:t>
            </w:r>
            <w:r w:rsidR="00960E7D">
              <w:rPr>
                <w:rFonts w:ascii="Angsana New" w:hAnsi="Angsana New" w:cs="Angsana New"/>
                <w:cs/>
                <w:lang w:val="en-US"/>
              </w:rPr>
              <w:t>ที่ตกลง</w:t>
            </w:r>
            <w:r w:rsidR="00960E7D" w:rsidRPr="00D67D3D">
              <w:rPr>
                <w:rFonts w:ascii="Angsana New" w:hAnsi="Angsana New" w:cs="Angsana New"/>
                <w:cs/>
                <w:lang w:val="en-US"/>
              </w:rPr>
              <w:t>กัน</w:t>
            </w:r>
            <w:r w:rsidR="00960E7D">
              <w:rPr>
                <w:rFonts w:ascii="Angsana New" w:hAnsi="Angsana New" w:cs="Angsana New" w:hint="cs"/>
                <w:cs/>
                <w:lang w:val="en-US"/>
              </w:rPr>
              <w:t>ตามสัญญา</w:t>
            </w:r>
          </w:p>
        </w:tc>
      </w:tr>
      <w:tr w:rsidR="00960E7D" w:rsidRPr="00C435A7" w:rsidTr="00A034FC">
        <w:tc>
          <w:tcPr>
            <w:tcW w:w="3438" w:type="dxa"/>
          </w:tcPr>
          <w:p w:rsidR="00960E7D" w:rsidRPr="00D67D3D" w:rsidRDefault="00960E7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>ขาย</w:t>
            </w:r>
            <w:r>
              <w:rPr>
                <w:rFonts w:ascii="Angsana New" w:hAnsi="Angsana New" w:cs="Angsana New" w:hint="cs"/>
                <w:cs/>
                <w:lang w:val="en-US"/>
              </w:rPr>
              <w:t>สินทรัพย์</w:t>
            </w:r>
          </w:p>
        </w:tc>
        <w:tc>
          <w:tcPr>
            <w:tcW w:w="270" w:type="dxa"/>
          </w:tcPr>
          <w:p w:rsidR="00960E7D" w:rsidRPr="00D67D3D" w:rsidRDefault="00960E7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960E7D" w:rsidRPr="00D67D3D" w:rsidRDefault="000233AA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ราคา</w:t>
            </w:r>
            <w:r w:rsidR="00960E7D" w:rsidRPr="00D67D3D">
              <w:rPr>
                <w:rFonts w:ascii="Angsana New" w:hAnsi="Angsana New" w:cs="Angsana New"/>
                <w:cs/>
                <w:lang w:val="en-US"/>
              </w:rPr>
              <w:t>ที่ตกลงร่วมกัน</w:t>
            </w:r>
          </w:p>
        </w:tc>
      </w:tr>
      <w:tr w:rsidR="00960E7D" w:rsidRPr="00C435A7" w:rsidTr="00A034FC">
        <w:tc>
          <w:tcPr>
            <w:tcW w:w="3438" w:type="dxa"/>
          </w:tcPr>
          <w:p w:rsidR="00960E7D" w:rsidRPr="00D67D3D" w:rsidRDefault="00960E7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>รายได้เงินปันผล</w:t>
            </w:r>
          </w:p>
        </w:tc>
        <w:tc>
          <w:tcPr>
            <w:tcW w:w="270" w:type="dxa"/>
          </w:tcPr>
          <w:p w:rsidR="00960E7D" w:rsidRPr="00D67D3D" w:rsidRDefault="00960E7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960E7D" w:rsidRPr="00D67D3D" w:rsidRDefault="00960E7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>ตามมติที่ประชุมผู้ถือหุ้น</w:t>
            </w:r>
          </w:p>
        </w:tc>
      </w:tr>
      <w:tr w:rsidR="00960E7D" w:rsidRPr="00C435A7" w:rsidTr="00A034FC">
        <w:tc>
          <w:tcPr>
            <w:tcW w:w="3438" w:type="dxa"/>
          </w:tcPr>
          <w:p w:rsidR="00960E7D" w:rsidRPr="00C435A7" w:rsidRDefault="00960E7D" w:rsidP="00A034FC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รายได้ดอกเบี้ย</w:t>
            </w:r>
          </w:p>
        </w:tc>
        <w:tc>
          <w:tcPr>
            <w:tcW w:w="270" w:type="dxa"/>
          </w:tcPr>
          <w:p w:rsidR="00960E7D" w:rsidRPr="00D67D3D" w:rsidRDefault="00960E7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960E7D" w:rsidRPr="00D67D3D" w:rsidRDefault="00960E7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 xml:space="preserve">อัตราร้อยละ </w:t>
            </w:r>
            <w:r w:rsidRPr="00D67D3D">
              <w:rPr>
                <w:rFonts w:ascii="Angsana New" w:hAnsi="Angsana New" w:cs="Angsana New"/>
                <w:lang w:val="en-US"/>
              </w:rPr>
              <w:t>2.00</w:t>
            </w:r>
            <w:r w:rsidRPr="00D67D3D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D67D3D">
              <w:rPr>
                <w:rFonts w:ascii="Angsana New" w:hAnsi="Angsana New" w:cs="Angsana New"/>
                <w:lang w:val="en-US"/>
              </w:rPr>
              <w:t>-</w:t>
            </w:r>
            <w:r w:rsidRPr="00D67D3D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D67D3D">
              <w:rPr>
                <w:rFonts w:ascii="Angsana New" w:hAnsi="Angsana New" w:cs="Angsana New"/>
                <w:lang w:val="en-US"/>
              </w:rPr>
              <w:t>2.50</w:t>
            </w:r>
            <w:r w:rsidRPr="00D67D3D">
              <w:rPr>
                <w:rFonts w:ascii="Angsana New" w:hAnsi="Angsana New" w:cs="Angsana New"/>
                <w:cs/>
                <w:lang w:val="en-US"/>
              </w:rPr>
              <w:t xml:space="preserve"> ต่อ</w:t>
            </w:r>
            <w:r w:rsidRPr="00D67D3D"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</w:tr>
      <w:tr w:rsidR="00960E7D" w:rsidRPr="00C435A7" w:rsidTr="00A034FC">
        <w:tc>
          <w:tcPr>
            <w:tcW w:w="3438" w:type="dxa"/>
          </w:tcPr>
          <w:p w:rsidR="00960E7D" w:rsidRPr="00D67D3D" w:rsidRDefault="00960E7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 w:hint="cs"/>
                <w:cs/>
                <w:lang w:val="en-US"/>
              </w:rPr>
              <w:t>รายได้อื่น</w:t>
            </w:r>
          </w:p>
        </w:tc>
        <w:tc>
          <w:tcPr>
            <w:tcW w:w="270" w:type="dxa"/>
          </w:tcPr>
          <w:p w:rsidR="00960E7D" w:rsidRPr="00D67D3D" w:rsidRDefault="00960E7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960E7D" w:rsidRPr="00D67D3D" w:rsidRDefault="000233AA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ราค</w:t>
            </w:r>
            <w:r>
              <w:rPr>
                <w:rFonts w:ascii="Angsana New" w:hAnsi="Angsana New" w:cs="Angsana New" w:hint="cs"/>
                <w:cs/>
                <w:lang w:val="en-US"/>
              </w:rPr>
              <w:t>า</w:t>
            </w:r>
            <w:r w:rsidR="00960E7D" w:rsidRPr="00D67D3D">
              <w:rPr>
                <w:rFonts w:ascii="Angsana New" w:hAnsi="Angsana New" w:cs="Angsana New"/>
                <w:cs/>
                <w:lang w:val="en-US"/>
              </w:rPr>
              <w:t>ที่ตกลงร่วมกัน</w:t>
            </w:r>
          </w:p>
        </w:tc>
      </w:tr>
      <w:tr w:rsidR="00960E7D" w:rsidRPr="00C435A7" w:rsidTr="00A034FC">
        <w:tc>
          <w:tcPr>
            <w:tcW w:w="3438" w:type="dxa"/>
          </w:tcPr>
          <w:p w:rsidR="00960E7D" w:rsidRPr="00D67D3D" w:rsidRDefault="00960E7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>ซื้อวัตถุดิบ</w:t>
            </w:r>
          </w:p>
        </w:tc>
        <w:tc>
          <w:tcPr>
            <w:tcW w:w="270" w:type="dxa"/>
          </w:tcPr>
          <w:p w:rsidR="00960E7D" w:rsidRPr="00D67D3D" w:rsidRDefault="00960E7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960E7D" w:rsidRPr="00D67D3D" w:rsidRDefault="00960E7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>ราคาตลาด</w:t>
            </w:r>
          </w:p>
        </w:tc>
      </w:tr>
      <w:tr w:rsidR="00960E7D" w:rsidRPr="00C435A7" w:rsidTr="00A034FC">
        <w:tc>
          <w:tcPr>
            <w:tcW w:w="3438" w:type="dxa"/>
          </w:tcPr>
          <w:p w:rsidR="00960E7D" w:rsidRPr="00D67D3D" w:rsidRDefault="00960E7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>ซื้อสินค้า</w:t>
            </w:r>
          </w:p>
        </w:tc>
        <w:tc>
          <w:tcPr>
            <w:tcW w:w="270" w:type="dxa"/>
          </w:tcPr>
          <w:p w:rsidR="00960E7D" w:rsidRPr="00D67D3D" w:rsidRDefault="00960E7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960E7D" w:rsidRPr="00D67D3D" w:rsidRDefault="000233AA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ราคา</w:t>
            </w:r>
            <w:r w:rsidR="00960E7D" w:rsidRPr="00D67D3D">
              <w:rPr>
                <w:rFonts w:ascii="Angsana New" w:hAnsi="Angsana New" w:cs="Angsana New"/>
                <w:cs/>
                <w:lang w:val="en-US"/>
              </w:rPr>
              <w:t>ที่ตกลงร่วมกัน</w:t>
            </w:r>
          </w:p>
        </w:tc>
      </w:tr>
      <w:tr w:rsidR="00960E7D" w:rsidRPr="00C435A7" w:rsidTr="00A034FC">
        <w:tc>
          <w:tcPr>
            <w:tcW w:w="3438" w:type="dxa"/>
          </w:tcPr>
          <w:p w:rsidR="00960E7D" w:rsidRPr="00D67D3D" w:rsidRDefault="00960E7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 w:hint="cs"/>
                <w:cs/>
                <w:lang w:val="en-US"/>
              </w:rPr>
              <w:t>ซื้อ</w:t>
            </w:r>
            <w:r>
              <w:rPr>
                <w:rFonts w:ascii="Angsana New" w:hAnsi="Angsana New" w:cs="Angsana New" w:hint="cs"/>
                <w:cs/>
                <w:lang w:val="en-US"/>
              </w:rPr>
              <w:t>สินทรัพย์</w:t>
            </w:r>
            <w:r w:rsidR="00BA0080">
              <w:rPr>
                <w:rFonts w:ascii="Angsana New" w:hAnsi="Angsana New" w:cs="Angsana New" w:hint="cs"/>
                <w:cs/>
                <w:lang w:val="en-US"/>
              </w:rPr>
              <w:t>ถาวรและสินทรัพย์อื่น</w:t>
            </w:r>
          </w:p>
        </w:tc>
        <w:tc>
          <w:tcPr>
            <w:tcW w:w="270" w:type="dxa"/>
          </w:tcPr>
          <w:p w:rsidR="00960E7D" w:rsidRPr="00D67D3D" w:rsidRDefault="00960E7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960E7D" w:rsidRPr="00D67D3D" w:rsidRDefault="000233AA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ราคา</w:t>
            </w:r>
            <w:r w:rsidR="00960E7D" w:rsidRPr="00D67D3D">
              <w:rPr>
                <w:rFonts w:ascii="Angsana New" w:hAnsi="Angsana New" w:cs="Angsana New" w:hint="cs"/>
                <w:cs/>
                <w:lang w:val="en-US"/>
              </w:rPr>
              <w:t>ที่ตกลงร่วมกัน</w:t>
            </w:r>
          </w:p>
        </w:tc>
      </w:tr>
      <w:tr w:rsidR="00960E7D" w:rsidRPr="00C435A7" w:rsidTr="00A034FC">
        <w:tc>
          <w:tcPr>
            <w:tcW w:w="3438" w:type="dxa"/>
          </w:tcPr>
          <w:p w:rsidR="00960E7D" w:rsidRPr="00D67D3D" w:rsidRDefault="00960E7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>ค่าเช่าดำเนินงาน</w:t>
            </w:r>
          </w:p>
        </w:tc>
        <w:tc>
          <w:tcPr>
            <w:tcW w:w="270" w:type="dxa"/>
          </w:tcPr>
          <w:p w:rsidR="00960E7D" w:rsidRPr="00D67D3D" w:rsidRDefault="00960E7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960E7D" w:rsidRPr="00D67D3D" w:rsidRDefault="000233AA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ราคา</w:t>
            </w:r>
            <w:r w:rsidR="00960E7D" w:rsidRPr="00D67D3D">
              <w:rPr>
                <w:rFonts w:ascii="Angsana New" w:hAnsi="Angsana New" w:cs="Angsana New"/>
                <w:cs/>
                <w:lang w:val="en-US"/>
              </w:rPr>
              <w:t>ที่ตกลงร่วมกัน</w:t>
            </w:r>
            <w:r w:rsidRPr="00D67D3D">
              <w:rPr>
                <w:rFonts w:ascii="Angsana New" w:hAnsi="Angsana New" w:cs="Angsana New"/>
                <w:cs/>
                <w:lang w:val="en-US"/>
              </w:rPr>
              <w:t>ตามสัญญา</w:t>
            </w:r>
          </w:p>
        </w:tc>
      </w:tr>
      <w:tr w:rsidR="00960E7D" w:rsidRPr="00C435A7" w:rsidTr="00A034FC">
        <w:tc>
          <w:tcPr>
            <w:tcW w:w="3438" w:type="dxa"/>
          </w:tcPr>
          <w:p w:rsidR="00960E7D" w:rsidRPr="00C435A7" w:rsidRDefault="00960E7D" w:rsidP="00A034FC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C435A7">
              <w:rPr>
                <w:rFonts w:ascii="Angsana New" w:hAnsi="Angsana New" w:cs="Angsana New"/>
                <w:cs/>
                <w:lang w:val="en-US"/>
              </w:rPr>
              <w:t>ค่าตอบแทนกรรมการ</w:t>
            </w:r>
          </w:p>
        </w:tc>
        <w:tc>
          <w:tcPr>
            <w:tcW w:w="270" w:type="dxa"/>
          </w:tcPr>
          <w:p w:rsidR="00960E7D" w:rsidRPr="00C435A7" w:rsidRDefault="00960E7D" w:rsidP="00A034FC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960E7D" w:rsidRPr="00C435A7" w:rsidRDefault="00960E7D" w:rsidP="00A034FC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C435A7">
              <w:rPr>
                <w:rFonts w:ascii="Angsana New" w:hAnsi="Angsana New" w:cs="Angsana New"/>
                <w:cs/>
                <w:lang w:val="en-US"/>
              </w:rPr>
              <w:t>ตามมติที่ประชุมผู้ถือหุ้น</w:t>
            </w:r>
          </w:p>
        </w:tc>
      </w:tr>
      <w:tr w:rsidR="00960E7D" w:rsidRPr="00C435A7" w:rsidTr="00A034FC">
        <w:tc>
          <w:tcPr>
            <w:tcW w:w="3438" w:type="dxa"/>
          </w:tcPr>
          <w:p w:rsidR="00960E7D" w:rsidRPr="00C435A7" w:rsidRDefault="00960E7D" w:rsidP="00A034FC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564E9F">
              <w:rPr>
                <w:rFonts w:asciiTheme="majorBidi" w:hAnsiTheme="majorBidi" w:cstheme="majorBidi" w:hint="cs"/>
                <w:cs/>
                <w:lang w:val="en-US"/>
              </w:rPr>
              <w:t>ค่าใช้จ่ายอื่น</w:t>
            </w:r>
          </w:p>
        </w:tc>
        <w:tc>
          <w:tcPr>
            <w:tcW w:w="270" w:type="dxa"/>
          </w:tcPr>
          <w:p w:rsidR="00960E7D" w:rsidRPr="00C435A7" w:rsidRDefault="00960E7D" w:rsidP="00A034FC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960E7D" w:rsidRPr="00C435A7" w:rsidRDefault="000233AA" w:rsidP="00A034FC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ราคา</w:t>
            </w:r>
            <w:r w:rsidR="00960E7D" w:rsidRPr="00564E9F">
              <w:rPr>
                <w:rFonts w:asciiTheme="majorBidi" w:hAnsiTheme="majorBidi" w:cstheme="majorBidi" w:hint="cs"/>
                <w:cs/>
                <w:lang w:val="en-US"/>
              </w:rPr>
              <w:t>ที่ตกลงร่วมกัน</w:t>
            </w:r>
          </w:p>
        </w:tc>
      </w:tr>
    </w:tbl>
    <w:p w:rsidR="002E1057" w:rsidRDefault="002E1057" w:rsidP="00010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pacing w:val="-8"/>
          <w:sz w:val="30"/>
          <w:szCs w:val="30"/>
        </w:rPr>
      </w:pPr>
    </w:p>
    <w:p w:rsidR="00777C2E" w:rsidRPr="00A87BF4" w:rsidRDefault="00777C2E" w:rsidP="00010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i/>
          <w:iCs/>
          <w:spacing w:val="-8"/>
          <w:sz w:val="30"/>
          <w:szCs w:val="30"/>
          <w:shd w:val="clear" w:color="auto" w:fill="E0E0E0"/>
        </w:rPr>
      </w:pPr>
      <w:r w:rsidRPr="00A87BF4">
        <w:rPr>
          <w:rFonts w:asciiTheme="majorBidi" w:hAnsiTheme="majorBidi" w:cstheme="majorBidi"/>
          <w:spacing w:val="-8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Pr="00A87BF4">
        <w:rPr>
          <w:rFonts w:asciiTheme="majorBidi" w:hAnsiTheme="majorBidi" w:cstheme="majorBidi" w:hint="cs"/>
          <w:spacing w:val="-8"/>
          <w:sz w:val="30"/>
          <w:szCs w:val="30"/>
          <w:cs/>
        </w:rPr>
        <w:t>สามเดือน</w:t>
      </w:r>
      <w:r w:rsidR="009A3AAB" w:rsidRPr="00A87BF4">
        <w:rPr>
          <w:rFonts w:asciiTheme="majorBidi" w:hAnsiTheme="majorBidi" w:cstheme="majorBidi" w:hint="cs"/>
          <w:spacing w:val="-8"/>
          <w:sz w:val="30"/>
          <w:szCs w:val="30"/>
          <w:cs/>
        </w:rPr>
        <w:t>และเก้า</w:t>
      </w:r>
      <w:r w:rsidR="007C79C7" w:rsidRPr="00A87BF4">
        <w:rPr>
          <w:rFonts w:asciiTheme="majorBidi" w:hAnsiTheme="majorBidi" w:cstheme="majorBidi" w:hint="cs"/>
          <w:spacing w:val="-8"/>
          <w:sz w:val="30"/>
          <w:szCs w:val="30"/>
          <w:cs/>
        </w:rPr>
        <w:t>เดือน</w:t>
      </w:r>
      <w:r w:rsidRPr="00A87BF4">
        <w:rPr>
          <w:rFonts w:asciiTheme="majorBidi" w:hAnsiTheme="majorBidi" w:cstheme="majorBidi"/>
          <w:spacing w:val="-8"/>
          <w:sz w:val="30"/>
          <w:szCs w:val="30"/>
          <w:cs/>
        </w:rPr>
        <w:t xml:space="preserve">สิ้นสุดวันที่ </w:t>
      </w:r>
      <w:r w:rsidR="009A3AAB" w:rsidRPr="00A87BF4">
        <w:rPr>
          <w:rFonts w:asciiTheme="majorBidi" w:hAnsiTheme="majorBidi" w:cstheme="majorBidi"/>
          <w:spacing w:val="-8"/>
          <w:sz w:val="30"/>
          <w:szCs w:val="30"/>
        </w:rPr>
        <w:t xml:space="preserve">30 </w:t>
      </w:r>
      <w:r w:rsidR="009A3AAB" w:rsidRPr="00A87BF4">
        <w:rPr>
          <w:rFonts w:asciiTheme="majorBidi" w:hAnsiTheme="majorBidi" w:cstheme="majorBidi" w:hint="cs"/>
          <w:spacing w:val="-8"/>
          <w:sz w:val="30"/>
          <w:szCs w:val="30"/>
          <w:cs/>
        </w:rPr>
        <w:t>มิถุนายน</w:t>
      </w:r>
      <w:r w:rsidR="007C79C7" w:rsidRPr="00A87BF4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010DF5" w:rsidRPr="00A87BF4">
        <w:rPr>
          <w:rFonts w:asciiTheme="majorBidi" w:hAnsiTheme="majorBidi" w:cstheme="majorBidi"/>
          <w:spacing w:val="-8"/>
          <w:sz w:val="30"/>
          <w:szCs w:val="30"/>
          <w:cs/>
        </w:rPr>
        <w:t>สรุป</w:t>
      </w:r>
      <w:r w:rsidRPr="00A87BF4">
        <w:rPr>
          <w:rFonts w:asciiTheme="majorBidi" w:hAnsiTheme="majorBidi" w:cstheme="majorBidi"/>
          <w:spacing w:val="-8"/>
          <w:sz w:val="30"/>
          <w:szCs w:val="30"/>
          <w:cs/>
        </w:rPr>
        <w:t>ได้ดังนี้</w:t>
      </w:r>
    </w:p>
    <w:p w:rsidR="00777C2E" w:rsidRPr="00F629BA" w:rsidRDefault="00777C2E" w:rsidP="00777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</w:p>
    <w:tbl>
      <w:tblPr>
        <w:tblW w:w="165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9"/>
        <w:gridCol w:w="1153"/>
        <w:gridCol w:w="268"/>
        <w:gridCol w:w="20"/>
        <w:gridCol w:w="1159"/>
        <w:gridCol w:w="277"/>
        <w:gridCol w:w="1245"/>
        <w:gridCol w:w="258"/>
        <w:gridCol w:w="13"/>
        <w:gridCol w:w="1173"/>
        <w:gridCol w:w="7"/>
        <w:gridCol w:w="1183"/>
        <w:gridCol w:w="1179"/>
        <w:gridCol w:w="1179"/>
        <w:gridCol w:w="1179"/>
        <w:gridCol w:w="1179"/>
        <w:gridCol w:w="1156"/>
      </w:tblGrid>
      <w:tr w:rsidR="00777C2E" w:rsidRPr="00F807B9" w:rsidTr="000776AF">
        <w:trPr>
          <w:gridAfter w:val="6"/>
          <w:wAfter w:w="2136" w:type="pct"/>
        </w:trPr>
        <w:tc>
          <w:tcPr>
            <w:tcW w:w="1177" w:type="pct"/>
          </w:tcPr>
          <w:p w:rsidR="00777C2E" w:rsidRPr="00F807B9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7" w:type="pct"/>
            <w:gridSpan w:val="4"/>
          </w:tcPr>
          <w:p w:rsidR="00777C2E" w:rsidRPr="00F807B9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4" w:type="pct"/>
          </w:tcPr>
          <w:p w:rsidR="00777C2E" w:rsidRPr="00F807B9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" w:type="pct"/>
            <w:gridSpan w:val="5"/>
          </w:tcPr>
          <w:p w:rsidR="00777C2E" w:rsidRPr="00F807B9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161F" w:rsidRPr="00F807B9" w:rsidTr="000776AF">
        <w:trPr>
          <w:gridAfter w:val="6"/>
          <w:wAfter w:w="2136" w:type="pct"/>
        </w:trPr>
        <w:tc>
          <w:tcPr>
            <w:tcW w:w="1177" w:type="pct"/>
          </w:tcPr>
          <w:p w:rsidR="007C79C7" w:rsidRPr="0027568B" w:rsidRDefault="007C79C7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9A3A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A3A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49" w:type="pct"/>
          </w:tcPr>
          <w:p w:rsidR="007C79C7" w:rsidRPr="001B41B9" w:rsidRDefault="007C79C7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E356E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7" w:type="pct"/>
            <w:gridSpan w:val="2"/>
          </w:tcPr>
          <w:p w:rsidR="007C79C7" w:rsidRPr="001B41B9" w:rsidRDefault="007C79C7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</w:tcPr>
          <w:p w:rsidR="007C79C7" w:rsidRPr="001B41B9" w:rsidRDefault="007C79C7" w:rsidP="00CF1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CF1B54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84" w:type="pct"/>
          </w:tcPr>
          <w:p w:rsidR="007C79C7" w:rsidRPr="001B41B9" w:rsidRDefault="007C79C7" w:rsidP="007C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</w:tcPr>
          <w:p w:rsidR="007C79C7" w:rsidRPr="001B41B9" w:rsidRDefault="007C79C7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CF1B5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2" w:type="pct"/>
            <w:gridSpan w:val="2"/>
          </w:tcPr>
          <w:p w:rsidR="007C79C7" w:rsidRPr="001B41B9" w:rsidRDefault="007C79C7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gridSpan w:val="2"/>
          </w:tcPr>
          <w:p w:rsidR="007C79C7" w:rsidRPr="001B41B9" w:rsidRDefault="00CF1B54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777C2E" w:rsidRPr="00F807B9" w:rsidTr="000776AF">
        <w:trPr>
          <w:gridAfter w:val="6"/>
          <w:wAfter w:w="2136" w:type="pct"/>
        </w:trPr>
        <w:tc>
          <w:tcPr>
            <w:tcW w:w="1177" w:type="pct"/>
          </w:tcPr>
          <w:p w:rsidR="00777C2E" w:rsidRPr="00F629BA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7" w:type="pct"/>
            <w:gridSpan w:val="10"/>
          </w:tcPr>
          <w:p w:rsidR="00777C2E" w:rsidRPr="00F807B9" w:rsidRDefault="00777C2E" w:rsidP="0077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  <w:tab w:val="center" w:pos="2604"/>
                <w:tab w:val="left" w:pos="35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07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161F" w:rsidRPr="00F807B9" w:rsidTr="000776AF">
        <w:trPr>
          <w:gridAfter w:val="6"/>
          <w:wAfter w:w="2136" w:type="pct"/>
        </w:trPr>
        <w:tc>
          <w:tcPr>
            <w:tcW w:w="1177" w:type="pct"/>
          </w:tcPr>
          <w:p w:rsidR="008E4F2F" w:rsidRPr="00F807B9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49" w:type="pct"/>
          </w:tcPr>
          <w:p w:rsidR="008E4F2F" w:rsidRPr="00F807B9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" w:type="pct"/>
            <w:gridSpan w:val="2"/>
          </w:tcPr>
          <w:p w:rsidR="008E4F2F" w:rsidRPr="00F807B9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</w:tcPr>
          <w:p w:rsidR="008E4F2F" w:rsidRPr="00F118DF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pct"/>
          </w:tcPr>
          <w:p w:rsidR="008E4F2F" w:rsidRPr="00F118DF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</w:tcPr>
          <w:p w:rsidR="008E4F2F" w:rsidRPr="00F118DF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" w:type="pct"/>
            <w:gridSpan w:val="2"/>
          </w:tcPr>
          <w:p w:rsidR="008E4F2F" w:rsidRPr="00F118DF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7" w:type="pct"/>
            <w:gridSpan w:val="2"/>
          </w:tcPr>
          <w:p w:rsidR="008E4F2F" w:rsidRPr="00F118DF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43C5" w:rsidRPr="00F807B9" w:rsidTr="000776AF">
        <w:trPr>
          <w:gridAfter w:val="6"/>
          <w:wAfter w:w="2136" w:type="pct"/>
        </w:trPr>
        <w:tc>
          <w:tcPr>
            <w:tcW w:w="1177" w:type="pct"/>
          </w:tcPr>
          <w:p w:rsidR="000443C5" w:rsidRPr="000443C5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349" w:type="pct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7" w:type="pct"/>
            <w:gridSpan w:val="2"/>
          </w:tcPr>
          <w:p w:rsidR="000443C5" w:rsidRPr="00F807B9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4" w:type="pct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951</w:t>
            </w:r>
          </w:p>
        </w:tc>
        <w:tc>
          <w:tcPr>
            <w:tcW w:w="82" w:type="pct"/>
            <w:gridSpan w:val="2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7" w:type="pct"/>
            <w:gridSpan w:val="2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43C5" w:rsidRPr="00F807B9" w:rsidTr="000776AF">
        <w:trPr>
          <w:gridAfter w:val="6"/>
          <w:wAfter w:w="2136" w:type="pct"/>
        </w:trPr>
        <w:tc>
          <w:tcPr>
            <w:tcW w:w="1177" w:type="pct"/>
          </w:tcPr>
          <w:p w:rsidR="000443C5" w:rsidRPr="00A473C1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รายได้จากการขายบรรจุ</w:t>
            </w:r>
            <w:r w:rsidRPr="00264EA8">
              <w:rPr>
                <w:rFonts w:ascii="Angsana New" w:hAnsi="Angsana New"/>
                <w:sz w:val="30"/>
                <w:szCs w:val="30"/>
                <w:cs/>
              </w:rPr>
              <w:t>ภัณฑ์</w:t>
            </w:r>
          </w:p>
        </w:tc>
        <w:tc>
          <w:tcPr>
            <w:tcW w:w="349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7" w:type="pct"/>
            <w:gridSpan w:val="2"/>
            <w:shd w:val="clear" w:color="auto" w:fill="auto"/>
          </w:tcPr>
          <w:p w:rsidR="000443C5" w:rsidRPr="00F807B9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</w:t>
            </w:r>
            <w:r w:rsidR="000233A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2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495</w:t>
            </w:r>
          </w:p>
        </w:tc>
      </w:tr>
      <w:tr w:rsidR="000443C5" w:rsidRPr="00F807B9" w:rsidTr="000776AF">
        <w:trPr>
          <w:gridAfter w:val="6"/>
          <w:wAfter w:w="2136" w:type="pct"/>
        </w:trPr>
        <w:tc>
          <w:tcPr>
            <w:tcW w:w="1177" w:type="pct"/>
          </w:tcPr>
          <w:p w:rsidR="000443C5" w:rsidRPr="00012B36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349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7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1,044</w:t>
            </w:r>
          </w:p>
        </w:tc>
        <w:tc>
          <w:tcPr>
            <w:tcW w:w="82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852</w:t>
            </w:r>
          </w:p>
        </w:tc>
      </w:tr>
      <w:tr w:rsidR="000443C5" w:rsidRPr="00F807B9" w:rsidTr="000776AF">
        <w:trPr>
          <w:gridAfter w:val="6"/>
          <w:wAfter w:w="2136" w:type="pct"/>
        </w:trPr>
        <w:tc>
          <w:tcPr>
            <w:tcW w:w="1177" w:type="pct"/>
          </w:tcPr>
          <w:p w:rsidR="000443C5" w:rsidRPr="00F807B9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349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7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82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0443C5" w:rsidRPr="00F807B9" w:rsidTr="000776AF">
        <w:trPr>
          <w:gridAfter w:val="6"/>
          <w:wAfter w:w="2136" w:type="pct"/>
        </w:trPr>
        <w:tc>
          <w:tcPr>
            <w:tcW w:w="1177" w:type="pct"/>
          </w:tcPr>
          <w:p w:rsidR="000443C5" w:rsidRPr="00F807B9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349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7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0443C5" w:rsidRPr="00F118DF" w:rsidRDefault="00FD513D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102,30</w:t>
            </w:r>
            <w:r w:rsidR="000233A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2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174,504</w:t>
            </w:r>
          </w:p>
        </w:tc>
      </w:tr>
      <w:tr w:rsidR="000443C5" w:rsidRPr="00F807B9" w:rsidTr="000776AF">
        <w:trPr>
          <w:gridAfter w:val="6"/>
          <w:wAfter w:w="2136" w:type="pct"/>
        </w:trPr>
        <w:tc>
          <w:tcPr>
            <w:tcW w:w="1177" w:type="pct"/>
          </w:tcPr>
          <w:p w:rsidR="000443C5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9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43C5" w:rsidRPr="005A14D5" w:rsidTr="000776AF">
        <w:trPr>
          <w:gridAfter w:val="6"/>
          <w:wAfter w:w="2136" w:type="pct"/>
        </w:trPr>
        <w:tc>
          <w:tcPr>
            <w:tcW w:w="1177" w:type="pct"/>
          </w:tcPr>
          <w:p w:rsidR="000443C5" w:rsidRPr="009F2A68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349" w:type="pct"/>
            <w:shd w:val="clear" w:color="auto" w:fill="auto"/>
          </w:tcPr>
          <w:p w:rsidR="000443C5" w:rsidRPr="009F2A68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87" w:type="pct"/>
            <w:gridSpan w:val="2"/>
            <w:shd w:val="clear" w:color="auto" w:fill="auto"/>
          </w:tcPr>
          <w:p w:rsidR="000443C5" w:rsidRPr="009F2A68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351" w:type="pct"/>
            <w:shd w:val="clear" w:color="auto" w:fill="auto"/>
          </w:tcPr>
          <w:p w:rsidR="000443C5" w:rsidRPr="009F2A68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84" w:type="pct"/>
            <w:shd w:val="clear" w:color="auto" w:fill="auto"/>
          </w:tcPr>
          <w:p w:rsidR="000443C5" w:rsidRPr="009F2A68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377" w:type="pct"/>
            <w:shd w:val="clear" w:color="auto" w:fill="auto"/>
          </w:tcPr>
          <w:p w:rsidR="000443C5" w:rsidRPr="009F2A68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82" w:type="pct"/>
            <w:gridSpan w:val="2"/>
            <w:shd w:val="clear" w:color="auto" w:fill="auto"/>
          </w:tcPr>
          <w:p w:rsidR="000443C5" w:rsidRPr="009F2A68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443C5" w:rsidRPr="009F2A68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</w:tr>
      <w:tr w:rsidR="000443C5" w:rsidRPr="00F807B9" w:rsidTr="000776AF">
        <w:trPr>
          <w:gridAfter w:val="6"/>
          <w:wAfter w:w="2136" w:type="pct"/>
        </w:trPr>
        <w:tc>
          <w:tcPr>
            <w:tcW w:w="1177" w:type="pct"/>
          </w:tcPr>
          <w:p w:rsidR="000443C5" w:rsidRPr="00F807B9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4207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349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7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0443C5" w:rsidRPr="00F118DF" w:rsidRDefault="00241937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115,60</w:t>
            </w:r>
            <w:r w:rsidR="000443C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82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43C5" w:rsidRPr="00F807B9" w:rsidTr="000776AF">
        <w:trPr>
          <w:gridAfter w:val="6"/>
          <w:wAfter w:w="2136" w:type="pct"/>
        </w:trPr>
        <w:tc>
          <w:tcPr>
            <w:tcW w:w="1177" w:type="pct"/>
          </w:tcPr>
          <w:p w:rsidR="000443C5" w:rsidRPr="00D64207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349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1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43C5" w:rsidRPr="00F807B9" w:rsidTr="000776AF">
        <w:trPr>
          <w:gridAfter w:val="6"/>
          <w:wAfter w:w="2136" w:type="pct"/>
        </w:trPr>
        <w:tc>
          <w:tcPr>
            <w:tcW w:w="1177" w:type="pct"/>
          </w:tcPr>
          <w:p w:rsidR="000443C5" w:rsidRPr="00D64207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349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12,096</w:t>
            </w:r>
          </w:p>
        </w:tc>
        <w:tc>
          <w:tcPr>
            <w:tcW w:w="87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1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10,286</w:t>
            </w:r>
          </w:p>
        </w:tc>
        <w:tc>
          <w:tcPr>
            <w:tcW w:w="84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2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43C5" w:rsidRPr="00F807B9" w:rsidTr="000776AF">
        <w:trPr>
          <w:gridAfter w:val="6"/>
          <w:wAfter w:w="2136" w:type="pct"/>
        </w:trPr>
        <w:tc>
          <w:tcPr>
            <w:tcW w:w="1177" w:type="pct"/>
          </w:tcPr>
          <w:p w:rsidR="000443C5" w:rsidRPr="00161C06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9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43C5" w:rsidRPr="00F807B9" w:rsidTr="000776AF">
        <w:trPr>
          <w:gridAfter w:val="6"/>
          <w:wAfter w:w="2136" w:type="pct"/>
        </w:trPr>
        <w:tc>
          <w:tcPr>
            <w:tcW w:w="1177" w:type="pct"/>
          </w:tcPr>
          <w:p w:rsidR="000443C5" w:rsidRPr="009F2A68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349" w:type="pct"/>
            <w:shd w:val="clear" w:color="auto" w:fill="auto"/>
          </w:tcPr>
          <w:p w:rsidR="000443C5" w:rsidRPr="009F2A68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87" w:type="pct"/>
            <w:gridSpan w:val="2"/>
            <w:shd w:val="clear" w:color="auto" w:fill="auto"/>
          </w:tcPr>
          <w:p w:rsidR="000443C5" w:rsidRPr="009F2A68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351" w:type="pct"/>
            <w:shd w:val="clear" w:color="auto" w:fill="auto"/>
          </w:tcPr>
          <w:p w:rsidR="000443C5" w:rsidRPr="009F2A68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84" w:type="pct"/>
            <w:shd w:val="clear" w:color="auto" w:fill="auto"/>
          </w:tcPr>
          <w:p w:rsidR="000443C5" w:rsidRPr="009F2A68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highlight w:val="yellow"/>
              </w:rPr>
            </w:pPr>
          </w:p>
        </w:tc>
        <w:tc>
          <w:tcPr>
            <w:tcW w:w="377" w:type="pct"/>
            <w:shd w:val="clear" w:color="auto" w:fill="auto"/>
          </w:tcPr>
          <w:p w:rsidR="000443C5" w:rsidRPr="009F2A68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right="-203"/>
              <w:rPr>
                <w:rFonts w:ascii="Angsana New" w:hAnsi="Angsana New"/>
              </w:rPr>
            </w:pPr>
          </w:p>
        </w:tc>
        <w:tc>
          <w:tcPr>
            <w:tcW w:w="82" w:type="pct"/>
            <w:gridSpan w:val="2"/>
            <w:shd w:val="clear" w:color="auto" w:fill="auto"/>
          </w:tcPr>
          <w:p w:rsidR="000443C5" w:rsidRPr="009F2A68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443C5" w:rsidRPr="009F2A68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203"/>
              <w:rPr>
                <w:rFonts w:ascii="Angsana New" w:hAnsi="Angsana New"/>
              </w:rPr>
            </w:pPr>
          </w:p>
        </w:tc>
      </w:tr>
      <w:tr w:rsidR="000443C5" w:rsidRPr="00F807B9" w:rsidTr="000776AF">
        <w:trPr>
          <w:gridAfter w:val="6"/>
          <w:wAfter w:w="2136" w:type="pct"/>
        </w:trPr>
        <w:tc>
          <w:tcPr>
            <w:tcW w:w="1177" w:type="pct"/>
          </w:tcPr>
          <w:p w:rsidR="000443C5" w:rsidRPr="00F629BA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28"/>
                <w:szCs w:val="28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349" w:type="pct"/>
            <w:shd w:val="clear" w:color="auto" w:fill="auto"/>
          </w:tcPr>
          <w:p w:rsidR="000443C5" w:rsidRPr="00F629BA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pct"/>
            <w:gridSpan w:val="2"/>
            <w:shd w:val="clear" w:color="auto" w:fill="auto"/>
          </w:tcPr>
          <w:p w:rsidR="000443C5" w:rsidRPr="00F629BA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" w:type="pct"/>
            <w:shd w:val="clear" w:color="auto" w:fill="auto"/>
          </w:tcPr>
          <w:p w:rsidR="000443C5" w:rsidRPr="00F629BA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pct"/>
            <w:shd w:val="clear" w:color="auto" w:fill="auto"/>
          </w:tcPr>
          <w:p w:rsidR="000443C5" w:rsidRPr="00F629BA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7" w:type="pct"/>
            <w:shd w:val="clear" w:color="auto" w:fill="auto"/>
          </w:tcPr>
          <w:p w:rsidR="000443C5" w:rsidRPr="00F629BA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pct"/>
            <w:gridSpan w:val="2"/>
            <w:shd w:val="clear" w:color="auto" w:fill="auto"/>
          </w:tcPr>
          <w:p w:rsidR="000443C5" w:rsidRPr="00F629BA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443C5" w:rsidRPr="00F629BA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43C5" w:rsidRPr="00F807B9" w:rsidTr="000776AF">
        <w:trPr>
          <w:gridAfter w:val="6"/>
          <w:wAfter w:w="2136" w:type="pct"/>
        </w:trPr>
        <w:tc>
          <w:tcPr>
            <w:tcW w:w="1177" w:type="pct"/>
          </w:tcPr>
          <w:p w:rsidR="000443C5" w:rsidRPr="00F807B9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807B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349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11,15</w:t>
            </w:r>
            <w:r w:rsidR="000233A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7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9,784</w:t>
            </w:r>
          </w:p>
        </w:tc>
        <w:tc>
          <w:tcPr>
            <w:tcW w:w="84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11,15</w:t>
            </w:r>
            <w:r w:rsidR="000233A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2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9,784</w:t>
            </w:r>
          </w:p>
        </w:tc>
      </w:tr>
      <w:tr w:rsidR="000443C5" w:rsidRPr="00CF1B54" w:rsidTr="000776AF">
        <w:trPr>
          <w:gridAfter w:val="6"/>
          <w:wAfter w:w="2136" w:type="pct"/>
        </w:trPr>
        <w:tc>
          <w:tcPr>
            <w:tcW w:w="1177" w:type="pct"/>
          </w:tcPr>
          <w:p w:rsidR="000443C5" w:rsidRPr="00F807B9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807B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  <w:r w:rsidR="000233A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7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362</w:t>
            </w:r>
          </w:p>
        </w:tc>
        <w:tc>
          <w:tcPr>
            <w:tcW w:w="84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  <w:r w:rsidR="000233A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2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443C5" w:rsidRPr="006A67BD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6A67BD">
              <w:rPr>
                <w:rFonts w:ascii="Angsana New" w:hAnsi="Angsana New"/>
                <w:sz w:val="30"/>
                <w:szCs w:val="30"/>
              </w:rPr>
              <w:t>36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443C5" w:rsidRPr="00CF1B54" w:rsidTr="000776AF">
        <w:trPr>
          <w:gridAfter w:val="6"/>
          <w:wAfter w:w="2136" w:type="pct"/>
        </w:trPr>
        <w:tc>
          <w:tcPr>
            <w:tcW w:w="1177" w:type="pct"/>
          </w:tcPr>
          <w:p w:rsidR="000443C5" w:rsidRPr="00F807B9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3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443C5" w:rsidRPr="006A67BD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11,557</w:t>
            </w:r>
          </w:p>
        </w:tc>
        <w:tc>
          <w:tcPr>
            <w:tcW w:w="87" w:type="pct"/>
            <w:gridSpan w:val="2"/>
            <w:shd w:val="clear" w:color="auto" w:fill="auto"/>
          </w:tcPr>
          <w:p w:rsidR="000443C5" w:rsidRPr="006A67BD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10,146</w:t>
            </w:r>
          </w:p>
        </w:tc>
        <w:tc>
          <w:tcPr>
            <w:tcW w:w="84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443C5" w:rsidRPr="00582832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2832">
              <w:rPr>
                <w:rFonts w:ascii="Angsana New" w:hAnsi="Angsana New"/>
                <w:b/>
                <w:bCs/>
                <w:sz w:val="30"/>
                <w:szCs w:val="30"/>
              </w:rPr>
              <w:t>11,557</w:t>
            </w:r>
          </w:p>
        </w:tc>
        <w:tc>
          <w:tcPr>
            <w:tcW w:w="82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10,146</w:t>
            </w:r>
          </w:p>
        </w:tc>
      </w:tr>
      <w:tr w:rsidR="000443C5" w:rsidRPr="00CF1B54" w:rsidTr="000776AF">
        <w:trPr>
          <w:gridAfter w:val="6"/>
          <w:wAfter w:w="2136" w:type="pct"/>
        </w:trPr>
        <w:tc>
          <w:tcPr>
            <w:tcW w:w="1177" w:type="pct"/>
          </w:tcPr>
          <w:p w:rsidR="000443C5" w:rsidRPr="00F807B9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9" w:type="pct"/>
            <w:shd w:val="clear" w:color="auto" w:fill="auto"/>
          </w:tcPr>
          <w:p w:rsidR="000443C5" w:rsidRPr="00A473C1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7" w:type="pct"/>
            <w:gridSpan w:val="2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  <w:shd w:val="clear" w:color="auto" w:fill="auto"/>
          </w:tcPr>
          <w:p w:rsidR="000443C5" w:rsidRPr="00CF1B54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" w:type="pct"/>
            <w:shd w:val="clear" w:color="auto" w:fill="auto"/>
          </w:tcPr>
          <w:p w:rsidR="000443C5" w:rsidRPr="00CF1B54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0443C5" w:rsidRPr="00A473C1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443C5" w:rsidRPr="00CF1B54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0443C5" w:rsidRPr="00F807B9" w:rsidTr="000776AF">
        <w:trPr>
          <w:gridAfter w:val="6"/>
          <w:wAfter w:w="2136" w:type="pct"/>
        </w:trPr>
        <w:tc>
          <w:tcPr>
            <w:tcW w:w="1177" w:type="pct"/>
          </w:tcPr>
          <w:p w:rsidR="000443C5" w:rsidRPr="009F2A68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349" w:type="pct"/>
            <w:shd w:val="clear" w:color="auto" w:fill="auto"/>
          </w:tcPr>
          <w:p w:rsidR="000443C5" w:rsidRPr="009F2A68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7" w:type="pct"/>
            <w:gridSpan w:val="2"/>
          </w:tcPr>
          <w:p w:rsidR="000443C5" w:rsidRPr="009F2A68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51" w:type="pct"/>
            <w:shd w:val="clear" w:color="auto" w:fill="auto"/>
          </w:tcPr>
          <w:p w:rsidR="000443C5" w:rsidRPr="009F2A68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4" w:type="pct"/>
            <w:shd w:val="clear" w:color="auto" w:fill="auto"/>
          </w:tcPr>
          <w:p w:rsidR="000443C5" w:rsidRPr="009F2A68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98" w:right="-20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77" w:type="pct"/>
            <w:shd w:val="clear" w:color="auto" w:fill="auto"/>
          </w:tcPr>
          <w:p w:rsidR="000443C5" w:rsidRPr="009F2A68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2" w:type="pct"/>
            <w:gridSpan w:val="2"/>
            <w:shd w:val="clear" w:color="auto" w:fill="auto"/>
          </w:tcPr>
          <w:p w:rsidR="000443C5" w:rsidRPr="009F2A68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443C5" w:rsidRPr="009F2A68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0443C5" w:rsidRPr="00CF1B54" w:rsidTr="000776AF">
        <w:trPr>
          <w:gridAfter w:val="6"/>
          <w:wAfter w:w="2136" w:type="pct"/>
        </w:trPr>
        <w:tc>
          <w:tcPr>
            <w:tcW w:w="1177" w:type="pct"/>
          </w:tcPr>
          <w:p w:rsidR="000443C5" w:rsidRPr="00582832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582832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582832">
              <w:rPr>
                <w:rFonts w:ascii="Angsana New" w:hAnsi="Angsana New" w:hint="cs"/>
                <w:sz w:val="30"/>
                <w:szCs w:val="30"/>
                <w:cs/>
              </w:rPr>
              <w:t>จากการขายสินค้า</w:t>
            </w:r>
          </w:p>
        </w:tc>
        <w:tc>
          <w:tcPr>
            <w:tcW w:w="349" w:type="pct"/>
            <w:shd w:val="clear" w:color="auto" w:fill="auto"/>
          </w:tcPr>
          <w:p w:rsidR="000443C5" w:rsidRPr="00582832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87" w:type="pct"/>
            <w:gridSpan w:val="2"/>
            <w:shd w:val="clear" w:color="auto" w:fill="auto"/>
          </w:tcPr>
          <w:p w:rsidR="000443C5" w:rsidRPr="00582832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  <w:shd w:val="clear" w:color="auto" w:fill="auto"/>
          </w:tcPr>
          <w:p w:rsidR="000443C5" w:rsidRPr="00582832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5828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:rsidR="000443C5" w:rsidRPr="00582832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0443C5" w:rsidRPr="00582832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82" w:type="pct"/>
            <w:gridSpan w:val="2"/>
            <w:shd w:val="clear" w:color="auto" w:fill="auto"/>
          </w:tcPr>
          <w:p w:rsidR="000443C5" w:rsidRPr="00582832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443C5" w:rsidRPr="00582832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58283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43C5" w:rsidRPr="00B021C4" w:rsidTr="000776AF">
        <w:trPr>
          <w:gridAfter w:val="6"/>
          <w:wAfter w:w="2136" w:type="pct"/>
        </w:trPr>
        <w:tc>
          <w:tcPr>
            <w:tcW w:w="1177" w:type="pct"/>
          </w:tcPr>
          <w:p w:rsidR="000443C5" w:rsidRPr="00582832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582832">
              <w:rPr>
                <w:rFonts w:ascii="Angsana New" w:hAnsi="Angsana New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349" w:type="pct"/>
            <w:shd w:val="clear" w:color="auto" w:fill="auto"/>
          </w:tcPr>
          <w:p w:rsidR="000443C5" w:rsidRPr="00582832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  <w:r w:rsidR="000233A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7" w:type="pct"/>
            <w:gridSpan w:val="2"/>
            <w:shd w:val="clear" w:color="auto" w:fill="auto"/>
          </w:tcPr>
          <w:p w:rsidR="000443C5" w:rsidRPr="00582832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  <w:shd w:val="clear" w:color="auto" w:fill="auto"/>
          </w:tcPr>
          <w:p w:rsidR="000443C5" w:rsidRPr="00582832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582832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84" w:type="pct"/>
            <w:shd w:val="clear" w:color="auto" w:fill="auto"/>
          </w:tcPr>
          <w:p w:rsidR="000443C5" w:rsidRPr="00582832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0443C5" w:rsidRPr="00582832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  <w:r w:rsidR="000233A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2" w:type="pct"/>
            <w:gridSpan w:val="2"/>
            <w:shd w:val="clear" w:color="auto" w:fill="auto"/>
          </w:tcPr>
          <w:p w:rsidR="000443C5" w:rsidRPr="00582832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443C5" w:rsidRPr="00582832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582832">
              <w:rPr>
                <w:rFonts w:ascii="Angsana New" w:hAnsi="Angsana New"/>
                <w:sz w:val="30"/>
                <w:szCs w:val="30"/>
              </w:rPr>
              <w:t>494</w:t>
            </w:r>
          </w:p>
        </w:tc>
      </w:tr>
      <w:tr w:rsidR="000443C5" w:rsidRPr="00CF1B54" w:rsidTr="000776AF">
        <w:trPr>
          <w:gridAfter w:val="6"/>
          <w:wAfter w:w="2136" w:type="pct"/>
        </w:trPr>
        <w:tc>
          <w:tcPr>
            <w:tcW w:w="1177" w:type="pct"/>
          </w:tcPr>
          <w:p w:rsidR="000443C5" w:rsidRPr="00582832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582832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349" w:type="pct"/>
            <w:shd w:val="clear" w:color="auto" w:fill="auto"/>
          </w:tcPr>
          <w:p w:rsidR="000443C5" w:rsidRPr="00582832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16,160</w:t>
            </w:r>
          </w:p>
        </w:tc>
        <w:tc>
          <w:tcPr>
            <w:tcW w:w="87" w:type="pct"/>
            <w:gridSpan w:val="2"/>
            <w:shd w:val="clear" w:color="auto" w:fill="auto"/>
          </w:tcPr>
          <w:p w:rsidR="000443C5" w:rsidRPr="00582832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  <w:shd w:val="clear" w:color="auto" w:fill="auto"/>
          </w:tcPr>
          <w:p w:rsidR="000443C5" w:rsidRPr="00582832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582832">
              <w:rPr>
                <w:rFonts w:ascii="Angsana New" w:hAnsi="Angsana New"/>
                <w:sz w:val="30"/>
                <w:szCs w:val="30"/>
              </w:rPr>
              <w:t>30,583</w:t>
            </w:r>
          </w:p>
        </w:tc>
        <w:tc>
          <w:tcPr>
            <w:tcW w:w="84" w:type="pct"/>
            <w:shd w:val="clear" w:color="auto" w:fill="auto"/>
          </w:tcPr>
          <w:p w:rsidR="000443C5" w:rsidRPr="00582832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0443C5" w:rsidRPr="00582832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13,444</w:t>
            </w:r>
          </w:p>
        </w:tc>
        <w:tc>
          <w:tcPr>
            <w:tcW w:w="82" w:type="pct"/>
            <w:gridSpan w:val="2"/>
            <w:shd w:val="clear" w:color="auto" w:fill="auto"/>
          </w:tcPr>
          <w:p w:rsidR="000443C5" w:rsidRPr="00582832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443C5" w:rsidRPr="00582832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 w:rsidRPr="00582832">
              <w:rPr>
                <w:rFonts w:ascii="Angsana New" w:hAnsi="Angsana New"/>
                <w:sz w:val="30"/>
                <w:szCs w:val="30"/>
              </w:rPr>
              <w:t>27,526</w:t>
            </w:r>
          </w:p>
        </w:tc>
      </w:tr>
      <w:tr w:rsidR="000443C5" w:rsidRPr="00CF1B54" w:rsidTr="000776AF">
        <w:trPr>
          <w:gridAfter w:val="6"/>
          <w:wAfter w:w="2136" w:type="pct"/>
        </w:trPr>
        <w:tc>
          <w:tcPr>
            <w:tcW w:w="1177" w:type="pct"/>
          </w:tcPr>
          <w:p w:rsidR="000443C5" w:rsidRPr="00F807B9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>ค่าเช่าดำเนินงาน</w:t>
            </w:r>
          </w:p>
        </w:tc>
        <w:tc>
          <w:tcPr>
            <w:tcW w:w="349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5,56</w:t>
            </w:r>
            <w:r w:rsidR="000233A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7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1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5,486</w:t>
            </w:r>
          </w:p>
        </w:tc>
        <w:tc>
          <w:tcPr>
            <w:tcW w:w="84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4,833</w:t>
            </w:r>
          </w:p>
        </w:tc>
        <w:tc>
          <w:tcPr>
            <w:tcW w:w="82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4,741</w:t>
            </w:r>
          </w:p>
        </w:tc>
      </w:tr>
      <w:tr w:rsidR="000443C5" w:rsidRPr="00CF1B54" w:rsidTr="000776AF">
        <w:trPr>
          <w:gridAfter w:val="6"/>
          <w:wAfter w:w="2136" w:type="pct"/>
        </w:trPr>
        <w:tc>
          <w:tcPr>
            <w:tcW w:w="1177" w:type="pct"/>
          </w:tcPr>
          <w:p w:rsidR="000443C5" w:rsidRPr="00F807B9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 xml:space="preserve">ค่าใช้จ่ายอื่น </w:t>
            </w:r>
          </w:p>
        </w:tc>
        <w:tc>
          <w:tcPr>
            <w:tcW w:w="349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611</w:t>
            </w:r>
          </w:p>
        </w:tc>
        <w:tc>
          <w:tcPr>
            <w:tcW w:w="87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548</w:t>
            </w:r>
          </w:p>
        </w:tc>
        <w:tc>
          <w:tcPr>
            <w:tcW w:w="84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548</w:t>
            </w:r>
          </w:p>
        </w:tc>
        <w:tc>
          <w:tcPr>
            <w:tcW w:w="82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435</w:t>
            </w:r>
          </w:p>
        </w:tc>
      </w:tr>
      <w:tr w:rsidR="003D09CF" w:rsidRPr="00CF1B54" w:rsidTr="000776AF">
        <w:trPr>
          <w:gridAfter w:val="6"/>
          <w:wAfter w:w="2136" w:type="pct"/>
        </w:trPr>
        <w:tc>
          <w:tcPr>
            <w:tcW w:w="1177" w:type="pct"/>
          </w:tcPr>
          <w:p w:rsidR="003D09CF" w:rsidRPr="00F807B9" w:rsidRDefault="003D09CF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9" w:type="pct"/>
            <w:shd w:val="clear" w:color="auto" w:fill="auto"/>
          </w:tcPr>
          <w:p w:rsidR="003D09CF" w:rsidRDefault="003D09CF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" w:type="pct"/>
            <w:gridSpan w:val="2"/>
            <w:shd w:val="clear" w:color="auto" w:fill="auto"/>
          </w:tcPr>
          <w:p w:rsidR="003D09CF" w:rsidRPr="00F118DF" w:rsidRDefault="003D09CF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  <w:shd w:val="clear" w:color="auto" w:fill="auto"/>
          </w:tcPr>
          <w:p w:rsidR="003D09CF" w:rsidRDefault="003D09CF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pct"/>
            <w:shd w:val="clear" w:color="auto" w:fill="auto"/>
          </w:tcPr>
          <w:p w:rsidR="003D09CF" w:rsidRPr="00F118DF" w:rsidRDefault="003D09CF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3D09CF" w:rsidRDefault="003D09CF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" w:type="pct"/>
            <w:gridSpan w:val="2"/>
            <w:shd w:val="clear" w:color="auto" w:fill="auto"/>
          </w:tcPr>
          <w:p w:rsidR="003D09CF" w:rsidRPr="00F118DF" w:rsidRDefault="003D09CF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3D09CF" w:rsidRDefault="003D09CF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43C5" w:rsidRPr="00CF1B54" w:rsidTr="000776AF">
        <w:trPr>
          <w:gridAfter w:val="6"/>
          <w:wAfter w:w="2136" w:type="pct"/>
        </w:trPr>
        <w:tc>
          <w:tcPr>
            <w:tcW w:w="1177" w:type="pct"/>
          </w:tcPr>
          <w:p w:rsidR="000443C5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</w:p>
          <w:p w:rsidR="000443C5" w:rsidRPr="00F807B9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9" w:type="pct"/>
            <w:shd w:val="clear" w:color="auto" w:fill="auto"/>
          </w:tcPr>
          <w:p w:rsidR="000443C5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  <w:shd w:val="clear" w:color="auto" w:fill="auto"/>
          </w:tcPr>
          <w:p w:rsidR="000443C5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0443C5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443C5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43C5" w:rsidRPr="00CF1B54" w:rsidTr="000776AF">
        <w:trPr>
          <w:gridAfter w:val="6"/>
          <w:wAfter w:w="2136" w:type="pct"/>
        </w:trPr>
        <w:tc>
          <w:tcPr>
            <w:tcW w:w="1177" w:type="pct"/>
          </w:tcPr>
          <w:p w:rsidR="000443C5" w:rsidRPr="00F807B9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7" w:type="pct"/>
            <w:gridSpan w:val="4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3"/>
              </w:tabs>
              <w:spacing w:line="240" w:lineRule="auto"/>
              <w:ind w:left="233" w:right="-203" w:hanging="2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</w:t>
            </w: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84" w:type="pct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" w:type="pct"/>
            <w:gridSpan w:val="5"/>
            <w:shd w:val="clear" w:color="auto" w:fill="auto"/>
          </w:tcPr>
          <w:p w:rsidR="000443C5" w:rsidRPr="000776A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20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</w:t>
            </w: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0443C5" w:rsidRPr="00F807B9" w:rsidTr="000776AF">
        <w:trPr>
          <w:gridAfter w:val="2"/>
          <w:wAfter w:w="707" w:type="pct"/>
        </w:trPr>
        <w:tc>
          <w:tcPr>
            <w:tcW w:w="1177" w:type="pct"/>
          </w:tcPr>
          <w:p w:rsidR="000443C5" w:rsidRPr="00F807B9" w:rsidRDefault="000443C5" w:rsidP="00044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807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49" w:type="pct"/>
          </w:tcPr>
          <w:p w:rsidR="000443C5" w:rsidRPr="00F807B9" w:rsidRDefault="000443C5" w:rsidP="00044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81" w:type="pct"/>
          </w:tcPr>
          <w:p w:rsidR="000443C5" w:rsidRPr="00F807B9" w:rsidRDefault="000443C5" w:rsidP="00044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7" w:type="pct"/>
            <w:gridSpan w:val="2"/>
          </w:tcPr>
          <w:p w:rsidR="000443C5" w:rsidRPr="00F807B9" w:rsidRDefault="000443C5" w:rsidP="00044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84" w:type="pct"/>
          </w:tcPr>
          <w:p w:rsidR="000443C5" w:rsidRPr="00F807B9" w:rsidRDefault="000443C5" w:rsidP="00044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</w:tcPr>
          <w:p w:rsidR="000443C5" w:rsidRPr="00F807B9" w:rsidRDefault="000443C5" w:rsidP="00044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82" w:type="pct"/>
            <w:gridSpan w:val="2"/>
          </w:tcPr>
          <w:p w:rsidR="000443C5" w:rsidRPr="00F807B9" w:rsidRDefault="000443C5" w:rsidP="00044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 w:hanging="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5" w:type="pct"/>
          </w:tcPr>
          <w:p w:rsidR="000443C5" w:rsidRPr="00F807B9" w:rsidRDefault="000443C5" w:rsidP="00044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360" w:type="pct"/>
            <w:gridSpan w:val="2"/>
          </w:tcPr>
          <w:p w:rsidR="000443C5" w:rsidRPr="00F807B9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357" w:type="pct"/>
          </w:tcPr>
          <w:p w:rsidR="000443C5" w:rsidRPr="00F807B9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357" w:type="pct"/>
          </w:tcPr>
          <w:p w:rsidR="000443C5" w:rsidRPr="00F807B9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357" w:type="pct"/>
          </w:tcPr>
          <w:p w:rsidR="000443C5" w:rsidRPr="00F807B9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0443C5" w:rsidRPr="00F807B9" w:rsidTr="000776AF">
        <w:trPr>
          <w:gridAfter w:val="7"/>
          <w:wAfter w:w="2138" w:type="pct"/>
        </w:trPr>
        <w:tc>
          <w:tcPr>
            <w:tcW w:w="1177" w:type="pct"/>
          </w:tcPr>
          <w:p w:rsidR="000443C5" w:rsidRPr="0027568B" w:rsidRDefault="000443C5" w:rsidP="00044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85" w:type="pct"/>
            <w:gridSpan w:val="9"/>
          </w:tcPr>
          <w:p w:rsidR="000443C5" w:rsidRPr="001B41B9" w:rsidRDefault="000443C5" w:rsidP="00044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07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43C5" w:rsidRPr="00F807B9" w:rsidTr="0027692E">
        <w:tc>
          <w:tcPr>
            <w:tcW w:w="1177" w:type="pct"/>
          </w:tcPr>
          <w:p w:rsidR="000443C5" w:rsidRPr="00F629BA" w:rsidRDefault="000443C5" w:rsidP="00044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685" w:type="pct"/>
            <w:gridSpan w:val="9"/>
          </w:tcPr>
          <w:p w:rsidR="000443C5" w:rsidRPr="00F807B9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  <w:tab w:val="center" w:pos="2604"/>
                <w:tab w:val="left" w:pos="35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pct"/>
            <w:gridSpan w:val="2"/>
          </w:tcPr>
          <w:p w:rsidR="000443C5" w:rsidRPr="00F807B9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357" w:type="pct"/>
          </w:tcPr>
          <w:p w:rsidR="000443C5" w:rsidRPr="00F807B9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357" w:type="pct"/>
          </w:tcPr>
          <w:p w:rsidR="000443C5" w:rsidRPr="00F807B9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357" w:type="pct"/>
          </w:tcPr>
          <w:p w:rsidR="000443C5" w:rsidRPr="00F807B9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357" w:type="pct"/>
          </w:tcPr>
          <w:p w:rsidR="000443C5" w:rsidRPr="00F807B9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350" w:type="pct"/>
          </w:tcPr>
          <w:p w:rsidR="000443C5" w:rsidRPr="00F807B9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0443C5" w:rsidRPr="00F118DF" w:rsidTr="000443C5">
        <w:trPr>
          <w:gridAfter w:val="6"/>
          <w:wAfter w:w="2136" w:type="pct"/>
        </w:trPr>
        <w:tc>
          <w:tcPr>
            <w:tcW w:w="1177" w:type="pct"/>
          </w:tcPr>
          <w:p w:rsidR="000443C5" w:rsidRPr="000443C5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349" w:type="pct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7" w:type="pct"/>
            <w:gridSpan w:val="2"/>
          </w:tcPr>
          <w:p w:rsidR="000443C5" w:rsidRPr="00F807B9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4" w:type="pct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951</w:t>
            </w:r>
          </w:p>
        </w:tc>
        <w:tc>
          <w:tcPr>
            <w:tcW w:w="82" w:type="pct"/>
            <w:gridSpan w:val="2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7" w:type="pct"/>
            <w:gridSpan w:val="2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43C5" w:rsidRPr="00F807B9" w:rsidTr="000443C5">
        <w:trPr>
          <w:gridAfter w:val="7"/>
          <w:wAfter w:w="2138" w:type="pct"/>
        </w:trPr>
        <w:tc>
          <w:tcPr>
            <w:tcW w:w="1177" w:type="pct"/>
          </w:tcPr>
          <w:p w:rsidR="000443C5" w:rsidRPr="00F807B9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รายได้จากการขายบรรจุ</w:t>
            </w:r>
            <w:r w:rsidRPr="00264EA8">
              <w:rPr>
                <w:rFonts w:ascii="Angsana New" w:hAnsi="Angsana New"/>
                <w:sz w:val="30"/>
                <w:szCs w:val="30"/>
                <w:cs/>
              </w:rPr>
              <w:t>ภัณฑ์</w:t>
            </w:r>
          </w:p>
        </w:tc>
        <w:tc>
          <w:tcPr>
            <w:tcW w:w="349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:rsidR="000443C5" w:rsidRPr="00F807B9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443C5" w:rsidRPr="00F807B9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:rsidR="000443C5" w:rsidRPr="00F807B9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0443C5" w:rsidRPr="00F807B9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2,71</w:t>
            </w:r>
            <w:r w:rsidR="0061705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8" w:type="pct"/>
            <w:shd w:val="clear" w:color="auto" w:fill="auto"/>
          </w:tcPr>
          <w:p w:rsidR="000443C5" w:rsidRPr="00F807B9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0443C5" w:rsidRPr="00F807B9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2,589</w:t>
            </w:r>
          </w:p>
        </w:tc>
      </w:tr>
      <w:tr w:rsidR="000443C5" w:rsidRPr="00F807B9" w:rsidTr="000776AF">
        <w:trPr>
          <w:gridAfter w:val="7"/>
          <w:wAfter w:w="2138" w:type="pct"/>
        </w:trPr>
        <w:tc>
          <w:tcPr>
            <w:tcW w:w="1177" w:type="pct"/>
          </w:tcPr>
          <w:p w:rsidR="000443C5" w:rsidRPr="00342755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349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2,878</w:t>
            </w:r>
          </w:p>
        </w:tc>
        <w:tc>
          <w:tcPr>
            <w:tcW w:w="78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2,919</w:t>
            </w:r>
          </w:p>
        </w:tc>
      </w:tr>
      <w:tr w:rsidR="000443C5" w:rsidRPr="00CF1B54" w:rsidTr="000776AF">
        <w:trPr>
          <w:gridAfter w:val="7"/>
          <w:wAfter w:w="2138" w:type="pct"/>
        </w:trPr>
        <w:tc>
          <w:tcPr>
            <w:tcW w:w="1177" w:type="pct"/>
          </w:tcPr>
          <w:p w:rsidR="000443C5" w:rsidRPr="00012B36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349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368</w:t>
            </w:r>
          </w:p>
        </w:tc>
        <w:tc>
          <w:tcPr>
            <w:tcW w:w="78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  <w:tr w:rsidR="000443C5" w:rsidRPr="00CF1B54" w:rsidTr="000776AF">
        <w:trPr>
          <w:gridAfter w:val="7"/>
          <w:wAfter w:w="2138" w:type="pct"/>
        </w:trPr>
        <w:tc>
          <w:tcPr>
            <w:tcW w:w="1177" w:type="pct"/>
          </w:tcPr>
          <w:p w:rsidR="000443C5" w:rsidRPr="00F807B9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349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0443C5" w:rsidRPr="00F118DF" w:rsidRDefault="00FD513D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298,339</w:t>
            </w:r>
          </w:p>
        </w:tc>
        <w:tc>
          <w:tcPr>
            <w:tcW w:w="78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465,610</w:t>
            </w:r>
          </w:p>
        </w:tc>
      </w:tr>
      <w:tr w:rsidR="000443C5" w:rsidRPr="00CF1B54" w:rsidTr="000776AF">
        <w:trPr>
          <w:gridAfter w:val="7"/>
          <w:wAfter w:w="2138" w:type="pct"/>
        </w:trPr>
        <w:tc>
          <w:tcPr>
            <w:tcW w:w="1177" w:type="pct"/>
          </w:tcPr>
          <w:p w:rsidR="000443C5" w:rsidRPr="00F807B9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9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43C5" w:rsidRPr="00F807B9" w:rsidTr="000776AF">
        <w:trPr>
          <w:gridAfter w:val="7"/>
          <w:wAfter w:w="2138" w:type="pct"/>
        </w:trPr>
        <w:tc>
          <w:tcPr>
            <w:tcW w:w="1177" w:type="pct"/>
          </w:tcPr>
          <w:p w:rsidR="000443C5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349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43C5" w:rsidRPr="005A14D5" w:rsidTr="000776AF">
        <w:trPr>
          <w:gridAfter w:val="7"/>
          <w:wAfter w:w="2138" w:type="pct"/>
        </w:trPr>
        <w:tc>
          <w:tcPr>
            <w:tcW w:w="1177" w:type="pct"/>
          </w:tcPr>
          <w:p w:rsidR="000443C5" w:rsidRPr="009F2A68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D64207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349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77" w:type="pct"/>
            <w:shd w:val="clear" w:color="auto" w:fill="auto"/>
          </w:tcPr>
          <w:p w:rsidR="000443C5" w:rsidRPr="006A67BD" w:rsidRDefault="00C47E5C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215,60</w:t>
            </w:r>
            <w:r w:rsidR="000443C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78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0443C5" w:rsidRPr="006A67BD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320,000</w:t>
            </w:r>
          </w:p>
        </w:tc>
      </w:tr>
      <w:tr w:rsidR="000443C5" w:rsidRPr="00F807B9" w:rsidTr="000776AF">
        <w:trPr>
          <w:gridAfter w:val="7"/>
          <w:wAfter w:w="2138" w:type="pct"/>
        </w:trPr>
        <w:tc>
          <w:tcPr>
            <w:tcW w:w="1177" w:type="pct"/>
          </w:tcPr>
          <w:p w:rsidR="000443C5" w:rsidRPr="00F807B9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4207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349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195</w:t>
            </w:r>
          </w:p>
        </w:tc>
        <w:tc>
          <w:tcPr>
            <w:tcW w:w="84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195</w:t>
            </w:r>
          </w:p>
        </w:tc>
      </w:tr>
      <w:tr w:rsidR="000443C5" w:rsidRPr="00CF1B54" w:rsidTr="000776AF">
        <w:trPr>
          <w:gridAfter w:val="7"/>
          <w:wAfter w:w="2138" w:type="pct"/>
        </w:trPr>
        <w:tc>
          <w:tcPr>
            <w:tcW w:w="1177" w:type="pct"/>
          </w:tcPr>
          <w:p w:rsidR="000443C5" w:rsidRPr="00D64207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349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43C5" w:rsidRPr="00CF1B54" w:rsidTr="000776AF">
        <w:trPr>
          <w:gridAfter w:val="7"/>
          <w:wAfter w:w="2138" w:type="pct"/>
        </w:trPr>
        <w:tc>
          <w:tcPr>
            <w:tcW w:w="1177" w:type="pct"/>
          </w:tcPr>
          <w:p w:rsidR="000443C5" w:rsidRPr="00D64207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349" w:type="pct"/>
            <w:shd w:val="clear" w:color="auto" w:fill="auto"/>
          </w:tcPr>
          <w:p w:rsidR="000443C5" w:rsidRPr="00582832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182,524</w:t>
            </w:r>
          </w:p>
        </w:tc>
        <w:tc>
          <w:tcPr>
            <w:tcW w:w="81" w:type="pct"/>
            <w:shd w:val="clear" w:color="auto" w:fill="auto"/>
          </w:tcPr>
          <w:p w:rsidR="000443C5" w:rsidRPr="00582832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163,826</w:t>
            </w:r>
          </w:p>
        </w:tc>
        <w:tc>
          <w:tcPr>
            <w:tcW w:w="84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43C5" w:rsidRPr="00F807B9" w:rsidTr="000776AF">
        <w:trPr>
          <w:gridAfter w:val="7"/>
          <w:wAfter w:w="2138" w:type="pct"/>
        </w:trPr>
        <w:tc>
          <w:tcPr>
            <w:tcW w:w="1177" w:type="pct"/>
          </w:tcPr>
          <w:p w:rsidR="000443C5" w:rsidRPr="00161C06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9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43C5" w:rsidRPr="00F807B9" w:rsidTr="000776AF">
        <w:trPr>
          <w:gridAfter w:val="7"/>
          <w:wAfter w:w="2138" w:type="pct"/>
        </w:trPr>
        <w:tc>
          <w:tcPr>
            <w:tcW w:w="1177" w:type="pct"/>
          </w:tcPr>
          <w:p w:rsidR="000443C5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349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  <w:shd w:val="clear" w:color="auto" w:fill="auto"/>
          </w:tcPr>
          <w:p w:rsidR="000443C5" w:rsidRPr="003622FD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pct"/>
            <w:shd w:val="clear" w:color="auto" w:fill="auto"/>
          </w:tcPr>
          <w:p w:rsidR="000443C5" w:rsidRPr="003622FD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7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43C5" w:rsidRPr="00F807B9" w:rsidTr="000776AF">
        <w:trPr>
          <w:gridAfter w:val="7"/>
          <w:wAfter w:w="2138" w:type="pct"/>
        </w:trPr>
        <w:tc>
          <w:tcPr>
            <w:tcW w:w="1177" w:type="pct"/>
          </w:tcPr>
          <w:p w:rsidR="000443C5" w:rsidRPr="009F2A68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349" w:type="pct"/>
            <w:shd w:val="clear" w:color="auto" w:fill="auto"/>
          </w:tcPr>
          <w:p w:rsidR="000443C5" w:rsidRPr="006A67BD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  <w:shd w:val="clear" w:color="auto" w:fill="auto"/>
          </w:tcPr>
          <w:p w:rsidR="000443C5" w:rsidRPr="00F629BA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443C5" w:rsidRPr="006A67BD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pct"/>
            <w:shd w:val="clear" w:color="auto" w:fill="auto"/>
          </w:tcPr>
          <w:p w:rsidR="000443C5" w:rsidRPr="00F629BA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7" w:type="pct"/>
            <w:shd w:val="clear" w:color="auto" w:fill="auto"/>
          </w:tcPr>
          <w:p w:rsidR="000443C5" w:rsidRPr="00F629BA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pct"/>
            <w:shd w:val="clear" w:color="auto" w:fill="auto"/>
          </w:tcPr>
          <w:p w:rsidR="000443C5" w:rsidRPr="00F629BA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0443C5" w:rsidRPr="00F629BA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43C5" w:rsidRPr="00F807B9" w:rsidTr="000776AF">
        <w:trPr>
          <w:gridAfter w:val="7"/>
          <w:wAfter w:w="2138" w:type="pct"/>
        </w:trPr>
        <w:tc>
          <w:tcPr>
            <w:tcW w:w="1177" w:type="pct"/>
          </w:tcPr>
          <w:p w:rsidR="000443C5" w:rsidRPr="00F807B9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807B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349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32,449</w:t>
            </w:r>
          </w:p>
        </w:tc>
        <w:tc>
          <w:tcPr>
            <w:tcW w:w="81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29,462</w:t>
            </w:r>
          </w:p>
        </w:tc>
        <w:tc>
          <w:tcPr>
            <w:tcW w:w="84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32,449</w:t>
            </w:r>
          </w:p>
        </w:tc>
        <w:tc>
          <w:tcPr>
            <w:tcW w:w="78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29,462</w:t>
            </w:r>
          </w:p>
        </w:tc>
      </w:tr>
      <w:tr w:rsidR="000443C5" w:rsidRPr="00F807B9" w:rsidTr="000776AF">
        <w:trPr>
          <w:gridAfter w:val="7"/>
          <w:wAfter w:w="2138" w:type="pct"/>
        </w:trPr>
        <w:tc>
          <w:tcPr>
            <w:tcW w:w="1177" w:type="pct"/>
          </w:tcPr>
          <w:p w:rsidR="000443C5" w:rsidRPr="00F807B9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807B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1,746</w:t>
            </w:r>
          </w:p>
        </w:tc>
        <w:tc>
          <w:tcPr>
            <w:tcW w:w="81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1,090</w:t>
            </w:r>
          </w:p>
        </w:tc>
        <w:tc>
          <w:tcPr>
            <w:tcW w:w="84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1,746</w:t>
            </w:r>
          </w:p>
        </w:tc>
        <w:tc>
          <w:tcPr>
            <w:tcW w:w="78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1,090</w:t>
            </w:r>
          </w:p>
        </w:tc>
      </w:tr>
      <w:tr w:rsidR="000443C5" w:rsidRPr="00CF1B54" w:rsidTr="000776AF">
        <w:trPr>
          <w:gridAfter w:val="7"/>
          <w:wAfter w:w="2138" w:type="pct"/>
        </w:trPr>
        <w:tc>
          <w:tcPr>
            <w:tcW w:w="1177" w:type="pct"/>
          </w:tcPr>
          <w:p w:rsidR="000443C5" w:rsidRPr="00F807B9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3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443C5" w:rsidRPr="00DF7B24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7B24">
              <w:rPr>
                <w:rFonts w:ascii="Angsana New" w:hAnsi="Angsana New"/>
                <w:b/>
                <w:bCs/>
                <w:sz w:val="30"/>
                <w:szCs w:val="30"/>
              </w:rPr>
              <w:t>34,195</w:t>
            </w:r>
          </w:p>
        </w:tc>
        <w:tc>
          <w:tcPr>
            <w:tcW w:w="81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30,552</w:t>
            </w:r>
          </w:p>
        </w:tc>
        <w:tc>
          <w:tcPr>
            <w:tcW w:w="84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443C5" w:rsidRPr="00DF7B24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7B24">
              <w:rPr>
                <w:rFonts w:ascii="Angsana New" w:hAnsi="Angsana New"/>
                <w:b/>
                <w:bCs/>
                <w:sz w:val="30"/>
                <w:szCs w:val="30"/>
              </w:rPr>
              <w:t>34,195</w:t>
            </w:r>
          </w:p>
        </w:tc>
        <w:tc>
          <w:tcPr>
            <w:tcW w:w="78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30,552</w:t>
            </w:r>
          </w:p>
        </w:tc>
      </w:tr>
      <w:tr w:rsidR="000443C5" w:rsidRPr="00CF1B54" w:rsidTr="000776AF">
        <w:trPr>
          <w:gridAfter w:val="7"/>
          <w:wAfter w:w="2138" w:type="pct"/>
        </w:trPr>
        <w:tc>
          <w:tcPr>
            <w:tcW w:w="1177" w:type="pct"/>
          </w:tcPr>
          <w:p w:rsidR="000443C5" w:rsidRPr="00F807B9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9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" w:type="pct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443C5" w:rsidRPr="00CF1B54" w:rsidTr="000776AF">
        <w:trPr>
          <w:gridAfter w:val="7"/>
          <w:wAfter w:w="2138" w:type="pct"/>
        </w:trPr>
        <w:tc>
          <w:tcPr>
            <w:tcW w:w="1177" w:type="pct"/>
          </w:tcPr>
          <w:p w:rsidR="000443C5" w:rsidRPr="00F807B9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349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" w:type="pct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443C5" w:rsidRPr="00CF1B54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" w:type="pct"/>
            <w:shd w:val="clear" w:color="auto" w:fill="auto"/>
          </w:tcPr>
          <w:p w:rsidR="000443C5" w:rsidRPr="00CF1B54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0443C5" w:rsidRPr="00CF1B54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0443C5" w:rsidRPr="00CF1B54" w:rsidTr="000776AF">
        <w:trPr>
          <w:gridAfter w:val="7"/>
          <w:wAfter w:w="2138" w:type="pct"/>
        </w:trPr>
        <w:tc>
          <w:tcPr>
            <w:tcW w:w="1177" w:type="pct"/>
          </w:tcPr>
          <w:p w:rsidR="000443C5" w:rsidRPr="006A67BD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349" w:type="pct"/>
            <w:shd w:val="clear" w:color="auto" w:fill="auto"/>
          </w:tcPr>
          <w:p w:rsidR="000443C5" w:rsidRPr="00AB693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307</w:t>
            </w:r>
          </w:p>
        </w:tc>
        <w:tc>
          <w:tcPr>
            <w:tcW w:w="81" w:type="pct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443C5" w:rsidRPr="00AB693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  <w:cs/>
              </w:rPr>
            </w:pPr>
            <w:r w:rsidRPr="00AB693F">
              <w:rPr>
                <w:rFonts w:ascii="Angsana New" w:hAnsi="Angsana New"/>
                <w:sz w:val="30"/>
                <w:szCs w:val="30"/>
              </w:rPr>
              <w:t>309</w:t>
            </w:r>
          </w:p>
        </w:tc>
        <w:tc>
          <w:tcPr>
            <w:tcW w:w="84" w:type="pct"/>
            <w:shd w:val="clear" w:color="auto" w:fill="auto"/>
          </w:tcPr>
          <w:p w:rsidR="000443C5" w:rsidRPr="00CF1B54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0443C5" w:rsidRPr="00AB693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307</w:t>
            </w:r>
          </w:p>
        </w:tc>
        <w:tc>
          <w:tcPr>
            <w:tcW w:w="78" w:type="pct"/>
            <w:shd w:val="clear" w:color="auto" w:fill="auto"/>
          </w:tcPr>
          <w:p w:rsidR="000443C5" w:rsidRPr="00AB693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0443C5" w:rsidRPr="00AB693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 w:rsidRPr="00AB693F">
              <w:rPr>
                <w:rFonts w:ascii="Angsana New" w:hAnsi="Angsana New"/>
                <w:sz w:val="30"/>
                <w:szCs w:val="30"/>
              </w:rPr>
              <w:t>309</w:t>
            </w:r>
          </w:p>
        </w:tc>
      </w:tr>
      <w:tr w:rsidR="000443C5" w:rsidRPr="00CF1B54" w:rsidTr="000776AF">
        <w:trPr>
          <w:gridAfter w:val="7"/>
          <w:wAfter w:w="2138" w:type="pct"/>
        </w:trPr>
        <w:tc>
          <w:tcPr>
            <w:tcW w:w="1177" w:type="pct"/>
          </w:tcPr>
          <w:p w:rsidR="000443C5" w:rsidRPr="006A67BD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349" w:type="pct"/>
            <w:shd w:val="clear" w:color="auto" w:fill="auto"/>
          </w:tcPr>
          <w:p w:rsidR="000443C5" w:rsidRPr="00AB693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1,48</w:t>
            </w:r>
            <w:r w:rsidR="0061705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1" w:type="pct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443C5" w:rsidRPr="00AB693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1,481</w:t>
            </w:r>
          </w:p>
        </w:tc>
        <w:tc>
          <w:tcPr>
            <w:tcW w:w="84" w:type="pct"/>
            <w:shd w:val="clear" w:color="auto" w:fill="auto"/>
          </w:tcPr>
          <w:p w:rsidR="000443C5" w:rsidRPr="00CF1B54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0443C5" w:rsidRPr="00AB693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1,48</w:t>
            </w:r>
            <w:r w:rsidR="0061705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8" w:type="pct"/>
            <w:shd w:val="clear" w:color="auto" w:fill="auto"/>
          </w:tcPr>
          <w:p w:rsidR="000443C5" w:rsidRPr="00AB693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0443C5" w:rsidRPr="00AB693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1,481</w:t>
            </w:r>
          </w:p>
        </w:tc>
      </w:tr>
      <w:tr w:rsidR="000443C5" w:rsidRPr="00C62720" w:rsidTr="000776AF">
        <w:trPr>
          <w:gridAfter w:val="7"/>
          <w:wAfter w:w="2138" w:type="pct"/>
        </w:trPr>
        <w:tc>
          <w:tcPr>
            <w:tcW w:w="1177" w:type="pct"/>
          </w:tcPr>
          <w:p w:rsidR="000443C5" w:rsidRPr="00F807B9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349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57,451</w:t>
            </w:r>
          </w:p>
        </w:tc>
        <w:tc>
          <w:tcPr>
            <w:tcW w:w="81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65,002</w:t>
            </w:r>
          </w:p>
        </w:tc>
        <w:tc>
          <w:tcPr>
            <w:tcW w:w="84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47,899</w:t>
            </w:r>
          </w:p>
        </w:tc>
        <w:tc>
          <w:tcPr>
            <w:tcW w:w="78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57,086</w:t>
            </w:r>
          </w:p>
        </w:tc>
      </w:tr>
      <w:tr w:rsidR="000443C5" w:rsidRPr="00C62720" w:rsidTr="000776AF">
        <w:trPr>
          <w:gridAfter w:val="7"/>
          <w:wAfter w:w="2138" w:type="pct"/>
        </w:trPr>
        <w:tc>
          <w:tcPr>
            <w:tcW w:w="1177" w:type="pct"/>
          </w:tcPr>
          <w:p w:rsidR="000443C5" w:rsidRPr="00F807B9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ซื้อสินทรัพย์ถาวรและสินทรัพย์อื่น</w:t>
            </w:r>
          </w:p>
        </w:tc>
        <w:tc>
          <w:tcPr>
            <w:tcW w:w="349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271</w:t>
            </w:r>
          </w:p>
        </w:tc>
        <w:tc>
          <w:tcPr>
            <w:tcW w:w="84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43C5" w:rsidRPr="00C62720" w:rsidTr="000776AF">
        <w:trPr>
          <w:gridAfter w:val="7"/>
          <w:wAfter w:w="2138" w:type="pct"/>
        </w:trPr>
        <w:tc>
          <w:tcPr>
            <w:tcW w:w="1177" w:type="pct"/>
          </w:tcPr>
          <w:p w:rsidR="000443C5" w:rsidRPr="00F807B9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>ค่าเช่าดำเนินงาน</w:t>
            </w:r>
          </w:p>
        </w:tc>
        <w:tc>
          <w:tcPr>
            <w:tcW w:w="349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16,61</w:t>
            </w:r>
            <w:r w:rsidR="0061705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1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16,110</w:t>
            </w:r>
          </w:p>
        </w:tc>
        <w:tc>
          <w:tcPr>
            <w:tcW w:w="84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14,374</w:t>
            </w:r>
          </w:p>
        </w:tc>
        <w:tc>
          <w:tcPr>
            <w:tcW w:w="78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13,860</w:t>
            </w:r>
          </w:p>
        </w:tc>
      </w:tr>
      <w:tr w:rsidR="000443C5" w:rsidRPr="00C62720" w:rsidTr="000776AF">
        <w:trPr>
          <w:gridAfter w:val="7"/>
          <w:wAfter w:w="2138" w:type="pct"/>
        </w:trPr>
        <w:tc>
          <w:tcPr>
            <w:tcW w:w="1177" w:type="pct"/>
          </w:tcPr>
          <w:p w:rsidR="000443C5" w:rsidRPr="00F807B9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 xml:space="preserve">ค่าใช้จ่ายอื่น </w:t>
            </w:r>
          </w:p>
        </w:tc>
        <w:tc>
          <w:tcPr>
            <w:tcW w:w="349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1,761</w:t>
            </w:r>
          </w:p>
        </w:tc>
        <w:tc>
          <w:tcPr>
            <w:tcW w:w="81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1,501</w:t>
            </w:r>
          </w:p>
        </w:tc>
        <w:tc>
          <w:tcPr>
            <w:tcW w:w="84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1,512</w:t>
            </w:r>
          </w:p>
        </w:tc>
        <w:tc>
          <w:tcPr>
            <w:tcW w:w="78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1,211</w:t>
            </w:r>
          </w:p>
        </w:tc>
      </w:tr>
      <w:tr w:rsidR="000443C5" w:rsidRPr="00C62720" w:rsidTr="000776AF">
        <w:trPr>
          <w:gridAfter w:val="7"/>
          <w:wAfter w:w="2138" w:type="pct"/>
        </w:trPr>
        <w:tc>
          <w:tcPr>
            <w:tcW w:w="1177" w:type="pct"/>
          </w:tcPr>
          <w:p w:rsidR="000443C5" w:rsidRPr="00F807B9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9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" w:type="pct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0443C5" w:rsidRPr="00F118DF" w:rsidRDefault="000443C5" w:rsidP="0004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0443C5" w:rsidRDefault="000443C5" w:rsidP="00C65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3D09CF" w:rsidRDefault="003D09CF" w:rsidP="00C65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D82F84" w:rsidRDefault="00D82F84" w:rsidP="00C65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ค่าตอบแทนกรรมการ</w:t>
      </w:r>
    </w:p>
    <w:p w:rsidR="00D82F84" w:rsidRPr="0018222B" w:rsidRDefault="00D82F84" w:rsidP="003D09CF">
      <w:pPr>
        <w:tabs>
          <w:tab w:val="left" w:pos="6030"/>
          <w:tab w:val="center" w:pos="7560"/>
        </w:tabs>
        <w:spacing w:line="240" w:lineRule="auto"/>
        <w:ind w:right="-45"/>
        <w:jc w:val="thaiDistribute"/>
        <w:rPr>
          <w:rFonts w:ascii="Angsana New" w:hAnsi="Angsana New"/>
          <w:sz w:val="24"/>
          <w:szCs w:val="24"/>
        </w:rPr>
      </w:pPr>
    </w:p>
    <w:p w:rsidR="00D82F84" w:rsidRPr="003C3F1B" w:rsidRDefault="00D82F84" w:rsidP="00245A16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C3F1B">
        <w:rPr>
          <w:rFonts w:asciiTheme="majorBidi" w:hAnsiTheme="majorBidi" w:cstheme="majorBidi"/>
          <w:sz w:val="30"/>
          <w:szCs w:val="30"/>
          <w:cs/>
        </w:rPr>
        <w:t>ในการประชุมสามัญประจำปีของผู้ถือหุ้นของ</w:t>
      </w:r>
      <w:r w:rsidRPr="0066396F">
        <w:rPr>
          <w:rFonts w:asciiTheme="majorBidi" w:hAnsiTheme="majorBidi" w:cstheme="majorBidi"/>
          <w:sz w:val="30"/>
          <w:szCs w:val="30"/>
          <w:cs/>
        </w:rPr>
        <w:t xml:space="preserve">บริษัทเมื่อวันที่ </w:t>
      </w:r>
      <w:r w:rsidR="0066396F" w:rsidRPr="0066396F">
        <w:rPr>
          <w:rFonts w:asciiTheme="majorBidi" w:hAnsiTheme="majorBidi" w:cstheme="majorBidi"/>
          <w:sz w:val="30"/>
          <w:szCs w:val="30"/>
        </w:rPr>
        <w:t>24</w:t>
      </w:r>
      <w:r w:rsidRPr="0066396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E5CCF" w:rsidRPr="0066396F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6639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60E7D" w:rsidRPr="0066396F">
        <w:rPr>
          <w:rFonts w:asciiTheme="majorBidi" w:hAnsiTheme="majorBidi" w:cstheme="majorBidi"/>
          <w:sz w:val="30"/>
          <w:szCs w:val="30"/>
        </w:rPr>
        <w:t>2561</w:t>
      </w:r>
      <w:r w:rsidRPr="0066396F">
        <w:rPr>
          <w:rFonts w:asciiTheme="majorBidi" w:hAnsiTheme="majorBidi" w:cstheme="majorBidi"/>
          <w:sz w:val="30"/>
          <w:szCs w:val="30"/>
          <w:cs/>
        </w:rPr>
        <w:t xml:space="preserve"> ผู้ถือหุ้น</w:t>
      </w:r>
      <w:r w:rsidRPr="003C3F1B">
        <w:rPr>
          <w:rFonts w:asciiTheme="majorBidi" w:hAnsiTheme="majorBidi" w:cstheme="majorBidi"/>
          <w:sz w:val="30"/>
          <w:szCs w:val="30"/>
          <w:cs/>
        </w:rPr>
        <w:t>มีมติอนุมัติการจ่ายค่าตอบแทนกรรมการบริษัท</w:t>
      </w:r>
      <w:r w:rsidRPr="003C3F1B">
        <w:rPr>
          <w:rFonts w:asciiTheme="majorBidi" w:hAnsiTheme="majorBidi" w:cstheme="majorBidi" w:hint="cs"/>
          <w:sz w:val="30"/>
          <w:szCs w:val="30"/>
          <w:cs/>
        </w:rPr>
        <w:t>และเบี้ยประชุม</w:t>
      </w:r>
      <w:r w:rsidRPr="003C3F1B">
        <w:rPr>
          <w:rFonts w:asciiTheme="majorBidi" w:hAnsiTheme="majorBidi" w:cstheme="majorBidi"/>
          <w:sz w:val="30"/>
          <w:szCs w:val="30"/>
          <w:cs/>
        </w:rPr>
        <w:t xml:space="preserve">ประจำปี </w:t>
      </w:r>
      <w:r w:rsidR="0066396F">
        <w:rPr>
          <w:rFonts w:asciiTheme="majorBidi" w:hAnsiTheme="majorBidi" w:cstheme="majorBidi"/>
          <w:sz w:val="30"/>
          <w:szCs w:val="30"/>
        </w:rPr>
        <w:t>2561</w:t>
      </w:r>
      <w:r w:rsidRPr="003C3F1B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</w:t>
      </w:r>
      <w:r w:rsidRPr="003C3F1B">
        <w:rPr>
          <w:rFonts w:asciiTheme="majorBidi" w:hAnsiTheme="majorBidi" w:cstheme="majorBidi" w:hint="cs"/>
          <w:sz w:val="30"/>
          <w:szCs w:val="30"/>
          <w:cs/>
        </w:rPr>
        <w:t>ทั้งสิ้น</w:t>
      </w:r>
      <w:r w:rsidRPr="003C3F1B">
        <w:rPr>
          <w:rFonts w:asciiTheme="majorBidi" w:hAnsiTheme="majorBidi" w:cstheme="majorBidi"/>
          <w:sz w:val="30"/>
          <w:szCs w:val="30"/>
          <w:cs/>
        </w:rPr>
        <w:t>ไม่เกิน</w:t>
      </w:r>
      <w:r w:rsidRPr="003C3F1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2129F">
        <w:rPr>
          <w:rFonts w:asciiTheme="majorBidi" w:hAnsiTheme="majorBidi" w:cstheme="majorBidi"/>
          <w:sz w:val="30"/>
          <w:szCs w:val="30"/>
        </w:rPr>
        <w:t>15</w:t>
      </w:r>
      <w:r w:rsidRPr="003C3F1B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:rsidR="00245A16" w:rsidRPr="0018222B" w:rsidRDefault="00245A16" w:rsidP="00245A16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245A16" w:rsidRDefault="00245A16" w:rsidP="00245A16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C3F1B">
        <w:rPr>
          <w:rFonts w:asciiTheme="majorBidi" w:hAnsiTheme="majorBidi" w:cstheme="majorBidi"/>
          <w:sz w:val="30"/>
          <w:szCs w:val="30"/>
          <w:cs/>
        </w:rPr>
        <w:t>ในการประชุมสามัญประจำปีของผู้ถือหุ้นของ</w:t>
      </w:r>
      <w:r w:rsidRPr="0066396F">
        <w:rPr>
          <w:rFonts w:asciiTheme="majorBidi" w:hAnsiTheme="majorBidi" w:cstheme="majorBidi"/>
          <w:sz w:val="30"/>
          <w:szCs w:val="30"/>
          <w:cs/>
        </w:rPr>
        <w:t xml:space="preserve">บริษัทเมื่อวันที่ </w:t>
      </w:r>
      <w:r w:rsidR="0066396F" w:rsidRPr="0066396F">
        <w:rPr>
          <w:rFonts w:asciiTheme="majorBidi" w:hAnsiTheme="majorBidi" w:cstheme="majorBidi"/>
          <w:sz w:val="30"/>
          <w:szCs w:val="30"/>
        </w:rPr>
        <w:t>20</w:t>
      </w:r>
      <w:r w:rsidR="0066396F" w:rsidRPr="0066396F">
        <w:rPr>
          <w:rFonts w:asciiTheme="majorBidi" w:hAnsiTheme="majorBidi" w:cstheme="majorBidi" w:hint="cs"/>
          <w:sz w:val="30"/>
          <w:szCs w:val="30"/>
          <w:cs/>
        </w:rPr>
        <w:t xml:space="preserve"> มกราคม</w:t>
      </w:r>
      <w:r w:rsidRPr="006639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E5CCF" w:rsidRPr="0066396F">
        <w:rPr>
          <w:rFonts w:asciiTheme="majorBidi" w:hAnsiTheme="majorBidi" w:cstheme="majorBidi"/>
          <w:sz w:val="30"/>
          <w:szCs w:val="30"/>
        </w:rPr>
        <w:t>25</w:t>
      </w:r>
      <w:r w:rsidR="00960E7D" w:rsidRPr="0066396F">
        <w:rPr>
          <w:rFonts w:asciiTheme="majorBidi" w:hAnsiTheme="majorBidi" w:cstheme="majorBidi"/>
          <w:sz w:val="30"/>
          <w:szCs w:val="30"/>
        </w:rPr>
        <w:t>60</w:t>
      </w:r>
      <w:r w:rsidRPr="0066396F">
        <w:rPr>
          <w:rFonts w:asciiTheme="majorBidi" w:hAnsiTheme="majorBidi" w:cstheme="majorBidi"/>
          <w:sz w:val="30"/>
          <w:szCs w:val="30"/>
          <w:cs/>
        </w:rPr>
        <w:t xml:space="preserve"> ผู้ถือ</w:t>
      </w:r>
      <w:r w:rsidRPr="003C3F1B">
        <w:rPr>
          <w:rFonts w:asciiTheme="majorBidi" w:hAnsiTheme="majorBidi" w:cstheme="majorBidi"/>
          <w:sz w:val="30"/>
          <w:szCs w:val="30"/>
          <w:cs/>
        </w:rPr>
        <w:t>หุ้นมีมติอนุมัติการจ่ายค่าตอบแทนกรรมการบริษัท</w:t>
      </w:r>
      <w:r w:rsidRPr="003C3F1B">
        <w:rPr>
          <w:rFonts w:asciiTheme="majorBidi" w:hAnsiTheme="majorBidi" w:cstheme="majorBidi" w:hint="cs"/>
          <w:sz w:val="30"/>
          <w:szCs w:val="30"/>
          <w:cs/>
        </w:rPr>
        <w:t>และเบี้ยประชุมป</w:t>
      </w:r>
      <w:r w:rsidRPr="003C3F1B">
        <w:rPr>
          <w:rFonts w:asciiTheme="majorBidi" w:hAnsiTheme="majorBidi" w:cstheme="majorBidi"/>
          <w:sz w:val="30"/>
          <w:szCs w:val="30"/>
          <w:cs/>
        </w:rPr>
        <w:t xml:space="preserve">ระจำปี </w:t>
      </w:r>
      <w:r w:rsidR="0066396F">
        <w:rPr>
          <w:rFonts w:asciiTheme="majorBidi" w:hAnsiTheme="majorBidi" w:cstheme="majorBidi"/>
          <w:sz w:val="30"/>
          <w:szCs w:val="30"/>
        </w:rPr>
        <w:t>2560</w:t>
      </w:r>
      <w:r w:rsidRPr="003C3F1B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</w:t>
      </w:r>
      <w:r w:rsidRPr="003C3F1B">
        <w:rPr>
          <w:rFonts w:asciiTheme="majorBidi" w:hAnsiTheme="majorBidi" w:cstheme="majorBidi" w:hint="cs"/>
          <w:sz w:val="30"/>
          <w:szCs w:val="30"/>
          <w:cs/>
        </w:rPr>
        <w:t>ทั้งสิ้น</w:t>
      </w:r>
      <w:r w:rsidRPr="003C3F1B">
        <w:rPr>
          <w:rFonts w:asciiTheme="majorBidi" w:hAnsiTheme="majorBidi" w:cstheme="majorBidi"/>
          <w:sz w:val="30"/>
          <w:szCs w:val="30"/>
          <w:cs/>
        </w:rPr>
        <w:t>ไม่เกิน</w:t>
      </w:r>
      <w:r w:rsidRPr="003C3F1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85AA6">
        <w:rPr>
          <w:rFonts w:asciiTheme="majorBidi" w:hAnsiTheme="majorBidi" w:cstheme="majorBidi"/>
          <w:sz w:val="30"/>
          <w:szCs w:val="30"/>
        </w:rPr>
        <w:t>15</w:t>
      </w:r>
      <w:r w:rsidRPr="003C3F1B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:rsidR="00D82F84" w:rsidRPr="0018222B" w:rsidRDefault="00F629BA" w:rsidP="0018222B">
      <w:pPr>
        <w:spacing w:line="0" w:lineRule="atLeas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</w:p>
    <w:p w:rsidR="00C80239" w:rsidRDefault="00020115" w:rsidP="00817B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245A16">
        <w:rPr>
          <w:rFonts w:asciiTheme="majorBidi" w:hAnsiTheme="majorBidi" w:cstheme="majorBidi"/>
          <w:sz w:val="30"/>
          <w:szCs w:val="30"/>
          <w:cs/>
        </w:rPr>
        <w:t>ยอดคงเหลือกับ</w:t>
      </w:r>
      <w:r w:rsidR="00C80239" w:rsidRPr="00245A16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 ณ</w:t>
      </w:r>
      <w:r w:rsidR="001F4F1F" w:rsidRPr="00245A16">
        <w:rPr>
          <w:rFonts w:asciiTheme="majorBidi" w:hAnsiTheme="majorBidi" w:cstheme="majorBidi"/>
          <w:sz w:val="30"/>
          <w:szCs w:val="30"/>
          <w:cs/>
        </w:rPr>
        <w:t xml:space="preserve"> วันที่</w:t>
      </w:r>
      <w:r w:rsidR="00C80239" w:rsidRPr="00245A1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81C03" w:rsidRPr="00245A16">
        <w:rPr>
          <w:rFonts w:asciiTheme="majorBidi" w:hAnsiTheme="majorBidi" w:cstheme="majorBidi" w:hint="cs"/>
          <w:sz w:val="30"/>
          <w:szCs w:val="30"/>
          <w:cs/>
        </w:rPr>
        <w:t>3</w:t>
      </w:r>
      <w:r w:rsidR="00250F05">
        <w:rPr>
          <w:rFonts w:asciiTheme="majorBidi" w:hAnsiTheme="majorBidi" w:cstheme="majorBidi"/>
          <w:sz w:val="30"/>
          <w:szCs w:val="30"/>
        </w:rPr>
        <w:t>0</w:t>
      </w:r>
      <w:r w:rsidR="0027568B">
        <w:rPr>
          <w:rFonts w:asciiTheme="majorBidi" w:hAnsiTheme="majorBidi" w:cstheme="majorBidi"/>
          <w:sz w:val="30"/>
          <w:szCs w:val="30"/>
        </w:rPr>
        <w:t xml:space="preserve"> </w:t>
      </w:r>
      <w:r w:rsidR="00250F05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381C03" w:rsidRPr="00245A16">
        <w:rPr>
          <w:rFonts w:asciiTheme="majorBidi" w:hAnsiTheme="majorBidi" w:cstheme="majorBidi" w:hint="cs"/>
          <w:sz w:val="30"/>
          <w:szCs w:val="30"/>
          <w:cs/>
        </w:rPr>
        <w:t xml:space="preserve"> 25</w:t>
      </w:r>
      <w:r w:rsidR="004C5AFB">
        <w:rPr>
          <w:rFonts w:asciiTheme="majorBidi" w:hAnsiTheme="majorBidi" w:cstheme="majorBidi"/>
          <w:sz w:val="30"/>
          <w:szCs w:val="30"/>
        </w:rPr>
        <w:t>61</w:t>
      </w:r>
      <w:r w:rsidR="007F0D36" w:rsidRPr="00245A1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21047" w:rsidRPr="00245A1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21047" w:rsidRPr="00245A16">
        <w:rPr>
          <w:rFonts w:asciiTheme="majorBidi" w:hAnsiTheme="majorBidi" w:cstheme="majorBidi"/>
          <w:sz w:val="30"/>
          <w:szCs w:val="30"/>
        </w:rPr>
        <w:t>3</w:t>
      </w:r>
      <w:r w:rsidR="0027568B">
        <w:rPr>
          <w:rFonts w:asciiTheme="majorBidi" w:hAnsiTheme="majorBidi" w:cstheme="majorBidi"/>
          <w:sz w:val="30"/>
          <w:szCs w:val="30"/>
        </w:rPr>
        <w:t xml:space="preserve">0 </w:t>
      </w:r>
      <w:r w:rsidR="0027568B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4C5AFB">
        <w:rPr>
          <w:rFonts w:asciiTheme="majorBidi" w:hAnsiTheme="majorBidi" w:cstheme="majorBidi"/>
          <w:sz w:val="30"/>
          <w:szCs w:val="30"/>
        </w:rPr>
        <w:t>2560</w:t>
      </w:r>
      <w:r w:rsidR="007F0D36" w:rsidRPr="00245A1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A7037" w:rsidRPr="00245A16">
        <w:rPr>
          <w:rFonts w:asciiTheme="majorBidi" w:hAnsiTheme="majorBidi" w:cstheme="majorBidi"/>
          <w:sz w:val="30"/>
          <w:szCs w:val="30"/>
          <w:cs/>
        </w:rPr>
        <w:t>มีดังนี้</w:t>
      </w:r>
      <w:r w:rsidR="00C80239" w:rsidRPr="00245A16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464646" w:rsidRDefault="00464646" w:rsidP="00817B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5"/>
        <w:gridCol w:w="1080"/>
        <w:gridCol w:w="273"/>
        <w:gridCol w:w="989"/>
        <w:gridCol w:w="271"/>
        <w:gridCol w:w="1079"/>
        <w:gridCol w:w="273"/>
        <w:gridCol w:w="1053"/>
      </w:tblGrid>
      <w:tr w:rsidR="00464646" w:rsidRPr="00EE5739" w:rsidTr="00AF0D2D">
        <w:tc>
          <w:tcPr>
            <w:tcW w:w="2312" w:type="pct"/>
          </w:tcPr>
          <w:p w:rsidR="00464646" w:rsidRPr="006151B6" w:rsidRDefault="00464646" w:rsidP="00AF0D2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  <w:r w:rsidRPr="001B41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1B41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55" w:type="pct"/>
            <w:gridSpan w:val="3"/>
          </w:tcPr>
          <w:p w:rsidR="00464646" w:rsidRPr="00EE5739" w:rsidRDefault="00464646" w:rsidP="00AF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464646" w:rsidRPr="00EE5739" w:rsidRDefault="00464646" w:rsidP="00AF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8" w:type="pct"/>
            <w:gridSpan w:val="3"/>
          </w:tcPr>
          <w:p w:rsidR="00464646" w:rsidRPr="00EE5739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4646" w:rsidRPr="001B41B9" w:rsidTr="00AF0D2D">
        <w:tc>
          <w:tcPr>
            <w:tcW w:w="2312" w:type="pct"/>
          </w:tcPr>
          <w:p w:rsidR="00464646" w:rsidRPr="006151B6" w:rsidRDefault="00464646" w:rsidP="00AF0D2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:rsidR="00464646" w:rsidRPr="001B41B9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46" w:type="pct"/>
          </w:tcPr>
          <w:p w:rsidR="00464646" w:rsidRPr="001B41B9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:rsidR="00464646" w:rsidRPr="001B41B9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:rsidR="00464646" w:rsidRPr="00A35FBF" w:rsidRDefault="00464646" w:rsidP="00AF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8" w:type="pct"/>
          </w:tcPr>
          <w:p w:rsidR="00464646" w:rsidRPr="001B41B9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46" w:type="pct"/>
          </w:tcPr>
          <w:p w:rsidR="00464646" w:rsidRPr="001B41B9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:rsidR="00464646" w:rsidRPr="001B41B9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464646" w:rsidRPr="001B41B9" w:rsidTr="00AF0D2D">
        <w:tc>
          <w:tcPr>
            <w:tcW w:w="2312" w:type="pct"/>
          </w:tcPr>
          <w:p w:rsidR="00464646" w:rsidRPr="001B41B9" w:rsidRDefault="00464646" w:rsidP="00AF0D2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:rsidR="00464646" w:rsidRPr="001B41B9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6" w:type="pct"/>
          </w:tcPr>
          <w:p w:rsidR="00464646" w:rsidRPr="001B41B9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:rsidR="00464646" w:rsidRPr="001B41B9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5" w:type="pct"/>
          </w:tcPr>
          <w:p w:rsidR="00464646" w:rsidRPr="001B41B9" w:rsidRDefault="00464646" w:rsidP="00AF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464646" w:rsidRPr="001B41B9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6" w:type="pct"/>
          </w:tcPr>
          <w:p w:rsidR="00464646" w:rsidRPr="001B41B9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:rsidR="00464646" w:rsidRPr="001B41B9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464646" w:rsidRPr="006151B6" w:rsidTr="00C47E5C">
        <w:tc>
          <w:tcPr>
            <w:tcW w:w="2312" w:type="pct"/>
          </w:tcPr>
          <w:p w:rsidR="00464646" w:rsidRPr="006151B6" w:rsidRDefault="00464646" w:rsidP="00AF0D2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8" w:type="pct"/>
            <w:gridSpan w:val="7"/>
            <w:shd w:val="clear" w:color="auto" w:fill="auto"/>
          </w:tcPr>
          <w:p w:rsidR="00464646" w:rsidRPr="006151B6" w:rsidRDefault="00464646" w:rsidP="00AF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4646" w:rsidRPr="00F11791" w:rsidTr="00C47E5C">
        <w:tc>
          <w:tcPr>
            <w:tcW w:w="2312" w:type="pct"/>
          </w:tcPr>
          <w:p w:rsidR="00464646" w:rsidRPr="001B41B9" w:rsidRDefault="00C47E5C" w:rsidP="0046464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151B6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9" w:type="pct"/>
            <w:tcBorders>
              <w:bottom w:val="double" w:sz="4" w:space="0" w:color="auto"/>
            </w:tcBorders>
            <w:shd w:val="clear" w:color="auto" w:fill="auto"/>
          </w:tcPr>
          <w:p w:rsidR="00464646" w:rsidRPr="00B20193" w:rsidRDefault="00464646" w:rsidP="0046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146" w:type="pct"/>
            <w:shd w:val="clear" w:color="auto" w:fill="auto"/>
          </w:tcPr>
          <w:p w:rsidR="00464646" w:rsidRPr="00B20193" w:rsidRDefault="00464646" w:rsidP="0046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81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double" w:sz="4" w:space="0" w:color="auto"/>
            </w:tcBorders>
            <w:shd w:val="clear" w:color="auto" w:fill="auto"/>
          </w:tcPr>
          <w:p w:rsidR="00464646" w:rsidRPr="00464646" w:rsidRDefault="00464646" w:rsidP="0046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464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464646" w:rsidRPr="00464646" w:rsidRDefault="00464646" w:rsidP="0046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  <w:shd w:val="clear" w:color="auto" w:fill="auto"/>
          </w:tcPr>
          <w:p w:rsidR="00464646" w:rsidRPr="00564E9F" w:rsidRDefault="00464646" w:rsidP="0046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146" w:type="pct"/>
            <w:shd w:val="clear" w:color="auto" w:fill="auto"/>
          </w:tcPr>
          <w:p w:rsidR="00464646" w:rsidRPr="001B41B9" w:rsidRDefault="00464646" w:rsidP="0046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  <w:shd w:val="clear" w:color="auto" w:fill="auto"/>
          </w:tcPr>
          <w:p w:rsidR="00464646" w:rsidRPr="00464646" w:rsidRDefault="00464646" w:rsidP="0046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464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F045B0" w:rsidRPr="00AF0D2D" w:rsidRDefault="00F045B0" w:rsidP="00817B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5"/>
        <w:gridCol w:w="1080"/>
        <w:gridCol w:w="273"/>
        <w:gridCol w:w="989"/>
        <w:gridCol w:w="271"/>
        <w:gridCol w:w="1079"/>
        <w:gridCol w:w="273"/>
        <w:gridCol w:w="1053"/>
      </w:tblGrid>
      <w:tr w:rsidR="004C5AFB" w:rsidRPr="00EE5739" w:rsidTr="00250F05">
        <w:tc>
          <w:tcPr>
            <w:tcW w:w="2312" w:type="pct"/>
          </w:tcPr>
          <w:p w:rsidR="004C5AFB" w:rsidRPr="006151B6" w:rsidRDefault="004C5AFB" w:rsidP="00F1179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1B41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1B41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55" w:type="pct"/>
            <w:gridSpan w:val="3"/>
          </w:tcPr>
          <w:p w:rsidR="004C5AFB" w:rsidRPr="00EE5739" w:rsidRDefault="004C5AFB" w:rsidP="00F1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4C5AFB" w:rsidRPr="00EE5739" w:rsidRDefault="004C5AFB" w:rsidP="00F1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8" w:type="pct"/>
            <w:gridSpan w:val="3"/>
          </w:tcPr>
          <w:p w:rsidR="004C5AFB" w:rsidRPr="00EE5739" w:rsidRDefault="004C5AFB" w:rsidP="00F11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0F05" w:rsidRPr="001B41B9" w:rsidTr="00250F05">
        <w:tc>
          <w:tcPr>
            <w:tcW w:w="2312" w:type="pct"/>
          </w:tcPr>
          <w:p w:rsidR="00250F05" w:rsidRPr="006151B6" w:rsidRDefault="00250F05" w:rsidP="00250F0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:rsidR="00250F05" w:rsidRPr="001B41B9" w:rsidRDefault="00250F05" w:rsidP="00250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46" w:type="pct"/>
          </w:tcPr>
          <w:p w:rsidR="00250F05" w:rsidRPr="001B41B9" w:rsidRDefault="00250F05" w:rsidP="00250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:rsidR="00250F05" w:rsidRPr="001B41B9" w:rsidRDefault="00250F05" w:rsidP="00250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:rsidR="00250F05" w:rsidRPr="00A35FBF" w:rsidRDefault="00250F05" w:rsidP="00250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8" w:type="pct"/>
          </w:tcPr>
          <w:p w:rsidR="00250F05" w:rsidRPr="001B41B9" w:rsidRDefault="00250F05" w:rsidP="00250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46" w:type="pct"/>
          </w:tcPr>
          <w:p w:rsidR="00250F05" w:rsidRPr="001B41B9" w:rsidRDefault="00250F05" w:rsidP="00250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:rsidR="00250F05" w:rsidRPr="001B41B9" w:rsidRDefault="00250F05" w:rsidP="00250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250F05" w:rsidRPr="001B41B9" w:rsidTr="00250F05">
        <w:tc>
          <w:tcPr>
            <w:tcW w:w="2312" w:type="pct"/>
          </w:tcPr>
          <w:p w:rsidR="00250F05" w:rsidRPr="001B41B9" w:rsidRDefault="00250F05" w:rsidP="00250F0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:rsidR="00250F05" w:rsidRPr="001B41B9" w:rsidRDefault="00250F05" w:rsidP="00250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6" w:type="pct"/>
          </w:tcPr>
          <w:p w:rsidR="00250F05" w:rsidRPr="001B41B9" w:rsidRDefault="00250F05" w:rsidP="00250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:rsidR="00250F05" w:rsidRPr="001B41B9" w:rsidRDefault="00250F05" w:rsidP="00250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5" w:type="pct"/>
          </w:tcPr>
          <w:p w:rsidR="00250F05" w:rsidRPr="001B41B9" w:rsidRDefault="00250F05" w:rsidP="00250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250F05" w:rsidRPr="001B41B9" w:rsidRDefault="00250F05" w:rsidP="00250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6" w:type="pct"/>
          </w:tcPr>
          <w:p w:rsidR="00250F05" w:rsidRPr="001B41B9" w:rsidRDefault="00250F05" w:rsidP="00250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:rsidR="00250F05" w:rsidRPr="001B41B9" w:rsidRDefault="00250F05" w:rsidP="00250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4C5AFB" w:rsidRPr="006151B6" w:rsidTr="00342755">
        <w:tc>
          <w:tcPr>
            <w:tcW w:w="2312" w:type="pct"/>
          </w:tcPr>
          <w:p w:rsidR="004C5AFB" w:rsidRPr="006151B6" w:rsidRDefault="004C5AFB" w:rsidP="00F1179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8" w:type="pct"/>
            <w:gridSpan w:val="7"/>
            <w:shd w:val="clear" w:color="auto" w:fill="auto"/>
          </w:tcPr>
          <w:p w:rsidR="004C5AFB" w:rsidRPr="006151B6" w:rsidRDefault="004C5AFB" w:rsidP="00F1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77B3" w:rsidRPr="00515224" w:rsidTr="00250F05">
        <w:tc>
          <w:tcPr>
            <w:tcW w:w="2312" w:type="pct"/>
          </w:tcPr>
          <w:p w:rsidR="00B477B3" w:rsidRPr="006151B6" w:rsidRDefault="00B477B3" w:rsidP="00B477B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  <w:shd w:val="clear" w:color="auto" w:fill="auto"/>
          </w:tcPr>
          <w:p w:rsidR="00B477B3" w:rsidRDefault="00DF7B2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B477B3" w:rsidRPr="002A4B5A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B477B3" w:rsidRPr="004C5AFB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4C5A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B477B3" w:rsidRPr="004C5AFB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B477B3" w:rsidRDefault="00DF7B24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1,692</w:t>
            </w:r>
          </w:p>
        </w:tc>
        <w:tc>
          <w:tcPr>
            <w:tcW w:w="146" w:type="pct"/>
            <w:shd w:val="clear" w:color="auto" w:fill="auto"/>
          </w:tcPr>
          <w:p w:rsidR="00B477B3" w:rsidRPr="0043056C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:rsidR="00B477B3" w:rsidRPr="0030264E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409</w:t>
            </w:r>
          </w:p>
        </w:tc>
      </w:tr>
      <w:tr w:rsidR="00B477B3" w:rsidRPr="00515224" w:rsidTr="00250F05">
        <w:tc>
          <w:tcPr>
            <w:tcW w:w="2312" w:type="pct"/>
          </w:tcPr>
          <w:p w:rsidR="00B477B3" w:rsidRPr="006151B6" w:rsidRDefault="00B477B3" w:rsidP="00B477B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151B6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9" w:type="pct"/>
            <w:shd w:val="clear" w:color="auto" w:fill="auto"/>
          </w:tcPr>
          <w:p w:rsidR="00B477B3" w:rsidRDefault="00DF7B24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481</w:t>
            </w:r>
          </w:p>
        </w:tc>
        <w:tc>
          <w:tcPr>
            <w:tcW w:w="146" w:type="pct"/>
            <w:shd w:val="clear" w:color="auto" w:fill="auto"/>
          </w:tcPr>
          <w:p w:rsidR="00B477B3" w:rsidRPr="002A4B5A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B477B3" w:rsidRPr="004C5AFB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1,044</w:t>
            </w:r>
          </w:p>
        </w:tc>
        <w:tc>
          <w:tcPr>
            <w:tcW w:w="145" w:type="pct"/>
            <w:shd w:val="clear" w:color="auto" w:fill="auto"/>
          </w:tcPr>
          <w:p w:rsidR="00B477B3" w:rsidRPr="004C5AFB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B477B3" w:rsidRDefault="00DF7B24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276</w:t>
            </w:r>
          </w:p>
        </w:tc>
        <w:tc>
          <w:tcPr>
            <w:tcW w:w="146" w:type="pct"/>
            <w:shd w:val="clear" w:color="auto" w:fill="auto"/>
          </w:tcPr>
          <w:p w:rsidR="00B477B3" w:rsidRPr="0043056C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:rsidR="00B477B3" w:rsidRPr="0030264E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837</w:t>
            </w:r>
          </w:p>
        </w:tc>
      </w:tr>
      <w:tr w:rsidR="00B477B3" w:rsidRPr="00F11791" w:rsidTr="00250F05">
        <w:tc>
          <w:tcPr>
            <w:tcW w:w="2312" w:type="pct"/>
          </w:tcPr>
          <w:p w:rsidR="00B477B3" w:rsidRPr="001B41B9" w:rsidRDefault="00B477B3" w:rsidP="00B477B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64E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477B3" w:rsidRPr="00B20193" w:rsidRDefault="00DF7B2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481</w:t>
            </w:r>
          </w:p>
        </w:tc>
        <w:tc>
          <w:tcPr>
            <w:tcW w:w="146" w:type="pct"/>
            <w:shd w:val="clear" w:color="auto" w:fill="auto"/>
          </w:tcPr>
          <w:p w:rsidR="00B477B3" w:rsidRPr="00B20193" w:rsidRDefault="00B477B3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81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477B3" w:rsidRPr="009F5F6E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5F6E">
              <w:rPr>
                <w:rFonts w:ascii="Angsana New" w:hAnsi="Angsana New"/>
                <w:b/>
                <w:bCs/>
                <w:sz w:val="30"/>
                <w:szCs w:val="30"/>
              </w:rPr>
              <w:t>1,044</w:t>
            </w:r>
          </w:p>
        </w:tc>
        <w:tc>
          <w:tcPr>
            <w:tcW w:w="145" w:type="pct"/>
            <w:shd w:val="clear" w:color="auto" w:fill="auto"/>
          </w:tcPr>
          <w:p w:rsidR="00B477B3" w:rsidRPr="009F5F6E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477B3" w:rsidRPr="00564E9F" w:rsidRDefault="00DF7B24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1,968</w:t>
            </w:r>
          </w:p>
        </w:tc>
        <w:tc>
          <w:tcPr>
            <w:tcW w:w="146" w:type="pct"/>
            <w:shd w:val="clear" w:color="auto" w:fill="auto"/>
          </w:tcPr>
          <w:p w:rsidR="00B477B3" w:rsidRPr="001B41B9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477B3" w:rsidRPr="004B6CFD" w:rsidRDefault="00B477B3" w:rsidP="00E1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1,246</w:t>
            </w:r>
          </w:p>
        </w:tc>
      </w:tr>
    </w:tbl>
    <w:p w:rsidR="00F4757A" w:rsidRPr="00AF0D2D" w:rsidRDefault="00F4757A" w:rsidP="00F47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 w:right="18" w:hanging="2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5"/>
        <w:gridCol w:w="1080"/>
        <w:gridCol w:w="273"/>
        <w:gridCol w:w="989"/>
        <w:gridCol w:w="271"/>
        <w:gridCol w:w="1079"/>
        <w:gridCol w:w="273"/>
        <w:gridCol w:w="1053"/>
      </w:tblGrid>
      <w:tr w:rsidR="00C47E5C" w:rsidRPr="00EE5739" w:rsidTr="00AF0D2D">
        <w:tc>
          <w:tcPr>
            <w:tcW w:w="2312" w:type="pct"/>
          </w:tcPr>
          <w:p w:rsidR="00C47E5C" w:rsidRPr="006151B6" w:rsidRDefault="00C47E5C" w:rsidP="00AF0D2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เงินปันผลค้างรับจากบริษัทร่วม</w:t>
            </w:r>
          </w:p>
        </w:tc>
        <w:tc>
          <w:tcPr>
            <w:tcW w:w="1255" w:type="pct"/>
            <w:gridSpan w:val="3"/>
          </w:tcPr>
          <w:p w:rsidR="00C47E5C" w:rsidRPr="00EE5739" w:rsidRDefault="00C47E5C" w:rsidP="00AF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C47E5C" w:rsidRPr="00EE5739" w:rsidRDefault="00C47E5C" w:rsidP="00AF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8" w:type="pct"/>
            <w:gridSpan w:val="3"/>
          </w:tcPr>
          <w:p w:rsidR="00C47E5C" w:rsidRPr="00EE5739" w:rsidRDefault="00C47E5C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7E5C" w:rsidRPr="001B41B9" w:rsidTr="00AF0D2D">
        <w:tc>
          <w:tcPr>
            <w:tcW w:w="2312" w:type="pct"/>
          </w:tcPr>
          <w:p w:rsidR="00C47E5C" w:rsidRPr="006151B6" w:rsidRDefault="00C47E5C" w:rsidP="00AF0D2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:rsidR="00C47E5C" w:rsidRPr="001B41B9" w:rsidRDefault="00C47E5C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46" w:type="pct"/>
          </w:tcPr>
          <w:p w:rsidR="00C47E5C" w:rsidRPr="001B41B9" w:rsidRDefault="00C47E5C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:rsidR="00C47E5C" w:rsidRPr="001B41B9" w:rsidRDefault="00C47E5C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:rsidR="00C47E5C" w:rsidRPr="00A35FBF" w:rsidRDefault="00C47E5C" w:rsidP="00AF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8" w:type="pct"/>
          </w:tcPr>
          <w:p w:rsidR="00C47E5C" w:rsidRPr="001B41B9" w:rsidRDefault="00C47E5C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46" w:type="pct"/>
          </w:tcPr>
          <w:p w:rsidR="00C47E5C" w:rsidRPr="001B41B9" w:rsidRDefault="00C47E5C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:rsidR="00C47E5C" w:rsidRPr="001B41B9" w:rsidRDefault="00C47E5C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C47E5C" w:rsidRPr="001B41B9" w:rsidTr="00AF0D2D">
        <w:tc>
          <w:tcPr>
            <w:tcW w:w="2312" w:type="pct"/>
          </w:tcPr>
          <w:p w:rsidR="00C47E5C" w:rsidRPr="001B41B9" w:rsidRDefault="00C47E5C" w:rsidP="00AF0D2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:rsidR="00C47E5C" w:rsidRPr="001B41B9" w:rsidRDefault="00C47E5C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6" w:type="pct"/>
          </w:tcPr>
          <w:p w:rsidR="00C47E5C" w:rsidRPr="001B41B9" w:rsidRDefault="00C47E5C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:rsidR="00C47E5C" w:rsidRPr="001B41B9" w:rsidRDefault="00C47E5C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5" w:type="pct"/>
          </w:tcPr>
          <w:p w:rsidR="00C47E5C" w:rsidRPr="001B41B9" w:rsidRDefault="00C47E5C" w:rsidP="00AF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C47E5C" w:rsidRPr="001B41B9" w:rsidRDefault="00C47E5C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6" w:type="pct"/>
          </w:tcPr>
          <w:p w:rsidR="00C47E5C" w:rsidRPr="001B41B9" w:rsidRDefault="00C47E5C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:rsidR="00C47E5C" w:rsidRPr="001B41B9" w:rsidRDefault="00C47E5C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C47E5C" w:rsidRPr="006151B6" w:rsidTr="00C47E5C">
        <w:tc>
          <w:tcPr>
            <w:tcW w:w="2312" w:type="pct"/>
          </w:tcPr>
          <w:p w:rsidR="00C47E5C" w:rsidRPr="006151B6" w:rsidRDefault="00C47E5C" w:rsidP="00AF0D2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8" w:type="pct"/>
            <w:gridSpan w:val="7"/>
            <w:shd w:val="clear" w:color="auto" w:fill="auto"/>
          </w:tcPr>
          <w:p w:rsidR="00C47E5C" w:rsidRPr="006151B6" w:rsidRDefault="00C47E5C" w:rsidP="00AF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7E5C" w:rsidRPr="00F11791" w:rsidTr="00C47E5C">
        <w:tc>
          <w:tcPr>
            <w:tcW w:w="2312" w:type="pct"/>
          </w:tcPr>
          <w:p w:rsidR="00C47E5C" w:rsidRPr="00C47E5C" w:rsidRDefault="00C47E5C" w:rsidP="00AF0D2D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9" w:type="pct"/>
            <w:tcBorders>
              <w:bottom w:val="double" w:sz="4" w:space="0" w:color="auto"/>
            </w:tcBorders>
            <w:shd w:val="clear" w:color="auto" w:fill="auto"/>
          </w:tcPr>
          <w:p w:rsidR="00C47E5C" w:rsidRPr="00B20193" w:rsidRDefault="00C47E5C" w:rsidP="00AF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54,880</w:t>
            </w:r>
          </w:p>
        </w:tc>
        <w:tc>
          <w:tcPr>
            <w:tcW w:w="146" w:type="pct"/>
            <w:shd w:val="clear" w:color="auto" w:fill="auto"/>
          </w:tcPr>
          <w:p w:rsidR="00C47E5C" w:rsidRPr="00B20193" w:rsidRDefault="00C47E5C" w:rsidP="00AF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81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double" w:sz="4" w:space="0" w:color="auto"/>
            </w:tcBorders>
            <w:shd w:val="clear" w:color="auto" w:fill="auto"/>
          </w:tcPr>
          <w:p w:rsidR="00C47E5C" w:rsidRPr="00464646" w:rsidRDefault="00C47E5C" w:rsidP="00AF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464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C47E5C" w:rsidRPr="00464646" w:rsidRDefault="00C47E5C" w:rsidP="00AF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  <w:shd w:val="clear" w:color="auto" w:fill="auto"/>
          </w:tcPr>
          <w:p w:rsidR="00C47E5C" w:rsidRPr="00564E9F" w:rsidRDefault="00C47E5C" w:rsidP="00AF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54,880</w:t>
            </w:r>
          </w:p>
        </w:tc>
        <w:tc>
          <w:tcPr>
            <w:tcW w:w="146" w:type="pct"/>
            <w:shd w:val="clear" w:color="auto" w:fill="auto"/>
          </w:tcPr>
          <w:p w:rsidR="00C47E5C" w:rsidRPr="001B41B9" w:rsidRDefault="00C47E5C" w:rsidP="00AF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  <w:shd w:val="clear" w:color="auto" w:fill="auto"/>
          </w:tcPr>
          <w:p w:rsidR="00C47E5C" w:rsidRPr="00464646" w:rsidRDefault="00C47E5C" w:rsidP="00AF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464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464646" w:rsidRDefault="00464646" w:rsidP="00F47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 w:right="18" w:hanging="27"/>
        <w:jc w:val="thaiDistribute"/>
        <w:rPr>
          <w:rFonts w:ascii="Angsana New" w:hAnsi="Angsana New"/>
          <w:sz w:val="24"/>
          <w:szCs w:val="24"/>
        </w:rPr>
      </w:pPr>
    </w:p>
    <w:p w:rsidR="00C47E5C" w:rsidRDefault="00C47E5C" w:rsidP="00F47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 w:right="18" w:hanging="27"/>
        <w:jc w:val="thaiDistribute"/>
        <w:rPr>
          <w:rFonts w:ascii="Angsana New" w:hAnsi="Angsana New"/>
          <w:sz w:val="24"/>
          <w:szCs w:val="24"/>
        </w:rPr>
      </w:pPr>
    </w:p>
    <w:p w:rsidR="003A1F22" w:rsidRDefault="003A1F22" w:rsidP="00F47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 w:right="18" w:hanging="27"/>
        <w:jc w:val="thaiDistribute"/>
        <w:rPr>
          <w:rFonts w:ascii="Angsana New" w:hAnsi="Angsana New"/>
          <w:sz w:val="24"/>
          <w:szCs w:val="24"/>
        </w:rPr>
      </w:pPr>
    </w:p>
    <w:p w:rsidR="00C47E5C" w:rsidRDefault="00C47E5C" w:rsidP="00F47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 w:right="18" w:hanging="27"/>
        <w:jc w:val="thaiDistribute"/>
        <w:rPr>
          <w:rFonts w:ascii="Angsana New" w:hAnsi="Angsana New"/>
          <w:sz w:val="24"/>
          <w:szCs w:val="24"/>
        </w:rPr>
      </w:pPr>
    </w:p>
    <w:tbl>
      <w:tblPr>
        <w:tblW w:w="93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56"/>
        <w:gridCol w:w="987"/>
        <w:gridCol w:w="349"/>
        <w:gridCol w:w="982"/>
        <w:gridCol w:w="266"/>
        <w:gridCol w:w="969"/>
        <w:gridCol w:w="266"/>
        <w:gridCol w:w="973"/>
        <w:gridCol w:w="266"/>
        <w:gridCol w:w="980"/>
        <w:gridCol w:w="266"/>
        <w:gridCol w:w="892"/>
      </w:tblGrid>
      <w:tr w:rsidR="00434861" w:rsidRPr="001B41B9" w:rsidTr="00DF7B24">
        <w:tc>
          <w:tcPr>
            <w:tcW w:w="1153" w:type="pct"/>
          </w:tcPr>
          <w:p w:rsidR="00434861" w:rsidRPr="00AC1BCA" w:rsidRDefault="00434861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2"/>
              </w:tabs>
              <w:spacing w:line="240" w:lineRule="auto"/>
              <w:ind w:left="162" w:right="-112" w:hanging="162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AC1BCA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lastRenderedPageBreak/>
              <w:t>เงินให้กู้ยืมแก่กิจการ</w:t>
            </w:r>
          </w:p>
        </w:tc>
        <w:tc>
          <w:tcPr>
            <w:tcW w:w="1239" w:type="pct"/>
            <w:gridSpan w:val="3"/>
          </w:tcPr>
          <w:p w:rsidR="00434861" w:rsidRPr="00426162" w:rsidRDefault="00434861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61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2" w:type="pct"/>
          </w:tcPr>
          <w:p w:rsidR="00434861" w:rsidRPr="00426162" w:rsidRDefault="00434861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0" w:type="pct"/>
            <w:gridSpan w:val="3"/>
          </w:tcPr>
          <w:p w:rsidR="00434861" w:rsidRPr="00426162" w:rsidRDefault="00434861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261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:rsidR="00434861" w:rsidRPr="00426162" w:rsidRDefault="00434861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3" w:type="pct"/>
            <w:gridSpan w:val="3"/>
          </w:tcPr>
          <w:p w:rsidR="00434861" w:rsidRPr="00426162" w:rsidRDefault="00434861" w:rsidP="00C7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261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110F" w:rsidRPr="001B41B9" w:rsidTr="00DF7B24">
        <w:tc>
          <w:tcPr>
            <w:tcW w:w="1153" w:type="pct"/>
          </w:tcPr>
          <w:p w:rsidR="0005110F" w:rsidRPr="00426162" w:rsidRDefault="0005110F" w:rsidP="0005110F">
            <w:pPr>
              <w:spacing w:line="240" w:lineRule="auto"/>
              <w:ind w:right="-1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528" w:type="pct"/>
          </w:tcPr>
          <w:p w:rsidR="0005110F" w:rsidRPr="00D23E34" w:rsidRDefault="0005110F" w:rsidP="00051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>0</w:t>
            </w:r>
            <w:r w:rsidRPr="00D23E34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7" w:type="pct"/>
          </w:tcPr>
          <w:p w:rsidR="0005110F" w:rsidRPr="00D23E34" w:rsidRDefault="0005110F" w:rsidP="00051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525" w:type="pct"/>
          </w:tcPr>
          <w:p w:rsidR="0005110F" w:rsidRPr="00D23E34" w:rsidRDefault="0005110F" w:rsidP="00051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23E34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D23E3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</w:tcPr>
          <w:p w:rsidR="0005110F" w:rsidRPr="00D23E34" w:rsidRDefault="0005110F" w:rsidP="00051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518" w:type="pct"/>
          </w:tcPr>
          <w:p w:rsidR="0005110F" w:rsidRPr="00D23E34" w:rsidRDefault="0005110F" w:rsidP="00051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>0</w:t>
            </w:r>
            <w:r w:rsidRPr="00D23E34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2" w:type="pct"/>
          </w:tcPr>
          <w:p w:rsidR="0005110F" w:rsidRPr="00D23E34" w:rsidRDefault="0005110F" w:rsidP="00051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520" w:type="pct"/>
          </w:tcPr>
          <w:p w:rsidR="0005110F" w:rsidRPr="00D23E34" w:rsidRDefault="0005110F" w:rsidP="00051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23E34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D23E3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</w:tcPr>
          <w:p w:rsidR="0005110F" w:rsidRPr="00D23E34" w:rsidRDefault="0005110F" w:rsidP="00051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524" w:type="pct"/>
          </w:tcPr>
          <w:p w:rsidR="0005110F" w:rsidRPr="00D23E34" w:rsidRDefault="0005110F" w:rsidP="00051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>0</w:t>
            </w:r>
            <w:r w:rsidRPr="00D23E34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2" w:type="pct"/>
          </w:tcPr>
          <w:p w:rsidR="0005110F" w:rsidRPr="00D23E34" w:rsidRDefault="0005110F" w:rsidP="00051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477" w:type="pct"/>
          </w:tcPr>
          <w:p w:rsidR="0005110F" w:rsidRPr="00D23E34" w:rsidRDefault="0005110F" w:rsidP="00051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23E34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D23E3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</w:tr>
      <w:tr w:rsidR="0005110F" w:rsidRPr="001B41B9" w:rsidTr="00DF7B24">
        <w:tc>
          <w:tcPr>
            <w:tcW w:w="1153" w:type="pct"/>
          </w:tcPr>
          <w:p w:rsidR="0005110F" w:rsidRPr="00426162" w:rsidRDefault="0005110F" w:rsidP="0005110F">
            <w:pPr>
              <w:spacing w:line="240" w:lineRule="auto"/>
              <w:ind w:right="-1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8" w:type="pct"/>
          </w:tcPr>
          <w:p w:rsidR="0005110F" w:rsidRPr="00426162" w:rsidRDefault="0005110F" w:rsidP="00051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87" w:type="pct"/>
          </w:tcPr>
          <w:p w:rsidR="0005110F" w:rsidRPr="00426162" w:rsidRDefault="0005110F" w:rsidP="00051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:rsidR="0005110F" w:rsidRPr="00426162" w:rsidRDefault="0005110F" w:rsidP="00051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2" w:type="pct"/>
          </w:tcPr>
          <w:p w:rsidR="0005110F" w:rsidRPr="00426162" w:rsidRDefault="0005110F" w:rsidP="00051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8" w:type="pct"/>
          </w:tcPr>
          <w:p w:rsidR="0005110F" w:rsidRPr="00426162" w:rsidRDefault="0005110F" w:rsidP="00051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2" w:type="pct"/>
          </w:tcPr>
          <w:p w:rsidR="0005110F" w:rsidRPr="00426162" w:rsidRDefault="0005110F" w:rsidP="00051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:rsidR="0005110F" w:rsidRPr="00426162" w:rsidRDefault="0005110F" w:rsidP="00051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2" w:type="pct"/>
          </w:tcPr>
          <w:p w:rsidR="0005110F" w:rsidRPr="00426162" w:rsidRDefault="0005110F" w:rsidP="00051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:rsidR="0005110F" w:rsidRPr="00426162" w:rsidRDefault="0005110F" w:rsidP="00051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2" w:type="pct"/>
          </w:tcPr>
          <w:p w:rsidR="0005110F" w:rsidRPr="00426162" w:rsidRDefault="0005110F" w:rsidP="00051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" w:type="pct"/>
          </w:tcPr>
          <w:p w:rsidR="0005110F" w:rsidRPr="00426162" w:rsidRDefault="0005110F" w:rsidP="000511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B477B3" w:rsidRPr="001B41B9" w:rsidTr="00DF7B24">
        <w:trPr>
          <w:trHeight w:val="200"/>
        </w:trPr>
        <w:tc>
          <w:tcPr>
            <w:tcW w:w="1153" w:type="pct"/>
          </w:tcPr>
          <w:p w:rsidR="00B477B3" w:rsidRPr="00426162" w:rsidRDefault="00B477B3" w:rsidP="00B477B3">
            <w:pPr>
              <w:spacing w:line="240" w:lineRule="auto"/>
              <w:ind w:right="-1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9" w:type="pct"/>
            <w:gridSpan w:val="3"/>
          </w:tcPr>
          <w:p w:rsidR="00B477B3" w:rsidRPr="00426162" w:rsidRDefault="00B477B3" w:rsidP="00B47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616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2" w:type="pct"/>
          </w:tcPr>
          <w:p w:rsidR="00B477B3" w:rsidRPr="00426162" w:rsidRDefault="00B477B3" w:rsidP="00B47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66" w:type="pct"/>
            <w:gridSpan w:val="7"/>
          </w:tcPr>
          <w:p w:rsidR="00B477B3" w:rsidRPr="00426162" w:rsidRDefault="00B477B3" w:rsidP="00B47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61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77B3" w:rsidRPr="001B41B9" w:rsidTr="00DF7B24">
        <w:tc>
          <w:tcPr>
            <w:tcW w:w="1153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61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28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77B3" w:rsidRPr="001B41B9" w:rsidTr="00DF7B24">
        <w:tc>
          <w:tcPr>
            <w:tcW w:w="1153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61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8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77B3" w:rsidRPr="001B41B9" w:rsidTr="00DF7B24">
        <w:tc>
          <w:tcPr>
            <w:tcW w:w="1153" w:type="pct"/>
          </w:tcPr>
          <w:p w:rsidR="00B477B3" w:rsidRPr="00D23E34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jc w:val="thaiDistribute"/>
              <w:rPr>
                <w:rFonts w:ascii="Angsana New" w:hAnsi="Angsana New"/>
                <w:b/>
                <w:bCs/>
                <w:spacing w:val="-14"/>
                <w:sz w:val="30"/>
                <w:szCs w:val="30"/>
                <w:cs/>
              </w:rPr>
            </w:pPr>
            <w:r w:rsidRPr="00D23E34">
              <w:rPr>
                <w:rFonts w:ascii="Angsana New" w:hAnsi="Angsana New" w:hint="cs"/>
                <w:spacing w:val="-14"/>
                <w:sz w:val="30"/>
                <w:szCs w:val="30"/>
                <w:cs/>
              </w:rPr>
              <w:t>บริษัท ควอลิตี้ ไพน์แอปเปิล</w:t>
            </w:r>
          </w:p>
        </w:tc>
        <w:tc>
          <w:tcPr>
            <w:tcW w:w="528" w:type="pct"/>
            <w:shd w:val="clear" w:color="auto" w:fill="auto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" w:type="pct"/>
            <w:shd w:val="clear" w:color="auto" w:fill="auto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  <w:shd w:val="clear" w:color="auto" w:fill="auto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" w:type="pct"/>
            <w:shd w:val="clear" w:color="auto" w:fill="auto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36C" w:rsidRPr="001B41B9" w:rsidTr="00DF7B24">
        <w:tc>
          <w:tcPr>
            <w:tcW w:w="1153" w:type="pct"/>
          </w:tcPr>
          <w:p w:rsidR="00F4436C" w:rsidRPr="00426162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6162">
              <w:rPr>
                <w:rFonts w:ascii="Angsana New" w:hAnsi="Angsana New" w:hint="cs"/>
                <w:sz w:val="30"/>
                <w:szCs w:val="30"/>
                <w:cs/>
              </w:rPr>
              <w:t xml:space="preserve">   โปรดักส์ จำกัด</w:t>
            </w:r>
          </w:p>
        </w:tc>
        <w:tc>
          <w:tcPr>
            <w:tcW w:w="528" w:type="pct"/>
            <w:shd w:val="clear" w:color="auto" w:fill="auto"/>
          </w:tcPr>
          <w:p w:rsidR="00F4436C" w:rsidRPr="00AC594D" w:rsidRDefault="00DF7B24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2.00</w:t>
            </w:r>
          </w:p>
        </w:tc>
        <w:tc>
          <w:tcPr>
            <w:tcW w:w="187" w:type="pct"/>
            <w:shd w:val="clear" w:color="auto" w:fill="auto"/>
          </w:tcPr>
          <w:p w:rsidR="00F4436C" w:rsidRPr="00426162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</w:tcPr>
          <w:p w:rsidR="00F4436C" w:rsidRPr="00AC594D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594D">
              <w:rPr>
                <w:rFonts w:ascii="Angsana New" w:hAnsi="Angsana New"/>
                <w:sz w:val="30"/>
                <w:szCs w:val="30"/>
              </w:rPr>
              <w:t>2.00</w:t>
            </w:r>
          </w:p>
        </w:tc>
        <w:tc>
          <w:tcPr>
            <w:tcW w:w="142" w:type="pct"/>
            <w:shd w:val="clear" w:color="auto" w:fill="auto"/>
          </w:tcPr>
          <w:p w:rsidR="00F4436C" w:rsidRPr="00426162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tcBorders>
              <w:bottom w:val="double" w:sz="4" w:space="0" w:color="auto"/>
            </w:tcBorders>
            <w:shd w:val="clear" w:color="auto" w:fill="auto"/>
          </w:tcPr>
          <w:p w:rsidR="00F4436C" w:rsidRPr="00D8548B" w:rsidRDefault="00DF7B24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F4436C" w:rsidRPr="00D8548B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bottom w:val="double" w:sz="4" w:space="0" w:color="auto"/>
            </w:tcBorders>
            <w:shd w:val="clear" w:color="auto" w:fill="auto"/>
          </w:tcPr>
          <w:p w:rsidR="00F4436C" w:rsidRPr="00D8548B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48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F4436C" w:rsidRPr="00D8548B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bottom w:val="double" w:sz="4" w:space="0" w:color="auto"/>
            </w:tcBorders>
            <w:shd w:val="clear" w:color="auto" w:fill="auto"/>
          </w:tcPr>
          <w:p w:rsidR="00F4436C" w:rsidRPr="00D8548B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89,000</w:t>
            </w:r>
          </w:p>
        </w:tc>
        <w:tc>
          <w:tcPr>
            <w:tcW w:w="142" w:type="pct"/>
            <w:shd w:val="clear" w:color="auto" w:fill="auto"/>
          </w:tcPr>
          <w:p w:rsidR="00F4436C" w:rsidRPr="00D8548B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" w:type="pct"/>
            <w:tcBorders>
              <w:bottom w:val="double" w:sz="4" w:space="0" w:color="auto"/>
            </w:tcBorders>
            <w:shd w:val="clear" w:color="auto" w:fill="auto"/>
          </w:tcPr>
          <w:p w:rsidR="00F4436C" w:rsidRPr="00D8548B" w:rsidRDefault="00F4436C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48B">
              <w:rPr>
                <w:rFonts w:ascii="Angsana New" w:hAnsi="Angsana New"/>
                <w:b/>
                <w:bCs/>
                <w:sz w:val="30"/>
                <w:szCs w:val="30"/>
              </w:rPr>
              <w:t>36,000</w:t>
            </w:r>
          </w:p>
        </w:tc>
      </w:tr>
      <w:tr w:rsidR="00B477B3" w:rsidRPr="001B41B9" w:rsidTr="00DF7B24">
        <w:tc>
          <w:tcPr>
            <w:tcW w:w="1153" w:type="pct"/>
          </w:tcPr>
          <w:p w:rsidR="00B477B3" w:rsidRPr="00611D18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" w:type="pct"/>
            <w:shd w:val="clear" w:color="auto" w:fill="auto"/>
          </w:tcPr>
          <w:p w:rsidR="00B477B3" w:rsidRPr="00611D18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" w:type="pct"/>
            <w:shd w:val="clear" w:color="auto" w:fill="auto"/>
          </w:tcPr>
          <w:p w:rsidR="00B477B3" w:rsidRPr="00611D18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</w:tcPr>
          <w:p w:rsidR="00B477B3" w:rsidRPr="00611D18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B477B3" w:rsidRPr="00611D18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double" w:sz="4" w:space="0" w:color="auto"/>
            </w:tcBorders>
            <w:shd w:val="clear" w:color="auto" w:fill="auto"/>
          </w:tcPr>
          <w:p w:rsidR="00B477B3" w:rsidRPr="00611D18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B477B3" w:rsidRPr="00611D18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double" w:sz="4" w:space="0" w:color="auto"/>
            </w:tcBorders>
            <w:shd w:val="clear" w:color="auto" w:fill="auto"/>
          </w:tcPr>
          <w:p w:rsidR="00B477B3" w:rsidRPr="00611D18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B477B3" w:rsidRPr="00611D18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double" w:sz="4" w:space="0" w:color="auto"/>
            </w:tcBorders>
            <w:shd w:val="clear" w:color="auto" w:fill="auto"/>
          </w:tcPr>
          <w:p w:rsidR="00B477B3" w:rsidRPr="00611D18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B477B3" w:rsidRPr="00611D18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" w:type="pct"/>
            <w:tcBorders>
              <w:top w:val="double" w:sz="4" w:space="0" w:color="auto"/>
            </w:tcBorders>
            <w:shd w:val="clear" w:color="auto" w:fill="auto"/>
          </w:tcPr>
          <w:p w:rsidR="00B477B3" w:rsidRPr="00611D18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77B3" w:rsidRPr="001B41B9" w:rsidTr="00DF7B24">
        <w:trPr>
          <w:trHeight w:val="290"/>
        </w:trPr>
        <w:tc>
          <w:tcPr>
            <w:tcW w:w="1680" w:type="pct"/>
            <w:gridSpan w:val="2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 w:rsidRPr="004261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</w:p>
        </w:tc>
        <w:tc>
          <w:tcPr>
            <w:tcW w:w="187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77B3" w:rsidRPr="001B41B9" w:rsidTr="00DF7B24">
        <w:tc>
          <w:tcPr>
            <w:tcW w:w="1680" w:type="pct"/>
            <w:gridSpan w:val="2"/>
          </w:tcPr>
          <w:p w:rsidR="00B477B3" w:rsidRDefault="00B477B3" w:rsidP="00B47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ถึงกำหนดชำระภายในหนึ่งปี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:rsidR="00B477B3" w:rsidRPr="006241D9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0E9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</w:t>
            </w:r>
          </w:p>
        </w:tc>
        <w:tc>
          <w:tcPr>
            <w:tcW w:w="187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77B3" w:rsidRPr="001B41B9" w:rsidTr="00DF7B24">
        <w:tc>
          <w:tcPr>
            <w:tcW w:w="1680" w:type="pct"/>
            <w:gridSpan w:val="2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 w:rsidRPr="00D23E34">
              <w:rPr>
                <w:rFonts w:ascii="Angsana New" w:hAnsi="Angsana New" w:hint="cs"/>
                <w:spacing w:val="-14"/>
                <w:sz w:val="30"/>
                <w:szCs w:val="30"/>
                <w:cs/>
              </w:rPr>
              <w:t>บริษัท ควอลิตี้ ไพน์แอปเปิล</w:t>
            </w:r>
          </w:p>
        </w:tc>
        <w:tc>
          <w:tcPr>
            <w:tcW w:w="187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7B24" w:rsidRPr="001B41B9" w:rsidTr="00DF7B24">
        <w:tc>
          <w:tcPr>
            <w:tcW w:w="1153" w:type="pct"/>
          </w:tcPr>
          <w:p w:rsidR="00DF7B24" w:rsidRPr="00426162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426162">
              <w:rPr>
                <w:rFonts w:ascii="Angsana New" w:hAnsi="Angsana New" w:hint="cs"/>
                <w:sz w:val="30"/>
                <w:szCs w:val="30"/>
                <w:cs/>
              </w:rPr>
              <w:t xml:space="preserve">   โปรดักส์ จำกัด</w:t>
            </w:r>
          </w:p>
        </w:tc>
        <w:tc>
          <w:tcPr>
            <w:tcW w:w="528" w:type="pct"/>
            <w:shd w:val="clear" w:color="auto" w:fill="auto"/>
          </w:tcPr>
          <w:p w:rsidR="00DF7B24" w:rsidRPr="00AC594D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2.50</w:t>
            </w:r>
          </w:p>
        </w:tc>
        <w:tc>
          <w:tcPr>
            <w:tcW w:w="187" w:type="pct"/>
            <w:shd w:val="clear" w:color="auto" w:fill="auto"/>
          </w:tcPr>
          <w:p w:rsidR="00DF7B24" w:rsidRPr="00426162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</w:tcPr>
          <w:p w:rsidR="00DF7B24" w:rsidRPr="00AC594D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2.5</w:t>
            </w:r>
            <w:r w:rsidRPr="00AC594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2" w:type="pct"/>
            <w:shd w:val="clear" w:color="auto" w:fill="auto"/>
          </w:tcPr>
          <w:p w:rsidR="00DF7B24" w:rsidRPr="00426162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tcBorders>
              <w:bottom w:val="double" w:sz="4" w:space="0" w:color="auto"/>
            </w:tcBorders>
            <w:shd w:val="clear" w:color="auto" w:fill="auto"/>
          </w:tcPr>
          <w:p w:rsidR="00DF7B24" w:rsidRPr="00D8548B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DF7B24" w:rsidRPr="00D8548B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bottom w:val="double" w:sz="4" w:space="0" w:color="auto"/>
            </w:tcBorders>
            <w:shd w:val="clear" w:color="auto" w:fill="auto"/>
          </w:tcPr>
          <w:p w:rsidR="00DF7B24" w:rsidRPr="00D8548B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48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DF7B24" w:rsidRPr="00D8548B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bottom w:val="double" w:sz="4" w:space="0" w:color="auto"/>
            </w:tcBorders>
            <w:shd w:val="clear" w:color="auto" w:fill="auto"/>
          </w:tcPr>
          <w:p w:rsidR="00DF7B24" w:rsidRPr="00D8548B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20,000</w:t>
            </w:r>
          </w:p>
        </w:tc>
        <w:tc>
          <w:tcPr>
            <w:tcW w:w="142" w:type="pct"/>
            <w:shd w:val="clear" w:color="auto" w:fill="auto"/>
          </w:tcPr>
          <w:p w:rsidR="00DF7B24" w:rsidRPr="00D8548B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" w:type="pct"/>
            <w:tcBorders>
              <w:bottom w:val="double" w:sz="4" w:space="0" w:color="auto"/>
            </w:tcBorders>
            <w:shd w:val="clear" w:color="auto" w:fill="auto"/>
          </w:tcPr>
          <w:p w:rsidR="00DF7B24" w:rsidRPr="00D8548B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Pr="00D8548B"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</w:tr>
    </w:tbl>
    <w:p w:rsidR="002A536E" w:rsidRPr="00611D18" w:rsidRDefault="002A5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1"/>
        <w:gridCol w:w="905"/>
        <w:gridCol w:w="354"/>
        <w:gridCol w:w="995"/>
        <w:gridCol w:w="269"/>
        <w:gridCol w:w="982"/>
        <w:gridCol w:w="269"/>
        <w:gridCol w:w="986"/>
        <w:gridCol w:w="269"/>
        <w:gridCol w:w="993"/>
        <w:gridCol w:w="269"/>
        <w:gridCol w:w="900"/>
      </w:tblGrid>
      <w:tr w:rsidR="00E14864" w:rsidRPr="006241D9" w:rsidTr="00B20193">
        <w:tc>
          <w:tcPr>
            <w:tcW w:w="1155" w:type="pct"/>
          </w:tcPr>
          <w:p w:rsidR="00E14864" w:rsidRPr="00426162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61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484" w:type="pct"/>
          </w:tcPr>
          <w:p w:rsidR="00E14864" w:rsidRPr="00872B1A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9" w:type="pct"/>
          </w:tcPr>
          <w:p w:rsidR="00E14864" w:rsidRPr="00872B1A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32" w:type="pct"/>
          </w:tcPr>
          <w:p w:rsidR="00E14864" w:rsidRPr="00872B1A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pct"/>
          </w:tcPr>
          <w:p w:rsidR="00E14864" w:rsidRPr="00872B1A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25" w:type="pct"/>
          </w:tcPr>
          <w:p w:rsidR="00E14864" w:rsidRPr="006241D9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E14864" w:rsidRPr="006241D9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E14864" w:rsidRPr="006241D9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E14864" w:rsidRPr="006241D9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E14864" w:rsidRPr="006241D9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E14864" w:rsidRPr="006241D9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:rsidR="00E14864" w:rsidRPr="006241D9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4864" w:rsidRPr="006241D9" w:rsidTr="00B20193">
        <w:tc>
          <w:tcPr>
            <w:tcW w:w="1155" w:type="pct"/>
          </w:tcPr>
          <w:p w:rsidR="00E14864" w:rsidRPr="00426162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61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84" w:type="pct"/>
          </w:tcPr>
          <w:p w:rsidR="00E14864" w:rsidRPr="00872B1A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9" w:type="pct"/>
          </w:tcPr>
          <w:p w:rsidR="00E14864" w:rsidRPr="00872B1A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32" w:type="pct"/>
          </w:tcPr>
          <w:p w:rsidR="00E14864" w:rsidRPr="00872B1A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pct"/>
          </w:tcPr>
          <w:p w:rsidR="00E14864" w:rsidRPr="00872B1A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25" w:type="pct"/>
          </w:tcPr>
          <w:p w:rsidR="00E14864" w:rsidRPr="006241D9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E14864" w:rsidRPr="006241D9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E14864" w:rsidRPr="006241D9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E14864" w:rsidRPr="006241D9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E14864" w:rsidRPr="006241D9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E14864" w:rsidRPr="006241D9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:rsidR="00E14864" w:rsidRPr="006241D9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4864" w:rsidRPr="006241D9" w:rsidTr="00B20193">
        <w:tc>
          <w:tcPr>
            <w:tcW w:w="1639" w:type="pct"/>
            <w:gridSpan w:val="2"/>
          </w:tcPr>
          <w:p w:rsidR="00E14864" w:rsidRPr="00872B1A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  <w:r w:rsidRPr="00D23E34">
              <w:rPr>
                <w:rFonts w:ascii="Angsana New" w:hAnsi="Angsana New" w:hint="cs"/>
                <w:spacing w:val="-14"/>
                <w:sz w:val="30"/>
                <w:szCs w:val="30"/>
                <w:cs/>
              </w:rPr>
              <w:t>บริษัท ควอลิตี้ ไพน์แอปเปิล</w:t>
            </w:r>
          </w:p>
        </w:tc>
        <w:tc>
          <w:tcPr>
            <w:tcW w:w="189" w:type="pct"/>
          </w:tcPr>
          <w:p w:rsidR="00E14864" w:rsidRPr="00872B1A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32" w:type="pct"/>
          </w:tcPr>
          <w:p w:rsidR="00E14864" w:rsidRPr="00872B1A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pct"/>
          </w:tcPr>
          <w:p w:rsidR="00E14864" w:rsidRPr="00872B1A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25" w:type="pct"/>
          </w:tcPr>
          <w:p w:rsidR="00E14864" w:rsidRPr="006241D9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E14864" w:rsidRPr="006241D9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E14864" w:rsidRPr="006241D9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E14864" w:rsidRPr="006241D9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E14864" w:rsidRPr="006241D9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E14864" w:rsidRPr="006241D9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:rsidR="00E14864" w:rsidRPr="006241D9" w:rsidRDefault="00E14864" w:rsidP="00B2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7B24" w:rsidRPr="006241D9" w:rsidTr="00B20193">
        <w:trPr>
          <w:trHeight w:val="398"/>
        </w:trPr>
        <w:tc>
          <w:tcPr>
            <w:tcW w:w="1155" w:type="pct"/>
          </w:tcPr>
          <w:p w:rsidR="00DF7B24" w:rsidRPr="00426162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426162">
              <w:rPr>
                <w:rFonts w:ascii="Angsana New" w:hAnsi="Angsana New" w:hint="cs"/>
                <w:sz w:val="30"/>
                <w:szCs w:val="30"/>
                <w:cs/>
              </w:rPr>
              <w:t xml:space="preserve">   โปรดักส์ จำกัด</w:t>
            </w:r>
          </w:p>
        </w:tc>
        <w:tc>
          <w:tcPr>
            <w:tcW w:w="484" w:type="pct"/>
          </w:tcPr>
          <w:p w:rsidR="00DF7B24" w:rsidRPr="00AC594D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2.50</w:t>
            </w:r>
          </w:p>
        </w:tc>
        <w:tc>
          <w:tcPr>
            <w:tcW w:w="189" w:type="pct"/>
          </w:tcPr>
          <w:p w:rsidR="00DF7B24" w:rsidRPr="00426162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DF7B24" w:rsidRPr="00AC594D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2.5</w:t>
            </w:r>
            <w:r w:rsidRPr="00AC594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4" w:type="pct"/>
          </w:tcPr>
          <w:p w:rsidR="00DF7B24" w:rsidRPr="00872B1A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25" w:type="pct"/>
          </w:tcPr>
          <w:p w:rsidR="00DF7B24" w:rsidRPr="00FA5757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DF7B24" w:rsidRPr="00FA5757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:rsidR="00DF7B24" w:rsidRPr="006D7031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03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DF7B24" w:rsidRPr="006241D9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DF7B24" w:rsidRPr="0068699C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70,000</w:t>
            </w:r>
          </w:p>
        </w:tc>
        <w:tc>
          <w:tcPr>
            <w:tcW w:w="144" w:type="pct"/>
          </w:tcPr>
          <w:p w:rsidR="00DF7B24" w:rsidRPr="0068699C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:rsidR="00DF7B24" w:rsidRPr="006241D9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85,000</w:t>
            </w:r>
          </w:p>
        </w:tc>
      </w:tr>
      <w:tr w:rsidR="00DF7B24" w:rsidRPr="00872B1A" w:rsidTr="00B20193">
        <w:tc>
          <w:tcPr>
            <w:tcW w:w="1155" w:type="pct"/>
          </w:tcPr>
          <w:p w:rsidR="00DF7B24" w:rsidRPr="00E14864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:rsidR="00DF7B24" w:rsidRPr="00872B1A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9" w:type="pct"/>
          </w:tcPr>
          <w:p w:rsidR="00DF7B24" w:rsidRPr="00872B1A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32" w:type="pct"/>
          </w:tcPr>
          <w:p w:rsidR="00DF7B24" w:rsidRPr="00872B1A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pct"/>
          </w:tcPr>
          <w:p w:rsidR="00DF7B24" w:rsidRPr="00872B1A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25" w:type="pct"/>
            <w:tcBorders>
              <w:top w:val="double" w:sz="4" w:space="0" w:color="auto"/>
            </w:tcBorders>
          </w:tcPr>
          <w:p w:rsidR="00DF7B24" w:rsidRPr="00872B1A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pct"/>
          </w:tcPr>
          <w:p w:rsidR="00DF7B24" w:rsidRPr="00872B1A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27" w:type="pct"/>
            <w:tcBorders>
              <w:top w:val="double" w:sz="4" w:space="0" w:color="auto"/>
            </w:tcBorders>
          </w:tcPr>
          <w:p w:rsidR="00DF7B24" w:rsidRPr="00872B1A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pct"/>
          </w:tcPr>
          <w:p w:rsidR="00DF7B24" w:rsidRPr="00872B1A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</w:tcPr>
          <w:p w:rsidR="00DF7B24" w:rsidRPr="00872B1A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pct"/>
          </w:tcPr>
          <w:p w:rsidR="00DF7B24" w:rsidRPr="00872B1A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81" w:type="pct"/>
            <w:tcBorders>
              <w:top w:val="double" w:sz="4" w:space="0" w:color="auto"/>
            </w:tcBorders>
          </w:tcPr>
          <w:p w:rsidR="00DF7B24" w:rsidRPr="00872B1A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F7B24" w:rsidRPr="00426162" w:rsidTr="00B20193">
        <w:tc>
          <w:tcPr>
            <w:tcW w:w="1828" w:type="pct"/>
            <w:gridSpan w:val="3"/>
          </w:tcPr>
          <w:p w:rsidR="00DF7B24" w:rsidRPr="00426162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สรุปเงินให้กู้ยืมแก่กิจการที่เกี่ยวข้องกัน</w:t>
            </w:r>
          </w:p>
        </w:tc>
        <w:tc>
          <w:tcPr>
            <w:tcW w:w="532" w:type="pct"/>
          </w:tcPr>
          <w:p w:rsidR="00DF7B24" w:rsidRPr="00426162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DF7B24" w:rsidRPr="00426162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:rsidR="00DF7B24" w:rsidRPr="00426162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DF7B24" w:rsidRPr="00426162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DF7B24" w:rsidRPr="00426162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DF7B24" w:rsidRPr="00426162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DF7B24" w:rsidRPr="00426162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DF7B24" w:rsidRPr="00426162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:rsidR="00DF7B24" w:rsidRPr="00426162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7B24" w:rsidRPr="00CE4093" w:rsidTr="00B20193">
        <w:tc>
          <w:tcPr>
            <w:tcW w:w="1155" w:type="pct"/>
          </w:tcPr>
          <w:p w:rsidR="00DF7B24" w:rsidRPr="004960BC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484" w:type="pct"/>
            <w:shd w:val="clear" w:color="auto" w:fill="auto"/>
          </w:tcPr>
          <w:p w:rsidR="00DF7B24" w:rsidRPr="00426162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pct"/>
            <w:shd w:val="clear" w:color="auto" w:fill="auto"/>
          </w:tcPr>
          <w:p w:rsidR="00DF7B24" w:rsidRPr="00426162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:rsidR="00DF7B24" w:rsidRPr="00426162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DF7B24" w:rsidRPr="00426162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</w:tcPr>
          <w:p w:rsidR="00DF7B24" w:rsidRPr="00426162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DF7B24" w:rsidRPr="00426162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:rsidR="00DF7B24" w:rsidRPr="00426162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DF7B24" w:rsidRPr="00426162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:rsidR="00DF7B24" w:rsidRPr="00426162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89,000</w:t>
            </w:r>
          </w:p>
        </w:tc>
        <w:tc>
          <w:tcPr>
            <w:tcW w:w="144" w:type="pct"/>
            <w:shd w:val="clear" w:color="auto" w:fill="auto"/>
          </w:tcPr>
          <w:p w:rsidR="00DF7B24" w:rsidRPr="00426162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  <w:shd w:val="clear" w:color="auto" w:fill="auto"/>
          </w:tcPr>
          <w:p w:rsidR="00DF7B24" w:rsidRPr="00CE4093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36,000</w:t>
            </w:r>
          </w:p>
        </w:tc>
      </w:tr>
      <w:tr w:rsidR="00DF7B24" w:rsidRPr="00CE4093" w:rsidTr="00B20193">
        <w:tc>
          <w:tcPr>
            <w:tcW w:w="1828" w:type="pct"/>
            <w:gridSpan w:val="3"/>
          </w:tcPr>
          <w:p w:rsidR="00DF7B24" w:rsidRPr="00426162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เงินให้กู้ยืมระยะยาวส่วนที่ถึงกำหนดชำระ</w:t>
            </w:r>
          </w:p>
        </w:tc>
        <w:tc>
          <w:tcPr>
            <w:tcW w:w="532" w:type="pct"/>
            <w:shd w:val="clear" w:color="auto" w:fill="auto"/>
          </w:tcPr>
          <w:p w:rsidR="00DF7B24" w:rsidRPr="00426162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30" w:hanging="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DF7B24" w:rsidRPr="00426162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</w:tcPr>
          <w:p w:rsidR="00DF7B24" w:rsidRPr="006D7031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DF7B24" w:rsidRPr="00426162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:rsidR="00DF7B24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DF7B24" w:rsidRPr="006D7031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:rsidR="00DF7B24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DF7B24" w:rsidRPr="00426162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  <w:shd w:val="clear" w:color="auto" w:fill="auto"/>
          </w:tcPr>
          <w:p w:rsidR="00DF7B24" w:rsidRPr="00CE4093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7B24" w:rsidRPr="00CE4093" w:rsidTr="00B20193">
        <w:tc>
          <w:tcPr>
            <w:tcW w:w="1155" w:type="pct"/>
          </w:tcPr>
          <w:p w:rsidR="00DF7B24" w:rsidRPr="004B6CFD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18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ภายในหนึ่งปี</w:t>
            </w:r>
          </w:p>
        </w:tc>
        <w:tc>
          <w:tcPr>
            <w:tcW w:w="484" w:type="pct"/>
            <w:shd w:val="clear" w:color="auto" w:fill="auto"/>
          </w:tcPr>
          <w:p w:rsidR="00DF7B24" w:rsidRPr="00426162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pct"/>
            <w:shd w:val="clear" w:color="auto" w:fill="auto"/>
          </w:tcPr>
          <w:p w:rsidR="00DF7B24" w:rsidRPr="00426162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:rsidR="00DF7B24" w:rsidRPr="00426162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DF7B24" w:rsidRPr="00426162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</w:tcPr>
          <w:p w:rsidR="00DF7B24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DF7B24" w:rsidRPr="00426162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:rsidR="00DF7B24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DF7B24" w:rsidRPr="00426162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:rsidR="00DF7B24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144" w:type="pct"/>
            <w:shd w:val="clear" w:color="auto" w:fill="auto"/>
          </w:tcPr>
          <w:p w:rsidR="00DF7B24" w:rsidRPr="00426162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  <w:shd w:val="clear" w:color="auto" w:fill="auto"/>
          </w:tcPr>
          <w:p w:rsidR="00DF7B24" w:rsidRPr="00CE4093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</w:tr>
      <w:tr w:rsidR="00DF7B24" w:rsidRPr="00CE4093" w:rsidTr="00B20193">
        <w:tc>
          <w:tcPr>
            <w:tcW w:w="1155" w:type="pct"/>
          </w:tcPr>
          <w:p w:rsidR="00DF7B24" w:rsidRPr="004960BC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484" w:type="pct"/>
            <w:shd w:val="clear" w:color="auto" w:fill="auto"/>
          </w:tcPr>
          <w:p w:rsidR="00DF7B24" w:rsidRPr="00426162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pct"/>
            <w:shd w:val="clear" w:color="auto" w:fill="auto"/>
          </w:tcPr>
          <w:p w:rsidR="00DF7B24" w:rsidRPr="00426162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:rsidR="00DF7B24" w:rsidRPr="00426162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DF7B24" w:rsidRPr="00426162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auto"/>
          </w:tcPr>
          <w:p w:rsidR="00DF7B24" w:rsidRPr="006D7031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DF7B24" w:rsidRPr="00426162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</w:tcPr>
          <w:p w:rsidR="00DF7B24" w:rsidRPr="006D7031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DF7B24" w:rsidRPr="00426162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:rsidR="00DF7B24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70,000</w:t>
            </w:r>
          </w:p>
        </w:tc>
        <w:tc>
          <w:tcPr>
            <w:tcW w:w="144" w:type="pct"/>
            <w:shd w:val="clear" w:color="auto" w:fill="auto"/>
          </w:tcPr>
          <w:p w:rsidR="00DF7B24" w:rsidRPr="00426162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  <w:tcBorders>
              <w:bottom w:val="single" w:sz="4" w:space="0" w:color="auto"/>
            </w:tcBorders>
            <w:shd w:val="clear" w:color="auto" w:fill="auto"/>
          </w:tcPr>
          <w:p w:rsidR="00DF7B24" w:rsidRPr="00CE4093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</w:tr>
      <w:tr w:rsidR="00DF7B24" w:rsidRPr="006D7031" w:rsidTr="00B20193">
        <w:tc>
          <w:tcPr>
            <w:tcW w:w="1639" w:type="pct"/>
            <w:gridSpan w:val="2"/>
          </w:tcPr>
          <w:p w:rsidR="00DF7B24" w:rsidRPr="00426162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89" w:type="pct"/>
          </w:tcPr>
          <w:p w:rsidR="00DF7B24" w:rsidRPr="00426162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DF7B24" w:rsidRPr="00426162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DF7B24" w:rsidRPr="00426162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7B24" w:rsidRPr="003677BC" w:rsidRDefault="00DF7B24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DF7B24" w:rsidRPr="00FA5757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7B24" w:rsidRPr="003677BC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DF7B24" w:rsidRPr="00FA5757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7B24" w:rsidRPr="0068699C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179,000</w:t>
            </w:r>
          </w:p>
        </w:tc>
        <w:tc>
          <w:tcPr>
            <w:tcW w:w="144" w:type="pct"/>
            <w:shd w:val="clear" w:color="auto" w:fill="auto"/>
          </w:tcPr>
          <w:p w:rsidR="00DF7B24" w:rsidRPr="0068699C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7B24" w:rsidRPr="006D7031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136,000</w:t>
            </w:r>
          </w:p>
        </w:tc>
      </w:tr>
    </w:tbl>
    <w:p w:rsidR="00E14864" w:rsidRDefault="00E14864" w:rsidP="00F62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3A1F22" w:rsidRDefault="003A1F22" w:rsidP="00F62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611D18" w:rsidRDefault="00611D18" w:rsidP="00875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008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:rsidR="00611D18" w:rsidRDefault="00611D18" w:rsidP="00875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008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:rsidR="00611D18" w:rsidRDefault="00611D18" w:rsidP="00875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008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:rsidR="004A4F85" w:rsidRDefault="004A4F85" w:rsidP="00875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008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F25354">
        <w:rPr>
          <w:rFonts w:asciiTheme="majorBidi" w:hAnsiTheme="majorBidi" w:cstheme="majorBidi"/>
          <w:spacing w:val="-8"/>
          <w:sz w:val="30"/>
          <w:szCs w:val="30"/>
          <w:cs/>
        </w:rPr>
        <w:lastRenderedPageBreak/>
        <w:t>รายการเคลื่อนไหวของเงินให้กู้ยืมแก่กิจการที่เกี่ยวข้องกัน</w:t>
      </w:r>
      <w:r w:rsidR="0027568B" w:rsidRPr="00F25354">
        <w:rPr>
          <w:rFonts w:asciiTheme="majorBidi" w:hAnsiTheme="majorBidi" w:cstheme="majorBidi"/>
          <w:spacing w:val="-8"/>
          <w:sz w:val="30"/>
          <w:szCs w:val="30"/>
          <w:cs/>
        </w:rPr>
        <w:t>สำหรับงวด</w:t>
      </w:r>
      <w:r w:rsidR="0005110F">
        <w:rPr>
          <w:rFonts w:asciiTheme="majorBidi" w:hAnsiTheme="majorBidi" w:cstheme="majorBidi" w:hint="cs"/>
          <w:spacing w:val="-8"/>
          <w:sz w:val="30"/>
          <w:szCs w:val="30"/>
          <w:cs/>
        </w:rPr>
        <w:t>เก้า</w:t>
      </w:r>
      <w:r w:rsidRPr="00F25354">
        <w:rPr>
          <w:rFonts w:asciiTheme="majorBidi" w:hAnsiTheme="majorBidi" w:cstheme="majorBidi" w:hint="cs"/>
          <w:spacing w:val="-8"/>
          <w:sz w:val="30"/>
          <w:szCs w:val="30"/>
          <w:cs/>
        </w:rPr>
        <w:t>เดือน</w:t>
      </w:r>
      <w:r w:rsidRPr="00F25354">
        <w:rPr>
          <w:rFonts w:asciiTheme="majorBidi" w:hAnsiTheme="majorBidi" w:cstheme="majorBidi"/>
          <w:spacing w:val="-8"/>
          <w:sz w:val="30"/>
          <w:szCs w:val="30"/>
          <w:cs/>
        </w:rPr>
        <w:t>สิ้นสุดวันที่</w:t>
      </w:r>
      <w:r w:rsidRPr="00F25354">
        <w:rPr>
          <w:rFonts w:ascii="Angsana New" w:hAnsi="Angsana New"/>
          <w:bCs/>
          <w:color w:val="FFFFFF" w:themeColor="background1"/>
          <w:spacing w:val="-8"/>
          <w:sz w:val="20"/>
          <w:szCs w:val="20"/>
        </w:rPr>
        <w:t>.</w:t>
      </w:r>
      <w:r w:rsidRPr="00F25354">
        <w:rPr>
          <w:rFonts w:asciiTheme="majorBidi" w:hAnsiTheme="majorBidi" w:cstheme="majorBidi"/>
          <w:spacing w:val="-8"/>
          <w:sz w:val="30"/>
          <w:szCs w:val="30"/>
        </w:rPr>
        <w:t>3</w:t>
      </w:r>
      <w:r w:rsidR="0005110F">
        <w:rPr>
          <w:rFonts w:asciiTheme="majorBidi" w:hAnsiTheme="majorBidi" w:cstheme="majorBidi"/>
          <w:spacing w:val="-8"/>
          <w:sz w:val="30"/>
          <w:szCs w:val="30"/>
        </w:rPr>
        <w:t>0</w:t>
      </w:r>
      <w:r w:rsidR="009E402F" w:rsidRPr="00F25354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05110F">
        <w:rPr>
          <w:rFonts w:asciiTheme="majorBidi" w:hAnsiTheme="majorBidi" w:cstheme="majorBidi" w:hint="cs"/>
          <w:spacing w:val="-8"/>
          <w:sz w:val="30"/>
          <w:szCs w:val="30"/>
          <w:cs/>
        </w:rPr>
        <w:t>มิถุนายน</w:t>
      </w:r>
      <w:r w:rsidR="009E402F" w:rsidRPr="00F25354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F25354">
        <w:rPr>
          <w:rFonts w:asciiTheme="majorBidi" w:hAnsiTheme="majorBidi" w:cstheme="majorBidi"/>
          <w:spacing w:val="-8"/>
          <w:sz w:val="30"/>
          <w:szCs w:val="30"/>
          <w:cs/>
        </w:rPr>
        <w:t>มีดังนี้</w:t>
      </w:r>
    </w:p>
    <w:p w:rsidR="003A1F22" w:rsidRDefault="003A1F22" w:rsidP="00875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008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tbl>
      <w:tblPr>
        <w:tblW w:w="9330" w:type="dxa"/>
        <w:tblInd w:w="471" w:type="dxa"/>
        <w:tblLayout w:type="fixed"/>
        <w:tblLook w:val="0000" w:firstRow="0" w:lastRow="0" w:firstColumn="0" w:lastColumn="0" w:noHBand="0" w:noVBand="0"/>
      </w:tblPr>
      <w:tblGrid>
        <w:gridCol w:w="4657"/>
        <w:gridCol w:w="991"/>
        <w:gridCol w:w="274"/>
        <w:gridCol w:w="976"/>
        <w:gridCol w:w="271"/>
        <w:gridCol w:w="989"/>
        <w:gridCol w:w="274"/>
        <w:gridCol w:w="898"/>
      </w:tblGrid>
      <w:tr w:rsidR="00B477B3" w:rsidRPr="009E402F" w:rsidTr="00E14864">
        <w:trPr>
          <w:tblHeader/>
        </w:trPr>
        <w:tc>
          <w:tcPr>
            <w:tcW w:w="2496" w:type="pct"/>
          </w:tcPr>
          <w:p w:rsidR="004A4F85" w:rsidRPr="006703A4" w:rsidRDefault="004A4F85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1" w:type="pct"/>
            <w:gridSpan w:val="3"/>
          </w:tcPr>
          <w:p w:rsidR="004A4F85" w:rsidRPr="009E402F" w:rsidRDefault="004A4F85" w:rsidP="006D2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10" w:firstLine="1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4A4F85" w:rsidRPr="009E402F" w:rsidRDefault="004A4F85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pct"/>
            <w:gridSpan w:val="3"/>
          </w:tcPr>
          <w:p w:rsidR="004A4F85" w:rsidRPr="009E402F" w:rsidRDefault="004A4F85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14864" w:rsidRPr="009E402F" w:rsidTr="00E14864">
        <w:trPr>
          <w:tblHeader/>
        </w:trPr>
        <w:tc>
          <w:tcPr>
            <w:tcW w:w="2496" w:type="pct"/>
          </w:tcPr>
          <w:p w:rsidR="007C79C7" w:rsidRPr="0005110F" w:rsidRDefault="007C79C7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40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511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9E40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0511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511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31" w:type="pct"/>
          </w:tcPr>
          <w:p w:rsidR="007C79C7" w:rsidRPr="009E402F" w:rsidRDefault="007C79C7" w:rsidP="00E35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 w:rsidR="00E356E0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7" w:type="pct"/>
          </w:tcPr>
          <w:p w:rsidR="007C79C7" w:rsidRPr="009E402F" w:rsidRDefault="007C79C7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:rsidR="007C79C7" w:rsidRPr="009E402F" w:rsidRDefault="00E356E0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5" w:type="pct"/>
          </w:tcPr>
          <w:p w:rsidR="007C79C7" w:rsidRPr="009E402F" w:rsidRDefault="007C79C7" w:rsidP="007C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:rsidR="007C79C7" w:rsidRPr="009E402F" w:rsidRDefault="007C79C7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E356E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:rsidR="007C79C7" w:rsidRPr="009E402F" w:rsidRDefault="007C79C7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:rsidR="007C79C7" w:rsidRPr="009E402F" w:rsidRDefault="007C79C7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 w:rsidR="00E356E0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4A4F85" w:rsidRPr="009E402F" w:rsidTr="00E14864">
        <w:trPr>
          <w:trHeight w:val="80"/>
          <w:tblHeader/>
        </w:trPr>
        <w:tc>
          <w:tcPr>
            <w:tcW w:w="2496" w:type="pct"/>
          </w:tcPr>
          <w:p w:rsidR="004A4F85" w:rsidRPr="005161AE" w:rsidRDefault="004A4F85" w:rsidP="004A4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504" w:type="pct"/>
            <w:gridSpan w:val="7"/>
          </w:tcPr>
          <w:p w:rsidR="004A4F85" w:rsidRPr="009E402F" w:rsidRDefault="004A4F85" w:rsidP="004A4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9E40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9E402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161AE" w:rsidRPr="009E402F" w:rsidTr="00E14864">
        <w:trPr>
          <w:trHeight w:val="80"/>
        </w:trPr>
        <w:tc>
          <w:tcPr>
            <w:tcW w:w="2496" w:type="pct"/>
          </w:tcPr>
          <w:p w:rsidR="005161AE" w:rsidRPr="005161AE" w:rsidRDefault="005161AE" w:rsidP="004A4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C54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Pr="009C54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2504" w:type="pct"/>
            <w:gridSpan w:val="7"/>
          </w:tcPr>
          <w:p w:rsidR="005161AE" w:rsidRPr="009E402F" w:rsidRDefault="005161AE" w:rsidP="004A4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14864" w:rsidRPr="009E402F" w:rsidTr="00E14864">
        <w:tc>
          <w:tcPr>
            <w:tcW w:w="2496" w:type="pct"/>
          </w:tcPr>
          <w:p w:rsidR="004A4F85" w:rsidRPr="009E402F" w:rsidRDefault="004A4F85" w:rsidP="004A4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1" w:type="pct"/>
          </w:tcPr>
          <w:p w:rsidR="009F34E5" w:rsidRPr="009E402F" w:rsidRDefault="009F34E5" w:rsidP="004A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A4F85" w:rsidRPr="009E402F" w:rsidRDefault="004A4F85" w:rsidP="004A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:rsidR="004A4F85" w:rsidRPr="009E402F" w:rsidRDefault="004A4F85" w:rsidP="004A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4A4F85" w:rsidRPr="009E402F" w:rsidRDefault="004A4F85" w:rsidP="004A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:rsidR="004A4F85" w:rsidRPr="009E402F" w:rsidRDefault="004A4F85" w:rsidP="004A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A4F85" w:rsidRPr="009E402F" w:rsidRDefault="004A4F85" w:rsidP="004A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</w:tcPr>
          <w:p w:rsidR="004A4F85" w:rsidRPr="009E402F" w:rsidRDefault="004A4F85" w:rsidP="004A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7FCB" w:rsidRPr="00E356E0" w:rsidTr="00E14864">
        <w:tc>
          <w:tcPr>
            <w:tcW w:w="2496" w:type="pct"/>
          </w:tcPr>
          <w:p w:rsidR="00247FCB" w:rsidRPr="009E402F" w:rsidRDefault="00247FCB" w:rsidP="0024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E402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2560/ 2559</w:t>
            </w:r>
          </w:p>
        </w:tc>
        <w:tc>
          <w:tcPr>
            <w:tcW w:w="531" w:type="pct"/>
            <w:shd w:val="clear" w:color="auto" w:fill="auto"/>
          </w:tcPr>
          <w:p w:rsidR="00247FCB" w:rsidRPr="00426162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247FCB" w:rsidRPr="00426162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8"/>
              </w:tabs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36,000</w:t>
            </w:r>
          </w:p>
        </w:tc>
        <w:tc>
          <w:tcPr>
            <w:tcW w:w="147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  <w:shd w:val="clear" w:color="auto" w:fill="auto"/>
          </w:tcPr>
          <w:p w:rsidR="00247FCB" w:rsidRPr="00CE4093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57,000</w:t>
            </w:r>
          </w:p>
        </w:tc>
      </w:tr>
      <w:tr w:rsidR="00247FCB" w:rsidRPr="00E356E0" w:rsidTr="00E14864">
        <w:tc>
          <w:tcPr>
            <w:tcW w:w="2496" w:type="pct"/>
          </w:tcPr>
          <w:p w:rsidR="00247FCB" w:rsidRPr="009E402F" w:rsidRDefault="00247FCB" w:rsidP="0024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31" w:type="pct"/>
            <w:shd w:val="clear" w:color="auto" w:fill="auto"/>
          </w:tcPr>
          <w:p w:rsidR="00247FCB" w:rsidRPr="00426162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247FCB" w:rsidRPr="00426162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8"/>
              </w:tabs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80,000</w:t>
            </w:r>
          </w:p>
        </w:tc>
        <w:tc>
          <w:tcPr>
            <w:tcW w:w="147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74,000</w:t>
            </w:r>
          </w:p>
        </w:tc>
      </w:tr>
      <w:tr w:rsidR="00247FCB" w:rsidRPr="009E402F" w:rsidTr="00E14864">
        <w:tc>
          <w:tcPr>
            <w:tcW w:w="2496" w:type="pct"/>
          </w:tcPr>
          <w:p w:rsidR="00247FCB" w:rsidRPr="009E402F" w:rsidRDefault="00247FCB" w:rsidP="0024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:rsidR="00247FCB" w:rsidRPr="00426162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247FCB" w:rsidRPr="00426162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8"/>
              </w:tabs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(27,000)</w:t>
            </w:r>
          </w:p>
        </w:tc>
        <w:tc>
          <w:tcPr>
            <w:tcW w:w="147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tcBorders>
              <w:bottom w:val="single" w:sz="4" w:space="0" w:color="auto"/>
            </w:tcBorders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(109,000)</w:t>
            </w:r>
          </w:p>
        </w:tc>
      </w:tr>
      <w:tr w:rsidR="00247FCB" w:rsidRPr="009E402F" w:rsidTr="00E14864">
        <w:trPr>
          <w:trHeight w:val="406"/>
        </w:trPr>
        <w:tc>
          <w:tcPr>
            <w:tcW w:w="2496" w:type="pct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9E40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47FCB" w:rsidRPr="00247FCB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C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247FCB" w:rsidRPr="00247FCB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47FCB" w:rsidRPr="00FB5763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576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247FCB" w:rsidRPr="00FB5763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8"/>
              </w:tabs>
              <w:ind w:right="4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47FCB" w:rsidRPr="00CE4093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89,000</w:t>
            </w:r>
          </w:p>
        </w:tc>
        <w:tc>
          <w:tcPr>
            <w:tcW w:w="147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47FCB" w:rsidRPr="00CE4093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22,000</w:t>
            </w:r>
          </w:p>
        </w:tc>
      </w:tr>
      <w:tr w:rsidR="00247FCB" w:rsidRPr="009E402F" w:rsidTr="00C4210F">
        <w:trPr>
          <w:trHeight w:val="406"/>
        </w:trPr>
        <w:tc>
          <w:tcPr>
            <w:tcW w:w="2496" w:type="pct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  <w:shd w:val="clear" w:color="auto" w:fill="auto"/>
          </w:tcPr>
          <w:p w:rsidR="00247FCB" w:rsidRPr="00FB5763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247FCB" w:rsidRPr="00FB5763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8"/>
              </w:tabs>
              <w:ind w:right="4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</w:tcBorders>
            <w:shd w:val="clear" w:color="auto" w:fill="auto"/>
          </w:tcPr>
          <w:p w:rsidR="00247FCB" w:rsidRPr="00CE4093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  <w:tcBorders>
              <w:top w:val="single" w:sz="4" w:space="0" w:color="auto"/>
            </w:tcBorders>
            <w:shd w:val="clear" w:color="auto" w:fill="auto"/>
          </w:tcPr>
          <w:p w:rsidR="00247FCB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47FCB" w:rsidRPr="009E402F" w:rsidTr="00E14864">
        <w:tc>
          <w:tcPr>
            <w:tcW w:w="2496" w:type="pct"/>
          </w:tcPr>
          <w:p w:rsidR="00247FCB" w:rsidRPr="009E402F" w:rsidRDefault="00247FCB" w:rsidP="0024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504" w:type="pct"/>
            <w:gridSpan w:val="7"/>
            <w:shd w:val="clear" w:color="auto" w:fill="auto"/>
          </w:tcPr>
          <w:p w:rsidR="00247FCB" w:rsidRPr="009E402F" w:rsidRDefault="00247FCB" w:rsidP="0024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7FCB" w:rsidRPr="009E402F" w:rsidTr="00E14864">
        <w:tc>
          <w:tcPr>
            <w:tcW w:w="2496" w:type="pct"/>
          </w:tcPr>
          <w:p w:rsidR="00247FCB" w:rsidRPr="009E402F" w:rsidRDefault="00247FCB" w:rsidP="0024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E402F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2560/ 2559</w:t>
            </w:r>
          </w:p>
        </w:tc>
        <w:tc>
          <w:tcPr>
            <w:tcW w:w="531" w:type="pct"/>
            <w:shd w:val="clear" w:color="auto" w:fill="auto"/>
          </w:tcPr>
          <w:p w:rsidR="00247FCB" w:rsidRPr="00426162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247FCB" w:rsidRPr="00426162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40,000</w:t>
            </w:r>
          </w:p>
        </w:tc>
        <w:tc>
          <w:tcPr>
            <w:tcW w:w="145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40,000</w:t>
            </w:r>
          </w:p>
        </w:tc>
      </w:tr>
      <w:tr w:rsidR="00247FCB" w:rsidRPr="009E402F" w:rsidTr="00E14864">
        <w:tc>
          <w:tcPr>
            <w:tcW w:w="2496" w:type="pct"/>
          </w:tcPr>
          <w:p w:rsidR="00247FCB" w:rsidRPr="009E402F" w:rsidRDefault="00247FCB" w:rsidP="0024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:rsidR="00247FCB" w:rsidRPr="00426162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247FCB" w:rsidRPr="00426162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(40,000)</w:t>
            </w:r>
          </w:p>
        </w:tc>
        <w:tc>
          <w:tcPr>
            <w:tcW w:w="145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tcBorders>
              <w:bottom w:val="single" w:sz="4" w:space="0" w:color="auto"/>
            </w:tcBorders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(40,000)</w:t>
            </w:r>
          </w:p>
        </w:tc>
      </w:tr>
      <w:tr w:rsidR="00247FCB" w:rsidRPr="009E402F" w:rsidTr="00E14864">
        <w:tc>
          <w:tcPr>
            <w:tcW w:w="2496" w:type="pct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E402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47FCB" w:rsidRPr="00247FCB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C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247FCB" w:rsidRPr="00247FCB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47FCB" w:rsidRPr="009F34E5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247FCB" w:rsidRPr="009F34E5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47FCB" w:rsidRPr="00B477B3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247FCB" w:rsidRPr="009E402F" w:rsidTr="00E14864">
        <w:tc>
          <w:tcPr>
            <w:tcW w:w="2496" w:type="pct"/>
          </w:tcPr>
          <w:p w:rsidR="00247FCB" w:rsidRPr="005A7B82" w:rsidRDefault="00247FCB" w:rsidP="0024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  <w:shd w:val="clear" w:color="auto" w:fill="auto"/>
          </w:tcPr>
          <w:p w:rsidR="00247FCB" w:rsidRPr="005A7B82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247FCB" w:rsidRPr="005A7B82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double" w:sz="4" w:space="0" w:color="auto"/>
            </w:tcBorders>
            <w:shd w:val="clear" w:color="auto" w:fill="auto"/>
          </w:tcPr>
          <w:p w:rsidR="00247FCB" w:rsidRPr="005A7B82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247FCB" w:rsidRPr="005A7B82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double" w:sz="4" w:space="0" w:color="auto"/>
            </w:tcBorders>
            <w:shd w:val="clear" w:color="auto" w:fill="auto"/>
          </w:tcPr>
          <w:p w:rsidR="00247FCB" w:rsidRPr="005A7B82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247FCB" w:rsidRPr="005A7B82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  <w:tcBorders>
              <w:top w:val="double" w:sz="4" w:space="0" w:color="auto"/>
            </w:tcBorders>
            <w:shd w:val="clear" w:color="auto" w:fill="auto"/>
          </w:tcPr>
          <w:p w:rsidR="00247FCB" w:rsidRPr="005A7B82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7FCB" w:rsidRPr="009E402F" w:rsidTr="00E14864">
        <w:tc>
          <w:tcPr>
            <w:tcW w:w="2496" w:type="pct"/>
          </w:tcPr>
          <w:p w:rsidR="00247FCB" w:rsidRPr="00C82DB1" w:rsidRDefault="00247FCB" w:rsidP="0024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C82DB1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531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7FCB" w:rsidRPr="001953A9" w:rsidTr="00E14864">
        <w:tc>
          <w:tcPr>
            <w:tcW w:w="2496" w:type="pct"/>
          </w:tcPr>
          <w:p w:rsidR="00247FCB" w:rsidRPr="009E402F" w:rsidRDefault="00247FCB" w:rsidP="0024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E402F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2560/ 2559</w:t>
            </w:r>
          </w:p>
        </w:tc>
        <w:tc>
          <w:tcPr>
            <w:tcW w:w="531" w:type="pct"/>
            <w:shd w:val="clear" w:color="auto" w:fill="auto"/>
          </w:tcPr>
          <w:p w:rsidR="00247FCB" w:rsidRPr="00426162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247FCB" w:rsidRPr="00426162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40,000</w:t>
            </w:r>
          </w:p>
        </w:tc>
        <w:tc>
          <w:tcPr>
            <w:tcW w:w="145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36,000</w:t>
            </w:r>
          </w:p>
        </w:tc>
        <w:tc>
          <w:tcPr>
            <w:tcW w:w="147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  <w:shd w:val="clear" w:color="auto" w:fill="auto"/>
          </w:tcPr>
          <w:p w:rsidR="00247FCB" w:rsidRPr="00CE4093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97,000</w:t>
            </w:r>
          </w:p>
        </w:tc>
      </w:tr>
      <w:tr w:rsidR="00247FCB" w:rsidRPr="001953A9" w:rsidTr="00E14864">
        <w:tc>
          <w:tcPr>
            <w:tcW w:w="2496" w:type="pct"/>
          </w:tcPr>
          <w:p w:rsidR="00247FCB" w:rsidRPr="009E402F" w:rsidRDefault="00247FCB" w:rsidP="0024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31" w:type="pct"/>
            <w:shd w:val="clear" w:color="auto" w:fill="auto"/>
          </w:tcPr>
          <w:p w:rsidR="00247FCB" w:rsidRPr="00426162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247FCB" w:rsidRPr="00426162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247FCB" w:rsidRPr="00FB5763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B57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247FCB" w:rsidRPr="00FB5763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80,000</w:t>
            </w:r>
          </w:p>
        </w:tc>
        <w:tc>
          <w:tcPr>
            <w:tcW w:w="147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74,000</w:t>
            </w:r>
          </w:p>
        </w:tc>
      </w:tr>
      <w:tr w:rsidR="00247FCB" w:rsidRPr="001953A9" w:rsidTr="00E14864">
        <w:tc>
          <w:tcPr>
            <w:tcW w:w="2496" w:type="pct"/>
          </w:tcPr>
          <w:p w:rsidR="00247FCB" w:rsidRPr="009E402F" w:rsidRDefault="00247FCB" w:rsidP="0024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:rsidR="00247FCB" w:rsidRPr="00426162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247FCB" w:rsidRPr="00426162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(40,000)</w:t>
            </w:r>
          </w:p>
        </w:tc>
        <w:tc>
          <w:tcPr>
            <w:tcW w:w="145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(27,000)</w:t>
            </w:r>
          </w:p>
        </w:tc>
        <w:tc>
          <w:tcPr>
            <w:tcW w:w="147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tcBorders>
              <w:bottom w:val="single" w:sz="4" w:space="0" w:color="auto"/>
            </w:tcBorders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(149,000)</w:t>
            </w:r>
          </w:p>
        </w:tc>
      </w:tr>
      <w:tr w:rsidR="00247FCB" w:rsidRPr="001953A9" w:rsidTr="00E14864">
        <w:tc>
          <w:tcPr>
            <w:tcW w:w="2496" w:type="pct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47FCB" w:rsidRPr="00247FCB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C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247FCB" w:rsidRPr="00247FCB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47FCB" w:rsidRPr="00CE4093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89,000</w:t>
            </w:r>
          </w:p>
        </w:tc>
        <w:tc>
          <w:tcPr>
            <w:tcW w:w="147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47FCB" w:rsidRPr="001953A9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53A9">
              <w:rPr>
                <w:rFonts w:ascii="Angsana New" w:hAnsi="Angsana New"/>
                <w:b/>
                <w:bCs/>
                <w:sz w:val="30"/>
                <w:szCs w:val="30"/>
              </w:rPr>
              <w:t>22,000</w:t>
            </w:r>
          </w:p>
        </w:tc>
      </w:tr>
      <w:tr w:rsidR="00247FCB" w:rsidRPr="009E402F" w:rsidTr="00E14864">
        <w:tc>
          <w:tcPr>
            <w:tcW w:w="2496" w:type="pct"/>
          </w:tcPr>
          <w:p w:rsidR="00247FCB" w:rsidRPr="005A7B82" w:rsidRDefault="00247FCB" w:rsidP="0024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  <w:shd w:val="clear" w:color="auto" w:fill="auto"/>
          </w:tcPr>
          <w:p w:rsidR="00247FCB" w:rsidRPr="005A7B82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247FCB" w:rsidRPr="005A7B82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double" w:sz="4" w:space="0" w:color="auto"/>
            </w:tcBorders>
            <w:shd w:val="clear" w:color="auto" w:fill="auto"/>
          </w:tcPr>
          <w:p w:rsidR="00247FCB" w:rsidRPr="005A7B82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247FCB" w:rsidRPr="005A7B82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double" w:sz="4" w:space="0" w:color="auto"/>
            </w:tcBorders>
            <w:shd w:val="clear" w:color="auto" w:fill="auto"/>
          </w:tcPr>
          <w:p w:rsidR="00247FCB" w:rsidRPr="005A7B82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247FCB" w:rsidRPr="005A7B82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  <w:tcBorders>
              <w:top w:val="double" w:sz="4" w:space="0" w:color="auto"/>
            </w:tcBorders>
            <w:shd w:val="clear" w:color="auto" w:fill="auto"/>
          </w:tcPr>
          <w:p w:rsidR="00247FCB" w:rsidRPr="005A7B82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7FCB" w:rsidRPr="009E402F" w:rsidTr="00E14864">
        <w:tc>
          <w:tcPr>
            <w:tcW w:w="2496" w:type="pct"/>
          </w:tcPr>
          <w:p w:rsidR="00247FCB" w:rsidRPr="005A7B82" w:rsidRDefault="00247FCB" w:rsidP="0024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pacing w:val="-2"/>
                <w:sz w:val="40"/>
                <w:szCs w:val="40"/>
              </w:rPr>
            </w:pPr>
            <w:r w:rsidRPr="005A7B82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เงินให้กู้ยืม</w:t>
            </w:r>
            <w:r w:rsidRPr="005A7B82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ระยะยาวส่วนที่ถึงกำหนดชำระภายในหนึ่งปี</w:t>
            </w:r>
          </w:p>
          <w:p w:rsidR="00247FCB" w:rsidRPr="009E402F" w:rsidRDefault="00247FCB" w:rsidP="0024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1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7FCB" w:rsidRPr="009E402F" w:rsidTr="00E14864">
        <w:tc>
          <w:tcPr>
            <w:tcW w:w="2496" w:type="pct"/>
          </w:tcPr>
          <w:p w:rsidR="00247FCB" w:rsidRPr="009E402F" w:rsidRDefault="00247FCB" w:rsidP="0024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E402F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2560/ 2559</w:t>
            </w:r>
          </w:p>
        </w:tc>
        <w:tc>
          <w:tcPr>
            <w:tcW w:w="531" w:type="pct"/>
            <w:shd w:val="clear" w:color="auto" w:fill="auto"/>
          </w:tcPr>
          <w:p w:rsidR="00247FCB" w:rsidRPr="00426162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247FCB" w:rsidRPr="00426162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247FCB" w:rsidRPr="00FB5763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B57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247FCB" w:rsidRPr="00FB5763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shd w:val="clear" w:color="auto" w:fill="auto"/>
          </w:tcPr>
          <w:p w:rsidR="00247FCB" w:rsidRPr="00FB5763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B576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47FCB" w:rsidRPr="001953A9" w:rsidTr="00E14864">
        <w:tc>
          <w:tcPr>
            <w:tcW w:w="2496" w:type="pct"/>
          </w:tcPr>
          <w:p w:rsidR="00247FCB" w:rsidRPr="009E402F" w:rsidRDefault="00247FCB" w:rsidP="0024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จัดประเภทจากเงินให้กู้ยืมระยะยาว</w:t>
            </w:r>
          </w:p>
        </w:tc>
        <w:tc>
          <w:tcPr>
            <w:tcW w:w="531" w:type="pct"/>
            <w:shd w:val="clear" w:color="auto" w:fill="auto"/>
          </w:tcPr>
          <w:p w:rsidR="00247FCB" w:rsidRPr="00426162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247FCB" w:rsidRPr="00426162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247FCB" w:rsidRPr="00FB5763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B57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247FCB" w:rsidRPr="00FB5763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147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</w:tr>
      <w:tr w:rsidR="00247FCB" w:rsidRPr="001953A9" w:rsidTr="00E14864">
        <w:trPr>
          <w:trHeight w:val="406"/>
        </w:trPr>
        <w:tc>
          <w:tcPr>
            <w:tcW w:w="2496" w:type="pct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47FCB" w:rsidRPr="00247FCB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C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247FCB" w:rsidRPr="00247FCB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47FCB" w:rsidRPr="00A034FC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4F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247FCB" w:rsidRPr="00FB5763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47FCB" w:rsidRPr="00247FCB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CB">
              <w:rPr>
                <w:rFonts w:ascii="Angsana New" w:hAnsi="Angsana New"/>
                <w:b/>
                <w:bCs/>
                <w:sz w:val="30"/>
                <w:szCs w:val="30"/>
              </w:rPr>
              <w:t>20,000</w:t>
            </w:r>
          </w:p>
        </w:tc>
        <w:tc>
          <w:tcPr>
            <w:tcW w:w="147" w:type="pct"/>
            <w:shd w:val="clear" w:color="auto" w:fill="auto"/>
          </w:tcPr>
          <w:p w:rsidR="00247FCB" w:rsidRPr="00247FCB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47FCB" w:rsidRPr="001953A9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53A9">
              <w:rPr>
                <w:rFonts w:ascii="Angsana New" w:hAnsi="Angsana New"/>
                <w:b/>
                <w:bCs/>
                <w:sz w:val="30"/>
                <w:szCs w:val="30"/>
              </w:rPr>
              <w:t>10,000</w:t>
            </w:r>
          </w:p>
        </w:tc>
      </w:tr>
      <w:tr w:rsidR="00247FCB" w:rsidRPr="009E402F" w:rsidTr="00E14864">
        <w:tc>
          <w:tcPr>
            <w:tcW w:w="2496" w:type="pct"/>
          </w:tcPr>
          <w:p w:rsidR="00247FCB" w:rsidRDefault="00247FCB" w:rsidP="0024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BC258D" w:rsidRDefault="00BC258D" w:rsidP="0024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611D18" w:rsidRDefault="00611D18" w:rsidP="0024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611D18" w:rsidRPr="005A7B82" w:rsidRDefault="00611D18" w:rsidP="0024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  <w:shd w:val="clear" w:color="auto" w:fill="auto"/>
          </w:tcPr>
          <w:p w:rsidR="00247FCB" w:rsidRPr="005A7B82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247FCB" w:rsidRPr="005A7B82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double" w:sz="4" w:space="0" w:color="auto"/>
            </w:tcBorders>
            <w:shd w:val="clear" w:color="auto" w:fill="auto"/>
          </w:tcPr>
          <w:p w:rsidR="00247FCB" w:rsidRPr="005A7B82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247FCB" w:rsidRPr="005A7B82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double" w:sz="4" w:space="0" w:color="auto"/>
            </w:tcBorders>
            <w:shd w:val="clear" w:color="auto" w:fill="auto"/>
          </w:tcPr>
          <w:p w:rsidR="00247FCB" w:rsidRPr="005A7B82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247FCB" w:rsidRPr="005A7B82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  <w:tcBorders>
              <w:top w:val="double" w:sz="4" w:space="0" w:color="auto"/>
            </w:tcBorders>
            <w:shd w:val="clear" w:color="auto" w:fill="auto"/>
          </w:tcPr>
          <w:p w:rsidR="00247FCB" w:rsidRPr="005A7B82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7FCB" w:rsidRPr="009E402F" w:rsidTr="00E14864">
        <w:tc>
          <w:tcPr>
            <w:tcW w:w="2496" w:type="pct"/>
          </w:tcPr>
          <w:p w:rsidR="00247FCB" w:rsidRPr="009C54B7" w:rsidRDefault="00247FCB" w:rsidP="0024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40"/>
                <w:szCs w:val="40"/>
              </w:rPr>
            </w:pPr>
            <w:r w:rsidRPr="009C54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</w:t>
            </w:r>
            <w:r w:rsidRPr="009C54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  <w:p w:rsidR="00247FCB" w:rsidRPr="009E402F" w:rsidRDefault="00247FCB" w:rsidP="0024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1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7FCB" w:rsidRPr="001953A9" w:rsidTr="00E14864">
        <w:tc>
          <w:tcPr>
            <w:tcW w:w="2496" w:type="pct"/>
          </w:tcPr>
          <w:p w:rsidR="00247FCB" w:rsidRPr="009E402F" w:rsidRDefault="00247FCB" w:rsidP="0024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E402F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2560/ 2559</w:t>
            </w:r>
          </w:p>
        </w:tc>
        <w:tc>
          <w:tcPr>
            <w:tcW w:w="531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247FCB" w:rsidRPr="00FB5763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B57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247FCB" w:rsidRPr="00FB5763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147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</w:tr>
      <w:tr w:rsidR="00247FCB" w:rsidRPr="009E402F" w:rsidTr="00E14864">
        <w:tc>
          <w:tcPr>
            <w:tcW w:w="2496" w:type="pct"/>
          </w:tcPr>
          <w:p w:rsidR="00247FCB" w:rsidRPr="009E402F" w:rsidRDefault="00247FCB" w:rsidP="0024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31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247FCB" w:rsidRPr="00FB5763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B57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247FCB" w:rsidRPr="00FB5763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(10,000)</w:t>
            </w:r>
          </w:p>
        </w:tc>
        <w:tc>
          <w:tcPr>
            <w:tcW w:w="147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shd w:val="clear" w:color="auto" w:fill="auto"/>
          </w:tcPr>
          <w:p w:rsidR="00247FCB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47FCB" w:rsidRPr="001953A9" w:rsidTr="00E14864">
        <w:tc>
          <w:tcPr>
            <w:tcW w:w="2496" w:type="pct"/>
          </w:tcPr>
          <w:p w:rsidR="00247FCB" w:rsidRPr="009E402F" w:rsidRDefault="00247FCB" w:rsidP="0024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จัดประเภทเป็นเงินให้กู้ยืมระยะยาว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531" w:type="pct"/>
            <w:shd w:val="clear" w:color="auto" w:fill="auto"/>
          </w:tcPr>
          <w:p w:rsidR="00247FCB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247FCB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  <w:p w:rsidR="00247FCB" w:rsidRPr="00FB5763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B57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247FCB" w:rsidRPr="00FB5763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247FCB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(20,000)</w:t>
            </w:r>
          </w:p>
        </w:tc>
        <w:tc>
          <w:tcPr>
            <w:tcW w:w="147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shd w:val="clear" w:color="auto" w:fill="auto"/>
          </w:tcPr>
          <w:p w:rsidR="00247FCB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(10,000)</w:t>
            </w:r>
          </w:p>
        </w:tc>
      </w:tr>
      <w:tr w:rsidR="00247FCB" w:rsidRPr="00A97446" w:rsidTr="00E14864">
        <w:trPr>
          <w:trHeight w:val="406"/>
        </w:trPr>
        <w:tc>
          <w:tcPr>
            <w:tcW w:w="2496" w:type="pct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47FCB" w:rsidRPr="00F4436C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36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247FCB" w:rsidRPr="009E402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47FCB" w:rsidRPr="00A034FC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4F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247FCB" w:rsidRPr="00A034FC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47FCB" w:rsidRPr="00247FCB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247FCB">
              <w:rPr>
                <w:rFonts w:ascii="Angsana New" w:hAnsi="Angsana New"/>
                <w:b/>
                <w:bCs/>
                <w:sz w:val="30"/>
                <w:szCs w:val="30"/>
              </w:rPr>
              <w:t>0,000</w:t>
            </w:r>
          </w:p>
        </w:tc>
        <w:tc>
          <w:tcPr>
            <w:tcW w:w="147" w:type="pct"/>
            <w:shd w:val="clear" w:color="auto" w:fill="auto"/>
          </w:tcPr>
          <w:p w:rsidR="00247FCB" w:rsidRPr="00247FCB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47FCB" w:rsidRPr="00502BBF" w:rsidRDefault="00247FCB" w:rsidP="0024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90,000</w:t>
            </w:r>
          </w:p>
        </w:tc>
      </w:tr>
    </w:tbl>
    <w:p w:rsidR="005536F3" w:rsidRDefault="005536F3" w:rsidP="009C5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 w:right="-142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163" w:type="dxa"/>
        <w:tblInd w:w="471" w:type="dxa"/>
        <w:tblLayout w:type="fixed"/>
        <w:tblLook w:val="0000" w:firstRow="0" w:lastRow="0" w:firstColumn="0" w:lastColumn="0" w:noHBand="0" w:noVBand="0"/>
      </w:tblPr>
      <w:tblGrid>
        <w:gridCol w:w="3758"/>
        <w:gridCol w:w="1171"/>
        <w:gridCol w:w="242"/>
        <w:gridCol w:w="1133"/>
        <w:gridCol w:w="284"/>
        <w:gridCol w:w="1188"/>
        <w:gridCol w:w="291"/>
        <w:gridCol w:w="1096"/>
      </w:tblGrid>
      <w:tr w:rsidR="009C54B7" w:rsidRPr="009E402F" w:rsidTr="00DD19D8">
        <w:tc>
          <w:tcPr>
            <w:tcW w:w="2051" w:type="pct"/>
          </w:tcPr>
          <w:p w:rsidR="009C54B7" w:rsidRPr="009E402F" w:rsidRDefault="009C54B7" w:rsidP="009C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  <w:r w:rsidRPr="009E40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จ่าย </w:t>
            </w:r>
            <w:r w:rsidRPr="009E40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9E40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89" w:type="pct"/>
            <w:gridSpan w:val="3"/>
          </w:tcPr>
          <w:p w:rsidR="009C54B7" w:rsidRPr="009E402F" w:rsidRDefault="009C54B7" w:rsidP="009C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:rsidR="009C54B7" w:rsidRPr="009E402F" w:rsidRDefault="009C54B7" w:rsidP="009C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5" w:type="pct"/>
            <w:gridSpan w:val="3"/>
          </w:tcPr>
          <w:p w:rsidR="009C54B7" w:rsidRPr="009E402F" w:rsidRDefault="009C54B7" w:rsidP="009C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293D" w:rsidRPr="009E402F" w:rsidTr="00DD19D8">
        <w:tc>
          <w:tcPr>
            <w:tcW w:w="2051" w:type="pct"/>
          </w:tcPr>
          <w:p w:rsidR="00C2293D" w:rsidRPr="009E402F" w:rsidRDefault="00C2293D" w:rsidP="00C22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E40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เป็นส่วนหนึ่งของสินทรัพย์ไม่หมุนเวียนอื่น</w:t>
            </w:r>
          </w:p>
        </w:tc>
        <w:tc>
          <w:tcPr>
            <w:tcW w:w="639" w:type="pct"/>
          </w:tcPr>
          <w:p w:rsidR="00C2293D" w:rsidRPr="009E402F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2" w:type="pct"/>
          </w:tcPr>
          <w:p w:rsidR="00C2293D" w:rsidRPr="009E402F" w:rsidRDefault="00C2293D" w:rsidP="00C22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C2293D" w:rsidRPr="009E402F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5" w:type="pct"/>
          </w:tcPr>
          <w:p w:rsidR="00C2293D" w:rsidRPr="009E402F" w:rsidRDefault="00C2293D" w:rsidP="00C22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C2293D" w:rsidRPr="009E402F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9" w:type="pct"/>
          </w:tcPr>
          <w:p w:rsidR="00C2293D" w:rsidRPr="009E402F" w:rsidRDefault="00C2293D" w:rsidP="00C22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C2293D" w:rsidRPr="009E402F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C2293D" w:rsidRPr="009E402F" w:rsidTr="00DD19D8">
        <w:tc>
          <w:tcPr>
            <w:tcW w:w="2051" w:type="pct"/>
          </w:tcPr>
          <w:p w:rsidR="00C2293D" w:rsidRPr="009E402F" w:rsidRDefault="00C2293D" w:rsidP="00C22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ในงบแสดงฐานะการเงิน)</w:t>
            </w:r>
          </w:p>
        </w:tc>
        <w:tc>
          <w:tcPr>
            <w:tcW w:w="639" w:type="pct"/>
          </w:tcPr>
          <w:p w:rsidR="00C2293D" w:rsidRPr="009E402F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2" w:type="pct"/>
          </w:tcPr>
          <w:p w:rsidR="00C2293D" w:rsidRPr="009E402F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C2293D" w:rsidRPr="009E402F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55" w:type="pct"/>
          </w:tcPr>
          <w:p w:rsidR="00C2293D" w:rsidRPr="009E402F" w:rsidRDefault="00C2293D" w:rsidP="00C22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C2293D" w:rsidRPr="009E402F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9" w:type="pct"/>
          </w:tcPr>
          <w:p w:rsidR="00C2293D" w:rsidRPr="009E402F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C2293D" w:rsidRPr="009E402F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0D5DE4" w:rsidRPr="009E402F" w:rsidTr="00DB43D6">
        <w:tc>
          <w:tcPr>
            <w:tcW w:w="2051" w:type="pct"/>
          </w:tcPr>
          <w:p w:rsidR="000D5DE4" w:rsidRPr="005161AE" w:rsidRDefault="000D5DE4" w:rsidP="000D5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9" w:type="pct"/>
            <w:gridSpan w:val="7"/>
          </w:tcPr>
          <w:p w:rsidR="000D5DE4" w:rsidRPr="009E402F" w:rsidRDefault="000D5DE4" w:rsidP="000D5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9E402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C34C8" w:rsidRPr="009E402F" w:rsidTr="00DD19D8">
        <w:tc>
          <w:tcPr>
            <w:tcW w:w="2051" w:type="pct"/>
          </w:tcPr>
          <w:p w:rsidR="009C34C8" w:rsidRPr="009E402F" w:rsidRDefault="009C34C8" w:rsidP="009C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9" w:type="pct"/>
            <w:tcBorders>
              <w:bottom w:val="double" w:sz="4" w:space="0" w:color="auto"/>
            </w:tcBorders>
            <w:shd w:val="clear" w:color="auto" w:fill="auto"/>
          </w:tcPr>
          <w:p w:rsidR="009C34C8" w:rsidRPr="009E402F" w:rsidRDefault="00247FCB" w:rsidP="009C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3,725</w:t>
            </w:r>
          </w:p>
        </w:tc>
        <w:tc>
          <w:tcPr>
            <w:tcW w:w="132" w:type="pct"/>
            <w:shd w:val="clear" w:color="auto" w:fill="auto"/>
          </w:tcPr>
          <w:p w:rsidR="009C34C8" w:rsidRPr="009E402F" w:rsidRDefault="009C34C8" w:rsidP="009C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shd w:val="clear" w:color="auto" w:fill="auto"/>
          </w:tcPr>
          <w:p w:rsidR="009C34C8" w:rsidRPr="009E402F" w:rsidRDefault="009C34C8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3,623</w:t>
            </w:r>
          </w:p>
        </w:tc>
        <w:tc>
          <w:tcPr>
            <w:tcW w:w="155" w:type="pct"/>
            <w:shd w:val="clear" w:color="auto" w:fill="auto"/>
          </w:tcPr>
          <w:p w:rsidR="009C34C8" w:rsidRPr="009E402F" w:rsidRDefault="009C34C8" w:rsidP="009C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  <w:shd w:val="clear" w:color="auto" w:fill="auto"/>
          </w:tcPr>
          <w:p w:rsidR="009C34C8" w:rsidRPr="009E402F" w:rsidRDefault="00247FCB" w:rsidP="00F4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3,181</w:t>
            </w:r>
          </w:p>
        </w:tc>
        <w:tc>
          <w:tcPr>
            <w:tcW w:w="159" w:type="pct"/>
            <w:shd w:val="clear" w:color="auto" w:fill="auto"/>
          </w:tcPr>
          <w:p w:rsidR="009C34C8" w:rsidRPr="009E402F" w:rsidRDefault="009C34C8" w:rsidP="009C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  <w:shd w:val="clear" w:color="auto" w:fill="auto"/>
          </w:tcPr>
          <w:p w:rsidR="009C34C8" w:rsidRPr="009E402F" w:rsidRDefault="009C34C8" w:rsidP="009C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3,080</w:t>
            </w:r>
          </w:p>
        </w:tc>
      </w:tr>
    </w:tbl>
    <w:p w:rsidR="005161AE" w:rsidRPr="00045686" w:rsidRDefault="00DB43D6" w:rsidP="00DB4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tab/>
      </w:r>
      <w:r w:rsidRPr="00901BFD">
        <w:rPr>
          <w:sz w:val="30"/>
          <w:szCs w:val="30"/>
        </w:rPr>
        <w:tab/>
      </w:r>
      <w:r w:rsidRPr="00901BFD">
        <w:rPr>
          <w:sz w:val="30"/>
          <w:szCs w:val="30"/>
        </w:rPr>
        <w:tab/>
      </w:r>
      <w:r w:rsidRPr="00901BFD">
        <w:rPr>
          <w:sz w:val="30"/>
          <w:szCs w:val="30"/>
        </w:rPr>
        <w:tab/>
      </w:r>
      <w:r w:rsidRPr="00901BFD">
        <w:rPr>
          <w:sz w:val="30"/>
          <w:szCs w:val="30"/>
        </w:rPr>
        <w:tab/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2"/>
        <w:gridCol w:w="242"/>
        <w:gridCol w:w="1122"/>
        <w:gridCol w:w="9"/>
        <w:gridCol w:w="276"/>
        <w:gridCol w:w="9"/>
        <w:gridCol w:w="1179"/>
        <w:gridCol w:w="250"/>
        <w:gridCol w:w="6"/>
        <w:gridCol w:w="1139"/>
      </w:tblGrid>
      <w:tr w:rsidR="009C54B7" w:rsidRPr="009E402F" w:rsidTr="00C82DB1">
        <w:tc>
          <w:tcPr>
            <w:tcW w:w="2058" w:type="pct"/>
          </w:tcPr>
          <w:p w:rsidR="009C54B7" w:rsidRPr="009E402F" w:rsidRDefault="009C54B7" w:rsidP="009C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E40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85" w:type="pct"/>
            <w:gridSpan w:val="4"/>
          </w:tcPr>
          <w:p w:rsidR="009C54B7" w:rsidRPr="009E402F" w:rsidRDefault="009C54B7" w:rsidP="009C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  <w:gridSpan w:val="2"/>
          </w:tcPr>
          <w:p w:rsidR="009C54B7" w:rsidRPr="009E402F" w:rsidRDefault="009C54B7" w:rsidP="009C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1" w:type="pct"/>
            <w:gridSpan w:val="4"/>
          </w:tcPr>
          <w:p w:rsidR="009C54B7" w:rsidRPr="009E402F" w:rsidRDefault="009C54B7" w:rsidP="009C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293D" w:rsidRPr="009E402F" w:rsidTr="00C82DB1">
        <w:tc>
          <w:tcPr>
            <w:tcW w:w="2058" w:type="pct"/>
          </w:tcPr>
          <w:p w:rsidR="00C2293D" w:rsidRPr="005161AE" w:rsidRDefault="00C2293D" w:rsidP="00C22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8" w:type="pct"/>
          </w:tcPr>
          <w:p w:rsidR="00C2293D" w:rsidRPr="009E402F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2" w:type="pct"/>
          </w:tcPr>
          <w:p w:rsidR="00C2293D" w:rsidRPr="009E402F" w:rsidRDefault="00C2293D" w:rsidP="00C22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:rsidR="00C2293D" w:rsidRPr="009E402F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5" w:type="pct"/>
            <w:gridSpan w:val="2"/>
          </w:tcPr>
          <w:p w:rsidR="00C2293D" w:rsidRPr="009E402F" w:rsidRDefault="00C2293D" w:rsidP="00C22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:rsidR="00C2293D" w:rsidRPr="009E402F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9" w:type="pct"/>
            <w:gridSpan w:val="2"/>
          </w:tcPr>
          <w:p w:rsidR="00C2293D" w:rsidRPr="009E402F" w:rsidRDefault="00C2293D" w:rsidP="00C22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C2293D" w:rsidRPr="009E402F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C2293D" w:rsidRPr="009E402F" w:rsidTr="00C82DB1">
        <w:tc>
          <w:tcPr>
            <w:tcW w:w="2058" w:type="pct"/>
          </w:tcPr>
          <w:p w:rsidR="00C2293D" w:rsidRPr="005161AE" w:rsidRDefault="00C2293D" w:rsidP="00C22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8" w:type="pct"/>
          </w:tcPr>
          <w:p w:rsidR="00C2293D" w:rsidRPr="009E402F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2" w:type="pct"/>
          </w:tcPr>
          <w:p w:rsidR="00C2293D" w:rsidRPr="009E402F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:rsidR="00C2293D" w:rsidRPr="009E402F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55" w:type="pct"/>
            <w:gridSpan w:val="2"/>
          </w:tcPr>
          <w:p w:rsidR="00C2293D" w:rsidRPr="009E402F" w:rsidRDefault="00C2293D" w:rsidP="00C22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:rsidR="00C2293D" w:rsidRPr="009E402F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9" w:type="pct"/>
            <w:gridSpan w:val="2"/>
          </w:tcPr>
          <w:p w:rsidR="00C2293D" w:rsidRPr="009E402F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C2293D" w:rsidRPr="009E402F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FB5763" w:rsidRPr="009E402F" w:rsidTr="00C82DB1">
        <w:tc>
          <w:tcPr>
            <w:tcW w:w="2058" w:type="pct"/>
          </w:tcPr>
          <w:p w:rsidR="00FB5763" w:rsidRPr="005161AE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2" w:type="pct"/>
            <w:gridSpan w:val="10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0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9E402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B5763" w:rsidRPr="009E402F" w:rsidTr="00C82DB1">
        <w:tc>
          <w:tcPr>
            <w:tcW w:w="2058" w:type="pct"/>
          </w:tcPr>
          <w:p w:rsidR="00FB5763" w:rsidRPr="009E402F" w:rsidRDefault="00FB5763" w:rsidP="00FB576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8" w:type="pct"/>
            <w:shd w:val="clear" w:color="auto" w:fill="auto"/>
          </w:tcPr>
          <w:p w:rsidR="00FB5763" w:rsidRPr="00BA2F6F" w:rsidRDefault="00247FCB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:rsidR="00FB5763" w:rsidRPr="00BA2F6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shd w:val="clear" w:color="auto" w:fill="auto"/>
          </w:tcPr>
          <w:p w:rsidR="00FB5763" w:rsidRPr="00BA2F6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BA2F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  <w:gridSpan w:val="2"/>
            <w:shd w:val="clear" w:color="auto" w:fill="auto"/>
          </w:tcPr>
          <w:p w:rsidR="00FB5763" w:rsidRPr="00BA2F6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shd w:val="clear" w:color="auto" w:fill="auto"/>
          </w:tcPr>
          <w:p w:rsidR="00FB5763" w:rsidRPr="00BA2F6F" w:rsidRDefault="00247FCB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9" w:right="-1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5,043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FB5763" w:rsidRPr="00BA2F6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0" w:type="pct"/>
            <w:shd w:val="clear" w:color="auto" w:fill="auto"/>
          </w:tcPr>
          <w:p w:rsidR="00FB5763" w:rsidRPr="001E57F6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1E57F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5763" w:rsidRPr="00FB5763" w:rsidTr="00C82DB1">
        <w:tc>
          <w:tcPr>
            <w:tcW w:w="2058" w:type="pct"/>
          </w:tcPr>
          <w:p w:rsidR="00FB5763" w:rsidRPr="009E402F" w:rsidRDefault="00FB5763" w:rsidP="00FB576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:rsidR="00FB5763" w:rsidRPr="009E402F" w:rsidRDefault="00247FCB" w:rsidP="00026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3,873</w:t>
            </w:r>
          </w:p>
        </w:tc>
        <w:tc>
          <w:tcPr>
            <w:tcW w:w="132" w:type="pct"/>
            <w:shd w:val="clear" w:color="auto" w:fill="auto"/>
          </w:tcPr>
          <w:p w:rsidR="00FB5763" w:rsidRPr="00E26501" w:rsidRDefault="00FB5763" w:rsidP="00E26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B5763" w:rsidRPr="001E57F6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1E57F6">
              <w:rPr>
                <w:rFonts w:ascii="Angsana New" w:hAnsi="Angsana New"/>
                <w:sz w:val="30"/>
                <w:szCs w:val="30"/>
              </w:rPr>
              <w:t>9,854</w:t>
            </w:r>
          </w:p>
        </w:tc>
        <w:tc>
          <w:tcPr>
            <w:tcW w:w="155" w:type="pct"/>
            <w:gridSpan w:val="2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  <w:shd w:val="clear" w:color="auto" w:fill="auto"/>
          </w:tcPr>
          <w:p w:rsidR="00FB5763" w:rsidRPr="009E402F" w:rsidRDefault="00247FCB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9" w:right="-1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3,873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:rsidR="00FB5763" w:rsidRPr="00FB5763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FB5763">
              <w:rPr>
                <w:rFonts w:ascii="Angsana New" w:hAnsi="Angsana New"/>
                <w:sz w:val="30"/>
                <w:szCs w:val="30"/>
              </w:rPr>
              <w:t>7,768</w:t>
            </w:r>
          </w:p>
        </w:tc>
      </w:tr>
      <w:tr w:rsidR="00FB5763" w:rsidRPr="00FB5763" w:rsidTr="00C82DB1">
        <w:tc>
          <w:tcPr>
            <w:tcW w:w="2058" w:type="pct"/>
          </w:tcPr>
          <w:p w:rsidR="00FB5763" w:rsidRPr="009E402F" w:rsidRDefault="00FB5763" w:rsidP="00FB576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5763" w:rsidRPr="00AB693F" w:rsidRDefault="00247FCB" w:rsidP="00026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3,873</w:t>
            </w:r>
          </w:p>
        </w:tc>
        <w:tc>
          <w:tcPr>
            <w:tcW w:w="132" w:type="pct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5763" w:rsidRPr="006D7031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9,854</w:t>
            </w:r>
          </w:p>
        </w:tc>
        <w:tc>
          <w:tcPr>
            <w:tcW w:w="155" w:type="pct"/>
            <w:gridSpan w:val="2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5763" w:rsidRPr="00F26397" w:rsidRDefault="00247FCB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8,916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FB5763" w:rsidRPr="00F26397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5763" w:rsidRPr="006D7031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7,768</w:t>
            </w:r>
          </w:p>
        </w:tc>
      </w:tr>
      <w:tr w:rsidR="00FB5763" w:rsidRPr="009E402F" w:rsidTr="005161AE">
        <w:tc>
          <w:tcPr>
            <w:tcW w:w="2058" w:type="pct"/>
          </w:tcPr>
          <w:p w:rsidR="00FB5763" w:rsidRPr="005161AE" w:rsidRDefault="00FB5763" w:rsidP="00FB576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</w:tcPr>
          <w:p w:rsidR="00FB5763" w:rsidRPr="005161AE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:rsidR="00FB5763" w:rsidRPr="005161AE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FB5763" w:rsidRPr="005161AE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  <w:gridSpan w:val="2"/>
            <w:shd w:val="clear" w:color="auto" w:fill="auto"/>
          </w:tcPr>
          <w:p w:rsidR="00FB5763" w:rsidRPr="005161AE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  <w:shd w:val="clear" w:color="auto" w:fill="auto"/>
          </w:tcPr>
          <w:p w:rsidR="00FB5763" w:rsidRPr="005161AE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:rsidR="00FB5763" w:rsidRPr="005161AE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:rsidR="00FB5763" w:rsidRPr="005161AE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763" w:rsidRPr="009E402F" w:rsidTr="00C82DB1">
        <w:tc>
          <w:tcPr>
            <w:tcW w:w="2058" w:type="pct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E40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9E40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9E40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85" w:type="pct"/>
            <w:gridSpan w:val="4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  <w:gridSpan w:val="2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1" w:type="pct"/>
            <w:gridSpan w:val="4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293D" w:rsidRPr="009E402F" w:rsidTr="00C82DB1">
        <w:tc>
          <w:tcPr>
            <w:tcW w:w="2058" w:type="pct"/>
          </w:tcPr>
          <w:p w:rsidR="00C2293D" w:rsidRPr="009E402F" w:rsidRDefault="00C2293D" w:rsidP="00C22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8" w:type="pct"/>
          </w:tcPr>
          <w:p w:rsidR="00C2293D" w:rsidRPr="009E402F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2" w:type="pct"/>
          </w:tcPr>
          <w:p w:rsidR="00C2293D" w:rsidRPr="009E402F" w:rsidRDefault="00C2293D" w:rsidP="00C22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:rsidR="00C2293D" w:rsidRPr="009E402F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5" w:type="pct"/>
            <w:gridSpan w:val="2"/>
          </w:tcPr>
          <w:p w:rsidR="00C2293D" w:rsidRPr="009E402F" w:rsidRDefault="00C2293D" w:rsidP="00C22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:rsidR="00C2293D" w:rsidRPr="009E402F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6" w:type="pct"/>
          </w:tcPr>
          <w:p w:rsidR="00C2293D" w:rsidRPr="009E402F" w:rsidRDefault="00C2293D" w:rsidP="00C22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:rsidR="00C2293D" w:rsidRPr="009E402F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C2293D" w:rsidRPr="009E402F" w:rsidTr="00C82DB1">
        <w:tc>
          <w:tcPr>
            <w:tcW w:w="2058" w:type="pct"/>
          </w:tcPr>
          <w:p w:rsidR="00C2293D" w:rsidRPr="009E402F" w:rsidRDefault="00C2293D" w:rsidP="00C22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8" w:type="pct"/>
          </w:tcPr>
          <w:p w:rsidR="00C2293D" w:rsidRPr="009E402F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2" w:type="pct"/>
          </w:tcPr>
          <w:p w:rsidR="00C2293D" w:rsidRPr="009E402F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:rsidR="00C2293D" w:rsidRPr="009E402F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55" w:type="pct"/>
            <w:gridSpan w:val="2"/>
          </w:tcPr>
          <w:p w:rsidR="00C2293D" w:rsidRPr="009E402F" w:rsidRDefault="00C2293D" w:rsidP="00C22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:rsidR="00C2293D" w:rsidRPr="009E402F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6" w:type="pct"/>
          </w:tcPr>
          <w:p w:rsidR="00C2293D" w:rsidRPr="009E402F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:rsidR="00C2293D" w:rsidRPr="009E402F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FB5763" w:rsidRPr="009E402F" w:rsidTr="00C82DB1">
        <w:tc>
          <w:tcPr>
            <w:tcW w:w="2058" w:type="pct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42" w:type="pct"/>
            <w:gridSpan w:val="10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0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9E402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B5763" w:rsidRPr="009E402F" w:rsidTr="00826FB8">
        <w:tc>
          <w:tcPr>
            <w:tcW w:w="2058" w:type="pct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8" w:type="pct"/>
            <w:tcBorders>
              <w:bottom w:val="double" w:sz="4" w:space="0" w:color="auto"/>
            </w:tcBorders>
            <w:shd w:val="clear" w:color="auto" w:fill="auto"/>
          </w:tcPr>
          <w:p w:rsidR="00FB5763" w:rsidRPr="009E402F" w:rsidRDefault="00247FCB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5,642</w:t>
            </w:r>
          </w:p>
        </w:tc>
        <w:tc>
          <w:tcPr>
            <w:tcW w:w="132" w:type="pct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6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FB5763" w:rsidRPr="006D7031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3,416</w:t>
            </w:r>
          </w:p>
        </w:tc>
        <w:tc>
          <w:tcPr>
            <w:tcW w:w="155" w:type="pct"/>
            <w:gridSpan w:val="2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6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double" w:sz="4" w:space="0" w:color="auto"/>
            </w:tcBorders>
            <w:shd w:val="clear" w:color="auto" w:fill="auto"/>
          </w:tcPr>
          <w:p w:rsidR="00FB5763" w:rsidRPr="009E402F" w:rsidRDefault="00247FCB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5,132</w:t>
            </w:r>
          </w:p>
        </w:tc>
        <w:tc>
          <w:tcPr>
            <w:tcW w:w="136" w:type="pct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6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23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FB5763" w:rsidRPr="006D7031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3,303</w:t>
            </w:r>
          </w:p>
        </w:tc>
      </w:tr>
      <w:tr w:rsidR="00FB5763" w:rsidRPr="009E402F" w:rsidTr="009F2A68">
        <w:tc>
          <w:tcPr>
            <w:tcW w:w="2058" w:type="pct"/>
          </w:tcPr>
          <w:p w:rsidR="009F2A68" w:rsidRDefault="009F2A68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1F67AE" w:rsidRPr="005161AE" w:rsidRDefault="001F67AE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:rsidR="00FB5763" w:rsidRPr="005161AE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:rsidR="00FB5763" w:rsidRPr="005161AE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top w:val="double" w:sz="4" w:space="0" w:color="auto"/>
            </w:tcBorders>
          </w:tcPr>
          <w:p w:rsidR="00FB5763" w:rsidRPr="005161AE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  <w:gridSpan w:val="2"/>
          </w:tcPr>
          <w:p w:rsidR="00FB5763" w:rsidRPr="005161AE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double" w:sz="4" w:space="0" w:color="auto"/>
            </w:tcBorders>
          </w:tcPr>
          <w:p w:rsidR="00FB5763" w:rsidRPr="005161AE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:rsidR="00FB5763" w:rsidRPr="005161AE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3" w:type="pct"/>
            <w:gridSpan w:val="2"/>
            <w:tcBorders>
              <w:top w:val="double" w:sz="4" w:space="0" w:color="auto"/>
            </w:tcBorders>
          </w:tcPr>
          <w:p w:rsidR="00FB5763" w:rsidRPr="005161AE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763" w:rsidRPr="009E402F" w:rsidTr="00C82DB1">
        <w:tc>
          <w:tcPr>
            <w:tcW w:w="2058" w:type="pct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E40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ภาระผูกพันกับกิจการที่เกี่ยวข้องกัน</w:t>
            </w:r>
          </w:p>
        </w:tc>
        <w:tc>
          <w:tcPr>
            <w:tcW w:w="1385" w:type="pct"/>
            <w:gridSpan w:val="4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  <w:gridSpan w:val="2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1" w:type="pct"/>
            <w:gridSpan w:val="4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293D" w:rsidRPr="009E402F" w:rsidTr="00C82DB1">
        <w:tc>
          <w:tcPr>
            <w:tcW w:w="2058" w:type="pct"/>
          </w:tcPr>
          <w:p w:rsidR="00C2293D" w:rsidRPr="005161AE" w:rsidRDefault="00C2293D" w:rsidP="00C22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8" w:type="pct"/>
          </w:tcPr>
          <w:p w:rsidR="00C2293D" w:rsidRPr="009E402F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2" w:type="pct"/>
          </w:tcPr>
          <w:p w:rsidR="00C2293D" w:rsidRPr="009E402F" w:rsidRDefault="00C2293D" w:rsidP="00C22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:rsidR="00C2293D" w:rsidRPr="009E402F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5" w:type="pct"/>
            <w:gridSpan w:val="2"/>
          </w:tcPr>
          <w:p w:rsidR="00C2293D" w:rsidRPr="009E402F" w:rsidRDefault="00C2293D" w:rsidP="00C22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:rsidR="00C2293D" w:rsidRPr="009E402F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6" w:type="pct"/>
          </w:tcPr>
          <w:p w:rsidR="00C2293D" w:rsidRPr="009E402F" w:rsidRDefault="00C2293D" w:rsidP="00C22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:rsidR="00C2293D" w:rsidRPr="009E402F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C2293D" w:rsidRPr="009E402F" w:rsidTr="00C82DB1">
        <w:tc>
          <w:tcPr>
            <w:tcW w:w="2058" w:type="pct"/>
          </w:tcPr>
          <w:p w:rsidR="00C2293D" w:rsidRPr="005161AE" w:rsidRDefault="00C2293D" w:rsidP="00C22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</w:tcPr>
          <w:p w:rsidR="00C2293D" w:rsidRPr="009E402F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2" w:type="pct"/>
          </w:tcPr>
          <w:p w:rsidR="00C2293D" w:rsidRPr="009E402F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:rsidR="00C2293D" w:rsidRPr="009E402F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55" w:type="pct"/>
            <w:gridSpan w:val="2"/>
          </w:tcPr>
          <w:p w:rsidR="00C2293D" w:rsidRPr="009E402F" w:rsidRDefault="00C2293D" w:rsidP="00C22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:rsidR="00C2293D" w:rsidRPr="009E402F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6" w:type="pct"/>
          </w:tcPr>
          <w:p w:rsidR="00C2293D" w:rsidRPr="009E402F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:rsidR="00C2293D" w:rsidRPr="009E402F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FB5763" w:rsidRPr="009E402F" w:rsidTr="00C82DB1">
        <w:tc>
          <w:tcPr>
            <w:tcW w:w="2058" w:type="pct"/>
          </w:tcPr>
          <w:p w:rsidR="00FB5763" w:rsidRPr="005161AE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2" w:type="pct"/>
            <w:gridSpan w:val="10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9E402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B5763" w:rsidRPr="009E402F" w:rsidTr="00C82DB1">
        <w:tc>
          <w:tcPr>
            <w:tcW w:w="2058" w:type="pct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40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638" w:type="pct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  <w:gridSpan w:val="2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gridSpan w:val="2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3" w:type="pct"/>
            <w:gridSpan w:val="2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763" w:rsidRPr="009E402F" w:rsidTr="00C82DB1">
        <w:tc>
          <w:tcPr>
            <w:tcW w:w="2058" w:type="pct"/>
          </w:tcPr>
          <w:p w:rsidR="00FB5763" w:rsidRPr="00C82DB1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C82DB1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</w:rPr>
              <w:t xml:space="preserve">    </w:t>
            </w:r>
            <w:r w:rsidRPr="00C82DB1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638" w:type="pct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  <w:gridSpan w:val="2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gridSpan w:val="2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3" w:type="pct"/>
            <w:gridSpan w:val="2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763" w:rsidRPr="009E402F" w:rsidTr="00C82DB1">
        <w:tc>
          <w:tcPr>
            <w:tcW w:w="2058" w:type="pct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38" w:type="pct"/>
            <w:shd w:val="clear" w:color="auto" w:fill="auto"/>
          </w:tcPr>
          <w:p w:rsidR="00FB5763" w:rsidRPr="009E402F" w:rsidRDefault="000443C5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="00B03411">
              <w:rPr>
                <w:rFonts w:ascii="Angsana New" w:hAnsi="Angsana New"/>
                <w:sz w:val="30"/>
                <w:szCs w:val="30"/>
              </w:rPr>
              <w:t>,602</w:t>
            </w:r>
          </w:p>
        </w:tc>
        <w:tc>
          <w:tcPr>
            <w:tcW w:w="132" w:type="pct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:rsidR="00FB5763" w:rsidRPr="00564E9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15,278</w:t>
            </w:r>
          </w:p>
        </w:tc>
        <w:tc>
          <w:tcPr>
            <w:tcW w:w="155" w:type="pct"/>
            <w:gridSpan w:val="2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gridSpan w:val="2"/>
            <w:shd w:val="clear" w:color="auto" w:fill="auto"/>
          </w:tcPr>
          <w:p w:rsidR="00FB5763" w:rsidRPr="009E402F" w:rsidRDefault="00B03411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12,634</w:t>
            </w:r>
          </w:p>
        </w:tc>
        <w:tc>
          <w:tcPr>
            <w:tcW w:w="136" w:type="pct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:rsidR="00FB5763" w:rsidRPr="00564E9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12,510</w:t>
            </w:r>
          </w:p>
        </w:tc>
      </w:tr>
      <w:tr w:rsidR="00FB5763" w:rsidRPr="009E402F" w:rsidTr="00D1150A">
        <w:tc>
          <w:tcPr>
            <w:tcW w:w="2058" w:type="pct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:rsidR="00FB5763" w:rsidRPr="009E402F" w:rsidRDefault="000443C5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16,29</w:t>
            </w:r>
            <w:r w:rsidR="006054A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2" w:type="pct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</w:tcPr>
          <w:p w:rsidR="00FB5763" w:rsidRPr="00564E9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9,704</w:t>
            </w:r>
          </w:p>
        </w:tc>
        <w:tc>
          <w:tcPr>
            <w:tcW w:w="155" w:type="pct"/>
            <w:gridSpan w:val="2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B5763" w:rsidRPr="009E402F" w:rsidRDefault="00247FCB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15,147</w:t>
            </w:r>
          </w:p>
        </w:tc>
        <w:tc>
          <w:tcPr>
            <w:tcW w:w="136" w:type="pct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B5763" w:rsidRPr="00564E9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8,365</w:t>
            </w:r>
          </w:p>
        </w:tc>
      </w:tr>
      <w:tr w:rsidR="00FB5763" w:rsidRPr="006703A4" w:rsidTr="00D1150A">
        <w:tc>
          <w:tcPr>
            <w:tcW w:w="2058" w:type="pct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5763" w:rsidRPr="009E402F" w:rsidRDefault="000443C5" w:rsidP="00026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30,8</w:t>
            </w:r>
            <w:r w:rsidR="00B03411"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</w:p>
        </w:tc>
        <w:tc>
          <w:tcPr>
            <w:tcW w:w="132" w:type="pct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5763" w:rsidRPr="00420AF8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0AF8">
              <w:rPr>
                <w:rFonts w:ascii="Angsana New" w:hAnsi="Angsana New"/>
                <w:b/>
                <w:bCs/>
                <w:sz w:val="30"/>
                <w:szCs w:val="30"/>
              </w:rPr>
              <w:t>24,982</w:t>
            </w:r>
          </w:p>
        </w:tc>
        <w:tc>
          <w:tcPr>
            <w:tcW w:w="155" w:type="pct"/>
            <w:gridSpan w:val="2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5763" w:rsidRPr="009E402F" w:rsidRDefault="00B03411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27,781</w:t>
            </w:r>
          </w:p>
        </w:tc>
        <w:tc>
          <w:tcPr>
            <w:tcW w:w="136" w:type="pct"/>
            <w:shd w:val="clear" w:color="auto" w:fill="auto"/>
          </w:tcPr>
          <w:p w:rsidR="00FB5763" w:rsidRPr="009E402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2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5763" w:rsidRPr="00564E9F" w:rsidRDefault="00FB5763" w:rsidP="00FB5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20,875</w:t>
            </w:r>
          </w:p>
        </w:tc>
      </w:tr>
    </w:tbl>
    <w:p w:rsidR="00C4210F" w:rsidRPr="00BC258D" w:rsidRDefault="00C4210F" w:rsidP="0038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844D35" w:rsidRPr="006703A4" w:rsidRDefault="001C2F3B" w:rsidP="0038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สัญญาที่สำคัญภ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ายใต้ภาระผูกพันตามสัญญาเช่าดำเนินงานที่</w:t>
      </w:r>
      <w:r w:rsidR="00CE36A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บอก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เลิกไม่ได้</w:t>
      </w:r>
    </w:p>
    <w:p w:rsidR="009C54B7" w:rsidRPr="00F4436C" w:rsidRDefault="009C54B7" w:rsidP="009F2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5A2ADF" w:rsidRDefault="005A2ADF" w:rsidP="005A2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สัญญาให้เช่าที่ดิน</w:t>
      </w:r>
    </w:p>
    <w:p w:rsidR="005A2ADF" w:rsidRPr="005A2ADF" w:rsidRDefault="005A2ADF" w:rsidP="005A2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rPr>
          <w:rFonts w:ascii="Angsana New" w:hAnsi="Angsana New"/>
          <w:sz w:val="20"/>
          <w:szCs w:val="20"/>
        </w:rPr>
      </w:pPr>
    </w:p>
    <w:p w:rsidR="005A2ADF" w:rsidRPr="00640F21" w:rsidRDefault="005A2ADF" w:rsidP="0064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"/>
        <w:jc w:val="thaiDistribute"/>
        <w:rPr>
          <w:rFonts w:ascii="Angsana New" w:hAnsi="Angsana New"/>
          <w:sz w:val="30"/>
          <w:szCs w:val="30"/>
        </w:rPr>
      </w:pPr>
      <w:r w:rsidRPr="00640F2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640F21">
        <w:rPr>
          <w:rFonts w:ascii="Angsana New" w:hAnsi="Angsana New"/>
          <w:sz w:val="30"/>
          <w:szCs w:val="30"/>
        </w:rPr>
        <w:t>1</w:t>
      </w:r>
      <w:r w:rsidR="00010DF5" w:rsidRPr="00640F21">
        <w:rPr>
          <w:rFonts w:ascii="Angsana New" w:hAnsi="Angsana New"/>
          <w:sz w:val="30"/>
          <w:szCs w:val="30"/>
          <w:cs/>
        </w:rPr>
        <w:t xml:space="preserve"> </w:t>
      </w:r>
      <w:r w:rsidR="00247FCB" w:rsidRPr="00640F21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640F21">
        <w:rPr>
          <w:rFonts w:ascii="Angsana New" w:hAnsi="Angsana New"/>
          <w:sz w:val="30"/>
          <w:szCs w:val="30"/>
          <w:cs/>
        </w:rPr>
        <w:t>25</w:t>
      </w:r>
      <w:r w:rsidR="00247FCB" w:rsidRPr="00640F21">
        <w:rPr>
          <w:rFonts w:ascii="Angsana New" w:hAnsi="Angsana New"/>
          <w:sz w:val="30"/>
          <w:szCs w:val="30"/>
        </w:rPr>
        <w:t>61</w:t>
      </w:r>
      <w:r w:rsidRPr="00640F21">
        <w:rPr>
          <w:rFonts w:ascii="Angsana New" w:hAnsi="Angsana New"/>
          <w:sz w:val="30"/>
          <w:szCs w:val="30"/>
        </w:rPr>
        <w:t> </w:t>
      </w:r>
      <w:r w:rsidRPr="00640F21">
        <w:rPr>
          <w:rFonts w:ascii="Angsana New" w:hAnsi="Angsana New"/>
          <w:sz w:val="30"/>
          <w:szCs w:val="30"/>
          <w:cs/>
        </w:rPr>
        <w:t xml:space="preserve">บริษัททำสัญญาให้เช่าที่ดินกับบริษัท </w:t>
      </w:r>
      <w:r w:rsidR="00247FCB" w:rsidRPr="00640F21">
        <w:rPr>
          <w:rFonts w:ascii="Angsana New" w:hAnsi="Angsana New" w:hint="cs"/>
          <w:sz w:val="30"/>
          <w:szCs w:val="30"/>
          <w:cs/>
        </w:rPr>
        <w:t xml:space="preserve">เกษตรทิพย์ </w:t>
      </w:r>
      <w:r w:rsidR="00247FCB" w:rsidRPr="00640F21">
        <w:rPr>
          <w:rFonts w:ascii="Angsana New" w:hAnsi="Angsana New"/>
          <w:sz w:val="30"/>
          <w:szCs w:val="30"/>
        </w:rPr>
        <w:t>(2017)</w:t>
      </w:r>
      <w:r w:rsidR="00010DF5" w:rsidRPr="00640F21">
        <w:rPr>
          <w:rFonts w:ascii="Angsana New" w:hAnsi="Angsana New" w:hint="cs"/>
          <w:sz w:val="30"/>
          <w:szCs w:val="30"/>
          <w:cs/>
        </w:rPr>
        <w:t xml:space="preserve"> </w:t>
      </w:r>
      <w:r w:rsidRPr="00640F21">
        <w:rPr>
          <w:rFonts w:ascii="Angsana New" w:hAnsi="Angsana New"/>
          <w:sz w:val="30"/>
          <w:szCs w:val="30"/>
          <w:cs/>
        </w:rPr>
        <w:t>จำกัด ซ</w:t>
      </w:r>
      <w:r w:rsidR="00EC48F5" w:rsidRPr="00640F21">
        <w:rPr>
          <w:rFonts w:ascii="Angsana New" w:hAnsi="Angsana New"/>
          <w:sz w:val="30"/>
          <w:szCs w:val="30"/>
          <w:cs/>
        </w:rPr>
        <w:t>ึ่งเป็นบริษัทที่เกี่ยวข้องกัน</w:t>
      </w:r>
      <w:r w:rsidR="000443C5" w:rsidRPr="00640F21">
        <w:rPr>
          <w:rFonts w:ascii="Angsana New" w:hAnsi="Angsana New"/>
          <w:sz w:val="30"/>
          <w:szCs w:val="30"/>
        </w:rPr>
        <w:br/>
      </w:r>
      <w:r w:rsidR="00CD65ED" w:rsidRPr="00640F21">
        <w:rPr>
          <w:rFonts w:ascii="Angsana New" w:hAnsi="Angsana New"/>
          <w:sz w:val="30"/>
          <w:szCs w:val="30"/>
          <w:cs/>
        </w:rPr>
        <w:t>ขอ</w:t>
      </w:r>
      <w:r w:rsidR="00CD65ED" w:rsidRPr="00640F21">
        <w:rPr>
          <w:rFonts w:ascii="Angsana New" w:hAnsi="Angsana New" w:hint="cs"/>
          <w:sz w:val="30"/>
          <w:szCs w:val="30"/>
          <w:cs/>
        </w:rPr>
        <w:t>ง</w:t>
      </w:r>
      <w:r w:rsidRPr="00640F21">
        <w:rPr>
          <w:rFonts w:ascii="Angsana New" w:hAnsi="Angsana New"/>
          <w:sz w:val="30"/>
          <w:szCs w:val="30"/>
          <w:cs/>
        </w:rPr>
        <w:t>บริษัท</w:t>
      </w:r>
      <w:r w:rsidR="000233AA" w:rsidRPr="00640F21">
        <w:rPr>
          <w:rFonts w:ascii="Angsana New" w:hAnsi="Angsana New"/>
          <w:sz w:val="30"/>
          <w:szCs w:val="30"/>
        </w:rPr>
        <w:t xml:space="preserve"> </w:t>
      </w:r>
      <w:r w:rsidRPr="00640F21">
        <w:rPr>
          <w:rFonts w:ascii="Angsana New" w:hAnsi="Angsana New"/>
          <w:sz w:val="30"/>
          <w:szCs w:val="30"/>
          <w:cs/>
        </w:rPr>
        <w:t>สัญญาเช่ามีกำหนดระยะเวลา</w:t>
      </w:r>
      <w:r w:rsidR="0036466C">
        <w:rPr>
          <w:rFonts w:ascii="Angsana New" w:hAnsi="Angsana New"/>
          <w:sz w:val="30"/>
          <w:szCs w:val="30"/>
        </w:rPr>
        <w:t xml:space="preserve"> </w:t>
      </w:r>
      <w:r w:rsidR="00247FCB" w:rsidRPr="00640F21">
        <w:rPr>
          <w:rFonts w:ascii="Angsana New" w:hAnsi="Angsana New"/>
          <w:sz w:val="30"/>
          <w:szCs w:val="30"/>
        </w:rPr>
        <w:t>3</w:t>
      </w:r>
      <w:r w:rsidR="0036466C">
        <w:rPr>
          <w:rFonts w:ascii="Angsana New" w:hAnsi="Angsana New"/>
          <w:sz w:val="30"/>
          <w:szCs w:val="30"/>
        </w:rPr>
        <w:t xml:space="preserve"> </w:t>
      </w:r>
      <w:r w:rsidRPr="00640F21">
        <w:rPr>
          <w:rFonts w:ascii="Angsana New" w:hAnsi="Angsana New"/>
          <w:sz w:val="30"/>
          <w:szCs w:val="30"/>
          <w:cs/>
        </w:rPr>
        <w:t>ปี</w:t>
      </w:r>
      <w:r w:rsidR="00247FCB" w:rsidRPr="00640F21">
        <w:rPr>
          <w:rFonts w:ascii="Angsana New" w:hAnsi="Angsana New"/>
          <w:sz w:val="30"/>
          <w:szCs w:val="30"/>
        </w:rPr>
        <w:t xml:space="preserve"> </w:t>
      </w:r>
      <w:r w:rsidR="00EC48F5" w:rsidRPr="00640F21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="00EC48F5" w:rsidRPr="00640F21">
        <w:rPr>
          <w:rFonts w:ascii="Angsana New" w:hAnsi="Angsana New"/>
          <w:sz w:val="30"/>
          <w:szCs w:val="30"/>
        </w:rPr>
        <w:t>1</w:t>
      </w:r>
      <w:r w:rsidR="00EC48F5" w:rsidRPr="00640F21">
        <w:rPr>
          <w:rFonts w:ascii="Angsana New" w:hAnsi="Angsana New"/>
          <w:sz w:val="30"/>
          <w:szCs w:val="30"/>
          <w:cs/>
        </w:rPr>
        <w:t xml:space="preserve"> </w:t>
      </w:r>
      <w:r w:rsidR="00247FCB" w:rsidRPr="00640F21">
        <w:rPr>
          <w:rFonts w:ascii="Angsana New" w:hAnsi="Angsana New" w:hint="cs"/>
          <w:sz w:val="30"/>
          <w:szCs w:val="30"/>
          <w:cs/>
        </w:rPr>
        <w:t>เมษา</w:t>
      </w:r>
      <w:r w:rsidR="00EC48F5" w:rsidRPr="00640F21">
        <w:rPr>
          <w:rFonts w:ascii="Angsana New" w:hAnsi="Angsana New" w:hint="cs"/>
          <w:sz w:val="30"/>
          <w:szCs w:val="30"/>
          <w:cs/>
        </w:rPr>
        <w:t>ยน</w:t>
      </w:r>
      <w:r w:rsidR="00EC48F5" w:rsidRPr="00640F21">
        <w:rPr>
          <w:rFonts w:ascii="Angsana New" w:hAnsi="Angsana New"/>
          <w:sz w:val="30"/>
          <w:szCs w:val="30"/>
          <w:cs/>
        </w:rPr>
        <w:t xml:space="preserve"> 25</w:t>
      </w:r>
      <w:r w:rsidR="00247FCB" w:rsidRPr="00640F21">
        <w:rPr>
          <w:rFonts w:ascii="Angsana New" w:hAnsi="Angsana New"/>
          <w:sz w:val="30"/>
          <w:szCs w:val="30"/>
        </w:rPr>
        <w:t>61</w:t>
      </w:r>
      <w:r w:rsidRPr="00640F21">
        <w:rPr>
          <w:rFonts w:ascii="Angsana New" w:hAnsi="Angsana New"/>
          <w:sz w:val="30"/>
          <w:szCs w:val="30"/>
        </w:rPr>
        <w:t> </w:t>
      </w:r>
      <w:r w:rsidR="00EC48F5" w:rsidRPr="00640F21">
        <w:rPr>
          <w:rFonts w:ascii="Angsana New" w:hAnsi="Angsana New"/>
          <w:sz w:val="30"/>
          <w:szCs w:val="30"/>
          <w:cs/>
        </w:rPr>
        <w:t>ถึงวันที่ 31 มีนาคม 256</w:t>
      </w:r>
      <w:r w:rsidR="00247FCB" w:rsidRPr="00640F21">
        <w:rPr>
          <w:rFonts w:ascii="Angsana New" w:hAnsi="Angsana New"/>
          <w:sz w:val="30"/>
          <w:szCs w:val="30"/>
        </w:rPr>
        <w:t>4</w:t>
      </w:r>
      <w:r w:rsidRPr="00640F21">
        <w:rPr>
          <w:rFonts w:ascii="Angsana New" w:hAnsi="Angsana New"/>
          <w:sz w:val="30"/>
          <w:szCs w:val="30"/>
        </w:rPr>
        <w:t> </w:t>
      </w:r>
      <w:r w:rsidR="00640F21" w:rsidRPr="00640F21">
        <w:rPr>
          <w:rFonts w:ascii="Angsana New" w:hAnsi="Angsana New"/>
          <w:sz w:val="30"/>
          <w:szCs w:val="30"/>
          <w:cs/>
        </w:rPr>
        <w:t>โดยบริษัทที</w:t>
      </w:r>
      <w:r w:rsidR="00640F21" w:rsidRPr="00640F21">
        <w:rPr>
          <w:rFonts w:ascii="Angsana New" w:hAnsi="Angsana New" w:hint="cs"/>
          <w:sz w:val="30"/>
          <w:szCs w:val="30"/>
          <w:cs/>
        </w:rPr>
        <w:t>่</w:t>
      </w:r>
      <w:r w:rsidR="00640F21" w:rsidRPr="00640F21">
        <w:rPr>
          <w:rFonts w:ascii="Angsana New" w:hAnsi="Angsana New"/>
          <w:sz w:val="30"/>
          <w:szCs w:val="30"/>
          <w:cs/>
        </w:rPr>
        <w:br/>
      </w:r>
      <w:r w:rsidRPr="00640F21">
        <w:rPr>
          <w:rFonts w:ascii="Angsana New" w:hAnsi="Angsana New"/>
          <w:sz w:val="30"/>
          <w:szCs w:val="30"/>
          <w:cs/>
        </w:rPr>
        <w:t>เกี่ยวข้องกันดังกล่าวมีภาระผูกพันที่จะต้องจ่ายค่าเช่าให้แก่บริษัทตามอัตราที่ระบุไว้ในสัญญา</w:t>
      </w:r>
    </w:p>
    <w:p w:rsidR="005A2ADF" w:rsidRPr="00EC48F5" w:rsidRDefault="005A2ADF" w:rsidP="005A2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844D35" w:rsidRPr="003F0982" w:rsidRDefault="00844D35" w:rsidP="00844D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rPr>
          <w:rFonts w:ascii="Angsana New" w:hAnsi="Angsana New"/>
          <w:i/>
          <w:iCs/>
          <w:sz w:val="30"/>
          <w:szCs w:val="30"/>
        </w:rPr>
      </w:pPr>
      <w:r w:rsidRPr="003F0982">
        <w:rPr>
          <w:rFonts w:ascii="Angsana New" w:hAnsi="Angsana New"/>
          <w:i/>
          <w:iCs/>
          <w:sz w:val="30"/>
          <w:szCs w:val="30"/>
          <w:cs/>
        </w:rPr>
        <w:t>สัญญาเช่าที่ดิน</w:t>
      </w:r>
    </w:p>
    <w:p w:rsidR="003433F3" w:rsidRPr="00F4436C" w:rsidRDefault="003433F3" w:rsidP="00AC7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FB5763" w:rsidRPr="00673CB6" w:rsidRDefault="00FB5763" w:rsidP="00FB5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10"/>
          <w:sz w:val="30"/>
          <w:szCs w:val="30"/>
        </w:rPr>
      </w:pPr>
      <w:r w:rsidRPr="00673CB6">
        <w:rPr>
          <w:rFonts w:ascii="Angsana New" w:hAnsi="Angsana New"/>
          <w:sz w:val="30"/>
          <w:szCs w:val="30"/>
          <w:cs/>
        </w:rPr>
        <w:t>เมื่อวันที่</w:t>
      </w:r>
      <w:r w:rsidRPr="00673CB6">
        <w:rPr>
          <w:rFonts w:ascii="Angsana New" w:hAnsi="Angsana New"/>
          <w:sz w:val="30"/>
          <w:szCs w:val="30"/>
        </w:rPr>
        <w:t xml:space="preserve"> 30 </w:t>
      </w:r>
      <w:r w:rsidRPr="00673CB6">
        <w:rPr>
          <w:rFonts w:ascii="Angsana New" w:hAnsi="Angsana New" w:hint="cs"/>
          <w:sz w:val="30"/>
          <w:szCs w:val="30"/>
          <w:cs/>
        </w:rPr>
        <w:t>พฤศจิกายน</w:t>
      </w:r>
      <w:r w:rsidRPr="00673CB6">
        <w:rPr>
          <w:rFonts w:ascii="Angsana New" w:hAnsi="Angsana New"/>
          <w:sz w:val="30"/>
          <w:szCs w:val="30"/>
          <w:cs/>
        </w:rPr>
        <w:t xml:space="preserve"> </w:t>
      </w:r>
      <w:r w:rsidRPr="00673CB6">
        <w:rPr>
          <w:rFonts w:ascii="Angsana New" w:hAnsi="Angsana New"/>
          <w:sz w:val="30"/>
          <w:szCs w:val="30"/>
        </w:rPr>
        <w:t>2560</w:t>
      </w:r>
      <w:r w:rsidRPr="00673CB6">
        <w:rPr>
          <w:rFonts w:ascii="Angsana New" w:hAnsi="Angsana New"/>
          <w:sz w:val="30"/>
          <w:szCs w:val="30"/>
          <w:cs/>
        </w:rPr>
        <w:t xml:space="preserve"> บริษัททำสัญญาเช่าที่ดินกับบริษัท วาไรตี้ แอสเซ็ท </w:t>
      </w:r>
      <w:r w:rsidRPr="00673CB6">
        <w:rPr>
          <w:rFonts w:ascii="Angsana New" w:hAnsi="Angsana New"/>
          <w:sz w:val="30"/>
          <w:szCs w:val="30"/>
        </w:rPr>
        <w:t>3</w:t>
      </w:r>
      <w:r w:rsidRPr="00673CB6">
        <w:rPr>
          <w:rFonts w:ascii="Angsana New" w:hAnsi="Angsana New"/>
          <w:sz w:val="30"/>
          <w:szCs w:val="30"/>
          <w:cs/>
        </w:rPr>
        <w:t xml:space="preserve"> จำกัด ซึ่งเป็นบริษัทที่เกี่ยวข้องกัน</w:t>
      </w:r>
      <w:r w:rsidRPr="00673CB6">
        <w:rPr>
          <w:rFonts w:ascii="Angsana New" w:hAnsi="Angsana New"/>
          <w:spacing w:val="10"/>
          <w:sz w:val="30"/>
          <w:szCs w:val="30"/>
          <w:cs/>
        </w:rPr>
        <w:t xml:space="preserve">ของบริษัท สัญญาเช่ามีกำหนดระยะเวลา </w:t>
      </w:r>
      <w:r w:rsidRPr="00673CB6">
        <w:rPr>
          <w:rFonts w:ascii="Angsana New" w:hAnsi="Angsana New"/>
          <w:spacing w:val="10"/>
          <w:sz w:val="30"/>
          <w:szCs w:val="30"/>
        </w:rPr>
        <w:t>3</w:t>
      </w:r>
      <w:r w:rsidRPr="00673CB6">
        <w:rPr>
          <w:rFonts w:ascii="Angsana New" w:hAnsi="Angsana New"/>
          <w:spacing w:val="10"/>
          <w:sz w:val="30"/>
          <w:szCs w:val="30"/>
          <w:cs/>
        </w:rPr>
        <w:t xml:space="preserve"> ปี</w:t>
      </w:r>
      <w:r w:rsidRPr="00673CB6">
        <w:rPr>
          <w:rFonts w:ascii="Angsana New" w:hAnsi="Angsana New"/>
          <w:spacing w:val="10"/>
          <w:sz w:val="30"/>
          <w:szCs w:val="30"/>
        </w:rPr>
        <w:t xml:space="preserve"> </w:t>
      </w:r>
      <w:r w:rsidRPr="00673CB6">
        <w:rPr>
          <w:rFonts w:ascii="Angsana New" w:hAnsi="Angsana New"/>
          <w:spacing w:val="10"/>
          <w:sz w:val="30"/>
          <w:szCs w:val="30"/>
          <w:cs/>
        </w:rPr>
        <w:t>เริ่มตั้งแต่วันที่ 1 มกราคม 25</w:t>
      </w:r>
      <w:r w:rsidRPr="00673CB6">
        <w:rPr>
          <w:rFonts w:ascii="Angsana New" w:hAnsi="Angsana New"/>
          <w:spacing w:val="10"/>
          <w:sz w:val="30"/>
          <w:szCs w:val="30"/>
        </w:rPr>
        <w:t>61</w:t>
      </w:r>
      <w:r w:rsidRPr="00673CB6">
        <w:rPr>
          <w:rFonts w:ascii="Angsana New" w:hAnsi="Angsana New"/>
          <w:spacing w:val="10"/>
          <w:sz w:val="30"/>
          <w:szCs w:val="30"/>
          <w:cs/>
        </w:rPr>
        <w:t xml:space="preserve"> ถึงวันที่ </w:t>
      </w:r>
      <w:r w:rsidRPr="00673CB6">
        <w:rPr>
          <w:rFonts w:ascii="Angsana New" w:hAnsi="Angsana New"/>
          <w:spacing w:val="10"/>
          <w:sz w:val="30"/>
          <w:szCs w:val="30"/>
        </w:rPr>
        <w:t>31</w:t>
      </w:r>
      <w:r w:rsidRPr="00673CB6">
        <w:rPr>
          <w:rFonts w:ascii="Angsana New" w:hAnsi="Angsana New"/>
          <w:spacing w:val="10"/>
          <w:sz w:val="30"/>
          <w:szCs w:val="30"/>
          <w:cs/>
        </w:rPr>
        <w:t xml:space="preserve"> ธันวาคม 25</w:t>
      </w:r>
      <w:r w:rsidRPr="00673CB6">
        <w:rPr>
          <w:rFonts w:ascii="Angsana New" w:hAnsi="Angsana New"/>
          <w:spacing w:val="10"/>
          <w:sz w:val="30"/>
          <w:szCs w:val="30"/>
        </w:rPr>
        <w:t>63</w:t>
      </w:r>
      <w:r w:rsidRPr="00673CB6">
        <w:rPr>
          <w:rFonts w:ascii="Angsana New" w:hAnsi="Angsana New"/>
          <w:spacing w:val="10"/>
          <w:sz w:val="30"/>
          <w:szCs w:val="30"/>
          <w:cs/>
        </w:rPr>
        <w:t xml:space="preserve"> </w:t>
      </w:r>
      <w:r w:rsidRPr="00673CB6">
        <w:rPr>
          <w:rFonts w:ascii="Angsana New" w:hAnsi="Angsana New"/>
          <w:spacing w:val="10"/>
          <w:sz w:val="30"/>
          <w:szCs w:val="30"/>
          <w:cs/>
        </w:rPr>
        <w:br/>
        <w:t>โดยบริษัทมีภาระผูกพันที่จะต้องจ่ายค่าเช่าตามอัตราที่ระบุไว้ในสัญญา</w:t>
      </w:r>
    </w:p>
    <w:p w:rsidR="00FB5763" w:rsidRPr="00F4436C" w:rsidRDefault="00FB5763" w:rsidP="009F2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FB5763" w:rsidRDefault="00FB5763" w:rsidP="00FB5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427E">
        <w:rPr>
          <w:rFonts w:ascii="Angsana New" w:hAnsi="Angsana New"/>
          <w:sz w:val="30"/>
          <w:szCs w:val="30"/>
          <w:cs/>
        </w:rPr>
        <w:t>เมื่อวันที่</w:t>
      </w:r>
      <w:r w:rsidRPr="00E8427E">
        <w:rPr>
          <w:rFonts w:ascii="Angsana New" w:hAnsi="Angsana New"/>
          <w:sz w:val="30"/>
          <w:szCs w:val="30"/>
        </w:rPr>
        <w:t xml:space="preserve"> 22 </w:t>
      </w:r>
      <w:r w:rsidRPr="00E8427E">
        <w:rPr>
          <w:rFonts w:ascii="Angsana New" w:hAnsi="Angsana New"/>
          <w:sz w:val="30"/>
          <w:szCs w:val="30"/>
          <w:cs/>
        </w:rPr>
        <w:t xml:space="preserve">เมษายน </w:t>
      </w:r>
      <w:r w:rsidRPr="00E8427E">
        <w:rPr>
          <w:rFonts w:ascii="Angsana New" w:hAnsi="Angsana New"/>
          <w:sz w:val="30"/>
          <w:szCs w:val="30"/>
        </w:rPr>
        <w:t>2559</w:t>
      </w:r>
      <w:r w:rsidRPr="00E8427E">
        <w:rPr>
          <w:rFonts w:ascii="Angsana New" w:hAnsi="Angsana New"/>
          <w:sz w:val="30"/>
          <w:szCs w:val="30"/>
          <w:cs/>
        </w:rPr>
        <w:t xml:space="preserve"> บริษัททำสัญญาเช่าที่ดินกับบริษัท คอนเซพ แลนด์ 2 จำกัด ซึ่งเป็นบริษัทที่เกี่ยวข้องกัน</w:t>
      </w:r>
      <w:r w:rsidRPr="00E8427E">
        <w:rPr>
          <w:rFonts w:ascii="Angsana New" w:hAnsi="Angsana New"/>
          <w:sz w:val="30"/>
          <w:szCs w:val="30"/>
          <w:cs/>
        </w:rPr>
        <w:br/>
        <w:t xml:space="preserve">ของบริษัท สัญญาเช่ามีกำหนดระยะเวลา </w:t>
      </w:r>
      <w:r w:rsidRPr="00E8427E">
        <w:rPr>
          <w:rFonts w:ascii="Angsana New" w:hAnsi="Angsana New"/>
          <w:sz w:val="30"/>
          <w:szCs w:val="30"/>
        </w:rPr>
        <w:t>2</w:t>
      </w:r>
      <w:r w:rsidRPr="00E8427E">
        <w:rPr>
          <w:rFonts w:ascii="Angsana New" w:hAnsi="Angsana New"/>
          <w:sz w:val="30"/>
          <w:szCs w:val="30"/>
          <w:cs/>
        </w:rPr>
        <w:t xml:space="preserve"> ปี</w:t>
      </w:r>
      <w:r w:rsidRPr="00E8427E">
        <w:rPr>
          <w:rFonts w:ascii="Angsana New" w:hAnsi="Angsana New"/>
          <w:sz w:val="30"/>
          <w:szCs w:val="30"/>
        </w:rPr>
        <w:t xml:space="preserve"> 10</w:t>
      </w:r>
      <w:r w:rsidRPr="00E8427E">
        <w:rPr>
          <w:rFonts w:ascii="Angsana New" w:hAnsi="Angsana New"/>
          <w:sz w:val="30"/>
          <w:szCs w:val="30"/>
          <w:cs/>
        </w:rPr>
        <w:t xml:space="preserve"> เดือน เริ่มตั้งแต่วันที่ 1 มีนาคม 255</w:t>
      </w:r>
      <w:r w:rsidRPr="00E8427E">
        <w:rPr>
          <w:rFonts w:ascii="Angsana New" w:hAnsi="Angsana New"/>
          <w:sz w:val="30"/>
          <w:szCs w:val="30"/>
        </w:rPr>
        <w:t>9</w:t>
      </w:r>
      <w:r w:rsidRPr="00E8427E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E8427E">
        <w:rPr>
          <w:rFonts w:ascii="Angsana New" w:hAnsi="Angsana New"/>
          <w:sz w:val="30"/>
          <w:szCs w:val="30"/>
        </w:rPr>
        <w:t>31</w:t>
      </w:r>
      <w:r w:rsidRPr="00E8427E">
        <w:rPr>
          <w:rFonts w:ascii="Angsana New" w:hAnsi="Angsana New"/>
          <w:sz w:val="30"/>
          <w:szCs w:val="30"/>
          <w:cs/>
        </w:rPr>
        <w:t xml:space="preserve"> ธันวาคม 25</w:t>
      </w:r>
      <w:r w:rsidRPr="00E8427E">
        <w:rPr>
          <w:rFonts w:ascii="Angsana New" w:hAnsi="Angsana New"/>
          <w:sz w:val="30"/>
          <w:szCs w:val="30"/>
        </w:rPr>
        <w:t>61</w:t>
      </w:r>
      <w:r w:rsidRPr="00E8427E">
        <w:rPr>
          <w:rFonts w:ascii="Angsana New" w:hAnsi="Angsana New"/>
          <w:sz w:val="30"/>
          <w:szCs w:val="30"/>
          <w:cs/>
        </w:rPr>
        <w:t xml:space="preserve"> </w:t>
      </w:r>
      <w:r w:rsidRPr="00E8427E">
        <w:rPr>
          <w:rFonts w:ascii="Angsana New" w:hAnsi="Angsana New"/>
          <w:sz w:val="30"/>
          <w:szCs w:val="30"/>
          <w:cs/>
        </w:rPr>
        <w:br/>
        <w:t>โดยบริษัทมีภาระผูกพันที่จะต้องจ่ายค่าเช่าตามอัตราที่ระบุไว้ในสัญญา</w:t>
      </w:r>
    </w:p>
    <w:p w:rsidR="009F2A68" w:rsidRPr="00F4436C" w:rsidRDefault="009F2A68" w:rsidP="00FB5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9F2A68" w:rsidRPr="00E8427E" w:rsidRDefault="009F2A68" w:rsidP="009F2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8427E">
        <w:rPr>
          <w:rFonts w:ascii="Angsana New" w:hAnsi="Angsana New"/>
          <w:spacing w:val="10"/>
          <w:sz w:val="30"/>
          <w:szCs w:val="30"/>
          <w:cs/>
        </w:rPr>
        <w:t>เมื่อวันที่</w:t>
      </w:r>
      <w:r w:rsidRPr="00E8427E">
        <w:rPr>
          <w:rFonts w:ascii="Angsana New" w:hAnsi="Angsana New"/>
          <w:spacing w:val="10"/>
          <w:sz w:val="30"/>
          <w:szCs w:val="30"/>
        </w:rPr>
        <w:t xml:space="preserve"> 1 </w:t>
      </w:r>
      <w:r w:rsidRPr="00E8427E">
        <w:rPr>
          <w:rFonts w:ascii="Angsana New" w:hAnsi="Angsana New"/>
          <w:spacing w:val="10"/>
          <w:sz w:val="30"/>
          <w:szCs w:val="30"/>
          <w:cs/>
        </w:rPr>
        <w:t>พฤศจิกายน</w:t>
      </w:r>
      <w:r w:rsidRPr="00E8427E">
        <w:rPr>
          <w:rFonts w:ascii="Angsana New" w:hAnsi="Angsana New"/>
          <w:spacing w:val="10"/>
          <w:sz w:val="30"/>
          <w:szCs w:val="30"/>
        </w:rPr>
        <w:t xml:space="preserve"> 2559</w:t>
      </w:r>
      <w:r w:rsidRPr="00E8427E">
        <w:rPr>
          <w:rFonts w:ascii="Angsana New" w:hAnsi="Angsana New"/>
          <w:spacing w:val="10"/>
          <w:sz w:val="30"/>
          <w:szCs w:val="30"/>
          <w:cs/>
        </w:rPr>
        <w:t xml:space="preserve"> บริษัท ควอลิตี้ ไพน์แอปเปิล โปรดักส์ จำกัด ซึ่งเป็นบริษัทย่อยของบริษัท</w:t>
      </w:r>
      <w:r w:rsidRPr="00E8427E">
        <w:rPr>
          <w:rFonts w:ascii="Angsana New" w:hAnsi="Angsana New"/>
          <w:spacing w:val="10"/>
          <w:sz w:val="30"/>
          <w:szCs w:val="30"/>
        </w:rPr>
        <w:br/>
      </w:r>
      <w:r w:rsidRPr="00E8427E">
        <w:rPr>
          <w:rFonts w:ascii="Angsana New" w:hAnsi="Angsana New"/>
          <w:spacing w:val="-4"/>
          <w:sz w:val="30"/>
          <w:szCs w:val="30"/>
          <w:cs/>
        </w:rPr>
        <w:t xml:space="preserve">ทำสัญญาเช่าที่ดินกับบริษัท ดีเสริมกิจ จำกัด </w:t>
      </w:r>
      <w:r w:rsidRPr="00E8427E">
        <w:rPr>
          <w:rFonts w:ascii="Angsana New" w:hAnsi="Angsana New"/>
          <w:sz w:val="30"/>
          <w:szCs w:val="30"/>
          <w:cs/>
        </w:rPr>
        <w:t>ซึ่งเป็นบริษัทที่เกี่ยวข้องกันของบริษัท</w:t>
      </w:r>
      <w:r w:rsidRPr="00E8427E">
        <w:rPr>
          <w:rFonts w:ascii="Angsana New" w:hAnsi="Angsana New"/>
          <w:spacing w:val="-4"/>
          <w:sz w:val="30"/>
          <w:szCs w:val="30"/>
          <w:cs/>
        </w:rPr>
        <w:t xml:space="preserve"> สัญญาเช่ามีกำหนดระยะเวลา </w:t>
      </w:r>
      <w:r w:rsidRPr="00E8427E">
        <w:rPr>
          <w:rFonts w:ascii="Angsana New" w:hAnsi="Angsana New"/>
          <w:spacing w:val="-4"/>
          <w:sz w:val="30"/>
          <w:szCs w:val="30"/>
          <w:cs/>
        </w:rPr>
        <w:br/>
        <w:t xml:space="preserve">3 ปี เริ่มตั้งแต่วันที่ </w:t>
      </w:r>
      <w:r w:rsidRPr="00E8427E">
        <w:rPr>
          <w:rFonts w:ascii="Angsana New" w:hAnsi="Angsana New"/>
          <w:spacing w:val="-4"/>
          <w:sz w:val="30"/>
          <w:szCs w:val="30"/>
        </w:rPr>
        <w:t xml:space="preserve">1 </w:t>
      </w:r>
      <w:r w:rsidRPr="00E8427E">
        <w:rPr>
          <w:rFonts w:ascii="Angsana New" w:hAnsi="Angsana New"/>
          <w:spacing w:val="-4"/>
          <w:sz w:val="30"/>
          <w:szCs w:val="30"/>
          <w:cs/>
        </w:rPr>
        <w:t>ตุลาคม</w:t>
      </w:r>
      <w:r w:rsidRPr="00E8427E">
        <w:rPr>
          <w:rFonts w:ascii="Angsana New" w:hAnsi="Angsana New"/>
          <w:spacing w:val="-4"/>
          <w:sz w:val="30"/>
          <w:szCs w:val="30"/>
        </w:rPr>
        <w:t xml:space="preserve"> 2559</w:t>
      </w:r>
      <w:r w:rsidRPr="00E8427E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E8427E">
        <w:rPr>
          <w:rFonts w:ascii="Angsana New" w:hAnsi="Angsana New"/>
          <w:sz w:val="30"/>
          <w:szCs w:val="30"/>
        </w:rPr>
        <w:t xml:space="preserve">30 </w:t>
      </w:r>
      <w:r w:rsidRPr="00E8427E">
        <w:rPr>
          <w:rFonts w:ascii="Angsana New" w:hAnsi="Angsana New"/>
          <w:sz w:val="30"/>
          <w:szCs w:val="30"/>
          <w:cs/>
        </w:rPr>
        <w:t>กันยายน 256</w:t>
      </w:r>
      <w:r w:rsidRPr="00E8427E">
        <w:rPr>
          <w:rFonts w:ascii="Angsana New" w:hAnsi="Angsana New"/>
          <w:sz w:val="30"/>
          <w:szCs w:val="30"/>
        </w:rPr>
        <w:t>2</w:t>
      </w:r>
      <w:r w:rsidRPr="00E8427E">
        <w:rPr>
          <w:rFonts w:ascii="Angsana New" w:hAnsi="Angsana New"/>
          <w:sz w:val="30"/>
          <w:szCs w:val="30"/>
          <w:cs/>
        </w:rPr>
        <w:t xml:space="preserve"> โดยบริษัทย่อยดังกล่าวมีภาระผูกพันที่จะต้องจ่ายค่าเช่าตามอัตราที่ระบุไว้ในสัญญา</w:t>
      </w:r>
    </w:p>
    <w:p w:rsidR="00FB5763" w:rsidRDefault="00FB5763" w:rsidP="009F2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BC258D" w:rsidRDefault="00BC258D" w:rsidP="00FB5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10"/>
          <w:sz w:val="30"/>
          <w:szCs w:val="30"/>
        </w:rPr>
      </w:pPr>
    </w:p>
    <w:p w:rsidR="00BC258D" w:rsidRDefault="00BC258D" w:rsidP="00FB5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10"/>
          <w:sz w:val="30"/>
          <w:szCs w:val="30"/>
        </w:rPr>
      </w:pPr>
    </w:p>
    <w:p w:rsidR="00FB5763" w:rsidRPr="00E8427E" w:rsidRDefault="00FB5763" w:rsidP="00FB5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427E">
        <w:rPr>
          <w:rFonts w:ascii="Angsana New" w:hAnsi="Angsana New"/>
          <w:spacing w:val="10"/>
          <w:sz w:val="30"/>
          <w:szCs w:val="30"/>
          <w:cs/>
        </w:rPr>
        <w:lastRenderedPageBreak/>
        <w:t>เมื่อวันที่</w:t>
      </w:r>
      <w:r w:rsidRPr="00E8427E">
        <w:rPr>
          <w:rFonts w:ascii="Angsana New" w:hAnsi="Angsana New"/>
          <w:spacing w:val="10"/>
          <w:sz w:val="30"/>
          <w:szCs w:val="30"/>
        </w:rPr>
        <w:t xml:space="preserve"> 10 </w:t>
      </w:r>
      <w:r w:rsidRPr="00E8427E">
        <w:rPr>
          <w:rFonts w:ascii="Angsana New" w:hAnsi="Angsana New"/>
          <w:spacing w:val="10"/>
          <w:sz w:val="30"/>
          <w:szCs w:val="30"/>
          <w:cs/>
        </w:rPr>
        <w:t>พฤศจิกายน</w:t>
      </w:r>
      <w:r w:rsidRPr="00E8427E">
        <w:rPr>
          <w:rFonts w:ascii="Angsana New" w:hAnsi="Angsana New"/>
          <w:spacing w:val="10"/>
          <w:sz w:val="30"/>
          <w:szCs w:val="30"/>
        </w:rPr>
        <w:t xml:space="preserve"> 255</w:t>
      </w:r>
      <w:r w:rsidRPr="00E8427E">
        <w:rPr>
          <w:rFonts w:ascii="Angsana New" w:hAnsi="Angsana New"/>
          <w:spacing w:val="10"/>
          <w:sz w:val="30"/>
          <w:szCs w:val="30"/>
          <w:cs/>
        </w:rPr>
        <w:t>8 บริษัท ควอลิตี้ ไพน์แอปเปิล โปรดักส์ จำกัด ซึ่งเป็นบริษัทย่อยของบริษัท</w:t>
      </w:r>
      <w:r w:rsidRPr="00E8427E">
        <w:rPr>
          <w:rFonts w:ascii="Angsana New" w:hAnsi="Angsana New"/>
          <w:spacing w:val="10"/>
          <w:sz w:val="30"/>
          <w:szCs w:val="30"/>
        </w:rPr>
        <w:br/>
      </w:r>
      <w:r w:rsidRPr="00E8427E">
        <w:rPr>
          <w:rFonts w:ascii="Angsana New" w:hAnsi="Angsana New"/>
          <w:spacing w:val="-4"/>
          <w:sz w:val="30"/>
          <w:szCs w:val="30"/>
          <w:cs/>
        </w:rPr>
        <w:t xml:space="preserve">ทำสัญญาเช่าที่ดินกับบริษัท ดีเสริมกิจ จำกัด </w:t>
      </w:r>
      <w:r w:rsidRPr="00E8427E">
        <w:rPr>
          <w:rFonts w:ascii="Angsana New" w:hAnsi="Angsana New"/>
          <w:sz w:val="30"/>
          <w:szCs w:val="30"/>
          <w:cs/>
        </w:rPr>
        <w:t>ซึ่งเป็นบริษัทที่เกี่ยวข้องกันของบริษัท</w:t>
      </w:r>
      <w:r w:rsidRPr="00E8427E">
        <w:rPr>
          <w:rFonts w:ascii="Angsana New" w:hAnsi="Angsana New"/>
          <w:spacing w:val="-4"/>
          <w:sz w:val="30"/>
          <w:szCs w:val="30"/>
          <w:cs/>
        </w:rPr>
        <w:t xml:space="preserve"> สัญญาเช่ามีกำหนดระยะเวลา </w:t>
      </w:r>
      <w:r w:rsidRPr="00E8427E">
        <w:rPr>
          <w:rFonts w:ascii="Angsana New" w:hAnsi="Angsana New"/>
          <w:spacing w:val="-4"/>
          <w:sz w:val="30"/>
          <w:szCs w:val="30"/>
          <w:cs/>
        </w:rPr>
        <w:br/>
        <w:t xml:space="preserve">3 ปี เริ่มตั้งแต่วันที่ </w:t>
      </w:r>
      <w:r w:rsidRPr="00E8427E">
        <w:rPr>
          <w:rFonts w:ascii="Angsana New" w:hAnsi="Angsana New"/>
          <w:spacing w:val="-4"/>
          <w:sz w:val="30"/>
          <w:szCs w:val="30"/>
        </w:rPr>
        <w:t xml:space="preserve">10 </w:t>
      </w:r>
      <w:r w:rsidRPr="00E8427E">
        <w:rPr>
          <w:rFonts w:ascii="Angsana New" w:hAnsi="Angsana New"/>
          <w:spacing w:val="-4"/>
          <w:sz w:val="30"/>
          <w:szCs w:val="30"/>
          <w:cs/>
        </w:rPr>
        <w:t>พฤศจิกายน</w:t>
      </w:r>
      <w:r w:rsidRPr="00E8427E">
        <w:rPr>
          <w:rFonts w:ascii="Angsana New" w:hAnsi="Angsana New"/>
          <w:spacing w:val="-4"/>
          <w:sz w:val="30"/>
          <w:szCs w:val="30"/>
        </w:rPr>
        <w:t xml:space="preserve"> 255</w:t>
      </w:r>
      <w:r w:rsidRPr="00E8427E">
        <w:rPr>
          <w:rFonts w:ascii="Angsana New" w:hAnsi="Angsana New"/>
          <w:spacing w:val="-4"/>
          <w:sz w:val="30"/>
          <w:szCs w:val="30"/>
          <w:cs/>
        </w:rPr>
        <w:t>8</w:t>
      </w:r>
      <w:r w:rsidRPr="00E8427E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E8427E">
        <w:rPr>
          <w:rFonts w:ascii="Angsana New" w:hAnsi="Angsana New"/>
          <w:sz w:val="30"/>
          <w:szCs w:val="30"/>
        </w:rPr>
        <w:t xml:space="preserve">9 </w:t>
      </w:r>
      <w:r w:rsidRPr="00E8427E">
        <w:rPr>
          <w:rFonts w:ascii="Angsana New" w:hAnsi="Angsana New"/>
          <w:sz w:val="30"/>
          <w:szCs w:val="30"/>
          <w:cs/>
        </w:rPr>
        <w:t>พฤศจิกายน 2561 โดยบริษัทย่อยดังกล่าวมีภาระผูกพันที่จะต้อง</w:t>
      </w:r>
      <w:r w:rsidRPr="00E8427E">
        <w:rPr>
          <w:rFonts w:ascii="Angsana New" w:hAnsi="Angsana New"/>
          <w:sz w:val="30"/>
          <w:szCs w:val="30"/>
        </w:rPr>
        <w:br/>
      </w:r>
      <w:r w:rsidRPr="00E8427E">
        <w:rPr>
          <w:rFonts w:ascii="Angsana New" w:hAnsi="Angsana New"/>
          <w:sz w:val="30"/>
          <w:szCs w:val="30"/>
          <w:cs/>
        </w:rPr>
        <w:t>จ่ายค่าเช่าตามอัตราที่ระบุไว้ในสัญญา</w:t>
      </w:r>
    </w:p>
    <w:p w:rsidR="0077736F" w:rsidRPr="00BC258D" w:rsidRDefault="0077736F" w:rsidP="00343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44D35" w:rsidRPr="00AF3815" w:rsidRDefault="00844D35" w:rsidP="00343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rPr>
          <w:rFonts w:ascii="Angsana New" w:hAnsi="Angsana New"/>
          <w:i/>
          <w:iCs/>
          <w:sz w:val="30"/>
          <w:szCs w:val="30"/>
          <w:lang w:val="en-GB"/>
        </w:rPr>
      </w:pPr>
      <w:r w:rsidRPr="00AF3815">
        <w:rPr>
          <w:rFonts w:ascii="Angsana New" w:hAnsi="Angsana New"/>
          <w:i/>
          <w:iCs/>
          <w:sz w:val="30"/>
          <w:szCs w:val="30"/>
          <w:cs/>
          <w:lang w:val="en-GB"/>
        </w:rPr>
        <w:t>สัญญาเช่าและบริการอาคารสำนักงาน</w:t>
      </w:r>
    </w:p>
    <w:p w:rsidR="003433F3" w:rsidRPr="00BC258D" w:rsidRDefault="003433F3" w:rsidP="00343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rPr>
          <w:rFonts w:ascii="Angsana New" w:hAnsi="Angsana New"/>
          <w:sz w:val="30"/>
          <w:szCs w:val="30"/>
          <w:lang w:val="en-GB"/>
        </w:rPr>
      </w:pPr>
    </w:p>
    <w:p w:rsidR="00FB5763" w:rsidRDefault="00FB5763" w:rsidP="00FB5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9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427E"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</w:t>
      </w:r>
      <w:r w:rsidRPr="00E8427E">
        <w:rPr>
          <w:rFonts w:ascii="Angsana New" w:hAnsi="Angsana New"/>
          <w:spacing w:val="4"/>
          <w:sz w:val="30"/>
          <w:szCs w:val="30"/>
        </w:rPr>
        <w:t>6</w:t>
      </w:r>
      <w:r w:rsidRPr="00E8427E">
        <w:rPr>
          <w:rFonts w:ascii="Angsana New" w:hAnsi="Angsana New"/>
          <w:spacing w:val="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ตุลาคม</w:t>
      </w:r>
      <w:r w:rsidRPr="00E8427E">
        <w:rPr>
          <w:rFonts w:ascii="Angsana New" w:hAnsi="Angsana New"/>
          <w:spacing w:val="4"/>
          <w:sz w:val="30"/>
          <w:szCs w:val="30"/>
        </w:rPr>
        <w:t xml:space="preserve"> </w:t>
      </w:r>
      <w:r w:rsidRPr="00E8427E">
        <w:rPr>
          <w:rFonts w:ascii="Angsana New" w:hAnsi="Angsana New"/>
          <w:spacing w:val="4"/>
          <w:sz w:val="30"/>
          <w:szCs w:val="30"/>
          <w:cs/>
        </w:rPr>
        <w:t>25</w:t>
      </w:r>
      <w:r>
        <w:rPr>
          <w:rFonts w:ascii="Angsana New" w:hAnsi="Angsana New"/>
          <w:spacing w:val="4"/>
          <w:sz w:val="30"/>
          <w:szCs w:val="30"/>
        </w:rPr>
        <w:t>60</w:t>
      </w:r>
      <w:r w:rsidRPr="00E8427E">
        <w:rPr>
          <w:rFonts w:ascii="Angsana New" w:hAnsi="Angsana New"/>
          <w:spacing w:val="4"/>
          <w:sz w:val="30"/>
          <w:szCs w:val="30"/>
        </w:rPr>
        <w:t xml:space="preserve"> </w:t>
      </w:r>
      <w:r w:rsidRPr="00E8427E">
        <w:rPr>
          <w:rFonts w:ascii="Angsana New" w:hAnsi="Angsana New"/>
          <w:spacing w:val="4"/>
          <w:sz w:val="30"/>
          <w:szCs w:val="30"/>
          <w:cs/>
        </w:rPr>
        <w:t xml:space="preserve">บริษัททำสัญญาเช่าและบริการอาคารสำนักงานกับบริษัท </w:t>
      </w:r>
      <w:r w:rsidRPr="00E8427E">
        <w:rPr>
          <w:rFonts w:ascii="Angsana New" w:hAnsi="Angsana New"/>
          <w:sz w:val="30"/>
          <w:szCs w:val="30"/>
          <w:cs/>
        </w:rPr>
        <w:t>ทีซีซีคอมเมอร์เชียล</w:t>
      </w:r>
      <w:r w:rsidRPr="00E8427E">
        <w:rPr>
          <w:rFonts w:ascii="Angsana New" w:hAnsi="Angsana New"/>
          <w:sz w:val="30"/>
          <w:szCs w:val="30"/>
        </w:rPr>
        <w:br/>
      </w:r>
      <w:r w:rsidRPr="00E8427E">
        <w:rPr>
          <w:rFonts w:ascii="Angsana New" w:hAnsi="Angsana New"/>
          <w:sz w:val="30"/>
          <w:szCs w:val="30"/>
          <w:cs/>
        </w:rPr>
        <w:t>พร็อพเพอร์ตี้แมนเนจเม้นท์ จำกัด</w:t>
      </w:r>
      <w:r w:rsidRPr="00E8427E">
        <w:rPr>
          <w:rFonts w:ascii="Angsana New" w:hAnsi="Angsana New"/>
          <w:spacing w:val="-2"/>
          <w:sz w:val="30"/>
          <w:szCs w:val="30"/>
        </w:rPr>
        <w:t xml:space="preserve"> </w:t>
      </w:r>
      <w:r w:rsidRPr="00E8427E">
        <w:rPr>
          <w:rFonts w:ascii="Angsana New" w:hAnsi="Angsana New"/>
          <w:sz w:val="30"/>
          <w:szCs w:val="30"/>
          <w:cs/>
        </w:rPr>
        <w:t>ซึ่งเป็นบริษัทที่เกี่ยวข้องกันของบริษัท</w:t>
      </w:r>
      <w:r w:rsidRPr="00E8427E">
        <w:rPr>
          <w:rFonts w:ascii="Angsana New" w:hAnsi="Angsana New"/>
          <w:spacing w:val="-2"/>
          <w:sz w:val="30"/>
          <w:szCs w:val="30"/>
          <w:cs/>
        </w:rPr>
        <w:t xml:space="preserve"> สัญญาดังกล่าวมีกำหนดระยะเวลา</w:t>
      </w:r>
      <w:r w:rsidRPr="00E8427E">
        <w:rPr>
          <w:rFonts w:ascii="Angsana New" w:hAnsi="Angsana New"/>
          <w:spacing w:val="-2"/>
          <w:sz w:val="30"/>
          <w:szCs w:val="30"/>
        </w:rPr>
        <w:t xml:space="preserve"> </w:t>
      </w:r>
      <w:r w:rsidRPr="00E8427E">
        <w:rPr>
          <w:rFonts w:ascii="Angsana New" w:hAnsi="Angsana New"/>
          <w:spacing w:val="-2"/>
          <w:sz w:val="30"/>
          <w:szCs w:val="30"/>
          <w:cs/>
        </w:rPr>
        <w:t>3 ปี</w:t>
      </w:r>
      <w:r w:rsidRPr="00E8427E">
        <w:rPr>
          <w:rFonts w:ascii="Angsana New" w:hAnsi="Angsana New"/>
          <w:spacing w:val="-2"/>
          <w:sz w:val="30"/>
          <w:szCs w:val="30"/>
        </w:rPr>
        <w:t xml:space="preserve"> </w:t>
      </w:r>
      <w:r w:rsidRPr="00E8427E">
        <w:rPr>
          <w:rFonts w:ascii="Angsana New" w:hAnsi="Angsana New"/>
          <w:spacing w:val="-2"/>
          <w:sz w:val="30"/>
          <w:szCs w:val="30"/>
        </w:rPr>
        <w:br/>
      </w:r>
      <w:r w:rsidRPr="00E8427E">
        <w:rPr>
          <w:rFonts w:ascii="Angsana New" w:hAnsi="Angsana New"/>
          <w:spacing w:val="-2"/>
          <w:sz w:val="30"/>
          <w:szCs w:val="30"/>
          <w:cs/>
        </w:rPr>
        <w:t xml:space="preserve">เริ่มตั้งแต่วันที่ 26 </w:t>
      </w:r>
      <w:r>
        <w:rPr>
          <w:rFonts w:ascii="Angsana New" w:hAnsi="Angsana New"/>
          <w:spacing w:val="2"/>
          <w:sz w:val="30"/>
          <w:szCs w:val="30"/>
          <w:cs/>
        </w:rPr>
        <w:t>ธันวาคม 25</w:t>
      </w:r>
      <w:r>
        <w:rPr>
          <w:rFonts w:ascii="Angsana New" w:hAnsi="Angsana New"/>
          <w:spacing w:val="2"/>
          <w:sz w:val="30"/>
          <w:szCs w:val="30"/>
        </w:rPr>
        <w:t>60</w:t>
      </w:r>
      <w:r w:rsidRPr="00E8427E">
        <w:rPr>
          <w:rFonts w:ascii="Angsana New" w:hAnsi="Angsana New"/>
          <w:spacing w:val="2"/>
          <w:sz w:val="30"/>
          <w:szCs w:val="30"/>
          <w:cs/>
        </w:rPr>
        <w:t xml:space="preserve"> ถึงวันที่ 25 ธันวาคม 25</w:t>
      </w:r>
      <w:r>
        <w:rPr>
          <w:rFonts w:ascii="Angsana New" w:hAnsi="Angsana New"/>
          <w:spacing w:val="2"/>
          <w:sz w:val="30"/>
          <w:szCs w:val="30"/>
        </w:rPr>
        <w:t>63</w:t>
      </w:r>
      <w:r w:rsidRPr="00E8427E">
        <w:rPr>
          <w:rFonts w:ascii="Angsana New" w:hAnsi="Angsana New"/>
          <w:spacing w:val="2"/>
          <w:sz w:val="30"/>
          <w:szCs w:val="30"/>
          <w:cs/>
        </w:rPr>
        <w:t xml:space="preserve"> โดยบริษัทมีภาระผูกพันที่จะต้อง</w:t>
      </w:r>
      <w:r w:rsidRPr="00E8427E">
        <w:rPr>
          <w:rFonts w:ascii="Angsana New" w:hAnsi="Angsana New"/>
          <w:sz w:val="30"/>
          <w:szCs w:val="30"/>
          <w:cs/>
        </w:rPr>
        <w:t>จ่ายค่าเช่าและค่าบริการตามอัตราที่ระบุไว้ในสัญญา</w:t>
      </w:r>
    </w:p>
    <w:p w:rsidR="009F2A68" w:rsidRPr="00BC258D" w:rsidRDefault="009F2A68" w:rsidP="00FB5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9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087EF2" w:rsidRPr="00AF3815" w:rsidRDefault="00844D35" w:rsidP="00343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F3815">
        <w:rPr>
          <w:rFonts w:ascii="Angsana New" w:hAnsi="Angsana New"/>
          <w:i/>
          <w:iCs/>
          <w:sz w:val="30"/>
          <w:szCs w:val="30"/>
          <w:cs/>
        </w:rPr>
        <w:t>สัญญาบริการระบบโทรศัพท์</w:t>
      </w:r>
      <w:r w:rsidRPr="00AF3815">
        <w:rPr>
          <w:rFonts w:ascii="Angsana New" w:hAnsi="Angsana New" w:hint="cs"/>
          <w:i/>
          <w:iCs/>
          <w:sz w:val="30"/>
          <w:szCs w:val="30"/>
          <w:cs/>
        </w:rPr>
        <w:t>และอุปกรณ์คอมพิวเตอร์</w:t>
      </w:r>
    </w:p>
    <w:p w:rsidR="003433F3" w:rsidRPr="00BC258D" w:rsidRDefault="003433F3" w:rsidP="00343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35249F" w:rsidRDefault="00AC7B31" w:rsidP="008A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201AA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8A46CA">
        <w:rPr>
          <w:rFonts w:asciiTheme="majorBidi" w:hAnsiTheme="majorBidi" w:cstheme="majorBidi" w:hint="cs"/>
          <w:sz w:val="30"/>
          <w:szCs w:val="30"/>
          <w:cs/>
        </w:rPr>
        <w:t>และบริษัทย่อยของบริษัท</w:t>
      </w:r>
      <w:r w:rsidRPr="00C201AA">
        <w:rPr>
          <w:rFonts w:asciiTheme="majorBidi" w:hAnsiTheme="majorBidi" w:cstheme="majorBidi"/>
          <w:sz w:val="30"/>
          <w:szCs w:val="30"/>
          <w:cs/>
        </w:rPr>
        <w:t>ทำสัญญาบริการระบบโทรศัพท์และอุปกรณ</w:t>
      </w:r>
      <w:r w:rsidR="008A46CA">
        <w:rPr>
          <w:rFonts w:asciiTheme="majorBidi" w:hAnsiTheme="majorBidi" w:cstheme="majorBidi"/>
          <w:sz w:val="30"/>
          <w:szCs w:val="30"/>
          <w:cs/>
        </w:rPr>
        <w:t>์คอมพิวเตอร์</w:t>
      </w:r>
      <w:r w:rsidR="008A46CA">
        <w:rPr>
          <w:rFonts w:asciiTheme="majorBidi" w:hAnsiTheme="majorBidi" w:cstheme="majorBidi" w:hint="cs"/>
          <w:sz w:val="30"/>
          <w:szCs w:val="30"/>
          <w:cs/>
        </w:rPr>
        <w:t>หลายฉบับ</w:t>
      </w:r>
      <w:r w:rsidR="008A46CA">
        <w:rPr>
          <w:rFonts w:asciiTheme="majorBidi" w:hAnsiTheme="majorBidi" w:cstheme="majorBidi"/>
          <w:sz w:val="30"/>
          <w:szCs w:val="30"/>
          <w:cs/>
        </w:rPr>
        <w:t>กับ</w:t>
      </w:r>
      <w:r w:rsidR="00C82DB1">
        <w:rPr>
          <w:rFonts w:asciiTheme="majorBidi" w:hAnsiTheme="majorBidi" w:cstheme="majorBidi"/>
          <w:sz w:val="30"/>
          <w:szCs w:val="30"/>
        </w:rPr>
        <w:br/>
      </w:r>
      <w:r w:rsidR="008A46CA">
        <w:rPr>
          <w:rFonts w:asciiTheme="majorBidi" w:hAnsiTheme="majorBidi" w:cstheme="majorBidi"/>
          <w:sz w:val="30"/>
          <w:szCs w:val="30"/>
          <w:cs/>
        </w:rPr>
        <w:t xml:space="preserve">บริษัท ที.ซี.ซี. </w:t>
      </w:r>
      <w:r w:rsidRPr="00C201AA">
        <w:rPr>
          <w:rFonts w:asciiTheme="majorBidi" w:hAnsiTheme="majorBidi" w:cstheme="majorBidi"/>
          <w:sz w:val="30"/>
          <w:szCs w:val="30"/>
          <w:cs/>
        </w:rPr>
        <w:t xml:space="preserve">เทคโนโลยี จำกัด </w:t>
      </w:r>
      <w:r w:rsidR="003433F3" w:rsidRPr="0088737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ซึ่งเป็นบริษัทที่เกี่ยวข้องกันของบริษัท </w:t>
      </w:r>
      <w:r w:rsidRPr="00887375">
        <w:rPr>
          <w:rFonts w:asciiTheme="majorBidi" w:hAnsiTheme="majorBidi" w:cstheme="majorBidi"/>
          <w:spacing w:val="-2"/>
          <w:sz w:val="30"/>
          <w:szCs w:val="30"/>
          <w:cs/>
        </w:rPr>
        <w:t>สัญญามีกำหนดระยะเวลา</w:t>
      </w:r>
      <w:r w:rsidR="00887375" w:rsidRPr="00887375">
        <w:rPr>
          <w:rFonts w:asciiTheme="majorBidi" w:hAnsiTheme="majorBidi" w:cstheme="majorBidi" w:hint="cs"/>
          <w:spacing w:val="-2"/>
          <w:sz w:val="30"/>
          <w:szCs w:val="30"/>
          <w:cs/>
        </w:rPr>
        <w:t>ตั้งแต่</w:t>
      </w:r>
      <w:r w:rsidR="00010DF5">
        <w:rPr>
          <w:rFonts w:asciiTheme="majorBidi" w:hAnsiTheme="majorBidi" w:cstheme="majorBidi"/>
          <w:spacing w:val="-2"/>
          <w:sz w:val="30"/>
          <w:szCs w:val="30"/>
        </w:rPr>
        <w:t xml:space="preserve"> 3</w:t>
      </w:r>
      <w:r w:rsidRPr="0088737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87375">
        <w:rPr>
          <w:rFonts w:asciiTheme="majorBidi" w:hAnsiTheme="majorBidi" w:cstheme="majorBidi" w:hint="cs"/>
          <w:spacing w:val="-2"/>
          <w:sz w:val="30"/>
          <w:szCs w:val="30"/>
          <w:cs/>
        </w:rPr>
        <w:t>ปี</w:t>
      </w:r>
      <w:r w:rsidR="00887375" w:rsidRPr="0088737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ถึง</w:t>
      </w:r>
      <w:r w:rsidRPr="00887375">
        <w:rPr>
          <w:rFonts w:asciiTheme="majorBidi" w:hAnsiTheme="majorBidi" w:cstheme="majorBidi"/>
          <w:spacing w:val="-2"/>
          <w:sz w:val="30"/>
          <w:szCs w:val="30"/>
          <w:cs/>
        </w:rPr>
        <w:t xml:space="preserve"> 5</w:t>
      </w:r>
      <w:r w:rsidRPr="0088737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87375">
        <w:rPr>
          <w:rFonts w:asciiTheme="majorBidi" w:hAnsiTheme="majorBidi" w:cstheme="majorBidi"/>
          <w:spacing w:val="-2"/>
          <w:sz w:val="30"/>
          <w:szCs w:val="30"/>
          <w:cs/>
        </w:rPr>
        <w:t>ปี และจะครบกำหนด</w:t>
      </w:r>
      <w:r w:rsidRPr="0062672D">
        <w:rPr>
          <w:rFonts w:asciiTheme="majorBidi" w:hAnsiTheme="majorBidi" w:cstheme="majorBidi"/>
          <w:spacing w:val="-2"/>
          <w:sz w:val="30"/>
          <w:szCs w:val="30"/>
          <w:cs/>
        </w:rPr>
        <w:t>ใน</w:t>
      </w:r>
      <w:r w:rsidR="00887375" w:rsidRPr="0062672D">
        <w:rPr>
          <w:rFonts w:asciiTheme="majorBidi" w:hAnsiTheme="majorBidi" w:cstheme="majorBidi" w:hint="cs"/>
          <w:spacing w:val="-2"/>
          <w:sz w:val="30"/>
          <w:szCs w:val="30"/>
          <w:cs/>
        </w:rPr>
        <w:t>ระหว่าง</w:t>
      </w:r>
      <w:r w:rsidRPr="0062672D">
        <w:rPr>
          <w:rFonts w:asciiTheme="majorBidi" w:hAnsiTheme="majorBidi" w:cstheme="majorBidi"/>
          <w:sz w:val="30"/>
          <w:szCs w:val="30"/>
          <w:cs/>
        </w:rPr>
        <w:t>ป</w:t>
      </w:r>
      <w:r w:rsidR="00887375" w:rsidRPr="0062672D">
        <w:rPr>
          <w:rFonts w:asciiTheme="majorBidi" w:hAnsiTheme="majorBidi" w:cstheme="majorBidi" w:hint="cs"/>
          <w:sz w:val="30"/>
          <w:szCs w:val="30"/>
          <w:cs/>
        </w:rPr>
        <w:t>ี</w:t>
      </w:r>
      <w:r w:rsidRPr="0062672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01393" w:rsidRPr="00901393">
        <w:rPr>
          <w:rFonts w:asciiTheme="majorBidi" w:hAnsiTheme="majorBidi" w:cstheme="majorBidi"/>
          <w:sz w:val="30"/>
          <w:szCs w:val="30"/>
        </w:rPr>
        <w:t>2561</w:t>
      </w:r>
      <w:r w:rsidR="00887375" w:rsidRPr="00901393">
        <w:rPr>
          <w:rFonts w:asciiTheme="majorBidi" w:hAnsiTheme="majorBidi" w:cstheme="majorBidi" w:hint="cs"/>
          <w:sz w:val="30"/>
          <w:szCs w:val="30"/>
          <w:cs/>
        </w:rPr>
        <w:t xml:space="preserve"> ถึง</w:t>
      </w:r>
      <w:r w:rsidR="008A46CA" w:rsidRPr="00901393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9013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01393">
        <w:rPr>
          <w:rFonts w:asciiTheme="majorBidi" w:hAnsiTheme="majorBidi" w:cstheme="majorBidi"/>
          <w:sz w:val="30"/>
          <w:szCs w:val="30"/>
        </w:rPr>
        <w:t>25</w:t>
      </w:r>
      <w:r w:rsidR="00BE7F72" w:rsidRPr="00901393">
        <w:rPr>
          <w:rFonts w:asciiTheme="majorBidi" w:hAnsiTheme="majorBidi" w:cstheme="majorBidi"/>
          <w:sz w:val="30"/>
          <w:szCs w:val="30"/>
          <w:cs/>
        </w:rPr>
        <w:t>6</w:t>
      </w:r>
      <w:r w:rsidR="00E607E8">
        <w:rPr>
          <w:rFonts w:asciiTheme="majorBidi" w:hAnsiTheme="majorBidi" w:cstheme="majorBidi"/>
          <w:sz w:val="30"/>
          <w:szCs w:val="30"/>
        </w:rPr>
        <w:t>5</w:t>
      </w:r>
      <w:r w:rsidR="008A46CA" w:rsidRPr="0090139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01393">
        <w:rPr>
          <w:rFonts w:asciiTheme="majorBidi" w:hAnsiTheme="majorBidi" w:cstheme="majorBidi" w:hint="cs"/>
          <w:sz w:val="30"/>
          <w:szCs w:val="30"/>
          <w:cs/>
        </w:rPr>
        <w:t>โ</w:t>
      </w:r>
      <w:r>
        <w:rPr>
          <w:rFonts w:asciiTheme="majorBidi" w:hAnsiTheme="majorBidi" w:cstheme="majorBidi" w:hint="cs"/>
          <w:sz w:val="30"/>
          <w:szCs w:val="30"/>
          <w:cs/>
        </w:rPr>
        <w:t>ดย</w:t>
      </w:r>
      <w:r w:rsidR="008A46CA">
        <w:rPr>
          <w:rFonts w:asciiTheme="majorBidi" w:hAnsiTheme="majorBidi" w:cstheme="majorBidi" w:hint="cs"/>
          <w:sz w:val="30"/>
          <w:szCs w:val="30"/>
          <w:cs/>
        </w:rPr>
        <w:t>บริษัทและบริษัทย่อยของบริษัทมีภาระผูกพันที่จะต้องจ่าย</w:t>
      </w:r>
      <w:r>
        <w:rPr>
          <w:rFonts w:asciiTheme="majorBidi" w:hAnsiTheme="majorBidi" w:cstheme="majorBidi" w:hint="cs"/>
          <w:sz w:val="30"/>
          <w:szCs w:val="30"/>
          <w:cs/>
        </w:rPr>
        <w:t>ค่าบริการตาม</w:t>
      </w:r>
      <w:r w:rsidR="008A46CA">
        <w:rPr>
          <w:rFonts w:asciiTheme="majorBidi" w:hAnsiTheme="majorBidi" w:cstheme="majorBidi" w:hint="cs"/>
          <w:sz w:val="30"/>
          <w:szCs w:val="30"/>
          <w:cs/>
        </w:rPr>
        <w:t>อัตรา</w:t>
      </w:r>
      <w:r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8A46CA">
        <w:rPr>
          <w:rFonts w:asciiTheme="majorBidi" w:hAnsiTheme="majorBidi" w:cstheme="majorBidi" w:hint="cs"/>
          <w:sz w:val="30"/>
          <w:szCs w:val="30"/>
          <w:cs/>
        </w:rPr>
        <w:t>ระบุ</w:t>
      </w:r>
      <w:r>
        <w:rPr>
          <w:rFonts w:asciiTheme="majorBidi" w:hAnsiTheme="majorBidi" w:cstheme="majorBidi" w:hint="cs"/>
          <w:sz w:val="30"/>
          <w:szCs w:val="30"/>
          <w:cs/>
        </w:rPr>
        <w:t>ไว้ในสัญญา</w:t>
      </w:r>
    </w:p>
    <w:p w:rsidR="005D27A0" w:rsidRPr="00BC258D" w:rsidRDefault="005D27A0" w:rsidP="00343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44D35" w:rsidRPr="00AF3815" w:rsidRDefault="00844D35" w:rsidP="00343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F3815">
        <w:rPr>
          <w:rFonts w:ascii="Angsana New" w:hAnsi="Angsana New"/>
          <w:i/>
          <w:iCs/>
          <w:sz w:val="30"/>
          <w:szCs w:val="30"/>
          <w:cs/>
        </w:rPr>
        <w:t>สัญญาเช่ายานพาหนะ</w:t>
      </w:r>
    </w:p>
    <w:p w:rsidR="003433F3" w:rsidRPr="00BC258D" w:rsidRDefault="003433F3" w:rsidP="00343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C05E8" w:rsidRDefault="000C05E8" w:rsidP="00343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8A46CA">
        <w:rPr>
          <w:rFonts w:asciiTheme="majorBidi" w:hAnsiTheme="majorBidi" w:cstheme="majorBidi" w:hint="cs"/>
          <w:sz w:val="30"/>
          <w:szCs w:val="30"/>
          <w:cs/>
        </w:rPr>
        <w:t>และบริษัทย่อยของบริษัท</w:t>
      </w:r>
      <w:r w:rsidR="00AC7B31" w:rsidRPr="00C201AA">
        <w:rPr>
          <w:rFonts w:asciiTheme="majorBidi" w:hAnsiTheme="majorBidi" w:cstheme="majorBidi"/>
          <w:sz w:val="30"/>
          <w:szCs w:val="30"/>
          <w:cs/>
        </w:rPr>
        <w:t>ทำสัญญาเช่ารถยนต์</w:t>
      </w:r>
      <w:r w:rsidR="003433F3">
        <w:rPr>
          <w:rFonts w:asciiTheme="majorBidi" w:hAnsiTheme="majorBidi" w:cstheme="majorBidi" w:hint="cs"/>
          <w:sz w:val="30"/>
          <w:szCs w:val="30"/>
          <w:cs/>
        </w:rPr>
        <w:t>หลายฉบับ</w:t>
      </w:r>
      <w:r w:rsidR="00AC7B31" w:rsidRPr="00C201AA">
        <w:rPr>
          <w:rFonts w:asciiTheme="majorBidi" w:hAnsiTheme="majorBidi" w:cstheme="majorBidi"/>
          <w:sz w:val="30"/>
          <w:szCs w:val="30"/>
          <w:cs/>
        </w:rPr>
        <w:t xml:space="preserve">กับบริษัท อาคเนย์แคปปิตอล จำกัด </w:t>
      </w:r>
      <w:r w:rsidR="003433F3" w:rsidRPr="003433F3">
        <w:rPr>
          <w:rFonts w:asciiTheme="majorBidi" w:hAnsiTheme="majorBidi" w:cstheme="majorBidi" w:hint="cs"/>
          <w:sz w:val="30"/>
          <w:szCs w:val="30"/>
          <w:cs/>
        </w:rPr>
        <w:t>ซึ่งเป็นบริษัทที่เกี่ยวข้องกันของบริษัท</w:t>
      </w:r>
      <w:r w:rsidR="003433F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C7B31" w:rsidRPr="00C201AA">
        <w:rPr>
          <w:rFonts w:asciiTheme="majorBidi" w:hAnsiTheme="majorBidi" w:cstheme="majorBidi"/>
          <w:sz w:val="30"/>
          <w:szCs w:val="30"/>
          <w:cs/>
        </w:rPr>
        <w:t>สัญญามีกำหนดระยะเวลา</w:t>
      </w:r>
      <w:r w:rsidR="001E1D45">
        <w:rPr>
          <w:rFonts w:asciiTheme="majorBidi" w:hAnsiTheme="majorBidi" w:cstheme="majorBidi" w:hint="cs"/>
          <w:sz w:val="30"/>
          <w:szCs w:val="30"/>
          <w:cs/>
        </w:rPr>
        <w:t xml:space="preserve">ตั้งแต่ </w:t>
      </w:r>
      <w:r w:rsidR="001E1D45">
        <w:rPr>
          <w:rFonts w:asciiTheme="majorBidi" w:hAnsiTheme="majorBidi" w:cstheme="majorBidi"/>
          <w:sz w:val="30"/>
          <w:szCs w:val="30"/>
        </w:rPr>
        <w:t xml:space="preserve">3 </w:t>
      </w:r>
      <w:r w:rsidR="001E1D45">
        <w:rPr>
          <w:rFonts w:asciiTheme="majorBidi" w:hAnsiTheme="majorBidi" w:cstheme="majorBidi" w:hint="cs"/>
          <w:sz w:val="30"/>
          <w:szCs w:val="30"/>
          <w:cs/>
        </w:rPr>
        <w:t>ปี ถึง</w:t>
      </w:r>
      <w:r w:rsidR="00AC7B31" w:rsidRPr="00C201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C7B31" w:rsidRPr="00C201AA">
        <w:rPr>
          <w:rFonts w:asciiTheme="majorBidi" w:hAnsiTheme="majorBidi" w:cstheme="majorBidi"/>
          <w:sz w:val="30"/>
          <w:szCs w:val="30"/>
        </w:rPr>
        <w:t xml:space="preserve">5 </w:t>
      </w:r>
      <w:r w:rsidR="00AC7B31" w:rsidRPr="00C201AA">
        <w:rPr>
          <w:rFonts w:asciiTheme="majorBidi" w:hAnsiTheme="majorBidi" w:cstheme="majorBidi"/>
          <w:sz w:val="30"/>
          <w:szCs w:val="30"/>
          <w:cs/>
        </w:rPr>
        <w:t>ปี และจะครบกำหนดใน</w:t>
      </w:r>
      <w:r w:rsidR="00887375">
        <w:rPr>
          <w:rFonts w:asciiTheme="majorBidi" w:hAnsiTheme="majorBidi" w:cstheme="majorBidi" w:hint="cs"/>
          <w:sz w:val="30"/>
          <w:szCs w:val="30"/>
          <w:cs/>
        </w:rPr>
        <w:t>ระหว่าง</w:t>
      </w:r>
      <w:r w:rsidR="00AC7B31" w:rsidRPr="00C201AA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901393" w:rsidRPr="00901393">
        <w:rPr>
          <w:rFonts w:asciiTheme="majorBidi" w:hAnsiTheme="majorBidi" w:cstheme="majorBidi"/>
          <w:sz w:val="30"/>
          <w:szCs w:val="30"/>
        </w:rPr>
        <w:t>2561</w:t>
      </w:r>
      <w:r w:rsidR="00887375" w:rsidRPr="00901393">
        <w:rPr>
          <w:rFonts w:asciiTheme="majorBidi" w:hAnsiTheme="majorBidi" w:cstheme="majorBidi" w:hint="cs"/>
          <w:sz w:val="30"/>
          <w:szCs w:val="30"/>
          <w:cs/>
        </w:rPr>
        <w:t xml:space="preserve"> ถึง</w:t>
      </w:r>
      <w:r w:rsidR="008A46CA" w:rsidRPr="00901393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AC7B31" w:rsidRPr="0090139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B5763" w:rsidRPr="00901393">
        <w:rPr>
          <w:rFonts w:asciiTheme="majorBidi" w:hAnsiTheme="majorBidi" w:cstheme="majorBidi"/>
          <w:sz w:val="30"/>
          <w:szCs w:val="30"/>
        </w:rPr>
        <w:t>2565</w:t>
      </w:r>
      <w:r w:rsidR="008A46CA">
        <w:rPr>
          <w:rFonts w:asciiTheme="majorBidi" w:hAnsiTheme="majorBidi" w:cstheme="majorBidi" w:hint="cs"/>
          <w:sz w:val="30"/>
          <w:szCs w:val="30"/>
          <w:cs/>
        </w:rPr>
        <w:t>โดยบ</w:t>
      </w:r>
      <w:r>
        <w:rPr>
          <w:rFonts w:asciiTheme="majorBidi" w:hAnsiTheme="majorBidi" w:cstheme="majorBidi" w:hint="cs"/>
          <w:sz w:val="30"/>
          <w:szCs w:val="30"/>
          <w:cs/>
        </w:rPr>
        <w:t>ริษัท</w:t>
      </w:r>
      <w:r w:rsidR="008A46CA">
        <w:rPr>
          <w:rFonts w:asciiTheme="majorBidi" w:hAnsiTheme="majorBidi" w:cstheme="majorBidi" w:hint="cs"/>
          <w:sz w:val="30"/>
          <w:szCs w:val="30"/>
          <w:cs/>
        </w:rPr>
        <w:t>และบริษัทย่อยของบริษัท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มีภาระผูกพันที่จะต้องจ่ายค่าเช่าตามอัตราที่ระบุไว้ในสัญญา</w:t>
      </w:r>
    </w:p>
    <w:p w:rsidR="00C82DB1" w:rsidRPr="00BC258D" w:rsidRDefault="00C82DB1" w:rsidP="00343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844D35" w:rsidRPr="00AF3815" w:rsidRDefault="001512B5" w:rsidP="00087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i/>
          <w:iCs/>
          <w:sz w:val="30"/>
          <w:szCs w:val="30"/>
          <w:lang w:val="en-GB"/>
        </w:rPr>
      </w:pPr>
      <w:r w:rsidRPr="00AF3815">
        <w:rPr>
          <w:rFonts w:ascii="Angsana New" w:hAnsi="Angsana New"/>
          <w:i/>
          <w:iCs/>
          <w:sz w:val="30"/>
          <w:szCs w:val="30"/>
          <w:lang w:val="en-GB"/>
        </w:rPr>
        <w:tab/>
      </w:r>
      <w:r w:rsidR="00844D35" w:rsidRPr="00AF3815">
        <w:rPr>
          <w:rFonts w:ascii="Angsana New" w:hAnsi="Angsana New" w:hint="cs"/>
          <w:i/>
          <w:iCs/>
          <w:sz w:val="30"/>
          <w:szCs w:val="30"/>
          <w:cs/>
          <w:lang w:val="en-GB"/>
        </w:rPr>
        <w:t>สัญญาเช่าพื้นที่เพื่อจัดวางคอมพิวเตอร์แม่ข่าย</w:t>
      </w:r>
    </w:p>
    <w:p w:rsidR="00844D35" w:rsidRPr="00BC258D" w:rsidRDefault="00844D35" w:rsidP="00087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:rsidR="00C71678" w:rsidRDefault="00C71678" w:rsidP="00C7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8427E">
        <w:rPr>
          <w:rFonts w:ascii="Angsana New" w:hAnsi="Angsana New"/>
          <w:spacing w:val="-6"/>
          <w:sz w:val="30"/>
          <w:szCs w:val="30"/>
          <w:cs/>
        </w:rPr>
        <w:t xml:space="preserve">เมื่อวันที่ </w:t>
      </w:r>
      <w:r w:rsidRPr="00E8427E">
        <w:rPr>
          <w:rFonts w:ascii="Angsana New" w:hAnsi="Angsana New"/>
          <w:spacing w:val="-6"/>
          <w:sz w:val="30"/>
          <w:szCs w:val="30"/>
        </w:rPr>
        <w:t>1</w:t>
      </w:r>
      <w:r w:rsidRPr="00E8427E">
        <w:rPr>
          <w:rFonts w:ascii="Angsana New" w:hAnsi="Angsana New"/>
          <w:spacing w:val="-6"/>
          <w:sz w:val="30"/>
          <w:szCs w:val="30"/>
          <w:cs/>
        </w:rPr>
        <w:t xml:space="preserve"> กันยายน </w:t>
      </w:r>
      <w:r w:rsidRPr="00E8427E">
        <w:rPr>
          <w:rFonts w:ascii="Angsana New" w:hAnsi="Angsana New"/>
          <w:spacing w:val="-6"/>
          <w:sz w:val="30"/>
          <w:szCs w:val="30"/>
        </w:rPr>
        <w:t xml:space="preserve">2560 </w:t>
      </w:r>
      <w:r w:rsidRPr="00E8427E">
        <w:rPr>
          <w:rFonts w:ascii="Angsana New" w:hAnsi="Angsana New"/>
          <w:spacing w:val="-6"/>
          <w:sz w:val="30"/>
          <w:szCs w:val="30"/>
          <w:cs/>
        </w:rPr>
        <w:t>บริษัททำสัญญาเช่าพื้นที่เพื่อจัดวางคอมพิวเตอร์แม่ข่ายกับบริษัท</w:t>
      </w:r>
      <w:r w:rsidRPr="00E8427E">
        <w:rPr>
          <w:rFonts w:ascii="Angsana New" w:hAnsi="Angsana New"/>
          <w:spacing w:val="-6"/>
          <w:sz w:val="30"/>
          <w:szCs w:val="30"/>
        </w:rPr>
        <w:t xml:space="preserve"> </w:t>
      </w:r>
      <w:r w:rsidRPr="00E8427E">
        <w:rPr>
          <w:rFonts w:ascii="Angsana New" w:hAnsi="Angsana New"/>
          <w:spacing w:val="-6"/>
          <w:sz w:val="30"/>
          <w:szCs w:val="30"/>
          <w:cs/>
        </w:rPr>
        <w:t>ที.ซี.ซี.</w:t>
      </w:r>
      <w:r w:rsidRPr="00E8427E">
        <w:rPr>
          <w:rFonts w:ascii="Angsana New" w:hAnsi="Angsana New"/>
          <w:spacing w:val="-6"/>
          <w:sz w:val="30"/>
          <w:szCs w:val="30"/>
        </w:rPr>
        <w:t xml:space="preserve"> </w:t>
      </w:r>
      <w:r w:rsidRPr="00E8427E">
        <w:rPr>
          <w:rFonts w:ascii="Angsana New" w:hAnsi="Angsana New"/>
          <w:spacing w:val="-6"/>
          <w:sz w:val="30"/>
          <w:szCs w:val="30"/>
          <w:cs/>
        </w:rPr>
        <w:t xml:space="preserve">เทคโนโลยี จำกัด </w:t>
      </w:r>
      <w:r w:rsidRPr="00E8427E">
        <w:rPr>
          <w:rFonts w:ascii="Angsana New" w:hAnsi="Angsana New"/>
          <w:spacing w:val="-6"/>
          <w:sz w:val="30"/>
          <w:szCs w:val="30"/>
        </w:rPr>
        <w:br/>
      </w:r>
      <w:r w:rsidRPr="00E8427E">
        <w:rPr>
          <w:rFonts w:ascii="Angsana New" w:hAnsi="Angsana New"/>
          <w:spacing w:val="-6"/>
          <w:sz w:val="30"/>
          <w:szCs w:val="30"/>
          <w:cs/>
        </w:rPr>
        <w:t xml:space="preserve">ซึ่งเป็นบริษัทที่เกี่ยวข้องกันของบริษัท สัญญาดังกล่าวมีกำหนดระยะเวลา </w:t>
      </w:r>
      <w:r w:rsidRPr="00E8427E">
        <w:rPr>
          <w:rFonts w:ascii="Angsana New" w:hAnsi="Angsana New"/>
          <w:spacing w:val="-6"/>
          <w:sz w:val="30"/>
          <w:szCs w:val="30"/>
        </w:rPr>
        <w:t>1</w:t>
      </w:r>
      <w:r w:rsidRPr="00E8427E">
        <w:rPr>
          <w:rFonts w:ascii="Angsana New" w:hAnsi="Angsana New"/>
          <w:spacing w:val="-6"/>
          <w:sz w:val="30"/>
          <w:szCs w:val="30"/>
          <w:cs/>
        </w:rPr>
        <w:t xml:space="preserve"> ปี เริ่มตั้งแต่วันที่ 1 กันยายน </w:t>
      </w:r>
      <w:r w:rsidRPr="00E8427E">
        <w:rPr>
          <w:rFonts w:ascii="Angsana New" w:hAnsi="Angsana New"/>
          <w:spacing w:val="-6"/>
          <w:sz w:val="30"/>
          <w:szCs w:val="30"/>
        </w:rPr>
        <w:t>2560</w:t>
      </w:r>
      <w:r w:rsidRPr="00E8427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E8427E">
        <w:rPr>
          <w:rFonts w:ascii="Angsana New" w:hAnsi="Angsana New"/>
          <w:spacing w:val="-6"/>
          <w:sz w:val="30"/>
          <w:szCs w:val="30"/>
          <w:cs/>
        </w:rPr>
        <w:br/>
      </w:r>
      <w:r w:rsidRPr="00E8427E">
        <w:rPr>
          <w:rFonts w:ascii="Angsana New" w:hAnsi="Angsana New"/>
          <w:spacing w:val="-2"/>
          <w:sz w:val="30"/>
          <w:szCs w:val="30"/>
          <w:cs/>
        </w:rPr>
        <w:t>ถึงวันที่ 3</w:t>
      </w:r>
      <w:r w:rsidRPr="00E8427E">
        <w:rPr>
          <w:rFonts w:ascii="Angsana New" w:hAnsi="Angsana New"/>
          <w:spacing w:val="-2"/>
          <w:sz w:val="30"/>
          <w:szCs w:val="30"/>
        </w:rPr>
        <w:t>1</w:t>
      </w:r>
      <w:r w:rsidRPr="00E8427E">
        <w:rPr>
          <w:rFonts w:ascii="Angsana New" w:hAnsi="Angsana New"/>
          <w:spacing w:val="-2"/>
          <w:sz w:val="30"/>
          <w:szCs w:val="30"/>
          <w:cs/>
        </w:rPr>
        <w:t xml:space="preserve"> สิงหาคม </w:t>
      </w:r>
      <w:r w:rsidRPr="00E8427E">
        <w:rPr>
          <w:rFonts w:ascii="Angsana New" w:hAnsi="Angsana New"/>
          <w:spacing w:val="-2"/>
          <w:sz w:val="30"/>
          <w:szCs w:val="30"/>
        </w:rPr>
        <w:t>2561</w:t>
      </w:r>
      <w:r w:rsidRPr="00E8427E">
        <w:rPr>
          <w:rFonts w:ascii="Angsana New" w:hAnsi="Angsana New"/>
          <w:spacing w:val="-2"/>
          <w:sz w:val="30"/>
          <w:szCs w:val="30"/>
          <w:cs/>
        </w:rPr>
        <w:t xml:space="preserve"> โดยบริษัทมีภาระผูกพันที่จะต้องจ่ายค่าเช่าตามอัตราที่ระบุไว้ในสัญญา</w:t>
      </w:r>
    </w:p>
    <w:p w:rsidR="00C71678" w:rsidRDefault="00C71678" w:rsidP="00C7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BC258D" w:rsidRDefault="00BC258D" w:rsidP="00C7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BC258D" w:rsidRDefault="00BC258D" w:rsidP="00C7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BC258D" w:rsidRDefault="00BC258D" w:rsidP="00C71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784359" w:rsidRPr="0035415A" w:rsidRDefault="00784359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35415A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</w:t>
      </w:r>
      <w:r w:rsidR="008B1C49" w:rsidRPr="0035415A">
        <w:rPr>
          <w:rFonts w:ascii="Angsana New" w:hAnsi="Angsana New"/>
          <w:b/>
          <w:bCs/>
          <w:sz w:val="30"/>
          <w:szCs w:val="30"/>
          <w:cs/>
        </w:rPr>
        <w:t>ค้า</w:t>
      </w:r>
    </w:p>
    <w:p w:rsidR="00A175AA" w:rsidRPr="008760DC" w:rsidRDefault="00A175AA" w:rsidP="00FA3B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="Angsana New" w:hAnsi="Angsana New"/>
          <w:sz w:val="22"/>
          <w:szCs w:val="22"/>
        </w:rPr>
      </w:pPr>
    </w:p>
    <w:tbl>
      <w:tblPr>
        <w:tblW w:w="92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6"/>
        <w:gridCol w:w="993"/>
        <w:gridCol w:w="1208"/>
        <w:gridCol w:w="260"/>
        <w:gridCol w:w="1165"/>
        <w:gridCol w:w="239"/>
        <w:gridCol w:w="1093"/>
        <w:gridCol w:w="239"/>
        <w:gridCol w:w="1113"/>
      </w:tblGrid>
      <w:tr w:rsidR="00C71678" w:rsidRPr="001B41B9" w:rsidTr="00C71678">
        <w:tc>
          <w:tcPr>
            <w:tcW w:w="1599" w:type="pct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5" w:type="pct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pct"/>
            <w:gridSpan w:val="3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pct"/>
            <w:gridSpan w:val="3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293D" w:rsidRPr="001B41B9" w:rsidTr="00C71678">
        <w:tc>
          <w:tcPr>
            <w:tcW w:w="1599" w:type="pct"/>
          </w:tcPr>
          <w:p w:rsidR="00C2293D" w:rsidRPr="001B41B9" w:rsidRDefault="00C2293D" w:rsidP="00C22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5" w:type="pct"/>
          </w:tcPr>
          <w:p w:rsidR="00C2293D" w:rsidRPr="001B41B9" w:rsidRDefault="00C2293D" w:rsidP="00C22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</w:tcPr>
          <w:p w:rsidR="00C2293D" w:rsidRPr="009E402F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0" w:type="pct"/>
          </w:tcPr>
          <w:p w:rsidR="00C2293D" w:rsidRPr="001B41B9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C2293D" w:rsidRPr="001B41B9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</w:tcPr>
          <w:p w:rsidR="00C2293D" w:rsidRPr="00EE5739" w:rsidRDefault="00C2293D" w:rsidP="00C22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</w:tcPr>
          <w:p w:rsidR="00C2293D" w:rsidRPr="009E402F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:rsidR="00C2293D" w:rsidRPr="001B41B9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C2293D" w:rsidRPr="001B41B9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C2293D" w:rsidRPr="001B41B9" w:rsidTr="00C71678">
        <w:tc>
          <w:tcPr>
            <w:tcW w:w="1599" w:type="pct"/>
          </w:tcPr>
          <w:p w:rsidR="00C2293D" w:rsidRPr="001B41B9" w:rsidRDefault="00C2293D" w:rsidP="00C22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5" w:type="pct"/>
          </w:tcPr>
          <w:p w:rsidR="00C2293D" w:rsidRPr="00563FB4" w:rsidRDefault="00AF6397" w:rsidP="00C22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51" w:type="pct"/>
          </w:tcPr>
          <w:p w:rsidR="00C2293D" w:rsidRPr="009E402F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0" w:type="pct"/>
          </w:tcPr>
          <w:p w:rsidR="00C2293D" w:rsidRPr="001B41B9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C2293D" w:rsidRPr="001B41B9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29" w:type="pct"/>
          </w:tcPr>
          <w:p w:rsidR="00C2293D" w:rsidRPr="001B41B9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C2293D" w:rsidRPr="009E402F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9" w:type="pct"/>
          </w:tcPr>
          <w:p w:rsidR="00C2293D" w:rsidRPr="001B41B9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C2293D" w:rsidRPr="001B41B9" w:rsidRDefault="00C2293D" w:rsidP="00C229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C71678" w:rsidRPr="001B41B9" w:rsidTr="00342755">
        <w:tc>
          <w:tcPr>
            <w:tcW w:w="1599" w:type="pct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5" w:type="pct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6" w:type="pct"/>
            <w:gridSpan w:val="7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6397" w:rsidRPr="00F35758" w:rsidTr="00AF6397">
        <w:tc>
          <w:tcPr>
            <w:tcW w:w="1599" w:type="pct"/>
          </w:tcPr>
          <w:p w:rsidR="00AF6397" w:rsidRPr="00AF6397" w:rsidRDefault="00AF6397" w:rsidP="00AF6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5" w:type="pct"/>
          </w:tcPr>
          <w:p w:rsidR="00AF6397" w:rsidRPr="00EE53A1" w:rsidRDefault="00EE53A1" w:rsidP="00AF6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E53A1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51" w:type="pct"/>
            <w:shd w:val="clear" w:color="auto" w:fill="auto"/>
          </w:tcPr>
          <w:p w:rsidR="00AF6397" w:rsidRPr="00AF6397" w:rsidRDefault="00AF6397" w:rsidP="00AF6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AF6397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40" w:type="pct"/>
            <w:shd w:val="clear" w:color="auto" w:fill="auto"/>
          </w:tcPr>
          <w:p w:rsidR="00AF6397" w:rsidRPr="00AF6397" w:rsidRDefault="00AF6397" w:rsidP="00AF639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:rsidR="00AF6397" w:rsidRPr="00AF6397" w:rsidRDefault="00AF6397" w:rsidP="00AF6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:rsidR="00AF6397" w:rsidRPr="00AF6397" w:rsidRDefault="00AF6397" w:rsidP="00AF639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AF6397" w:rsidRPr="00AF6397" w:rsidRDefault="00AF6397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29" w:type="pct"/>
            <w:shd w:val="clear" w:color="auto" w:fill="auto"/>
          </w:tcPr>
          <w:p w:rsidR="00AF6397" w:rsidRPr="00AF6397" w:rsidRDefault="00AF6397" w:rsidP="00AF639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:rsidR="00AF6397" w:rsidRPr="00AF6397" w:rsidRDefault="00AF6397" w:rsidP="00AF6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6397" w:rsidRPr="00F35758" w:rsidTr="00AF6397">
        <w:tc>
          <w:tcPr>
            <w:tcW w:w="1599" w:type="pct"/>
          </w:tcPr>
          <w:p w:rsidR="00AF6397" w:rsidRPr="00563FB4" w:rsidRDefault="00AF6397" w:rsidP="00AF6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63FB4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35" w:type="pct"/>
          </w:tcPr>
          <w:p w:rsidR="00AF6397" w:rsidRPr="00563FB4" w:rsidRDefault="00AF6397" w:rsidP="00AF639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0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:rsidR="00AF6397" w:rsidRPr="00AF6397" w:rsidRDefault="00AF6397" w:rsidP="00AF6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AF6397">
              <w:rPr>
                <w:rFonts w:ascii="Angsana New" w:hAnsi="Angsana New"/>
                <w:sz w:val="30"/>
                <w:szCs w:val="30"/>
              </w:rPr>
              <w:t>221,005</w:t>
            </w:r>
          </w:p>
        </w:tc>
        <w:tc>
          <w:tcPr>
            <w:tcW w:w="140" w:type="pct"/>
            <w:shd w:val="clear" w:color="auto" w:fill="auto"/>
          </w:tcPr>
          <w:p w:rsidR="00AF6397" w:rsidRPr="00AF6397" w:rsidRDefault="00AF6397" w:rsidP="00AF639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auto"/>
          </w:tcPr>
          <w:p w:rsidR="00AF6397" w:rsidRPr="00AF6397" w:rsidRDefault="00AF6397" w:rsidP="00AF6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AF6397">
              <w:rPr>
                <w:rFonts w:ascii="Angsana New" w:hAnsi="Angsana New"/>
                <w:sz w:val="30"/>
                <w:szCs w:val="30"/>
              </w:rPr>
              <w:t>182,291</w:t>
            </w:r>
          </w:p>
        </w:tc>
        <w:tc>
          <w:tcPr>
            <w:tcW w:w="129" w:type="pct"/>
            <w:shd w:val="clear" w:color="auto" w:fill="auto"/>
          </w:tcPr>
          <w:p w:rsidR="00AF6397" w:rsidRPr="00AF6397" w:rsidRDefault="00AF6397" w:rsidP="00AF639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:rsidR="00AF6397" w:rsidRPr="00AF6397" w:rsidRDefault="00AF6397" w:rsidP="00AF6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219,758</w:t>
            </w:r>
          </w:p>
        </w:tc>
        <w:tc>
          <w:tcPr>
            <w:tcW w:w="129" w:type="pct"/>
            <w:shd w:val="clear" w:color="auto" w:fill="auto"/>
          </w:tcPr>
          <w:p w:rsidR="00AF6397" w:rsidRPr="00AF6397" w:rsidRDefault="00AF6397" w:rsidP="00AF639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:rsidR="00AF6397" w:rsidRPr="00AF6397" w:rsidRDefault="00AF6397" w:rsidP="00AF6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182,291</w:t>
            </w:r>
          </w:p>
        </w:tc>
      </w:tr>
      <w:tr w:rsidR="00AF6397" w:rsidRPr="00F35758" w:rsidTr="00AF6397">
        <w:tc>
          <w:tcPr>
            <w:tcW w:w="1599" w:type="pct"/>
          </w:tcPr>
          <w:p w:rsidR="00AF6397" w:rsidRPr="00AF6397" w:rsidRDefault="00AF6397" w:rsidP="00AF6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F63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5" w:type="pct"/>
          </w:tcPr>
          <w:p w:rsidR="00AF6397" w:rsidRPr="00563FB4" w:rsidRDefault="00AF6397" w:rsidP="00AF639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F6397" w:rsidRDefault="00AF6397" w:rsidP="00AF6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221,034</w:t>
            </w:r>
          </w:p>
        </w:tc>
        <w:tc>
          <w:tcPr>
            <w:tcW w:w="140" w:type="pct"/>
            <w:shd w:val="clear" w:color="auto" w:fill="auto"/>
          </w:tcPr>
          <w:p w:rsidR="00AF6397" w:rsidRPr="00C82DB1" w:rsidRDefault="00AF6397" w:rsidP="00AF639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F6397" w:rsidRPr="00AF6397" w:rsidRDefault="00AF6397" w:rsidP="00AF6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6397">
              <w:rPr>
                <w:rFonts w:ascii="Angsana New" w:hAnsi="Angsana New"/>
                <w:b/>
                <w:bCs/>
                <w:sz w:val="30"/>
                <w:szCs w:val="30"/>
              </w:rPr>
              <w:t>182,291</w:t>
            </w:r>
          </w:p>
        </w:tc>
        <w:tc>
          <w:tcPr>
            <w:tcW w:w="129" w:type="pct"/>
            <w:shd w:val="clear" w:color="auto" w:fill="auto"/>
          </w:tcPr>
          <w:p w:rsidR="00AF6397" w:rsidRPr="00AF6397" w:rsidRDefault="00AF6397" w:rsidP="00AF639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F6397" w:rsidRDefault="00AF6397" w:rsidP="00AF6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219,787</w:t>
            </w:r>
          </w:p>
        </w:tc>
        <w:tc>
          <w:tcPr>
            <w:tcW w:w="129" w:type="pct"/>
            <w:shd w:val="clear" w:color="auto" w:fill="auto"/>
          </w:tcPr>
          <w:p w:rsidR="00AF6397" w:rsidRPr="00C82DB1" w:rsidRDefault="00AF6397" w:rsidP="00AF639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F6397" w:rsidRDefault="00AF6397" w:rsidP="00AF6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182,291</w:t>
            </w:r>
          </w:p>
        </w:tc>
      </w:tr>
    </w:tbl>
    <w:p w:rsidR="009F2A68" w:rsidRDefault="009F2A68" w:rsidP="00CA2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2"/>
          <w:szCs w:val="22"/>
          <w:lang w:val="en-GB"/>
        </w:rPr>
      </w:pPr>
    </w:p>
    <w:p w:rsidR="009F2A68" w:rsidRDefault="00730B28" w:rsidP="00CA2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lang w:val="en-GB"/>
        </w:rPr>
        <w:tab/>
      </w:r>
      <w:r w:rsidR="00784359" w:rsidRPr="001B41B9">
        <w:rPr>
          <w:rFonts w:ascii="Angsana New" w:hAnsi="Angsana New"/>
          <w:sz w:val="30"/>
          <w:szCs w:val="30"/>
          <w:cs/>
          <w:lang w:val="en-GB"/>
        </w:rPr>
        <w:t>การวิเคราะห์อายุของลูกหนี้การค้า มีดังนี้</w:t>
      </w:r>
    </w:p>
    <w:p w:rsidR="00364F29" w:rsidRPr="00BC258D" w:rsidRDefault="00364F29" w:rsidP="00CA2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2"/>
          <w:szCs w:val="22"/>
          <w:lang w:val="en-GB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2"/>
        <w:gridCol w:w="990"/>
        <w:gridCol w:w="1194"/>
        <w:gridCol w:w="274"/>
        <w:gridCol w:w="1149"/>
        <w:gridCol w:w="237"/>
        <w:gridCol w:w="1107"/>
        <w:gridCol w:w="237"/>
        <w:gridCol w:w="1109"/>
      </w:tblGrid>
      <w:tr w:rsidR="00C71678" w:rsidRPr="001B41B9" w:rsidTr="00C71678">
        <w:trPr>
          <w:tblHeader/>
        </w:trPr>
        <w:tc>
          <w:tcPr>
            <w:tcW w:w="1603" w:type="pct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44C9" w:rsidRPr="001B41B9" w:rsidTr="00C71678">
        <w:trPr>
          <w:tblHeader/>
        </w:trPr>
        <w:tc>
          <w:tcPr>
            <w:tcW w:w="1603" w:type="pct"/>
          </w:tcPr>
          <w:p w:rsidR="00E544C9" w:rsidRPr="001B41B9" w:rsidRDefault="00E544C9" w:rsidP="00E5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:rsidR="00E544C9" w:rsidRPr="001B41B9" w:rsidRDefault="00E544C9" w:rsidP="00E5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E544C9" w:rsidRPr="009E402F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</w:tcPr>
          <w:p w:rsidR="00E544C9" w:rsidRPr="001B41B9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E544C9" w:rsidRPr="001B41B9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" w:type="pct"/>
          </w:tcPr>
          <w:p w:rsidR="00E544C9" w:rsidRPr="00EE5739" w:rsidRDefault="00E544C9" w:rsidP="00E5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7" w:type="pct"/>
          </w:tcPr>
          <w:p w:rsidR="00E544C9" w:rsidRPr="009E402F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" w:type="pct"/>
          </w:tcPr>
          <w:p w:rsidR="00E544C9" w:rsidRPr="001B41B9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E544C9" w:rsidRPr="001B41B9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E544C9" w:rsidRPr="001B41B9" w:rsidTr="00C71678">
        <w:trPr>
          <w:tblHeader/>
        </w:trPr>
        <w:tc>
          <w:tcPr>
            <w:tcW w:w="1603" w:type="pct"/>
          </w:tcPr>
          <w:p w:rsidR="00E544C9" w:rsidRPr="001B41B9" w:rsidRDefault="00E544C9" w:rsidP="00E5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:rsidR="00E544C9" w:rsidRPr="00C10E83" w:rsidRDefault="00E544C9" w:rsidP="00E5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:rsidR="00E544C9" w:rsidRPr="009E402F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8" w:type="pct"/>
          </w:tcPr>
          <w:p w:rsidR="00E544C9" w:rsidRPr="001B41B9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E544C9" w:rsidRPr="001B41B9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28" w:type="pct"/>
          </w:tcPr>
          <w:p w:rsidR="00E544C9" w:rsidRPr="001B41B9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E544C9" w:rsidRPr="009E402F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8" w:type="pct"/>
          </w:tcPr>
          <w:p w:rsidR="00E544C9" w:rsidRPr="001B41B9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E544C9" w:rsidRPr="001B41B9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C71678" w:rsidRPr="001B41B9" w:rsidTr="00342755">
        <w:trPr>
          <w:tblHeader/>
        </w:trPr>
        <w:tc>
          <w:tcPr>
            <w:tcW w:w="1603" w:type="pct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3" w:type="pct"/>
            <w:gridSpan w:val="7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1678" w:rsidRPr="001B41B9" w:rsidTr="00CC68A3">
        <w:tc>
          <w:tcPr>
            <w:tcW w:w="1603" w:type="pct"/>
          </w:tcPr>
          <w:p w:rsidR="00C71678" w:rsidRPr="001B41B9" w:rsidRDefault="00CC68A3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4" w:type="pct"/>
            <w:shd w:val="clear" w:color="auto" w:fill="auto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:rsidR="00C71678" w:rsidRPr="001B41B9" w:rsidRDefault="00C71678" w:rsidP="00C7167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C71678" w:rsidRPr="001B41B9" w:rsidRDefault="00C71678" w:rsidP="00C7167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C71678" w:rsidRPr="001B41B9" w:rsidRDefault="00C71678" w:rsidP="00C7167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C71678" w:rsidRPr="001B41B9" w:rsidRDefault="00C71678" w:rsidP="00C7167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68A3" w:rsidRPr="001B41B9" w:rsidTr="00CC68A3">
        <w:tc>
          <w:tcPr>
            <w:tcW w:w="1603" w:type="pct"/>
          </w:tcPr>
          <w:p w:rsidR="00CC68A3" w:rsidRPr="001B41B9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1B41B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34" w:type="pct"/>
            <w:shd w:val="clear" w:color="auto" w:fill="auto"/>
          </w:tcPr>
          <w:p w:rsidR="00CC68A3" w:rsidRPr="001B41B9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:rsidR="00CC68A3" w:rsidRPr="000233AA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33AA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148" w:type="pct"/>
            <w:shd w:val="clear" w:color="auto" w:fill="auto"/>
          </w:tcPr>
          <w:p w:rsidR="00CC68A3" w:rsidRPr="000233AA" w:rsidRDefault="00CC68A3" w:rsidP="00CC68A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:rsidR="00CC68A3" w:rsidRPr="000233AA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33A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:rsidR="00CC68A3" w:rsidRPr="000233AA" w:rsidRDefault="00CC68A3" w:rsidP="00CC68A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:rsidR="00CC68A3" w:rsidRPr="000233AA" w:rsidRDefault="00CC68A3" w:rsidP="00CC68A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33AA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128" w:type="pct"/>
            <w:shd w:val="clear" w:color="auto" w:fill="auto"/>
          </w:tcPr>
          <w:p w:rsidR="00CC68A3" w:rsidRPr="000233AA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:rsidR="00CC68A3" w:rsidRPr="000233AA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33A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C68A3" w:rsidRPr="001B41B9" w:rsidTr="00CC68A3">
        <w:tc>
          <w:tcPr>
            <w:tcW w:w="1603" w:type="pct"/>
          </w:tcPr>
          <w:p w:rsidR="00CC68A3" w:rsidRPr="00104E59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:rsidR="00CC68A3" w:rsidRPr="00104E59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auto"/>
          </w:tcPr>
          <w:p w:rsidR="00CC68A3" w:rsidRPr="00104E59" w:rsidRDefault="00CC68A3" w:rsidP="00CC68A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" w:type="pct"/>
            <w:shd w:val="clear" w:color="auto" w:fill="auto"/>
          </w:tcPr>
          <w:p w:rsidR="00CC68A3" w:rsidRPr="00104E59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:rsidR="00CC68A3" w:rsidRPr="00104E59" w:rsidRDefault="00CC68A3" w:rsidP="00CC68A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" w:type="pct"/>
            <w:shd w:val="clear" w:color="auto" w:fill="auto"/>
          </w:tcPr>
          <w:p w:rsidR="00CC68A3" w:rsidRPr="00104E59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:rsidR="00CC68A3" w:rsidRPr="00104E59" w:rsidRDefault="00CC68A3" w:rsidP="00CC68A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" w:type="pct"/>
            <w:shd w:val="clear" w:color="auto" w:fill="auto"/>
          </w:tcPr>
          <w:p w:rsidR="00CC68A3" w:rsidRPr="00104E59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</w:tcPr>
          <w:p w:rsidR="00CC68A3" w:rsidRPr="00104E59" w:rsidRDefault="00CC68A3" w:rsidP="00CC68A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C68A3" w:rsidRPr="001B41B9" w:rsidTr="00342755">
        <w:tc>
          <w:tcPr>
            <w:tcW w:w="1603" w:type="pct"/>
          </w:tcPr>
          <w:p w:rsidR="00CC68A3" w:rsidRPr="001B41B9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34" w:type="pct"/>
            <w:shd w:val="clear" w:color="auto" w:fill="auto"/>
          </w:tcPr>
          <w:p w:rsidR="00CC68A3" w:rsidRPr="001B41B9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:rsidR="00CC68A3" w:rsidRPr="001B41B9" w:rsidRDefault="00CC68A3" w:rsidP="00CC68A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CC68A3" w:rsidRPr="001B41B9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CC68A3" w:rsidRPr="001B41B9" w:rsidRDefault="00CC68A3" w:rsidP="00CC68A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CC68A3" w:rsidRPr="001B41B9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CC68A3" w:rsidRPr="001B41B9" w:rsidRDefault="00CC68A3" w:rsidP="00CC68A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CC68A3" w:rsidRPr="001B41B9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CC68A3" w:rsidRPr="001B41B9" w:rsidRDefault="00CC68A3" w:rsidP="00CC68A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68A3" w:rsidRPr="001B41B9" w:rsidTr="00C71678">
        <w:tc>
          <w:tcPr>
            <w:tcW w:w="1603" w:type="pct"/>
          </w:tcPr>
          <w:p w:rsidR="00CC68A3" w:rsidRPr="001B41B9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1B41B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34" w:type="pct"/>
            <w:shd w:val="clear" w:color="auto" w:fill="auto"/>
          </w:tcPr>
          <w:p w:rsidR="00CC68A3" w:rsidRPr="001B41B9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:rsidR="00CC68A3" w:rsidRPr="00564E9F" w:rsidRDefault="0000139F" w:rsidP="00CC68A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188,742</w:t>
            </w:r>
          </w:p>
        </w:tc>
        <w:tc>
          <w:tcPr>
            <w:tcW w:w="148" w:type="pct"/>
            <w:shd w:val="clear" w:color="auto" w:fill="auto"/>
          </w:tcPr>
          <w:p w:rsidR="00CC68A3" w:rsidRPr="001B41B9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CC68A3" w:rsidRPr="0087521F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87521F">
              <w:rPr>
                <w:rFonts w:ascii="Angsana New" w:hAnsi="Angsana New"/>
                <w:sz w:val="30"/>
                <w:szCs w:val="30"/>
              </w:rPr>
              <w:t>136,577</w:t>
            </w:r>
          </w:p>
        </w:tc>
        <w:tc>
          <w:tcPr>
            <w:tcW w:w="128" w:type="pct"/>
            <w:shd w:val="clear" w:color="auto" w:fill="auto"/>
          </w:tcPr>
          <w:p w:rsidR="00CC68A3" w:rsidRPr="001B41B9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CC68A3" w:rsidRPr="00564E9F" w:rsidRDefault="0000139F" w:rsidP="00CC68A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188,565</w:t>
            </w:r>
          </w:p>
        </w:tc>
        <w:tc>
          <w:tcPr>
            <w:tcW w:w="128" w:type="pct"/>
            <w:shd w:val="clear" w:color="auto" w:fill="auto"/>
          </w:tcPr>
          <w:p w:rsidR="00CC68A3" w:rsidRPr="001B41B9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CC68A3" w:rsidRPr="0087521F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87521F">
              <w:rPr>
                <w:rFonts w:ascii="Angsana New" w:hAnsi="Angsana New"/>
                <w:sz w:val="30"/>
                <w:szCs w:val="30"/>
              </w:rPr>
              <w:t>136,577</w:t>
            </w:r>
          </w:p>
        </w:tc>
      </w:tr>
      <w:tr w:rsidR="00CC68A3" w:rsidRPr="001B41B9" w:rsidTr="00C71678">
        <w:tc>
          <w:tcPr>
            <w:tcW w:w="1603" w:type="pct"/>
          </w:tcPr>
          <w:p w:rsidR="00CC68A3" w:rsidRPr="001B41B9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1B41B9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34" w:type="pct"/>
            <w:shd w:val="clear" w:color="auto" w:fill="auto"/>
          </w:tcPr>
          <w:p w:rsidR="00CC68A3" w:rsidRPr="001B41B9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:rsidR="00CC68A3" w:rsidRPr="00564E9F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CC68A3" w:rsidRPr="001B41B9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CC68A3" w:rsidRPr="0087521F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CC68A3" w:rsidRPr="001B41B9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CC68A3" w:rsidRPr="00564E9F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CC68A3" w:rsidRPr="001B41B9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CC68A3" w:rsidRPr="00564E9F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68A3" w:rsidRPr="001B41B9" w:rsidTr="00C71678">
        <w:tc>
          <w:tcPr>
            <w:tcW w:w="1603" w:type="pct"/>
          </w:tcPr>
          <w:p w:rsidR="00CC68A3" w:rsidRPr="001B41B9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1B41B9">
              <w:rPr>
                <w:rFonts w:ascii="Angsana New" w:hAnsi="Angsana New"/>
                <w:sz w:val="30"/>
                <w:szCs w:val="30"/>
              </w:rPr>
              <w:t>3</w:t>
            </w:r>
            <w:r w:rsidRPr="001B41B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34" w:type="pct"/>
            <w:shd w:val="clear" w:color="auto" w:fill="auto"/>
          </w:tcPr>
          <w:p w:rsidR="00CC68A3" w:rsidRPr="001B41B9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:rsidR="00CC68A3" w:rsidRPr="00564E9F" w:rsidRDefault="0000139F" w:rsidP="00CC68A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32,173</w:t>
            </w:r>
          </w:p>
        </w:tc>
        <w:tc>
          <w:tcPr>
            <w:tcW w:w="148" w:type="pct"/>
            <w:shd w:val="clear" w:color="auto" w:fill="auto"/>
          </w:tcPr>
          <w:p w:rsidR="00CC68A3" w:rsidRPr="001B41B9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CC68A3" w:rsidRPr="0087521F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87521F">
              <w:rPr>
                <w:rFonts w:ascii="Angsana New" w:hAnsi="Angsana New"/>
                <w:sz w:val="30"/>
                <w:szCs w:val="30"/>
              </w:rPr>
              <w:t>45,602</w:t>
            </w:r>
          </w:p>
        </w:tc>
        <w:tc>
          <w:tcPr>
            <w:tcW w:w="128" w:type="pct"/>
            <w:shd w:val="clear" w:color="auto" w:fill="auto"/>
          </w:tcPr>
          <w:p w:rsidR="00CC68A3" w:rsidRPr="001B41B9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CC68A3" w:rsidRPr="00564E9F" w:rsidRDefault="0000139F" w:rsidP="00CC68A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31,103</w:t>
            </w:r>
          </w:p>
        </w:tc>
        <w:tc>
          <w:tcPr>
            <w:tcW w:w="128" w:type="pct"/>
            <w:shd w:val="clear" w:color="auto" w:fill="auto"/>
          </w:tcPr>
          <w:p w:rsidR="00CC68A3" w:rsidRPr="001B41B9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CC68A3" w:rsidRPr="00564E9F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45,602</w:t>
            </w:r>
          </w:p>
        </w:tc>
      </w:tr>
      <w:tr w:rsidR="00CC68A3" w:rsidRPr="001B41B9" w:rsidTr="00CC68A3">
        <w:tc>
          <w:tcPr>
            <w:tcW w:w="1603" w:type="pct"/>
          </w:tcPr>
          <w:p w:rsidR="00CC68A3" w:rsidRPr="001B41B9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1B41B9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1B41B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34" w:type="pct"/>
            <w:shd w:val="clear" w:color="auto" w:fill="auto"/>
          </w:tcPr>
          <w:p w:rsidR="00CC68A3" w:rsidRPr="001B41B9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:rsidR="00CC68A3" w:rsidRPr="00564E9F" w:rsidRDefault="00CC68A3" w:rsidP="00CC68A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48" w:type="pct"/>
            <w:shd w:val="clear" w:color="auto" w:fill="auto"/>
          </w:tcPr>
          <w:p w:rsidR="00CC68A3" w:rsidRPr="001B41B9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CC68A3" w:rsidRPr="0087521F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87521F"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128" w:type="pct"/>
            <w:shd w:val="clear" w:color="auto" w:fill="auto"/>
          </w:tcPr>
          <w:p w:rsidR="00CC68A3" w:rsidRPr="001B41B9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CC68A3" w:rsidRPr="00564E9F" w:rsidRDefault="00CC68A3" w:rsidP="00CC68A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28" w:type="pct"/>
            <w:shd w:val="clear" w:color="auto" w:fill="auto"/>
          </w:tcPr>
          <w:p w:rsidR="00CC68A3" w:rsidRPr="001B41B9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CC68A3" w:rsidRPr="00564E9F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</w:t>
            </w:r>
          </w:p>
        </w:tc>
      </w:tr>
      <w:tr w:rsidR="00CC68A3" w:rsidRPr="001B41B9" w:rsidTr="000443C5">
        <w:tc>
          <w:tcPr>
            <w:tcW w:w="1603" w:type="pct"/>
          </w:tcPr>
          <w:p w:rsidR="00CC68A3" w:rsidRPr="001B41B9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1B41B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B41B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34" w:type="pct"/>
            <w:shd w:val="clear" w:color="auto" w:fill="auto"/>
          </w:tcPr>
          <w:p w:rsidR="00CC68A3" w:rsidRPr="001B41B9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:rsidR="00CC68A3" w:rsidRPr="00564E9F" w:rsidRDefault="00CC68A3" w:rsidP="00CC68A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CC68A3" w:rsidRPr="00144332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:rsidR="00CC68A3" w:rsidRPr="0087521F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87521F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28" w:type="pct"/>
            <w:shd w:val="clear" w:color="auto" w:fill="auto"/>
          </w:tcPr>
          <w:p w:rsidR="00CC68A3" w:rsidRPr="001B41B9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:rsidR="00CC68A3" w:rsidRPr="00564E9F" w:rsidRDefault="00CC68A3" w:rsidP="00CC68A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:rsidR="00CC68A3" w:rsidRPr="00144332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:rsidR="00CC68A3" w:rsidRPr="00564E9F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CC68A3" w:rsidRPr="001B41B9" w:rsidTr="000443C5">
        <w:tc>
          <w:tcPr>
            <w:tcW w:w="1603" w:type="pct"/>
          </w:tcPr>
          <w:p w:rsidR="00CC68A3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:rsidR="00CC68A3" w:rsidRPr="001B41B9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8A3" w:rsidRPr="000233AA" w:rsidRDefault="00FC3286" w:rsidP="00CC68A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33AA">
              <w:rPr>
                <w:rFonts w:ascii="Angsana New" w:hAnsi="Angsana New"/>
                <w:b/>
                <w:bCs/>
                <w:sz w:val="30"/>
                <w:szCs w:val="30"/>
              </w:rPr>
              <w:t>221,005</w:t>
            </w:r>
          </w:p>
        </w:tc>
        <w:tc>
          <w:tcPr>
            <w:tcW w:w="148" w:type="pct"/>
            <w:shd w:val="clear" w:color="auto" w:fill="auto"/>
          </w:tcPr>
          <w:p w:rsidR="00CC68A3" w:rsidRPr="000233AA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8A3" w:rsidRPr="000233AA" w:rsidRDefault="003F1D1A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33AA">
              <w:rPr>
                <w:rFonts w:ascii="Angsana New" w:hAnsi="Angsana New"/>
                <w:b/>
                <w:bCs/>
                <w:sz w:val="30"/>
                <w:szCs w:val="30"/>
              </w:rPr>
              <w:t>182,291</w:t>
            </w:r>
          </w:p>
        </w:tc>
        <w:tc>
          <w:tcPr>
            <w:tcW w:w="128" w:type="pct"/>
            <w:shd w:val="clear" w:color="auto" w:fill="auto"/>
          </w:tcPr>
          <w:p w:rsidR="00CC68A3" w:rsidRPr="000233AA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8A3" w:rsidRPr="000233AA" w:rsidRDefault="003F1D1A" w:rsidP="003F1D1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33AA">
              <w:rPr>
                <w:rFonts w:ascii="Angsana New" w:hAnsi="Angsana New"/>
                <w:b/>
                <w:bCs/>
                <w:sz w:val="30"/>
                <w:szCs w:val="30"/>
              </w:rPr>
              <w:t>219,758</w:t>
            </w:r>
          </w:p>
        </w:tc>
        <w:tc>
          <w:tcPr>
            <w:tcW w:w="128" w:type="pct"/>
            <w:shd w:val="clear" w:color="auto" w:fill="auto"/>
          </w:tcPr>
          <w:p w:rsidR="00CC68A3" w:rsidRPr="000233AA" w:rsidRDefault="00CC68A3" w:rsidP="003F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  <w:tab w:val="decimal" w:pos="881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8A3" w:rsidRPr="000233AA" w:rsidRDefault="003F1D1A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33AA">
              <w:rPr>
                <w:rFonts w:ascii="Angsana New" w:hAnsi="Angsana New"/>
                <w:b/>
                <w:bCs/>
                <w:sz w:val="30"/>
                <w:szCs w:val="30"/>
              </w:rPr>
              <w:t>182,291</w:t>
            </w:r>
          </w:p>
        </w:tc>
      </w:tr>
      <w:tr w:rsidR="00CC68A3" w:rsidRPr="008F3999" w:rsidTr="000443C5">
        <w:tc>
          <w:tcPr>
            <w:tcW w:w="1603" w:type="pct"/>
          </w:tcPr>
          <w:p w:rsidR="00CC68A3" w:rsidRPr="00114CA3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4C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shd w:val="clear" w:color="auto" w:fill="auto"/>
          </w:tcPr>
          <w:p w:rsidR="00CC68A3" w:rsidRPr="008F3999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  <w:shd w:val="clear" w:color="auto" w:fill="auto"/>
          </w:tcPr>
          <w:p w:rsidR="00CC68A3" w:rsidRPr="00564E9F" w:rsidRDefault="00CC68A3" w:rsidP="00CC68A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221,034</w:t>
            </w:r>
          </w:p>
        </w:tc>
        <w:tc>
          <w:tcPr>
            <w:tcW w:w="148" w:type="pct"/>
            <w:shd w:val="clear" w:color="auto" w:fill="auto"/>
          </w:tcPr>
          <w:p w:rsidR="00CC68A3" w:rsidRPr="008F3999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  <w:shd w:val="clear" w:color="auto" w:fill="auto"/>
          </w:tcPr>
          <w:p w:rsidR="00CC68A3" w:rsidRPr="00564E9F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182,291</w:t>
            </w:r>
          </w:p>
        </w:tc>
        <w:tc>
          <w:tcPr>
            <w:tcW w:w="128" w:type="pct"/>
            <w:shd w:val="clear" w:color="auto" w:fill="auto"/>
          </w:tcPr>
          <w:p w:rsidR="00CC68A3" w:rsidRPr="008F3999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  <w:shd w:val="clear" w:color="auto" w:fill="auto"/>
          </w:tcPr>
          <w:p w:rsidR="00CC68A3" w:rsidRPr="00564E9F" w:rsidRDefault="003F1D1A" w:rsidP="00CC68A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219,7</w:t>
            </w:r>
            <w:r w:rsidR="00CC68A3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8" w:type="pct"/>
            <w:shd w:val="clear" w:color="auto" w:fill="auto"/>
          </w:tcPr>
          <w:p w:rsidR="00CC68A3" w:rsidRPr="008F3999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  <w:shd w:val="clear" w:color="auto" w:fill="auto"/>
          </w:tcPr>
          <w:p w:rsidR="00CC68A3" w:rsidRPr="0087521F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521F">
              <w:rPr>
                <w:rFonts w:ascii="Angsana New" w:hAnsi="Angsana New"/>
                <w:b/>
                <w:bCs/>
                <w:sz w:val="30"/>
                <w:szCs w:val="30"/>
              </w:rPr>
              <w:t>182,291</w:t>
            </w:r>
          </w:p>
        </w:tc>
      </w:tr>
    </w:tbl>
    <w:p w:rsidR="00DB43D6" w:rsidRPr="00104E59" w:rsidRDefault="00DB43D6" w:rsidP="00876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jc w:val="thaiDistribute"/>
        <w:rPr>
          <w:rFonts w:ascii="Angsana New" w:hAnsi="Angsana New"/>
          <w:spacing w:val="6"/>
          <w:sz w:val="22"/>
          <w:szCs w:val="22"/>
          <w:lang w:val="en-GB"/>
        </w:rPr>
      </w:pPr>
    </w:p>
    <w:p w:rsidR="00726968" w:rsidRDefault="00CB65C0" w:rsidP="00852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0462B">
        <w:rPr>
          <w:rFonts w:ascii="Angsana New" w:hAnsi="Angsana New"/>
          <w:spacing w:val="6"/>
          <w:sz w:val="30"/>
          <w:szCs w:val="30"/>
          <w:cs/>
          <w:lang w:val="en-GB"/>
        </w:rPr>
        <w:t>โดยปกติระยะเวลาการให้สินเชื่อแก่ลูกค้าในประเทศและต่างประเทศของ</w:t>
      </w:r>
      <w:r w:rsidR="001C5FD6" w:rsidRPr="00F0462B">
        <w:rPr>
          <w:rFonts w:ascii="Angsana New" w:hAnsi="Angsana New"/>
          <w:spacing w:val="6"/>
          <w:sz w:val="30"/>
          <w:szCs w:val="30"/>
          <w:cs/>
          <w:lang w:val="en-GB"/>
        </w:rPr>
        <w:t>กลุ่ม</w:t>
      </w:r>
      <w:r w:rsidRPr="00F0462B">
        <w:rPr>
          <w:rFonts w:ascii="Angsana New" w:hAnsi="Angsana New"/>
          <w:spacing w:val="6"/>
          <w:sz w:val="30"/>
          <w:szCs w:val="30"/>
          <w:cs/>
          <w:lang w:val="en-GB"/>
        </w:rPr>
        <w:t>บริษัทมีระยะเวลาตั้งแต่</w:t>
      </w:r>
      <w:r w:rsidR="00A9657E">
        <w:rPr>
          <w:rFonts w:ascii="Angsana New" w:hAnsi="Angsana New"/>
          <w:spacing w:val="6"/>
          <w:sz w:val="30"/>
          <w:szCs w:val="30"/>
        </w:rPr>
        <w:t xml:space="preserve"> 7</w:t>
      </w:r>
      <w:r w:rsidR="00855CA3" w:rsidRPr="00F0462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F0462B">
        <w:rPr>
          <w:rFonts w:ascii="Angsana New" w:hAnsi="Angsana New"/>
          <w:spacing w:val="6"/>
          <w:sz w:val="30"/>
          <w:szCs w:val="30"/>
          <w:cs/>
        </w:rPr>
        <w:t>วัน</w:t>
      </w:r>
      <w:r w:rsidR="00855CA3" w:rsidRPr="00F0462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C82DB1">
        <w:rPr>
          <w:rFonts w:ascii="Angsana New" w:hAnsi="Angsana New"/>
          <w:spacing w:val="6"/>
          <w:sz w:val="30"/>
          <w:szCs w:val="30"/>
        </w:rPr>
        <w:br/>
      </w:r>
      <w:r w:rsidR="00A9657E">
        <w:rPr>
          <w:rFonts w:ascii="Angsana New" w:hAnsi="Angsana New" w:hint="cs"/>
          <w:spacing w:val="6"/>
          <w:sz w:val="30"/>
          <w:szCs w:val="30"/>
          <w:cs/>
        </w:rPr>
        <w:t xml:space="preserve">ถึง </w:t>
      </w:r>
      <w:r w:rsidR="00A250DD">
        <w:rPr>
          <w:rFonts w:ascii="Angsana New" w:hAnsi="Angsana New"/>
          <w:spacing w:val="6"/>
          <w:sz w:val="30"/>
          <w:szCs w:val="30"/>
        </w:rPr>
        <w:t>30</w:t>
      </w:r>
      <w:r w:rsidR="00A9657E">
        <w:rPr>
          <w:rFonts w:ascii="Angsana New" w:hAnsi="Angsana New"/>
          <w:spacing w:val="6"/>
          <w:sz w:val="30"/>
          <w:szCs w:val="30"/>
        </w:rPr>
        <w:t xml:space="preserve"> </w:t>
      </w:r>
      <w:r w:rsidR="00F0462B">
        <w:rPr>
          <w:rFonts w:ascii="Angsana New" w:hAnsi="Angsana New"/>
          <w:sz w:val="30"/>
          <w:szCs w:val="30"/>
          <w:cs/>
        </w:rPr>
        <w:t>วัน และ</w:t>
      </w:r>
      <w:r w:rsidR="00A9657E" w:rsidRPr="00F0462B">
        <w:rPr>
          <w:rFonts w:ascii="Angsana New" w:hAnsi="Angsana New"/>
          <w:spacing w:val="6"/>
          <w:sz w:val="30"/>
          <w:szCs w:val="30"/>
          <w:cs/>
          <w:lang w:val="en-GB"/>
        </w:rPr>
        <w:t>ตั้งแต่</w:t>
      </w:r>
      <w:r w:rsidR="007D708D">
        <w:rPr>
          <w:rFonts w:ascii="Angsana New" w:hAnsi="Angsana New"/>
          <w:spacing w:val="6"/>
          <w:sz w:val="30"/>
          <w:szCs w:val="30"/>
        </w:rPr>
        <w:t xml:space="preserve"> 15</w:t>
      </w:r>
      <w:r w:rsidR="00A9657E" w:rsidRPr="00F0462B">
        <w:rPr>
          <w:rFonts w:ascii="Angsana New" w:hAnsi="Angsana New"/>
          <w:spacing w:val="6"/>
          <w:sz w:val="30"/>
          <w:szCs w:val="30"/>
          <w:cs/>
        </w:rPr>
        <w:t xml:space="preserve"> วัน </w:t>
      </w:r>
      <w:r w:rsidR="00A9657E">
        <w:rPr>
          <w:rFonts w:ascii="Angsana New" w:hAnsi="Angsana New" w:hint="cs"/>
          <w:spacing w:val="6"/>
          <w:sz w:val="30"/>
          <w:szCs w:val="30"/>
          <w:cs/>
        </w:rPr>
        <w:t xml:space="preserve">ถึง </w:t>
      </w:r>
      <w:r w:rsidR="007D708D">
        <w:rPr>
          <w:rFonts w:ascii="Angsana New" w:hAnsi="Angsana New"/>
          <w:spacing w:val="6"/>
          <w:sz w:val="30"/>
          <w:szCs w:val="30"/>
        </w:rPr>
        <w:t>70</w:t>
      </w:r>
      <w:r w:rsidR="00A9657E">
        <w:rPr>
          <w:rFonts w:ascii="Angsana New" w:hAnsi="Angsana New"/>
          <w:spacing w:val="6"/>
          <w:sz w:val="30"/>
          <w:szCs w:val="30"/>
        </w:rPr>
        <w:t xml:space="preserve"> </w:t>
      </w:r>
      <w:r w:rsidR="00A9657E">
        <w:rPr>
          <w:rFonts w:ascii="Angsana New" w:hAnsi="Angsana New"/>
          <w:sz w:val="30"/>
          <w:szCs w:val="30"/>
          <w:cs/>
        </w:rPr>
        <w:t>วัน</w:t>
      </w:r>
      <w:r w:rsidR="006A56FB">
        <w:rPr>
          <w:rFonts w:ascii="Angsana New" w:hAnsi="Angsana New" w:hint="cs"/>
          <w:sz w:val="30"/>
          <w:szCs w:val="30"/>
          <w:cs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ตามลำดับ</w:t>
      </w:r>
      <w:r w:rsidR="00AF3815">
        <w:rPr>
          <w:rFonts w:ascii="Angsana New" w:hAnsi="Angsana New"/>
          <w:sz w:val="30"/>
          <w:szCs w:val="30"/>
        </w:rPr>
        <w:t xml:space="preserve"> </w:t>
      </w:r>
      <w:r w:rsidR="00AF3815">
        <w:rPr>
          <w:rFonts w:ascii="Angsana New" w:hAnsi="Angsana New" w:hint="cs"/>
          <w:sz w:val="30"/>
          <w:szCs w:val="30"/>
          <w:cs/>
        </w:rPr>
        <w:t>ยกเว้นลูกหนี้การค้าค่าปุ๋ยมีระยะเวลา</w:t>
      </w:r>
      <w:r w:rsidR="000233AA">
        <w:rPr>
          <w:rFonts w:ascii="Angsana New" w:hAnsi="Angsana New" w:hint="cs"/>
          <w:sz w:val="30"/>
          <w:szCs w:val="30"/>
          <w:cs/>
        </w:rPr>
        <w:t>การให้สินเชื่อ</w:t>
      </w:r>
      <w:r w:rsidR="00AF3815">
        <w:rPr>
          <w:rFonts w:ascii="Angsana New" w:hAnsi="Angsana New" w:hint="cs"/>
          <w:sz w:val="30"/>
          <w:szCs w:val="30"/>
          <w:cs/>
        </w:rPr>
        <w:t xml:space="preserve"> </w:t>
      </w:r>
      <w:r w:rsidR="00AF3815">
        <w:rPr>
          <w:rFonts w:ascii="Angsana New" w:hAnsi="Angsana New"/>
          <w:sz w:val="30"/>
          <w:szCs w:val="30"/>
        </w:rPr>
        <w:t xml:space="preserve">365 </w:t>
      </w:r>
      <w:r w:rsidR="00AF3815">
        <w:rPr>
          <w:rFonts w:ascii="Angsana New" w:hAnsi="Angsana New" w:hint="cs"/>
          <w:sz w:val="30"/>
          <w:szCs w:val="30"/>
          <w:cs/>
        </w:rPr>
        <w:t>วัน</w:t>
      </w:r>
    </w:p>
    <w:p w:rsidR="008760DC" w:rsidRDefault="008760DC" w:rsidP="00852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B47C12" w:rsidRDefault="00B47C12" w:rsidP="00852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0443C5" w:rsidRDefault="000443C5" w:rsidP="00852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104E59" w:rsidRDefault="00104E59" w:rsidP="00852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726968" w:rsidRPr="00314A07" w:rsidRDefault="00726968" w:rsidP="00726968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14A07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สินทรัพย์</w:t>
      </w:r>
      <w:r w:rsidRPr="00314A07">
        <w:rPr>
          <w:rFonts w:ascii="Angsana New" w:hAnsi="Angsana New" w:hint="cs"/>
          <w:b/>
          <w:bCs/>
          <w:sz w:val="30"/>
          <w:szCs w:val="30"/>
          <w:cs/>
        </w:rPr>
        <w:t>ชีวภาพ</w:t>
      </w:r>
    </w:p>
    <w:p w:rsidR="00726968" w:rsidRPr="00811977" w:rsidRDefault="00726968" w:rsidP="00726968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:rsidR="00726968" w:rsidRDefault="00726968" w:rsidP="00726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060304">
        <w:rPr>
          <w:rFonts w:asciiTheme="majorBidi" w:hAnsiTheme="majorBidi" w:cstheme="majorBidi"/>
          <w:sz w:val="30"/>
          <w:szCs w:val="30"/>
          <w:cs/>
        </w:rPr>
        <w:t>สินทรัพย์</w:t>
      </w:r>
      <w:r>
        <w:rPr>
          <w:rFonts w:asciiTheme="majorBidi" w:hAnsiTheme="majorBidi" w:cstheme="majorBidi" w:hint="cs"/>
          <w:sz w:val="30"/>
          <w:szCs w:val="30"/>
          <w:cs/>
        </w:rPr>
        <w:t>ชีวภาพ</w:t>
      </w:r>
      <w:r w:rsidRPr="00060304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C7754C">
        <w:rPr>
          <w:rFonts w:asciiTheme="majorBidi" w:hAnsiTheme="majorBidi" w:cstheme="majorBidi"/>
          <w:sz w:val="30"/>
          <w:szCs w:val="30"/>
        </w:rPr>
        <w:t>30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C7754C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71678">
        <w:rPr>
          <w:rFonts w:asciiTheme="majorBidi" w:hAnsiTheme="majorBidi" w:cstheme="majorBidi"/>
          <w:sz w:val="30"/>
          <w:szCs w:val="30"/>
        </w:rPr>
        <w:t>2561</w:t>
      </w:r>
      <w:r w:rsidRPr="00060304">
        <w:rPr>
          <w:rFonts w:asciiTheme="majorBidi" w:hAnsiTheme="majorBidi" w:cstheme="majorBidi"/>
          <w:sz w:val="30"/>
          <w:szCs w:val="30"/>
        </w:rPr>
        <w:t xml:space="preserve"> </w:t>
      </w:r>
      <w:r w:rsidRPr="0006030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060304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</w:t>
      </w:r>
      <w:r w:rsidR="00C71678">
        <w:rPr>
          <w:rFonts w:asciiTheme="majorBidi" w:hAnsiTheme="majorBidi" w:cstheme="majorBidi"/>
          <w:sz w:val="30"/>
          <w:szCs w:val="30"/>
        </w:rPr>
        <w:t>60</w:t>
      </w:r>
      <w:r w:rsidRPr="00060304">
        <w:rPr>
          <w:rFonts w:asciiTheme="majorBidi" w:hAnsiTheme="majorBidi" w:cstheme="majorBidi"/>
          <w:sz w:val="30"/>
          <w:szCs w:val="30"/>
        </w:rPr>
        <w:t xml:space="preserve"> </w:t>
      </w:r>
      <w:r w:rsidRPr="00060304">
        <w:rPr>
          <w:rFonts w:asciiTheme="majorBidi" w:hAnsiTheme="majorBidi" w:cstheme="majorBidi"/>
          <w:sz w:val="30"/>
          <w:szCs w:val="30"/>
          <w:cs/>
        </w:rPr>
        <w:t xml:space="preserve">มีดังนี้ </w:t>
      </w:r>
    </w:p>
    <w:p w:rsidR="00C71678" w:rsidRPr="00811977" w:rsidRDefault="00C71678" w:rsidP="00726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4"/>
        <w:gridCol w:w="365"/>
        <w:gridCol w:w="1083"/>
        <w:gridCol w:w="273"/>
        <w:gridCol w:w="1089"/>
        <w:gridCol w:w="273"/>
        <w:gridCol w:w="1078"/>
        <w:gridCol w:w="273"/>
        <w:gridCol w:w="1158"/>
      </w:tblGrid>
      <w:tr w:rsidR="00C71678" w:rsidRPr="00593CCB" w:rsidTr="00E544C9">
        <w:trPr>
          <w:trHeight w:val="412"/>
          <w:tblHeader/>
        </w:trPr>
        <w:tc>
          <w:tcPr>
            <w:tcW w:w="1986" w:type="pct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7" w:type="pct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8" w:type="pct"/>
            <w:gridSpan w:val="3"/>
            <w:shd w:val="clear" w:color="auto" w:fill="auto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93CC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C71678" w:rsidRPr="00593CCB" w:rsidRDefault="00C71678" w:rsidP="00C7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pct"/>
            <w:gridSpan w:val="3"/>
            <w:shd w:val="clear" w:color="auto" w:fill="auto"/>
          </w:tcPr>
          <w:p w:rsidR="00C71678" w:rsidRPr="00593CCB" w:rsidRDefault="00C71678" w:rsidP="00C7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3C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44C9" w:rsidRPr="00593CCB" w:rsidTr="00E544C9">
        <w:trPr>
          <w:trHeight w:val="412"/>
          <w:tblHeader/>
        </w:trPr>
        <w:tc>
          <w:tcPr>
            <w:tcW w:w="1986" w:type="pct"/>
          </w:tcPr>
          <w:p w:rsidR="00E544C9" w:rsidRPr="00593CCB" w:rsidRDefault="00E544C9" w:rsidP="00E5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7" w:type="pct"/>
          </w:tcPr>
          <w:p w:rsidR="00E544C9" w:rsidRPr="00593CCB" w:rsidRDefault="00E544C9" w:rsidP="00E5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E544C9" w:rsidRPr="009E402F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:rsidR="00E544C9" w:rsidRPr="001B41B9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E544C9" w:rsidRPr="001B41B9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:rsidR="00E544C9" w:rsidRPr="00EE5739" w:rsidRDefault="00E544C9" w:rsidP="00E5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:rsidR="00E544C9" w:rsidRPr="009E402F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:rsidR="00E544C9" w:rsidRPr="001B41B9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E544C9" w:rsidRPr="001B41B9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E544C9" w:rsidRPr="00593CCB" w:rsidTr="00E544C9">
        <w:trPr>
          <w:trHeight w:val="412"/>
          <w:tblHeader/>
        </w:trPr>
        <w:tc>
          <w:tcPr>
            <w:tcW w:w="1986" w:type="pct"/>
          </w:tcPr>
          <w:p w:rsidR="00E544C9" w:rsidRPr="00593CCB" w:rsidRDefault="00E544C9" w:rsidP="00E5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7" w:type="pct"/>
          </w:tcPr>
          <w:p w:rsidR="00E544C9" w:rsidRPr="00593CCB" w:rsidRDefault="00E544C9" w:rsidP="00E5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E544C9" w:rsidRPr="009E402F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:rsidR="00E544C9" w:rsidRPr="001B41B9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E544C9" w:rsidRPr="001B41B9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7" w:type="pct"/>
          </w:tcPr>
          <w:p w:rsidR="00E544C9" w:rsidRPr="001B41B9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:rsidR="00E544C9" w:rsidRPr="009E402F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:rsidR="00E544C9" w:rsidRPr="001B41B9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E544C9" w:rsidRPr="001B41B9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C71678" w:rsidRPr="00593CCB" w:rsidTr="00E544C9">
        <w:trPr>
          <w:trHeight w:val="412"/>
          <w:tblHeader/>
        </w:trPr>
        <w:tc>
          <w:tcPr>
            <w:tcW w:w="1986" w:type="pct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7" w:type="pct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7" w:type="pct"/>
            <w:gridSpan w:val="7"/>
            <w:shd w:val="clear" w:color="auto" w:fill="auto"/>
          </w:tcPr>
          <w:p w:rsidR="00C71678" w:rsidRPr="00593CCB" w:rsidRDefault="00C71678" w:rsidP="00C7167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593CC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C71678" w:rsidRPr="00593CCB" w:rsidTr="00E544C9">
        <w:trPr>
          <w:trHeight w:val="412"/>
        </w:trPr>
        <w:tc>
          <w:tcPr>
            <w:tcW w:w="1986" w:type="pct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3C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97" w:type="pct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FFFFFF" w:themeFill="background1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FFFFFF" w:themeFill="background1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FFFFFF" w:themeFill="background1"/>
          </w:tcPr>
          <w:p w:rsidR="00C71678" w:rsidRPr="00593CCB" w:rsidRDefault="00C71678" w:rsidP="00C716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589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FFFFFF" w:themeFill="background1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FFFFFF" w:themeFill="background1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FFFFFF" w:themeFill="background1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C71678" w:rsidRPr="00593CCB" w:rsidRDefault="00C71678" w:rsidP="00C716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589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C71678" w:rsidRPr="00593CCB" w:rsidTr="00E544C9">
        <w:trPr>
          <w:trHeight w:val="412"/>
        </w:trPr>
        <w:tc>
          <w:tcPr>
            <w:tcW w:w="1986" w:type="pct"/>
          </w:tcPr>
          <w:p w:rsidR="00C71678" w:rsidRPr="00120C96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20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สินทรัพย์ชีวภาพ</w:t>
            </w:r>
            <w:r w:rsidRPr="00120C96">
              <w:rPr>
                <w:rFonts w:ascii="Angsana New" w:hAnsi="Angsana New"/>
                <w:spacing w:val="-6"/>
                <w:sz w:val="30"/>
                <w:szCs w:val="30"/>
              </w:rPr>
              <w:t>-</w:t>
            </w:r>
            <w:r w:rsidRPr="00120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ผลสับปะรดที่พร้อมเก็บเกี่ยว</w:t>
            </w:r>
          </w:p>
        </w:tc>
        <w:tc>
          <w:tcPr>
            <w:tcW w:w="197" w:type="pct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:rsidR="00C71678" w:rsidRPr="000D44EB" w:rsidRDefault="00224D35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232</w:t>
            </w:r>
          </w:p>
        </w:tc>
        <w:tc>
          <w:tcPr>
            <w:tcW w:w="147" w:type="pct"/>
            <w:shd w:val="clear" w:color="auto" w:fill="auto"/>
          </w:tcPr>
          <w:p w:rsidR="00C71678" w:rsidRPr="000D44E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:rsidR="00C71678" w:rsidRPr="00FE4ED7" w:rsidRDefault="00C71678" w:rsidP="00C716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4ED7">
              <w:rPr>
                <w:rFonts w:ascii="Angsana New" w:hAnsi="Angsana New"/>
                <w:sz w:val="30"/>
                <w:szCs w:val="30"/>
              </w:rPr>
              <w:t>5,537</w:t>
            </w:r>
          </w:p>
        </w:tc>
        <w:tc>
          <w:tcPr>
            <w:tcW w:w="147" w:type="pct"/>
            <w:shd w:val="clear" w:color="auto" w:fill="auto"/>
          </w:tcPr>
          <w:p w:rsidR="00C71678" w:rsidRPr="000D44E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:rsidR="00C71678" w:rsidRPr="000D44EB" w:rsidRDefault="00224D35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199</w:t>
            </w:r>
          </w:p>
        </w:tc>
        <w:tc>
          <w:tcPr>
            <w:tcW w:w="147" w:type="pct"/>
            <w:shd w:val="clear" w:color="auto" w:fill="auto"/>
          </w:tcPr>
          <w:p w:rsidR="00C71678" w:rsidRPr="00FD7DB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:rsidR="00C71678" w:rsidRPr="00FE4ED7" w:rsidRDefault="00C71678" w:rsidP="00C716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4ED7">
              <w:rPr>
                <w:rFonts w:ascii="Angsana New" w:hAnsi="Angsana New"/>
                <w:sz w:val="30"/>
                <w:szCs w:val="30"/>
              </w:rPr>
              <w:t>5,531</w:t>
            </w:r>
          </w:p>
        </w:tc>
      </w:tr>
      <w:tr w:rsidR="00B47C12" w:rsidRPr="00593CCB" w:rsidTr="00B47C12">
        <w:trPr>
          <w:trHeight w:val="412"/>
        </w:trPr>
        <w:tc>
          <w:tcPr>
            <w:tcW w:w="1986" w:type="pct"/>
          </w:tcPr>
          <w:p w:rsidR="00B47C12" w:rsidRPr="00120C96" w:rsidRDefault="00B47C12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97" w:type="pct"/>
          </w:tcPr>
          <w:p w:rsidR="00B47C12" w:rsidRPr="00593CCB" w:rsidRDefault="00B47C12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B47C12" w:rsidRDefault="00B47C12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B47C12" w:rsidRPr="000D44EB" w:rsidRDefault="00B47C12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B47C12" w:rsidRPr="00FE4ED7" w:rsidRDefault="00B47C12" w:rsidP="00C716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B47C12" w:rsidRPr="000D44EB" w:rsidRDefault="00B47C12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:rsidR="00B47C12" w:rsidRDefault="00B47C12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B47C12" w:rsidRPr="00FD7DBB" w:rsidRDefault="00B47C12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shd w:val="clear" w:color="auto" w:fill="auto"/>
          </w:tcPr>
          <w:p w:rsidR="00B47C12" w:rsidRPr="00FE4ED7" w:rsidRDefault="00B47C12" w:rsidP="00C716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1678" w:rsidRPr="00593CCB" w:rsidTr="00E544C9">
        <w:trPr>
          <w:trHeight w:val="412"/>
        </w:trPr>
        <w:tc>
          <w:tcPr>
            <w:tcW w:w="1986" w:type="pct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3C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97" w:type="pct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C71678" w:rsidRPr="000D44E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C71678" w:rsidRPr="000D44E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C71678" w:rsidRPr="000D44EB" w:rsidRDefault="00C71678" w:rsidP="00C716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589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C71678" w:rsidRPr="000D44E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:rsidR="00C71678" w:rsidRPr="000D44E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shd w:val="clear" w:color="auto" w:fill="auto"/>
          </w:tcPr>
          <w:p w:rsidR="00C71678" w:rsidRPr="001D76F1" w:rsidRDefault="00C71678" w:rsidP="00C716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71678" w:rsidRPr="00593CCB" w:rsidTr="00C71678">
        <w:trPr>
          <w:trHeight w:val="412"/>
        </w:trPr>
        <w:tc>
          <w:tcPr>
            <w:tcW w:w="2183" w:type="pct"/>
            <w:gridSpan w:val="2"/>
          </w:tcPr>
          <w:p w:rsidR="00C71678" w:rsidRPr="00120C96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20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สินทรัพย์ชีวภาพ</w:t>
            </w:r>
            <w:r w:rsidRPr="00120C96">
              <w:rPr>
                <w:rFonts w:ascii="Angsana New" w:hAnsi="Angsana New"/>
                <w:spacing w:val="-6"/>
                <w:sz w:val="30"/>
                <w:szCs w:val="30"/>
              </w:rPr>
              <w:t>-</w:t>
            </w:r>
            <w:r w:rsidRPr="00120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ต้นสับปะรดที่ยังไม่พร้อมให้</w:t>
            </w:r>
          </w:p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</w:t>
            </w:r>
            <w:r w:rsidRPr="00346F5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ผลิตผลและผลสับปะรดที่ยังไม่พร้อมเก็บเกี่ยว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:rsidR="00000CC3" w:rsidRDefault="00000CC3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224D35" w:rsidRPr="000D44EB" w:rsidRDefault="00224D35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96,124</w:t>
            </w:r>
          </w:p>
        </w:tc>
        <w:tc>
          <w:tcPr>
            <w:tcW w:w="147" w:type="pct"/>
            <w:shd w:val="clear" w:color="auto" w:fill="auto"/>
          </w:tcPr>
          <w:p w:rsidR="00C71678" w:rsidRPr="000D44E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:rsidR="00C71678" w:rsidRPr="00FE4ED7" w:rsidRDefault="00C71678" w:rsidP="00C716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2"/>
              </w:tabs>
              <w:spacing w:before="0" w:line="240" w:lineRule="auto"/>
              <w:ind w:left="-108" w:right="-199"/>
              <w:rPr>
                <w:rFonts w:ascii="Angsana New" w:hAnsi="Angsana New" w:cs="Angsana New"/>
                <w:sz w:val="30"/>
                <w:szCs w:val="30"/>
              </w:rPr>
            </w:pPr>
          </w:p>
          <w:p w:rsidR="00C71678" w:rsidRPr="00FE4ED7" w:rsidRDefault="00C71678" w:rsidP="00C716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2"/>
              </w:tabs>
              <w:spacing w:before="0" w:line="240" w:lineRule="auto"/>
              <w:ind w:left="-108" w:right="-199"/>
              <w:rPr>
                <w:rFonts w:ascii="Angsana New" w:hAnsi="Angsana New" w:cs="Angsana New"/>
                <w:sz w:val="30"/>
                <w:szCs w:val="30"/>
              </w:rPr>
            </w:pPr>
            <w:r w:rsidRPr="00FE4ED7">
              <w:rPr>
                <w:rFonts w:ascii="Angsana New" w:hAnsi="Angsana New"/>
                <w:sz w:val="30"/>
                <w:szCs w:val="30"/>
              </w:rPr>
              <w:t>131,154</w:t>
            </w:r>
          </w:p>
        </w:tc>
        <w:tc>
          <w:tcPr>
            <w:tcW w:w="147" w:type="pct"/>
            <w:shd w:val="clear" w:color="auto" w:fill="auto"/>
          </w:tcPr>
          <w:p w:rsidR="00C71678" w:rsidRPr="000D44E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:rsidR="00000CC3" w:rsidRDefault="00000CC3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224D35" w:rsidRPr="000D44EB" w:rsidRDefault="00224D35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76,397</w:t>
            </w:r>
          </w:p>
        </w:tc>
        <w:tc>
          <w:tcPr>
            <w:tcW w:w="147" w:type="pct"/>
            <w:shd w:val="clear" w:color="auto" w:fill="auto"/>
          </w:tcPr>
          <w:p w:rsidR="00C71678" w:rsidRPr="00FD7DB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:rsidR="00C71678" w:rsidRPr="00FE4ED7" w:rsidRDefault="00C71678" w:rsidP="00C716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C71678" w:rsidRPr="00FE4ED7" w:rsidRDefault="00C71678" w:rsidP="00C716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4ED7">
              <w:rPr>
                <w:rFonts w:ascii="Angsana New" w:hAnsi="Angsana New"/>
                <w:sz w:val="30"/>
                <w:szCs w:val="30"/>
              </w:rPr>
              <w:t>110,239</w:t>
            </w:r>
          </w:p>
        </w:tc>
      </w:tr>
      <w:tr w:rsidR="00C71678" w:rsidRPr="00074CD4" w:rsidTr="00E544C9">
        <w:trPr>
          <w:trHeight w:val="412"/>
        </w:trPr>
        <w:tc>
          <w:tcPr>
            <w:tcW w:w="1986" w:type="pct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3C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7" w:type="pct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:rsidR="00C71678" w:rsidRPr="00C13B32" w:rsidRDefault="00224D35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96,356</w:t>
            </w:r>
          </w:p>
        </w:tc>
        <w:tc>
          <w:tcPr>
            <w:tcW w:w="147" w:type="pct"/>
            <w:shd w:val="clear" w:color="auto" w:fill="auto"/>
          </w:tcPr>
          <w:p w:rsidR="00C71678" w:rsidRPr="000D44E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shd w:val="clear" w:color="auto" w:fill="auto"/>
          </w:tcPr>
          <w:p w:rsidR="00C71678" w:rsidRPr="00FE4ED7" w:rsidRDefault="00C71678" w:rsidP="00C716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2"/>
              </w:tabs>
              <w:spacing w:before="0" w:line="240" w:lineRule="auto"/>
              <w:ind w:left="-108" w:right="-199"/>
              <w:rPr>
                <w:rFonts w:ascii="Angsana New" w:hAnsi="Angsana New" w:cs="Angsana New"/>
                <w:sz w:val="30"/>
                <w:szCs w:val="30"/>
              </w:rPr>
            </w:pPr>
            <w:r w:rsidRPr="00FE4ED7">
              <w:rPr>
                <w:rFonts w:ascii="Angsana New" w:hAnsi="Angsana New"/>
                <w:sz w:val="30"/>
                <w:szCs w:val="30"/>
              </w:rPr>
              <w:t>136,691</w:t>
            </w:r>
          </w:p>
        </w:tc>
        <w:tc>
          <w:tcPr>
            <w:tcW w:w="147" w:type="pct"/>
            <w:shd w:val="clear" w:color="auto" w:fill="auto"/>
          </w:tcPr>
          <w:p w:rsidR="00C71678" w:rsidRPr="000D44E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:rsidR="00C71678" w:rsidRPr="000D44EB" w:rsidRDefault="00224D35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76,596</w:t>
            </w:r>
          </w:p>
        </w:tc>
        <w:tc>
          <w:tcPr>
            <w:tcW w:w="147" w:type="pct"/>
            <w:shd w:val="clear" w:color="auto" w:fill="auto"/>
          </w:tcPr>
          <w:p w:rsidR="00C71678" w:rsidRPr="001443DE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  <w:shd w:val="clear" w:color="auto" w:fill="auto"/>
          </w:tcPr>
          <w:p w:rsidR="00C71678" w:rsidRPr="00FE4ED7" w:rsidRDefault="00C71678" w:rsidP="00C716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4ED7">
              <w:rPr>
                <w:rFonts w:ascii="Angsana New" w:hAnsi="Angsana New"/>
                <w:sz w:val="30"/>
                <w:szCs w:val="30"/>
              </w:rPr>
              <w:t>115,770</w:t>
            </w:r>
          </w:p>
        </w:tc>
      </w:tr>
    </w:tbl>
    <w:p w:rsidR="00364F29" w:rsidRPr="00811977" w:rsidRDefault="00364F29" w:rsidP="00726968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:rsidR="00726968" w:rsidRDefault="00726968" w:rsidP="00726968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รายการเคลื่อนไหวของสินทรัพย์ชีวภาพระหว่างงวด</w:t>
      </w:r>
      <w:r w:rsidR="00E544C9">
        <w:rPr>
          <w:rFonts w:asciiTheme="majorBidi" w:hAnsiTheme="majorBidi" w:cstheme="majorBidi" w:hint="cs"/>
          <w:sz w:val="30"/>
          <w:szCs w:val="30"/>
          <w:cs/>
        </w:rPr>
        <w:t>เก้า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E544C9">
        <w:rPr>
          <w:rFonts w:asciiTheme="majorBidi" w:hAnsiTheme="majorBidi" w:cstheme="majorBidi"/>
          <w:sz w:val="30"/>
          <w:szCs w:val="30"/>
        </w:rPr>
        <w:t xml:space="preserve">30 </w:t>
      </w:r>
      <w:r w:rsidR="0087504D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:rsidR="00726968" w:rsidRPr="00811977" w:rsidRDefault="00726968" w:rsidP="00726968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79"/>
        <w:gridCol w:w="273"/>
        <w:gridCol w:w="1094"/>
        <w:gridCol w:w="347"/>
        <w:gridCol w:w="996"/>
        <w:gridCol w:w="274"/>
        <w:gridCol w:w="1159"/>
      </w:tblGrid>
      <w:tr w:rsidR="00AA4887" w:rsidRPr="00593CCB" w:rsidTr="00000CC3">
        <w:trPr>
          <w:trHeight w:val="427"/>
        </w:trPr>
        <w:tc>
          <w:tcPr>
            <w:tcW w:w="2184" w:type="pct"/>
          </w:tcPr>
          <w:p w:rsidR="00AA4887" w:rsidRPr="00593CCB" w:rsidRDefault="00AA4887" w:rsidP="0027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9" w:type="pct"/>
            <w:gridSpan w:val="3"/>
          </w:tcPr>
          <w:p w:rsidR="00AA4887" w:rsidRPr="00593CCB" w:rsidRDefault="00AA4887" w:rsidP="0052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left" w:pos="1781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93CC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7" w:type="pct"/>
          </w:tcPr>
          <w:p w:rsidR="00AA4887" w:rsidRPr="00593CCB" w:rsidRDefault="00AA4887" w:rsidP="0027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:rsidR="00AA4887" w:rsidRPr="00593CCB" w:rsidRDefault="00AA4887" w:rsidP="0027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3C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4059" w:rsidRPr="00593CCB" w:rsidTr="00000CC3">
        <w:trPr>
          <w:trHeight w:val="442"/>
        </w:trPr>
        <w:tc>
          <w:tcPr>
            <w:tcW w:w="2184" w:type="pct"/>
          </w:tcPr>
          <w:p w:rsidR="00E54059" w:rsidRPr="00E544C9" w:rsidRDefault="00E544C9" w:rsidP="00E5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</w:t>
            </w:r>
            <w:r w:rsidR="00E54059" w:rsidRPr="00593C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2" w:type="pct"/>
          </w:tcPr>
          <w:p w:rsidR="00E54059" w:rsidRPr="001B41B9" w:rsidRDefault="00E54059" w:rsidP="00E5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7" w:type="pct"/>
          </w:tcPr>
          <w:p w:rsidR="00E54059" w:rsidRPr="001B41B9" w:rsidRDefault="00E54059" w:rsidP="00E5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E54059" w:rsidRPr="001B41B9" w:rsidRDefault="00E54059" w:rsidP="00E5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87" w:type="pct"/>
          </w:tcPr>
          <w:p w:rsidR="00E54059" w:rsidRPr="001B41B9" w:rsidRDefault="00E54059" w:rsidP="00E5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:rsidR="00E54059" w:rsidRPr="001B41B9" w:rsidRDefault="00E54059" w:rsidP="00E5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8" w:type="pct"/>
          </w:tcPr>
          <w:p w:rsidR="00E54059" w:rsidRPr="001B41B9" w:rsidRDefault="00E54059" w:rsidP="00E5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E54059" w:rsidRPr="001B41B9" w:rsidRDefault="00E54059" w:rsidP="00E5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E54059" w:rsidRPr="00593CCB" w:rsidTr="00000CC3">
        <w:trPr>
          <w:trHeight w:val="427"/>
        </w:trPr>
        <w:tc>
          <w:tcPr>
            <w:tcW w:w="2184" w:type="pct"/>
          </w:tcPr>
          <w:p w:rsidR="00E54059" w:rsidRPr="00593CCB" w:rsidRDefault="00E54059" w:rsidP="00E5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3C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2816" w:type="pct"/>
            <w:gridSpan w:val="7"/>
          </w:tcPr>
          <w:p w:rsidR="00E54059" w:rsidRPr="00593CCB" w:rsidRDefault="00E54059" w:rsidP="00E5405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593CC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E54059" w:rsidRPr="00593CCB" w:rsidTr="00000CC3">
        <w:trPr>
          <w:trHeight w:val="427"/>
        </w:trPr>
        <w:tc>
          <w:tcPr>
            <w:tcW w:w="2184" w:type="pct"/>
          </w:tcPr>
          <w:p w:rsidR="00E54059" w:rsidRPr="00593CCB" w:rsidRDefault="00E54059" w:rsidP="00E5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93CC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034FC">
              <w:rPr>
                <w:rFonts w:ascii="Angsana New" w:hAnsi="Angsana New"/>
                <w:sz w:val="30"/>
                <w:szCs w:val="30"/>
              </w:rPr>
              <w:t>2560/</w:t>
            </w:r>
            <w:r w:rsidR="000B607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034FC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582" w:type="pct"/>
            <w:shd w:val="clear" w:color="auto" w:fill="auto"/>
          </w:tcPr>
          <w:p w:rsidR="00E54059" w:rsidRPr="00AA4887" w:rsidRDefault="00224D35" w:rsidP="00E5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136,691</w:t>
            </w:r>
          </w:p>
        </w:tc>
        <w:tc>
          <w:tcPr>
            <w:tcW w:w="147" w:type="pct"/>
            <w:shd w:val="clear" w:color="auto" w:fill="auto"/>
          </w:tcPr>
          <w:p w:rsidR="00E54059" w:rsidRPr="00DD178B" w:rsidRDefault="00E54059" w:rsidP="00E540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E54059" w:rsidRPr="00AA4887" w:rsidRDefault="00E54059" w:rsidP="00E5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 w:rsidRPr="00AA4887">
              <w:rPr>
                <w:rFonts w:ascii="Angsana New" w:hAnsi="Angsana New"/>
                <w:sz w:val="30"/>
                <w:szCs w:val="30"/>
              </w:rPr>
              <w:t>157,648</w:t>
            </w:r>
          </w:p>
        </w:tc>
        <w:tc>
          <w:tcPr>
            <w:tcW w:w="187" w:type="pct"/>
            <w:shd w:val="clear" w:color="auto" w:fill="auto"/>
          </w:tcPr>
          <w:p w:rsidR="00E54059" w:rsidRPr="00DD178B" w:rsidRDefault="00E54059" w:rsidP="00E540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:rsidR="00E54059" w:rsidRPr="0050279F" w:rsidRDefault="00224D35" w:rsidP="00E5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115,770</w:t>
            </w:r>
          </w:p>
        </w:tc>
        <w:tc>
          <w:tcPr>
            <w:tcW w:w="148" w:type="pct"/>
            <w:shd w:val="clear" w:color="auto" w:fill="auto"/>
          </w:tcPr>
          <w:p w:rsidR="00E54059" w:rsidRPr="0050279F" w:rsidRDefault="00E54059" w:rsidP="00E540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E54059" w:rsidRPr="0050279F" w:rsidRDefault="00E54059" w:rsidP="00E5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79F">
              <w:rPr>
                <w:rFonts w:asciiTheme="majorBidi" w:hAnsiTheme="majorBidi" w:cstheme="majorBidi"/>
                <w:sz w:val="30"/>
                <w:szCs w:val="30"/>
              </w:rPr>
              <w:t>146,314</w:t>
            </w:r>
          </w:p>
        </w:tc>
      </w:tr>
      <w:tr w:rsidR="00E54059" w:rsidRPr="00593CCB" w:rsidTr="00000CC3">
        <w:trPr>
          <w:trHeight w:val="412"/>
        </w:trPr>
        <w:tc>
          <w:tcPr>
            <w:tcW w:w="2184" w:type="pct"/>
          </w:tcPr>
          <w:p w:rsidR="00E54059" w:rsidRPr="00593CCB" w:rsidRDefault="00E54059" w:rsidP="00E5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3CCB"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เพิ่มขึ้นจากการเพาะปลูก</w:t>
            </w:r>
          </w:p>
        </w:tc>
        <w:tc>
          <w:tcPr>
            <w:tcW w:w="582" w:type="pct"/>
            <w:shd w:val="clear" w:color="auto" w:fill="auto"/>
          </w:tcPr>
          <w:p w:rsidR="00E54059" w:rsidRPr="00AA4887" w:rsidRDefault="00224D35" w:rsidP="00E5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98,133</w:t>
            </w:r>
          </w:p>
        </w:tc>
        <w:tc>
          <w:tcPr>
            <w:tcW w:w="147" w:type="pct"/>
            <w:shd w:val="clear" w:color="auto" w:fill="auto"/>
          </w:tcPr>
          <w:p w:rsidR="00E54059" w:rsidRPr="00DD178B" w:rsidRDefault="00E54059" w:rsidP="00E540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E54059" w:rsidRPr="00AA4887" w:rsidRDefault="00E544C9" w:rsidP="00E5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113,619</w:t>
            </w:r>
          </w:p>
        </w:tc>
        <w:tc>
          <w:tcPr>
            <w:tcW w:w="187" w:type="pct"/>
            <w:shd w:val="clear" w:color="auto" w:fill="auto"/>
          </w:tcPr>
          <w:p w:rsidR="00E54059" w:rsidRPr="00DD178B" w:rsidRDefault="00E54059" w:rsidP="00E540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:rsidR="00E54059" w:rsidRPr="0050279F" w:rsidRDefault="00224D35" w:rsidP="00E5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88,919</w:t>
            </w:r>
          </w:p>
        </w:tc>
        <w:tc>
          <w:tcPr>
            <w:tcW w:w="148" w:type="pct"/>
            <w:shd w:val="clear" w:color="auto" w:fill="auto"/>
          </w:tcPr>
          <w:p w:rsidR="00E54059" w:rsidRPr="0050279F" w:rsidRDefault="00E54059" w:rsidP="00E540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E54059" w:rsidRPr="0050279F" w:rsidRDefault="00E544C9" w:rsidP="00E5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101,678</w:t>
            </w:r>
          </w:p>
        </w:tc>
      </w:tr>
      <w:tr w:rsidR="00E54059" w:rsidRPr="00593CCB" w:rsidTr="00000CC3">
        <w:trPr>
          <w:trHeight w:val="412"/>
        </w:trPr>
        <w:tc>
          <w:tcPr>
            <w:tcW w:w="2184" w:type="pct"/>
          </w:tcPr>
          <w:p w:rsidR="00E54059" w:rsidRPr="00D23374" w:rsidRDefault="00E54059" w:rsidP="00E54059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582" w:type="pct"/>
            <w:shd w:val="clear" w:color="auto" w:fill="auto"/>
          </w:tcPr>
          <w:p w:rsidR="00E54059" w:rsidRPr="00AA4887" w:rsidRDefault="00224D35" w:rsidP="00E5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2,875</w:t>
            </w:r>
          </w:p>
        </w:tc>
        <w:tc>
          <w:tcPr>
            <w:tcW w:w="147" w:type="pct"/>
            <w:shd w:val="clear" w:color="auto" w:fill="auto"/>
          </w:tcPr>
          <w:p w:rsidR="00E54059" w:rsidRPr="00DD178B" w:rsidRDefault="00E54059" w:rsidP="00E540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E54059" w:rsidRPr="00AA4887" w:rsidRDefault="00E544C9" w:rsidP="0052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3,212</w:t>
            </w:r>
          </w:p>
        </w:tc>
        <w:tc>
          <w:tcPr>
            <w:tcW w:w="187" w:type="pct"/>
            <w:shd w:val="clear" w:color="auto" w:fill="auto"/>
          </w:tcPr>
          <w:p w:rsidR="00E54059" w:rsidRPr="00DD178B" w:rsidRDefault="00E54059" w:rsidP="00E540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:rsidR="00E54059" w:rsidRPr="0050279F" w:rsidRDefault="00224D35" w:rsidP="00E5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1,861</w:t>
            </w:r>
          </w:p>
        </w:tc>
        <w:tc>
          <w:tcPr>
            <w:tcW w:w="148" w:type="pct"/>
            <w:shd w:val="clear" w:color="auto" w:fill="auto"/>
          </w:tcPr>
          <w:p w:rsidR="00E54059" w:rsidRPr="0050279F" w:rsidRDefault="00E54059" w:rsidP="00E540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E54059" w:rsidRPr="0050279F" w:rsidRDefault="00E544C9" w:rsidP="00E5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2,209</w:t>
            </w:r>
          </w:p>
        </w:tc>
      </w:tr>
      <w:tr w:rsidR="00E54059" w:rsidRPr="00593CCB" w:rsidTr="00000CC3">
        <w:trPr>
          <w:trHeight w:val="412"/>
        </w:trPr>
        <w:tc>
          <w:tcPr>
            <w:tcW w:w="2184" w:type="pct"/>
          </w:tcPr>
          <w:p w:rsidR="00E54059" w:rsidRPr="008E74D6" w:rsidRDefault="00E54059" w:rsidP="008E74D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Angsana New" w:hAnsi="Angsana New"/>
                <w:spacing w:val="-18"/>
                <w:sz w:val="30"/>
                <w:szCs w:val="30"/>
                <w:cs/>
              </w:rPr>
            </w:pPr>
            <w:r w:rsidRPr="008E74D6">
              <w:rPr>
                <w:rFonts w:ascii="Angsana New" w:hAnsi="Angsana New" w:hint="cs"/>
                <w:sz w:val="30"/>
                <w:szCs w:val="30"/>
                <w:cs/>
              </w:rPr>
              <w:t>ลดลงด้วยมูลค่ายุติธรรมจากการเก็บเกี่ยว</w:t>
            </w:r>
            <w:r w:rsidRPr="008E74D6">
              <w:rPr>
                <w:rFonts w:ascii="Angsana New" w:hAnsi="Angsana New"/>
                <w:sz w:val="30"/>
                <w:szCs w:val="30"/>
              </w:rPr>
              <w:t>/</w:t>
            </w:r>
            <w:r w:rsidRPr="008E74D6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582" w:type="pct"/>
            <w:shd w:val="clear" w:color="auto" w:fill="auto"/>
          </w:tcPr>
          <w:p w:rsidR="00E54059" w:rsidRPr="00AA4887" w:rsidRDefault="00224D35" w:rsidP="00E5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(88,923)</w:t>
            </w:r>
          </w:p>
        </w:tc>
        <w:tc>
          <w:tcPr>
            <w:tcW w:w="147" w:type="pct"/>
            <w:shd w:val="clear" w:color="auto" w:fill="auto"/>
          </w:tcPr>
          <w:p w:rsidR="00E54059" w:rsidRPr="00DD178B" w:rsidRDefault="00E54059" w:rsidP="00E540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E54059" w:rsidRPr="00AA4887" w:rsidRDefault="00E544C9" w:rsidP="00E5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(143,912)</w:t>
            </w:r>
          </w:p>
        </w:tc>
        <w:tc>
          <w:tcPr>
            <w:tcW w:w="187" w:type="pct"/>
            <w:shd w:val="clear" w:color="auto" w:fill="auto"/>
          </w:tcPr>
          <w:p w:rsidR="00E54059" w:rsidRPr="00DD178B" w:rsidRDefault="00E54059" w:rsidP="00E540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:rsidR="00E54059" w:rsidRPr="0050279F" w:rsidRDefault="00224D35" w:rsidP="00000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(83,535)</w:t>
            </w:r>
          </w:p>
        </w:tc>
        <w:tc>
          <w:tcPr>
            <w:tcW w:w="148" w:type="pct"/>
            <w:shd w:val="clear" w:color="auto" w:fill="auto"/>
          </w:tcPr>
          <w:p w:rsidR="00E54059" w:rsidRPr="0050279F" w:rsidRDefault="00E54059" w:rsidP="00E540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E54059" w:rsidRPr="0050279F" w:rsidRDefault="00E544C9" w:rsidP="00E5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(139,578</w:t>
            </w:r>
            <w:r w:rsidR="00E5405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1644A" w:rsidRPr="00593CCB" w:rsidTr="00000CC3">
        <w:trPr>
          <w:trHeight w:val="412"/>
        </w:trPr>
        <w:tc>
          <w:tcPr>
            <w:tcW w:w="2184" w:type="pct"/>
          </w:tcPr>
          <w:p w:rsidR="0001644A" w:rsidRPr="00520F1F" w:rsidRDefault="0001644A" w:rsidP="008E74D6">
            <w:pPr>
              <w:tabs>
                <w:tab w:val="left" w:pos="180"/>
                <w:tab w:val="left" w:pos="360"/>
              </w:tabs>
              <w:spacing w:line="240" w:lineRule="auto"/>
              <w:ind w:right="-280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  <w:r w:rsidRPr="00520F1F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กำไร </w:t>
            </w:r>
            <w:r w:rsidRPr="00520F1F">
              <w:rPr>
                <w:rFonts w:ascii="Angsana New" w:hAnsi="Angsana New"/>
                <w:spacing w:val="-12"/>
                <w:sz w:val="30"/>
                <w:szCs w:val="30"/>
              </w:rPr>
              <w:t>(</w:t>
            </w:r>
            <w:r w:rsidRPr="00520F1F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ขาดทุน) </w:t>
            </w:r>
            <w:r w:rsidR="002F3292" w:rsidRPr="00520F1F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จากการ</w:t>
            </w:r>
            <w:r w:rsidR="00B47C12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วัดมูลค่า</w:t>
            </w:r>
            <w:r w:rsidRPr="00520F1F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สินทรัพย์ชีวภาพ</w:t>
            </w:r>
          </w:p>
        </w:tc>
        <w:tc>
          <w:tcPr>
            <w:tcW w:w="582" w:type="pct"/>
            <w:shd w:val="clear" w:color="auto" w:fill="auto"/>
          </w:tcPr>
          <w:p w:rsidR="0001644A" w:rsidRPr="00AA4887" w:rsidRDefault="00224D35" w:rsidP="0001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(52,420)</w:t>
            </w:r>
          </w:p>
        </w:tc>
        <w:tc>
          <w:tcPr>
            <w:tcW w:w="147" w:type="pct"/>
            <w:shd w:val="clear" w:color="auto" w:fill="auto"/>
          </w:tcPr>
          <w:p w:rsidR="0001644A" w:rsidRPr="00DD178B" w:rsidRDefault="0001644A" w:rsidP="000164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01644A" w:rsidRDefault="00E544C9" w:rsidP="0001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2,046</w:t>
            </w:r>
          </w:p>
        </w:tc>
        <w:tc>
          <w:tcPr>
            <w:tcW w:w="187" w:type="pct"/>
            <w:shd w:val="clear" w:color="auto" w:fill="auto"/>
          </w:tcPr>
          <w:p w:rsidR="0001644A" w:rsidRPr="00DD178B" w:rsidRDefault="0001644A" w:rsidP="000164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:rsidR="0001644A" w:rsidRPr="0050279F" w:rsidRDefault="00224D35" w:rsidP="00000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(46,419)</w:t>
            </w:r>
          </w:p>
        </w:tc>
        <w:tc>
          <w:tcPr>
            <w:tcW w:w="148" w:type="pct"/>
            <w:shd w:val="clear" w:color="auto" w:fill="auto"/>
          </w:tcPr>
          <w:p w:rsidR="0001644A" w:rsidRPr="0050279F" w:rsidRDefault="0001644A" w:rsidP="000164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01644A" w:rsidRDefault="00E544C9" w:rsidP="0001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3,859</w:t>
            </w:r>
          </w:p>
        </w:tc>
      </w:tr>
      <w:tr w:rsidR="0001644A" w:rsidRPr="00593CCB" w:rsidTr="00000CC3">
        <w:trPr>
          <w:trHeight w:val="412"/>
        </w:trPr>
        <w:tc>
          <w:tcPr>
            <w:tcW w:w="2184" w:type="pct"/>
          </w:tcPr>
          <w:p w:rsidR="0001644A" w:rsidRPr="00593CCB" w:rsidRDefault="0001644A" w:rsidP="00E5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3C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544C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E544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644A" w:rsidRPr="007913DF" w:rsidRDefault="00224D35" w:rsidP="0001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96,356</w:t>
            </w:r>
          </w:p>
        </w:tc>
        <w:tc>
          <w:tcPr>
            <w:tcW w:w="147" w:type="pct"/>
            <w:shd w:val="clear" w:color="auto" w:fill="auto"/>
          </w:tcPr>
          <w:p w:rsidR="0001644A" w:rsidRPr="00DD178B" w:rsidRDefault="0001644A" w:rsidP="000164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644A" w:rsidRPr="00AA4887" w:rsidRDefault="00E544C9" w:rsidP="0001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132,613</w:t>
            </w:r>
          </w:p>
        </w:tc>
        <w:tc>
          <w:tcPr>
            <w:tcW w:w="187" w:type="pct"/>
            <w:shd w:val="clear" w:color="auto" w:fill="auto"/>
          </w:tcPr>
          <w:p w:rsidR="0001644A" w:rsidRPr="00DD178B" w:rsidRDefault="0001644A" w:rsidP="000164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644A" w:rsidRPr="007913DF" w:rsidRDefault="00224D35" w:rsidP="0001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76,596</w:t>
            </w:r>
          </w:p>
        </w:tc>
        <w:tc>
          <w:tcPr>
            <w:tcW w:w="148" w:type="pct"/>
            <w:shd w:val="clear" w:color="auto" w:fill="auto"/>
          </w:tcPr>
          <w:p w:rsidR="0001644A" w:rsidRPr="0050279F" w:rsidRDefault="0001644A" w:rsidP="000164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644A" w:rsidRPr="0050279F" w:rsidRDefault="00E544C9" w:rsidP="0001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114,482</w:t>
            </w:r>
          </w:p>
        </w:tc>
      </w:tr>
    </w:tbl>
    <w:p w:rsidR="0057483D" w:rsidRDefault="00574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0"/>
          <w:szCs w:val="10"/>
        </w:rPr>
      </w:pPr>
    </w:p>
    <w:p w:rsidR="000443C5" w:rsidRDefault="00044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0"/>
          <w:szCs w:val="10"/>
        </w:rPr>
      </w:pPr>
    </w:p>
    <w:p w:rsidR="000443C5" w:rsidRDefault="00044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0"/>
          <w:szCs w:val="10"/>
        </w:rPr>
      </w:pPr>
    </w:p>
    <w:p w:rsidR="000443C5" w:rsidRDefault="00044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0"/>
          <w:szCs w:val="10"/>
        </w:rPr>
      </w:pPr>
    </w:p>
    <w:p w:rsidR="000443C5" w:rsidRDefault="00044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0"/>
          <w:szCs w:val="10"/>
        </w:rPr>
      </w:pPr>
    </w:p>
    <w:p w:rsidR="000443C5" w:rsidRDefault="00044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0"/>
          <w:szCs w:val="10"/>
        </w:rPr>
      </w:pPr>
    </w:p>
    <w:p w:rsidR="000443C5" w:rsidRDefault="00044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0"/>
          <w:szCs w:val="10"/>
        </w:rPr>
      </w:pPr>
    </w:p>
    <w:p w:rsidR="000443C5" w:rsidRDefault="00044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0"/>
          <w:szCs w:val="10"/>
        </w:rPr>
      </w:pPr>
    </w:p>
    <w:p w:rsidR="000443C5" w:rsidRDefault="00044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0"/>
          <w:szCs w:val="10"/>
        </w:rPr>
      </w:pPr>
    </w:p>
    <w:p w:rsidR="000443C5" w:rsidRDefault="00044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0"/>
          <w:szCs w:val="10"/>
        </w:rPr>
      </w:pPr>
    </w:p>
    <w:p w:rsidR="000443C5" w:rsidRDefault="00044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0"/>
          <w:szCs w:val="10"/>
        </w:rPr>
      </w:pPr>
    </w:p>
    <w:p w:rsidR="000443C5" w:rsidRDefault="00044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0"/>
          <w:szCs w:val="10"/>
        </w:rPr>
      </w:pPr>
    </w:p>
    <w:p w:rsidR="000443C5" w:rsidRDefault="00044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0"/>
          <w:szCs w:val="10"/>
        </w:rPr>
      </w:pPr>
    </w:p>
    <w:p w:rsidR="000443C5" w:rsidRDefault="00044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0"/>
          <w:szCs w:val="10"/>
        </w:rPr>
      </w:pPr>
    </w:p>
    <w:p w:rsidR="00DF1BC6" w:rsidRDefault="00DF1BC6" w:rsidP="00FC3286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rPr>
          <w:rFonts w:ascii="Angsana New" w:hAnsi="Angsana New"/>
          <w:b/>
          <w:bCs/>
          <w:sz w:val="30"/>
          <w:szCs w:val="30"/>
        </w:rPr>
      </w:pPr>
      <w:r w:rsidRPr="00A97446">
        <w:rPr>
          <w:rFonts w:ascii="Angsana New" w:hAnsi="Angsana New" w:hint="cs"/>
          <w:b/>
          <w:bCs/>
          <w:sz w:val="30"/>
          <w:szCs w:val="30"/>
          <w:cs/>
        </w:rPr>
        <w:lastRenderedPageBreak/>
        <w:t>ตราสารทุนที่เป็นหลักทรัพย์เผื่อขาย</w:t>
      </w:r>
    </w:p>
    <w:p w:rsidR="00FC3286" w:rsidRPr="000443C5" w:rsidRDefault="00FC3286" w:rsidP="00FC32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rPr>
          <w:rFonts w:ascii="Angsana New" w:hAnsi="Angsana New"/>
          <w:b/>
          <w:bCs/>
          <w:sz w:val="30"/>
          <w:szCs w:val="30"/>
        </w:rPr>
      </w:pPr>
    </w:p>
    <w:p w:rsidR="00DE706A" w:rsidRPr="00D67D3D" w:rsidRDefault="00DE706A" w:rsidP="00150F41">
      <w:pPr>
        <w:tabs>
          <w:tab w:val="clear" w:pos="454"/>
          <w:tab w:val="left" w:pos="540"/>
        </w:tabs>
        <w:spacing w:line="240" w:lineRule="auto"/>
        <w:ind w:left="540" w:right="29"/>
        <w:jc w:val="thaiDistribute"/>
        <w:textAlignment w:val="top"/>
        <w:rPr>
          <w:rFonts w:ascii="Angsana New" w:hAnsi="Angsana New"/>
          <w:sz w:val="30"/>
          <w:szCs w:val="30"/>
        </w:rPr>
      </w:pPr>
      <w:r w:rsidRPr="006D78EA">
        <w:rPr>
          <w:rFonts w:ascii="Angsana New" w:hAnsi="Angsana New"/>
          <w:sz w:val="30"/>
          <w:szCs w:val="30"/>
          <w:cs/>
        </w:rPr>
        <w:t>รายการเคลื่อนไหว</w:t>
      </w:r>
      <w:r w:rsidR="00105B36" w:rsidRPr="006D78EA">
        <w:rPr>
          <w:rFonts w:ascii="Angsana New" w:hAnsi="Angsana New" w:hint="cs"/>
          <w:sz w:val="30"/>
          <w:szCs w:val="30"/>
          <w:cs/>
        </w:rPr>
        <w:t>ในระหว่าง</w:t>
      </w:r>
      <w:r w:rsidRPr="006D78EA">
        <w:rPr>
          <w:rFonts w:ascii="Angsana New" w:hAnsi="Angsana New" w:hint="cs"/>
          <w:sz w:val="30"/>
          <w:szCs w:val="30"/>
          <w:cs/>
        </w:rPr>
        <w:t>งวด</w:t>
      </w:r>
      <w:r w:rsidR="00DA2A04">
        <w:rPr>
          <w:rFonts w:ascii="Angsana New" w:hAnsi="Angsana New" w:hint="cs"/>
          <w:sz w:val="30"/>
          <w:szCs w:val="30"/>
          <w:cs/>
        </w:rPr>
        <w:t>เก้า</w:t>
      </w:r>
      <w:r w:rsidRPr="006D78EA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E544C9">
        <w:rPr>
          <w:rFonts w:ascii="Angsana New" w:hAnsi="Angsana New"/>
          <w:sz w:val="30"/>
          <w:szCs w:val="30"/>
        </w:rPr>
        <w:t>30</w:t>
      </w:r>
      <w:r w:rsidRPr="006D78EA">
        <w:rPr>
          <w:rFonts w:ascii="Angsana New" w:hAnsi="Angsana New"/>
          <w:sz w:val="30"/>
          <w:szCs w:val="30"/>
        </w:rPr>
        <w:t xml:space="preserve"> </w:t>
      </w:r>
      <w:r w:rsidR="00E544C9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105B36" w:rsidRPr="006D78EA">
        <w:rPr>
          <w:rFonts w:ascii="Angsana New" w:hAnsi="Angsana New"/>
          <w:sz w:val="30"/>
          <w:szCs w:val="30"/>
          <w:cs/>
        </w:rPr>
        <w:t>ของต</w:t>
      </w:r>
      <w:r w:rsidR="00D851C9">
        <w:rPr>
          <w:rFonts w:ascii="Angsana New" w:hAnsi="Angsana New"/>
          <w:sz w:val="30"/>
          <w:szCs w:val="30"/>
          <w:cs/>
        </w:rPr>
        <w:t>ราสารทุนที่อยู่ใน</w:t>
      </w:r>
      <w:r w:rsidR="00105B36" w:rsidRPr="006D78EA">
        <w:rPr>
          <w:rFonts w:ascii="Angsana New" w:hAnsi="Angsana New"/>
          <w:sz w:val="30"/>
          <w:szCs w:val="30"/>
          <w:cs/>
        </w:rPr>
        <w:t>ความต้องการของตลาด</w:t>
      </w:r>
      <w:r w:rsidR="00D851C9">
        <w:rPr>
          <w:rFonts w:ascii="Angsana New" w:hAnsi="Angsana New"/>
          <w:sz w:val="30"/>
          <w:szCs w:val="30"/>
          <w:cs/>
        </w:rPr>
        <w:br/>
      </w:r>
      <w:r w:rsidR="00105B36" w:rsidRPr="006D78EA">
        <w:rPr>
          <w:rFonts w:ascii="Angsana New" w:hAnsi="Angsana New" w:hint="cs"/>
          <w:sz w:val="30"/>
          <w:szCs w:val="30"/>
          <w:cs/>
        </w:rPr>
        <w:t>มี</w:t>
      </w:r>
      <w:r w:rsidRPr="00D67D3D">
        <w:rPr>
          <w:rFonts w:ascii="Angsana New" w:hAnsi="Angsana New"/>
          <w:sz w:val="30"/>
          <w:szCs w:val="30"/>
          <w:cs/>
        </w:rPr>
        <w:t>ดังนี้</w:t>
      </w:r>
    </w:p>
    <w:p w:rsidR="00D22B06" w:rsidRPr="000443C5" w:rsidRDefault="00D22B06" w:rsidP="00D22B06">
      <w:pPr>
        <w:ind w:left="540"/>
        <w:textAlignment w:val="top"/>
        <w:rPr>
          <w:rFonts w:ascii="Angsana New" w:hAnsi="Angsana New"/>
          <w:sz w:val="30"/>
          <w:szCs w:val="30"/>
        </w:rPr>
      </w:pPr>
    </w:p>
    <w:tbl>
      <w:tblPr>
        <w:tblW w:w="9316" w:type="dxa"/>
        <w:tblInd w:w="423" w:type="dxa"/>
        <w:shd w:val="clear" w:color="auto" w:fill="00FFFF"/>
        <w:tblLook w:val="01E0" w:firstRow="1" w:lastRow="1" w:firstColumn="1" w:lastColumn="1" w:noHBand="0" w:noVBand="0"/>
      </w:tblPr>
      <w:tblGrid>
        <w:gridCol w:w="4005"/>
        <w:gridCol w:w="1079"/>
        <w:gridCol w:w="269"/>
        <w:gridCol w:w="1120"/>
        <w:gridCol w:w="348"/>
        <w:gridCol w:w="1047"/>
        <w:gridCol w:w="269"/>
        <w:gridCol w:w="1179"/>
      </w:tblGrid>
      <w:tr w:rsidR="00520F1F" w:rsidRPr="003D40A7" w:rsidTr="00520F1F">
        <w:trPr>
          <w:tblHeader/>
        </w:trPr>
        <w:tc>
          <w:tcPr>
            <w:tcW w:w="4077" w:type="dxa"/>
            <w:shd w:val="clear" w:color="auto" w:fill="auto"/>
            <w:hideMark/>
          </w:tcPr>
          <w:p w:rsidR="00520F1F" w:rsidRPr="00E87B07" w:rsidRDefault="00520F1F" w:rsidP="0052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9" w:type="dxa"/>
            <w:gridSpan w:val="3"/>
            <w:shd w:val="clear" w:color="auto" w:fill="auto"/>
            <w:hideMark/>
          </w:tcPr>
          <w:p w:rsidR="00520F1F" w:rsidRPr="00593CCB" w:rsidRDefault="00520F1F" w:rsidP="0052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left" w:pos="1781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93CC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51" w:type="dxa"/>
            <w:shd w:val="clear" w:color="auto" w:fill="auto"/>
          </w:tcPr>
          <w:p w:rsidR="00520F1F" w:rsidRPr="00593CCB" w:rsidRDefault="00520F1F" w:rsidP="00520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9" w:type="dxa"/>
            <w:gridSpan w:val="3"/>
            <w:shd w:val="clear" w:color="auto" w:fill="auto"/>
            <w:hideMark/>
          </w:tcPr>
          <w:p w:rsidR="00520F1F" w:rsidRPr="00593CCB" w:rsidRDefault="00520F1F" w:rsidP="00520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3C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0F1F" w:rsidRPr="003D40A7" w:rsidTr="00520F1F">
        <w:tblPrEx>
          <w:shd w:val="clear" w:color="auto" w:fill="auto"/>
        </w:tblPrEx>
        <w:trPr>
          <w:tblHeader/>
        </w:trPr>
        <w:tc>
          <w:tcPr>
            <w:tcW w:w="4077" w:type="dxa"/>
            <w:shd w:val="clear" w:color="auto" w:fill="auto"/>
          </w:tcPr>
          <w:p w:rsidR="00520F1F" w:rsidRPr="00AB7AB9" w:rsidRDefault="00520F1F" w:rsidP="0052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3D40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D40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3D40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</w:tcPr>
          <w:p w:rsidR="00520F1F" w:rsidRPr="001B41B9" w:rsidRDefault="00520F1F" w:rsidP="00520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:rsidR="00520F1F" w:rsidRPr="001B41B9" w:rsidRDefault="00520F1F" w:rsidP="00520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:rsidR="00520F1F" w:rsidRPr="001B41B9" w:rsidRDefault="00520F1F" w:rsidP="00520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351" w:type="dxa"/>
            <w:shd w:val="clear" w:color="auto" w:fill="auto"/>
          </w:tcPr>
          <w:p w:rsidR="00520F1F" w:rsidRPr="001B41B9" w:rsidRDefault="00520F1F" w:rsidP="00520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:rsidR="00520F1F" w:rsidRPr="001B41B9" w:rsidRDefault="00520F1F" w:rsidP="00520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:rsidR="00520F1F" w:rsidRPr="001B41B9" w:rsidRDefault="00520F1F" w:rsidP="00520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520F1F" w:rsidRPr="001B41B9" w:rsidRDefault="00520F1F" w:rsidP="00520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520F1F" w:rsidRPr="003D40A7" w:rsidTr="00520F1F">
        <w:tblPrEx>
          <w:shd w:val="clear" w:color="auto" w:fill="auto"/>
        </w:tblPrEx>
        <w:trPr>
          <w:tblHeader/>
        </w:trPr>
        <w:tc>
          <w:tcPr>
            <w:tcW w:w="4077" w:type="dxa"/>
            <w:shd w:val="clear" w:color="auto" w:fill="auto"/>
          </w:tcPr>
          <w:p w:rsidR="00520F1F" w:rsidRPr="003D40A7" w:rsidRDefault="00520F1F" w:rsidP="00520F1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39" w:type="dxa"/>
            <w:gridSpan w:val="7"/>
            <w:shd w:val="clear" w:color="auto" w:fill="auto"/>
          </w:tcPr>
          <w:p w:rsidR="00520F1F" w:rsidRPr="003D40A7" w:rsidRDefault="00520F1F" w:rsidP="00520F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D40A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20F1F" w:rsidRPr="003D40A7" w:rsidTr="00520F1F">
        <w:tblPrEx>
          <w:shd w:val="clear" w:color="auto" w:fill="auto"/>
        </w:tblPrEx>
        <w:tc>
          <w:tcPr>
            <w:tcW w:w="4077" w:type="dxa"/>
            <w:shd w:val="clear" w:color="auto" w:fill="auto"/>
          </w:tcPr>
          <w:p w:rsidR="00520F1F" w:rsidRPr="003D40A7" w:rsidRDefault="00520F1F" w:rsidP="0052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40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080" w:type="dxa"/>
            <w:shd w:val="clear" w:color="auto" w:fill="auto"/>
          </w:tcPr>
          <w:p w:rsidR="00520F1F" w:rsidRPr="003D40A7" w:rsidRDefault="00520F1F" w:rsidP="00520F1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20F1F" w:rsidRPr="003D40A7" w:rsidRDefault="00520F1F" w:rsidP="00520F1F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:rsidR="00520F1F" w:rsidRPr="003D40A7" w:rsidRDefault="00520F1F" w:rsidP="00520F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51" w:type="dxa"/>
            <w:shd w:val="clear" w:color="auto" w:fill="auto"/>
          </w:tcPr>
          <w:p w:rsidR="00520F1F" w:rsidRPr="003D40A7" w:rsidRDefault="00520F1F" w:rsidP="00520F1F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:rsidR="00520F1F" w:rsidRPr="003D40A7" w:rsidRDefault="00520F1F" w:rsidP="00520F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20F1F" w:rsidRPr="003D40A7" w:rsidRDefault="00520F1F" w:rsidP="00520F1F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520F1F" w:rsidRPr="003D40A7" w:rsidRDefault="00520F1F" w:rsidP="00520F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520F1F" w:rsidRPr="00520F1F" w:rsidTr="00520F1F">
        <w:tblPrEx>
          <w:shd w:val="clear" w:color="auto" w:fill="auto"/>
        </w:tblPrEx>
        <w:tc>
          <w:tcPr>
            <w:tcW w:w="4077" w:type="dxa"/>
            <w:shd w:val="clear" w:color="auto" w:fill="auto"/>
          </w:tcPr>
          <w:p w:rsidR="00520F1F" w:rsidRPr="003D40A7" w:rsidRDefault="00520F1F" w:rsidP="0052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D40A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D40A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ตุลาคม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2560/ 2559</w:t>
            </w:r>
          </w:p>
        </w:tc>
        <w:tc>
          <w:tcPr>
            <w:tcW w:w="1080" w:type="dxa"/>
            <w:shd w:val="clear" w:color="auto" w:fill="auto"/>
          </w:tcPr>
          <w:p w:rsidR="00520F1F" w:rsidRPr="003D40A7" w:rsidRDefault="009E112A" w:rsidP="00520F1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177,738</w:t>
            </w:r>
          </w:p>
        </w:tc>
        <w:tc>
          <w:tcPr>
            <w:tcW w:w="270" w:type="dxa"/>
            <w:shd w:val="clear" w:color="auto" w:fill="auto"/>
          </w:tcPr>
          <w:p w:rsidR="00520F1F" w:rsidRPr="003D40A7" w:rsidRDefault="00520F1F" w:rsidP="00520F1F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:rsidR="00520F1F" w:rsidRPr="003D40A7" w:rsidRDefault="00520F1F" w:rsidP="0052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282,765</w:t>
            </w:r>
          </w:p>
        </w:tc>
        <w:tc>
          <w:tcPr>
            <w:tcW w:w="351" w:type="dxa"/>
            <w:shd w:val="clear" w:color="auto" w:fill="auto"/>
          </w:tcPr>
          <w:p w:rsidR="00520F1F" w:rsidRPr="00520F1F" w:rsidRDefault="00520F1F" w:rsidP="0052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:rsidR="00520F1F" w:rsidRPr="003D40A7" w:rsidRDefault="009E112A" w:rsidP="00520F1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177,738</w:t>
            </w:r>
          </w:p>
        </w:tc>
        <w:tc>
          <w:tcPr>
            <w:tcW w:w="270" w:type="dxa"/>
            <w:shd w:val="clear" w:color="auto" w:fill="auto"/>
          </w:tcPr>
          <w:p w:rsidR="00520F1F" w:rsidRPr="003D40A7" w:rsidRDefault="00520F1F" w:rsidP="00520F1F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520F1F" w:rsidRPr="00520F1F" w:rsidRDefault="00520F1F" w:rsidP="0052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20F1F">
              <w:rPr>
                <w:rFonts w:asciiTheme="majorBidi" w:hAnsiTheme="majorBidi" w:cstheme="majorBidi"/>
                <w:sz w:val="30"/>
                <w:szCs w:val="30"/>
              </w:rPr>
              <w:t>282,765</w:t>
            </w:r>
          </w:p>
        </w:tc>
      </w:tr>
      <w:tr w:rsidR="00520F1F" w:rsidRPr="00520F1F" w:rsidTr="00520F1F">
        <w:tblPrEx>
          <w:shd w:val="clear" w:color="auto" w:fill="auto"/>
        </w:tblPrEx>
        <w:tc>
          <w:tcPr>
            <w:tcW w:w="4077" w:type="dxa"/>
            <w:shd w:val="clear" w:color="auto" w:fill="auto"/>
          </w:tcPr>
          <w:p w:rsidR="00520F1F" w:rsidRPr="00AF3742" w:rsidRDefault="00520F1F" w:rsidP="0052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D78EA">
              <w:rPr>
                <w:rFonts w:ascii="Angsana New" w:hAnsi="Angsana New" w:hint="cs"/>
                <w:sz w:val="30"/>
                <w:szCs w:val="30"/>
                <w:cs/>
              </w:rPr>
              <w:t>ลดมูลค่าหุ้นสามัญ</w:t>
            </w:r>
          </w:p>
        </w:tc>
        <w:tc>
          <w:tcPr>
            <w:tcW w:w="1080" w:type="dxa"/>
            <w:shd w:val="clear" w:color="auto" w:fill="auto"/>
          </w:tcPr>
          <w:p w:rsidR="00520F1F" w:rsidRDefault="009E112A" w:rsidP="00520F1F">
            <w:pPr>
              <w:pStyle w:val="acctfourfigures"/>
              <w:tabs>
                <w:tab w:val="clear" w:pos="765"/>
                <w:tab w:val="decimal" w:pos="514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20F1F" w:rsidRPr="003D40A7" w:rsidRDefault="00520F1F" w:rsidP="00520F1F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:rsidR="00520F1F" w:rsidRDefault="00520F1F" w:rsidP="0052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(4,847)</w:t>
            </w:r>
          </w:p>
        </w:tc>
        <w:tc>
          <w:tcPr>
            <w:tcW w:w="351" w:type="dxa"/>
            <w:shd w:val="clear" w:color="auto" w:fill="auto"/>
          </w:tcPr>
          <w:p w:rsidR="00520F1F" w:rsidRPr="00520F1F" w:rsidRDefault="00520F1F" w:rsidP="0052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:rsidR="00520F1F" w:rsidRDefault="0057483D" w:rsidP="00520F1F">
            <w:pPr>
              <w:pStyle w:val="acctfourfigures"/>
              <w:tabs>
                <w:tab w:val="clear" w:pos="765"/>
                <w:tab w:val="decimal" w:pos="514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20F1F" w:rsidRPr="003D40A7" w:rsidRDefault="00520F1F" w:rsidP="00520F1F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520F1F" w:rsidRPr="00520F1F" w:rsidRDefault="00520F1F" w:rsidP="0052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20F1F">
              <w:rPr>
                <w:rFonts w:asciiTheme="majorBidi" w:hAnsiTheme="majorBidi" w:cstheme="majorBidi"/>
                <w:sz w:val="30"/>
                <w:szCs w:val="30"/>
              </w:rPr>
              <w:t>(4,847)</w:t>
            </w:r>
          </w:p>
        </w:tc>
      </w:tr>
      <w:tr w:rsidR="00520F1F" w:rsidRPr="00520F1F" w:rsidTr="00520F1F">
        <w:tblPrEx>
          <w:shd w:val="clear" w:color="auto" w:fill="auto"/>
        </w:tblPrEx>
        <w:tc>
          <w:tcPr>
            <w:tcW w:w="4077" w:type="dxa"/>
            <w:shd w:val="clear" w:color="auto" w:fill="auto"/>
          </w:tcPr>
          <w:p w:rsidR="00520F1F" w:rsidRPr="003D40A7" w:rsidRDefault="00520F1F" w:rsidP="0052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D40A7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รายการปรับปรุงจากการตีราคา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20F1F" w:rsidRPr="003D40A7" w:rsidRDefault="0057483D" w:rsidP="00520F1F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(8,079)</w:t>
            </w:r>
          </w:p>
        </w:tc>
        <w:tc>
          <w:tcPr>
            <w:tcW w:w="270" w:type="dxa"/>
            <w:shd w:val="clear" w:color="auto" w:fill="auto"/>
          </w:tcPr>
          <w:p w:rsidR="00520F1F" w:rsidRPr="003D40A7" w:rsidRDefault="00520F1F" w:rsidP="00520F1F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:rsidR="00520F1F" w:rsidRPr="003D40A7" w:rsidRDefault="00520F1F" w:rsidP="0052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(84,022)</w:t>
            </w:r>
          </w:p>
        </w:tc>
        <w:tc>
          <w:tcPr>
            <w:tcW w:w="351" w:type="dxa"/>
            <w:shd w:val="clear" w:color="auto" w:fill="auto"/>
          </w:tcPr>
          <w:p w:rsidR="00520F1F" w:rsidRPr="00520F1F" w:rsidRDefault="00520F1F" w:rsidP="0052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:rsidR="00520F1F" w:rsidRPr="003D40A7" w:rsidRDefault="0057483D" w:rsidP="0057483D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(8,079)</w:t>
            </w:r>
          </w:p>
        </w:tc>
        <w:tc>
          <w:tcPr>
            <w:tcW w:w="270" w:type="dxa"/>
            <w:shd w:val="clear" w:color="auto" w:fill="auto"/>
          </w:tcPr>
          <w:p w:rsidR="00520F1F" w:rsidRPr="003D40A7" w:rsidRDefault="00520F1F" w:rsidP="00520F1F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:rsidR="00520F1F" w:rsidRPr="00520F1F" w:rsidRDefault="00520F1F" w:rsidP="0052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20F1F">
              <w:rPr>
                <w:rFonts w:asciiTheme="majorBidi" w:hAnsiTheme="majorBidi" w:cstheme="majorBidi"/>
                <w:sz w:val="30"/>
                <w:szCs w:val="30"/>
              </w:rPr>
              <w:t>(84,022)</w:t>
            </w:r>
          </w:p>
        </w:tc>
      </w:tr>
      <w:tr w:rsidR="00520F1F" w:rsidRPr="00520F1F" w:rsidTr="00520F1F">
        <w:tblPrEx>
          <w:shd w:val="clear" w:color="auto" w:fill="auto"/>
        </w:tblPrEx>
        <w:trPr>
          <w:trHeight w:val="397"/>
        </w:trPr>
        <w:tc>
          <w:tcPr>
            <w:tcW w:w="4077" w:type="dxa"/>
            <w:shd w:val="clear" w:color="auto" w:fill="auto"/>
          </w:tcPr>
          <w:p w:rsidR="00520F1F" w:rsidRPr="003D40A7" w:rsidRDefault="00520F1F" w:rsidP="0052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40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20F1F" w:rsidRPr="003D40A7" w:rsidRDefault="0057483D" w:rsidP="00520F1F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169,659</w:t>
            </w:r>
          </w:p>
        </w:tc>
        <w:tc>
          <w:tcPr>
            <w:tcW w:w="270" w:type="dxa"/>
            <w:shd w:val="clear" w:color="auto" w:fill="auto"/>
          </w:tcPr>
          <w:p w:rsidR="00520F1F" w:rsidRPr="003D40A7" w:rsidRDefault="00520F1F" w:rsidP="00520F1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20F1F" w:rsidRPr="003D40A7" w:rsidRDefault="00520F1F" w:rsidP="0052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193,896</w:t>
            </w:r>
          </w:p>
        </w:tc>
        <w:tc>
          <w:tcPr>
            <w:tcW w:w="351" w:type="dxa"/>
            <w:shd w:val="clear" w:color="auto" w:fill="auto"/>
          </w:tcPr>
          <w:p w:rsidR="00520F1F" w:rsidRPr="003D40A7" w:rsidRDefault="00520F1F" w:rsidP="0052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20F1F" w:rsidRPr="003D40A7" w:rsidRDefault="0057483D" w:rsidP="00520F1F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169,659</w:t>
            </w:r>
          </w:p>
        </w:tc>
        <w:tc>
          <w:tcPr>
            <w:tcW w:w="270" w:type="dxa"/>
            <w:shd w:val="clear" w:color="auto" w:fill="auto"/>
          </w:tcPr>
          <w:p w:rsidR="00520F1F" w:rsidRPr="003D40A7" w:rsidRDefault="00520F1F" w:rsidP="00520F1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20F1F" w:rsidRPr="00520F1F" w:rsidRDefault="00520F1F" w:rsidP="0052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0F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193,896</w:t>
            </w:r>
          </w:p>
        </w:tc>
      </w:tr>
    </w:tbl>
    <w:p w:rsidR="000443C5" w:rsidRDefault="000443C5" w:rsidP="000443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  <w:lang w:val="en-GB"/>
        </w:rPr>
      </w:pPr>
    </w:p>
    <w:p w:rsidR="008B1C49" w:rsidRDefault="008B1C49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lang w:val="en-GB"/>
        </w:rPr>
      </w:pPr>
      <w:r w:rsidRPr="001B41B9">
        <w:rPr>
          <w:rFonts w:ascii="Angsana New" w:hAnsi="Angsana New"/>
          <w:b/>
          <w:bCs/>
          <w:sz w:val="30"/>
          <w:szCs w:val="30"/>
          <w:cs/>
          <w:lang w:val="en-GB"/>
        </w:rPr>
        <w:t>เงินลงทุน</w:t>
      </w:r>
      <w:r w:rsidRPr="0035415A">
        <w:rPr>
          <w:rFonts w:ascii="Angsana New" w:hAnsi="Angsana New"/>
          <w:b/>
          <w:bCs/>
          <w:sz w:val="30"/>
          <w:szCs w:val="30"/>
          <w:cs/>
        </w:rPr>
        <w:t>ใน</w:t>
      </w:r>
      <w:r w:rsidR="00B12313" w:rsidRPr="001B41B9">
        <w:rPr>
          <w:rFonts w:ascii="Angsana New" w:hAnsi="Angsana New"/>
          <w:b/>
          <w:bCs/>
          <w:sz w:val="30"/>
          <w:szCs w:val="30"/>
          <w:cs/>
          <w:lang w:val="en-GB"/>
        </w:rPr>
        <w:t>บริษัทร่วม</w:t>
      </w:r>
    </w:p>
    <w:p w:rsidR="00D22B06" w:rsidRDefault="00E758C0" w:rsidP="00E75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94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GB"/>
        </w:rPr>
      </w:pPr>
      <w:r>
        <w:rPr>
          <w:rFonts w:ascii="Angsana New" w:hAnsi="Angsana New"/>
          <w:b/>
          <w:bCs/>
          <w:sz w:val="30"/>
          <w:szCs w:val="30"/>
          <w:lang w:val="en-GB"/>
        </w:rPr>
        <w:tab/>
      </w:r>
    </w:p>
    <w:tbl>
      <w:tblPr>
        <w:tblW w:w="928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338"/>
        <w:gridCol w:w="1083"/>
        <w:gridCol w:w="238"/>
        <w:gridCol w:w="1118"/>
        <w:gridCol w:w="238"/>
        <w:gridCol w:w="1023"/>
        <w:gridCol w:w="238"/>
        <w:gridCol w:w="1010"/>
      </w:tblGrid>
      <w:tr w:rsidR="00CB4133" w:rsidRPr="00A97446" w:rsidTr="00520F1F">
        <w:trPr>
          <w:trHeight w:val="417"/>
          <w:tblHeader/>
        </w:trPr>
        <w:tc>
          <w:tcPr>
            <w:tcW w:w="2336" w:type="pct"/>
          </w:tcPr>
          <w:p w:rsidR="00CB4133" w:rsidRPr="00980593" w:rsidRDefault="00CB4133" w:rsidP="00980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3" w:type="pct"/>
            <w:gridSpan w:val="3"/>
          </w:tcPr>
          <w:p w:rsidR="00CB4133" w:rsidRPr="00A97446" w:rsidRDefault="00CB4133" w:rsidP="00A12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7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:rsidR="00CB4133" w:rsidRPr="00A97446" w:rsidRDefault="00CB4133" w:rsidP="00A12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pct"/>
            <w:gridSpan w:val="3"/>
          </w:tcPr>
          <w:p w:rsidR="00CB4133" w:rsidRPr="00A97446" w:rsidRDefault="00CB4133" w:rsidP="00A12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74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54059" w:rsidRPr="00A97446" w:rsidTr="00520F1F">
        <w:trPr>
          <w:trHeight w:val="402"/>
          <w:tblHeader/>
        </w:trPr>
        <w:tc>
          <w:tcPr>
            <w:tcW w:w="2336" w:type="pct"/>
          </w:tcPr>
          <w:p w:rsidR="00E54059" w:rsidRPr="00AB7AB9" w:rsidRDefault="00E54059" w:rsidP="00DA2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3D40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A2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D40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3D40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A2A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DA2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3" w:type="pct"/>
          </w:tcPr>
          <w:p w:rsidR="00E54059" w:rsidRPr="003D40A7" w:rsidRDefault="00E54059" w:rsidP="00E5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8" w:type="pct"/>
          </w:tcPr>
          <w:p w:rsidR="00E54059" w:rsidRPr="003D40A7" w:rsidRDefault="00E54059" w:rsidP="00E5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E54059" w:rsidRPr="003D40A7" w:rsidRDefault="00E54059" w:rsidP="00E5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28" w:type="pct"/>
          </w:tcPr>
          <w:p w:rsidR="00E54059" w:rsidRPr="003D40A7" w:rsidRDefault="00E54059" w:rsidP="00E54059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1" w:type="pct"/>
          </w:tcPr>
          <w:p w:rsidR="00E54059" w:rsidRPr="003D40A7" w:rsidRDefault="00E54059" w:rsidP="00E5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8" w:type="pct"/>
          </w:tcPr>
          <w:p w:rsidR="00E54059" w:rsidRPr="003D40A7" w:rsidRDefault="00E54059" w:rsidP="00E5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:rsidR="00E54059" w:rsidRPr="003D40A7" w:rsidRDefault="00E54059" w:rsidP="00E5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CB4133" w:rsidRPr="00A97446" w:rsidTr="00C2252E">
        <w:trPr>
          <w:trHeight w:val="417"/>
          <w:tblHeader/>
        </w:trPr>
        <w:tc>
          <w:tcPr>
            <w:tcW w:w="2336" w:type="pct"/>
          </w:tcPr>
          <w:p w:rsidR="00CB4133" w:rsidRPr="00A97446" w:rsidRDefault="00CB4133" w:rsidP="00A12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4" w:type="pct"/>
            <w:gridSpan w:val="7"/>
          </w:tcPr>
          <w:p w:rsidR="00CB4133" w:rsidRPr="00A97446" w:rsidRDefault="00CB4133" w:rsidP="00A12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74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2B3B" w:rsidRPr="00E54059" w:rsidTr="00520F1F">
        <w:trPr>
          <w:trHeight w:val="417"/>
        </w:trPr>
        <w:tc>
          <w:tcPr>
            <w:tcW w:w="2336" w:type="pct"/>
          </w:tcPr>
          <w:p w:rsidR="00472B3B" w:rsidRPr="00D67D3D" w:rsidRDefault="00472B3B" w:rsidP="00472B3B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D3D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D67D3D">
              <w:rPr>
                <w:rFonts w:ascii="Angsana New" w:hAnsi="Angsana New"/>
                <w:sz w:val="30"/>
                <w:szCs w:val="30"/>
              </w:rPr>
              <w:t xml:space="preserve"> 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2560/ 2559</w:t>
            </w:r>
          </w:p>
        </w:tc>
        <w:tc>
          <w:tcPr>
            <w:tcW w:w="583" w:type="pct"/>
            <w:shd w:val="clear" w:color="auto" w:fill="auto"/>
          </w:tcPr>
          <w:p w:rsidR="00472B3B" w:rsidRPr="00CB4133" w:rsidRDefault="0057483D" w:rsidP="00472B3B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198,726</w:t>
            </w:r>
          </w:p>
        </w:tc>
        <w:tc>
          <w:tcPr>
            <w:tcW w:w="128" w:type="pct"/>
            <w:shd w:val="clear" w:color="auto" w:fill="auto"/>
          </w:tcPr>
          <w:p w:rsidR="00472B3B" w:rsidRPr="00525524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:rsidR="00472B3B" w:rsidRPr="00CB4133" w:rsidRDefault="00472B3B" w:rsidP="00472B3B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41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343,106</w:t>
            </w:r>
          </w:p>
        </w:tc>
        <w:tc>
          <w:tcPr>
            <w:tcW w:w="128" w:type="pct"/>
            <w:shd w:val="clear" w:color="auto" w:fill="auto"/>
          </w:tcPr>
          <w:p w:rsidR="00472B3B" w:rsidRPr="00525524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:rsidR="00472B3B" w:rsidRPr="00CB4133" w:rsidRDefault="002472D2" w:rsidP="00472B3B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143,200</w:t>
            </w:r>
          </w:p>
        </w:tc>
        <w:tc>
          <w:tcPr>
            <w:tcW w:w="128" w:type="pct"/>
            <w:shd w:val="clear" w:color="auto" w:fill="auto"/>
          </w:tcPr>
          <w:p w:rsidR="00472B3B" w:rsidRPr="00525524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44" w:type="pct"/>
            <w:shd w:val="clear" w:color="auto" w:fill="auto"/>
          </w:tcPr>
          <w:p w:rsidR="00472B3B" w:rsidRPr="00CB4133" w:rsidRDefault="00472B3B" w:rsidP="00472B3B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41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143,200</w:t>
            </w:r>
          </w:p>
        </w:tc>
      </w:tr>
      <w:tr w:rsidR="00D80913" w:rsidRPr="00A97446" w:rsidTr="00520F1F">
        <w:trPr>
          <w:trHeight w:val="402"/>
        </w:trPr>
        <w:tc>
          <w:tcPr>
            <w:tcW w:w="2336" w:type="pct"/>
          </w:tcPr>
          <w:p w:rsidR="00D80913" w:rsidRDefault="00D80913" w:rsidP="00D80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D3D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</w:t>
            </w:r>
            <w:r w:rsidRPr="00BC06EB">
              <w:rPr>
                <w:rFonts w:ascii="Angsana New" w:hAnsi="Angsana New"/>
                <w:spacing w:val="-6"/>
                <w:sz w:val="30"/>
                <w:szCs w:val="30"/>
                <w:cs/>
              </w:rPr>
              <w:t>ในบริษัทร่วม</w:t>
            </w:r>
          </w:p>
          <w:p w:rsidR="00D80913" w:rsidRPr="00BC06EB" w:rsidRDefault="00D80913" w:rsidP="00D80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C06EB">
              <w:rPr>
                <w:rFonts w:ascii="Angsana New" w:hAnsi="Angsana New"/>
                <w:spacing w:val="-6"/>
                <w:sz w:val="30"/>
                <w:szCs w:val="30"/>
              </w:rPr>
              <w:t xml:space="preserve">- </w:t>
            </w:r>
            <w:r w:rsidRPr="00BC06E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583" w:type="pct"/>
            <w:shd w:val="clear" w:color="auto" w:fill="auto"/>
          </w:tcPr>
          <w:p w:rsidR="00D80913" w:rsidRDefault="00D80913" w:rsidP="00D80913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D80913" w:rsidRPr="00CB4133" w:rsidRDefault="00D80913" w:rsidP="00D80913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182,524</w:t>
            </w:r>
          </w:p>
        </w:tc>
        <w:tc>
          <w:tcPr>
            <w:tcW w:w="128" w:type="pct"/>
            <w:shd w:val="clear" w:color="auto" w:fill="auto"/>
          </w:tcPr>
          <w:p w:rsidR="00D80913" w:rsidRPr="00525524" w:rsidRDefault="00D80913" w:rsidP="00D80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:rsidR="00D80913" w:rsidRDefault="00D80913" w:rsidP="00D80913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D80913" w:rsidRPr="00CB4133" w:rsidRDefault="00D80913" w:rsidP="00D80913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163,826</w:t>
            </w:r>
          </w:p>
        </w:tc>
        <w:tc>
          <w:tcPr>
            <w:tcW w:w="128" w:type="pct"/>
            <w:shd w:val="clear" w:color="auto" w:fill="auto"/>
          </w:tcPr>
          <w:p w:rsidR="00D80913" w:rsidRPr="00A97446" w:rsidRDefault="00D80913" w:rsidP="00D80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:rsidR="00D80913" w:rsidRDefault="00D80913" w:rsidP="00D8091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D80913" w:rsidRPr="00CB4133" w:rsidRDefault="00D80913" w:rsidP="00D8091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:rsidR="00D80913" w:rsidRPr="00525524" w:rsidRDefault="00D80913" w:rsidP="00D80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4" w:type="pct"/>
            <w:shd w:val="clear" w:color="auto" w:fill="auto"/>
          </w:tcPr>
          <w:p w:rsidR="00D80913" w:rsidRDefault="00D80913" w:rsidP="00D8091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D80913" w:rsidRPr="00CB4133" w:rsidRDefault="00D80913" w:rsidP="00D8091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80913" w:rsidRPr="00A97446" w:rsidTr="00520F1F">
        <w:trPr>
          <w:trHeight w:val="402"/>
        </w:trPr>
        <w:tc>
          <w:tcPr>
            <w:tcW w:w="2336" w:type="pct"/>
          </w:tcPr>
          <w:p w:rsidR="00D80913" w:rsidRPr="00D67D3D" w:rsidRDefault="00D80913" w:rsidP="00D8091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67D3D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:rsidR="00D80913" w:rsidRPr="00CB4133" w:rsidRDefault="00D80913" w:rsidP="00D80913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926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215,60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0)</w:t>
            </w:r>
          </w:p>
        </w:tc>
        <w:tc>
          <w:tcPr>
            <w:tcW w:w="128" w:type="pct"/>
            <w:shd w:val="clear" w:color="auto" w:fill="auto"/>
          </w:tcPr>
          <w:p w:rsidR="00D80913" w:rsidRPr="00A97446" w:rsidRDefault="00D80913" w:rsidP="00D80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:rsidR="00D80913" w:rsidRPr="00CB4133" w:rsidRDefault="00D80913" w:rsidP="00D80913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(320,000)</w:t>
            </w:r>
          </w:p>
        </w:tc>
        <w:tc>
          <w:tcPr>
            <w:tcW w:w="128" w:type="pct"/>
            <w:shd w:val="clear" w:color="auto" w:fill="auto"/>
          </w:tcPr>
          <w:p w:rsidR="00D80913" w:rsidRPr="00A97446" w:rsidRDefault="00D80913" w:rsidP="00D80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</w:tcPr>
          <w:p w:rsidR="00D80913" w:rsidRPr="00CB4133" w:rsidRDefault="00D80913" w:rsidP="00D8091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:rsidR="00D80913" w:rsidRPr="00525524" w:rsidRDefault="00D80913" w:rsidP="00D80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:rsidR="00D80913" w:rsidRPr="00CB4133" w:rsidRDefault="00D80913" w:rsidP="00D8091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80913" w:rsidRPr="00520F1F" w:rsidTr="00520F1F">
        <w:trPr>
          <w:trHeight w:val="403"/>
        </w:trPr>
        <w:tc>
          <w:tcPr>
            <w:tcW w:w="2336" w:type="pct"/>
          </w:tcPr>
          <w:p w:rsidR="00D80913" w:rsidRPr="00D67D3D" w:rsidRDefault="00D80913" w:rsidP="00D8091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40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:rsidR="00D80913" w:rsidRPr="00CB4133" w:rsidRDefault="00792662" w:rsidP="00D80913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165,65</w:t>
            </w:r>
            <w:r w:rsidR="00D809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28" w:type="pct"/>
            <w:shd w:val="clear" w:color="auto" w:fill="auto"/>
          </w:tcPr>
          <w:p w:rsidR="00D80913" w:rsidRPr="00CB4133" w:rsidRDefault="00D80913" w:rsidP="00D80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  <w:shd w:val="clear" w:color="auto" w:fill="auto"/>
          </w:tcPr>
          <w:p w:rsidR="00D80913" w:rsidRPr="00CB4133" w:rsidRDefault="00D80913" w:rsidP="00D80913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186,932</w:t>
            </w:r>
          </w:p>
        </w:tc>
        <w:tc>
          <w:tcPr>
            <w:tcW w:w="128" w:type="pct"/>
            <w:shd w:val="clear" w:color="auto" w:fill="auto"/>
          </w:tcPr>
          <w:p w:rsidR="00D80913" w:rsidRPr="00CB4133" w:rsidRDefault="00D80913" w:rsidP="00D80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double" w:sz="4" w:space="0" w:color="auto"/>
            </w:tcBorders>
            <w:shd w:val="clear" w:color="auto" w:fill="auto"/>
          </w:tcPr>
          <w:p w:rsidR="00D80913" w:rsidRPr="00CB4133" w:rsidRDefault="00D80913" w:rsidP="00D80913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143,200</w:t>
            </w:r>
          </w:p>
        </w:tc>
        <w:tc>
          <w:tcPr>
            <w:tcW w:w="128" w:type="pct"/>
            <w:shd w:val="clear" w:color="auto" w:fill="auto"/>
          </w:tcPr>
          <w:p w:rsidR="00D80913" w:rsidRPr="00CB4133" w:rsidRDefault="00D80913" w:rsidP="00D80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44" w:type="pct"/>
            <w:tcBorders>
              <w:bottom w:val="double" w:sz="4" w:space="0" w:color="auto"/>
            </w:tcBorders>
            <w:shd w:val="clear" w:color="auto" w:fill="auto"/>
          </w:tcPr>
          <w:p w:rsidR="00D80913" w:rsidRPr="00520F1F" w:rsidRDefault="00D80913" w:rsidP="00D80913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20F1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143,200</w:t>
            </w:r>
          </w:p>
        </w:tc>
      </w:tr>
    </w:tbl>
    <w:p w:rsidR="00D22B06" w:rsidRDefault="00D22B06" w:rsidP="00D22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C0077" w:rsidRPr="00AF3815" w:rsidRDefault="007C0077" w:rsidP="007C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80593">
        <w:rPr>
          <w:rFonts w:ascii="Angsana New" w:hAnsi="Angsana New" w:hint="cs"/>
          <w:spacing w:val="6"/>
          <w:sz w:val="30"/>
          <w:szCs w:val="30"/>
          <w:cs/>
          <w:lang w:val="en-GB"/>
        </w:rPr>
        <w:t>ไม่มีการซื้อและจำหน่ายเงินลงทุนในบริษัทร่วมในระหว่างงวด</w:t>
      </w:r>
      <w:r w:rsidR="00DA2A04">
        <w:rPr>
          <w:rFonts w:ascii="Angsana New" w:hAnsi="Angsana New" w:hint="cs"/>
          <w:spacing w:val="6"/>
          <w:sz w:val="30"/>
          <w:szCs w:val="30"/>
          <w:cs/>
        </w:rPr>
        <w:t>เก้า</w:t>
      </w:r>
      <w:r w:rsidRPr="00980593">
        <w:rPr>
          <w:rFonts w:ascii="Angsana New" w:hAnsi="Angsana New" w:hint="cs"/>
          <w:spacing w:val="6"/>
          <w:sz w:val="30"/>
          <w:szCs w:val="30"/>
          <w:cs/>
          <w:lang w:val="en-GB"/>
        </w:rPr>
        <w:t xml:space="preserve">เดือนสิ้นสุดวันที่ </w:t>
      </w:r>
      <w:r w:rsidR="00DA2A04">
        <w:rPr>
          <w:rFonts w:ascii="Angsana New" w:hAnsi="Angsana New"/>
          <w:spacing w:val="6"/>
          <w:sz w:val="30"/>
          <w:szCs w:val="30"/>
        </w:rPr>
        <w:t>30</w:t>
      </w:r>
      <w:r w:rsidR="000B4222" w:rsidRPr="00980593">
        <w:rPr>
          <w:rFonts w:ascii="Angsana New" w:hAnsi="Angsana New"/>
          <w:spacing w:val="6"/>
          <w:sz w:val="30"/>
          <w:szCs w:val="30"/>
        </w:rPr>
        <w:t xml:space="preserve"> </w:t>
      </w:r>
      <w:r w:rsidR="00DA2A04">
        <w:rPr>
          <w:rFonts w:ascii="Angsana New" w:hAnsi="Angsana New" w:hint="cs"/>
          <w:spacing w:val="6"/>
          <w:sz w:val="30"/>
          <w:szCs w:val="30"/>
          <w:cs/>
        </w:rPr>
        <w:t>มิถุนายน</w:t>
      </w:r>
      <w:r w:rsidRPr="00980593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980593">
        <w:rPr>
          <w:rFonts w:ascii="Angsana New" w:hAnsi="Angsana New"/>
          <w:spacing w:val="6"/>
          <w:sz w:val="30"/>
          <w:szCs w:val="30"/>
        </w:rPr>
        <w:t>25</w:t>
      </w:r>
      <w:r w:rsidR="00AB7AB9">
        <w:rPr>
          <w:rFonts w:ascii="Angsana New" w:hAnsi="Angsana New"/>
          <w:spacing w:val="6"/>
          <w:sz w:val="30"/>
          <w:szCs w:val="30"/>
        </w:rPr>
        <w:t>6</w:t>
      </w:r>
      <w:r w:rsidR="00E54059">
        <w:rPr>
          <w:rFonts w:ascii="Angsana New" w:hAnsi="Angsana New"/>
          <w:spacing w:val="6"/>
          <w:sz w:val="30"/>
          <w:szCs w:val="30"/>
        </w:rPr>
        <w:t>1</w:t>
      </w:r>
    </w:p>
    <w:p w:rsidR="007C0077" w:rsidRDefault="007C0077" w:rsidP="00362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C0077" w:rsidRDefault="007C0077" w:rsidP="00D22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5364AE" w:rsidRDefault="005364AE" w:rsidP="00536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42D73" w:rsidRPr="001B41B9" w:rsidRDefault="00442D73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  <w:sectPr w:rsidR="00442D73" w:rsidRPr="001B41B9" w:rsidSect="00E161EE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008" w:header="720" w:footer="720" w:gutter="0"/>
          <w:pgNumType w:start="17"/>
          <w:cols w:space="720"/>
          <w:titlePg/>
        </w:sectPr>
      </w:pPr>
    </w:p>
    <w:p w:rsidR="00D22B06" w:rsidRPr="00C80659" w:rsidRDefault="00D22B06" w:rsidP="00C80659">
      <w:pPr>
        <w:pStyle w:val="block"/>
        <w:spacing w:after="0" w:line="240" w:lineRule="auto"/>
        <w:ind w:left="540" w:right="-140"/>
        <w:jc w:val="thaiDistribute"/>
        <w:rPr>
          <w:rFonts w:ascii="Angsana New" w:hAnsi="Angsana New" w:cs="Angsana New"/>
          <w:sz w:val="29"/>
          <w:szCs w:val="29"/>
          <w:lang w:val="en-US" w:bidi="th-TH"/>
        </w:rPr>
      </w:pPr>
      <w:r w:rsidRPr="00BE0BAD">
        <w:rPr>
          <w:rFonts w:ascii="Angsana New" w:hAnsi="Angsana New" w:cs="Angsana New"/>
          <w:sz w:val="29"/>
          <w:szCs w:val="29"/>
          <w:cs/>
          <w:lang w:bidi="th-TH"/>
        </w:rPr>
        <w:lastRenderedPageBreak/>
        <w:t xml:space="preserve">เงินลงทุนในบริษัทร่วม ณ วันที่ </w:t>
      </w:r>
      <w:r w:rsidRPr="00BE0BAD">
        <w:rPr>
          <w:rFonts w:ascii="Angsana New" w:hAnsi="Angsana New" w:cs="Angsana New" w:hint="cs"/>
          <w:sz w:val="29"/>
          <w:szCs w:val="29"/>
          <w:cs/>
          <w:lang w:val="en-US" w:bidi="th-TH"/>
        </w:rPr>
        <w:t>3</w:t>
      </w:r>
      <w:r w:rsidR="00DA2A04">
        <w:rPr>
          <w:rFonts w:ascii="Angsana New" w:hAnsi="Angsana New" w:cs="Angsana New"/>
          <w:sz w:val="29"/>
          <w:szCs w:val="29"/>
          <w:lang w:val="en-US" w:bidi="th-TH"/>
        </w:rPr>
        <w:t xml:space="preserve">0 </w:t>
      </w:r>
      <w:r w:rsidR="00DA2A04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มิถุนายน </w:t>
      </w:r>
      <w:r w:rsidR="00BE0BAD">
        <w:rPr>
          <w:rFonts w:ascii="Angsana New" w:hAnsi="Angsana New" w:cs="Angsana New" w:hint="cs"/>
          <w:sz w:val="29"/>
          <w:szCs w:val="29"/>
          <w:cs/>
          <w:lang w:val="en-US" w:bidi="th-TH"/>
        </w:rPr>
        <w:t>25</w:t>
      </w:r>
      <w:r w:rsidR="007021B5">
        <w:rPr>
          <w:rFonts w:ascii="Angsana New" w:hAnsi="Angsana New" w:cs="Angsana New"/>
          <w:sz w:val="29"/>
          <w:szCs w:val="29"/>
          <w:lang w:val="en-US" w:bidi="th-TH"/>
        </w:rPr>
        <w:t>61</w:t>
      </w:r>
      <w:r w:rsidRPr="00C80659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 </w:t>
      </w:r>
      <w:r w:rsidRPr="00C80659">
        <w:rPr>
          <w:rFonts w:ascii="Angsana New" w:hAnsi="Angsana New" w:cs="Angsana New"/>
          <w:sz w:val="29"/>
          <w:szCs w:val="29"/>
          <w:cs/>
          <w:lang w:val="en-US" w:bidi="th-TH"/>
        </w:rPr>
        <w:t xml:space="preserve">และ </w:t>
      </w:r>
      <w:r w:rsidR="000B4222" w:rsidRPr="00C80659">
        <w:rPr>
          <w:rFonts w:ascii="Angsana New" w:hAnsi="Angsana New" w:cs="Angsana New"/>
          <w:sz w:val="29"/>
          <w:szCs w:val="29"/>
          <w:lang w:val="en-US" w:bidi="th-TH"/>
        </w:rPr>
        <w:t xml:space="preserve">30 </w:t>
      </w:r>
      <w:r w:rsidR="000B4222" w:rsidRPr="00C80659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กันยายน </w:t>
      </w:r>
      <w:r w:rsidR="007021B5">
        <w:rPr>
          <w:rFonts w:ascii="Angsana New" w:hAnsi="Angsana New" w:cs="Angsana New"/>
          <w:sz w:val="29"/>
          <w:szCs w:val="29"/>
          <w:lang w:val="en-US" w:bidi="th-TH"/>
        </w:rPr>
        <w:t>2560</w:t>
      </w:r>
      <w:r w:rsidRPr="00C80659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 </w:t>
      </w:r>
      <w:r w:rsidR="00D57271">
        <w:rPr>
          <w:rFonts w:ascii="Angsana New" w:hAnsi="Angsana New" w:cs="Angsana New"/>
          <w:sz w:val="29"/>
          <w:szCs w:val="29"/>
          <w:cs/>
          <w:lang w:val="en-US" w:bidi="th-TH"/>
        </w:rPr>
        <w:t>และเงินปันผล</w:t>
      </w:r>
      <w:r w:rsidR="007C0077" w:rsidRPr="00C80659">
        <w:rPr>
          <w:rFonts w:ascii="Angsana New" w:hAnsi="Angsana New" w:cs="Angsana New" w:hint="cs"/>
          <w:sz w:val="29"/>
          <w:szCs w:val="29"/>
          <w:cs/>
          <w:lang w:val="en-US" w:bidi="th-TH"/>
        </w:rPr>
        <w:t>จากเงินลงทุน</w:t>
      </w:r>
      <w:r w:rsidR="000B4222" w:rsidRPr="00C80659">
        <w:rPr>
          <w:rFonts w:ascii="Angsana New" w:hAnsi="Angsana New" w:cs="Angsana New"/>
          <w:sz w:val="29"/>
          <w:szCs w:val="29"/>
          <w:cs/>
          <w:lang w:val="en-US" w:bidi="th-TH"/>
        </w:rPr>
        <w:t>สำหรับงวด</w:t>
      </w:r>
      <w:r w:rsidR="00DA2A04">
        <w:rPr>
          <w:rFonts w:ascii="Angsana New" w:hAnsi="Angsana New" w:cs="Angsana New" w:hint="cs"/>
          <w:sz w:val="29"/>
          <w:szCs w:val="29"/>
          <w:cs/>
          <w:lang w:val="en-US" w:bidi="th-TH"/>
        </w:rPr>
        <w:t>เก้า</w:t>
      </w:r>
      <w:r w:rsidRPr="00C80659">
        <w:rPr>
          <w:rFonts w:ascii="Angsana New" w:hAnsi="Angsana New" w:cs="Angsana New" w:hint="cs"/>
          <w:sz w:val="29"/>
          <w:szCs w:val="29"/>
          <w:cs/>
          <w:lang w:val="en-US" w:bidi="th-TH"/>
        </w:rPr>
        <w:t>เดือน</w:t>
      </w:r>
      <w:r w:rsidRPr="00C80659">
        <w:rPr>
          <w:rFonts w:ascii="Angsana New" w:hAnsi="Angsana New" w:cs="Angsana New"/>
          <w:sz w:val="29"/>
          <w:szCs w:val="29"/>
          <w:cs/>
          <w:lang w:val="en-US" w:bidi="th-TH"/>
        </w:rPr>
        <w:t>สิ้นสุดวันที่</w:t>
      </w:r>
      <w:r w:rsidRPr="00C80659">
        <w:rPr>
          <w:rFonts w:ascii="Angsana New" w:hAnsi="Angsana New" w:cs="Angsana New"/>
          <w:sz w:val="29"/>
          <w:szCs w:val="29"/>
          <w:cs/>
          <w:lang w:bidi="th-TH"/>
        </w:rPr>
        <w:t xml:space="preserve"> </w:t>
      </w:r>
      <w:r w:rsidR="000B4222" w:rsidRPr="00C80659">
        <w:rPr>
          <w:rFonts w:ascii="Angsana New" w:hAnsi="Angsana New" w:cs="Angsana New" w:hint="cs"/>
          <w:sz w:val="29"/>
          <w:szCs w:val="29"/>
          <w:cs/>
          <w:lang w:val="en-US" w:bidi="th-TH"/>
        </w:rPr>
        <w:t>3</w:t>
      </w:r>
      <w:r w:rsidR="00DA2A04">
        <w:rPr>
          <w:rFonts w:ascii="Angsana New" w:hAnsi="Angsana New" w:cs="Angsana New"/>
          <w:sz w:val="29"/>
          <w:szCs w:val="29"/>
          <w:lang w:val="en-US" w:bidi="th-TH"/>
        </w:rPr>
        <w:t>0</w:t>
      </w:r>
      <w:r w:rsidR="00DA2A04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 มิถุนายน</w:t>
      </w:r>
      <w:r w:rsidR="00BE0BAD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 25</w:t>
      </w:r>
      <w:r w:rsidR="007021B5">
        <w:rPr>
          <w:rFonts w:ascii="Angsana New" w:hAnsi="Angsana New" w:cs="Angsana New"/>
          <w:sz w:val="29"/>
          <w:szCs w:val="29"/>
          <w:lang w:val="en-US" w:bidi="th-TH"/>
        </w:rPr>
        <w:t>61</w:t>
      </w:r>
      <w:r w:rsidR="007021B5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 และ 25</w:t>
      </w:r>
      <w:r w:rsidR="000443C5">
        <w:rPr>
          <w:rFonts w:ascii="Angsana New" w:hAnsi="Angsana New" w:cs="Angsana New"/>
          <w:sz w:val="29"/>
          <w:szCs w:val="29"/>
          <w:lang w:val="en-US" w:bidi="th-TH"/>
        </w:rPr>
        <w:t>60</w:t>
      </w:r>
      <w:r w:rsidRPr="00C80659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 </w:t>
      </w:r>
      <w:r w:rsidRPr="00C80659">
        <w:rPr>
          <w:rFonts w:ascii="Angsana New" w:hAnsi="Angsana New" w:cs="Angsana New"/>
          <w:sz w:val="29"/>
          <w:szCs w:val="29"/>
          <w:cs/>
          <w:lang w:val="en-US" w:bidi="th-TH"/>
        </w:rPr>
        <w:t>มีดังนี้</w:t>
      </w:r>
    </w:p>
    <w:p w:rsidR="007D2F0E" w:rsidRDefault="007D2F0E" w:rsidP="002B68D9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441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710"/>
        <w:gridCol w:w="1152"/>
        <w:gridCol w:w="918"/>
        <w:gridCol w:w="855"/>
        <w:gridCol w:w="236"/>
        <w:gridCol w:w="855"/>
        <w:gridCol w:w="236"/>
        <w:gridCol w:w="844"/>
        <w:gridCol w:w="236"/>
        <w:gridCol w:w="878"/>
        <w:gridCol w:w="236"/>
        <w:gridCol w:w="817"/>
        <w:gridCol w:w="27"/>
        <w:gridCol w:w="209"/>
        <w:gridCol w:w="27"/>
        <w:gridCol w:w="817"/>
        <w:gridCol w:w="27"/>
        <w:gridCol w:w="209"/>
        <w:gridCol w:w="27"/>
        <w:gridCol w:w="840"/>
        <w:gridCol w:w="27"/>
        <w:gridCol w:w="209"/>
        <w:gridCol w:w="27"/>
        <w:gridCol w:w="794"/>
        <w:gridCol w:w="27"/>
        <w:gridCol w:w="209"/>
        <w:gridCol w:w="27"/>
        <w:gridCol w:w="835"/>
        <w:gridCol w:w="27"/>
        <w:gridCol w:w="209"/>
        <w:gridCol w:w="27"/>
        <w:gridCol w:w="7"/>
        <w:gridCol w:w="810"/>
        <w:gridCol w:w="27"/>
      </w:tblGrid>
      <w:tr w:rsidR="002048B4" w:rsidRPr="00E724C2" w:rsidTr="00DA2A04">
        <w:trPr>
          <w:gridAfter w:val="1"/>
          <w:wAfter w:w="27" w:type="dxa"/>
        </w:trPr>
        <w:tc>
          <w:tcPr>
            <w:tcW w:w="1710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681" w:type="dxa"/>
            <w:gridSpan w:val="32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724C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2048B4" w:rsidRPr="00E724C2" w:rsidTr="00DA2A04">
        <w:trPr>
          <w:gridAfter w:val="1"/>
          <w:wAfter w:w="27" w:type="dxa"/>
        </w:trPr>
        <w:tc>
          <w:tcPr>
            <w:tcW w:w="1710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18" w:type="dxa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55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2048B4" w:rsidRPr="00A236EB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55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2048B4" w:rsidRPr="006278D9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7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gridSpan w:val="2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1" w:type="dxa"/>
            <w:gridSpan w:val="2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2" w:type="dxa"/>
            <w:gridSpan w:val="7"/>
            <w:vAlign w:val="bottom"/>
          </w:tcPr>
          <w:p w:rsidR="002048B4" w:rsidRPr="00E724C2" w:rsidRDefault="002048B4" w:rsidP="00826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5DF3">
              <w:rPr>
                <w:rFonts w:ascii="Angsana New" w:hAnsi="Angsana New"/>
                <w:sz w:val="26"/>
                <w:szCs w:val="26"/>
                <w:cs/>
              </w:rPr>
              <w:t>เงินปันผล</w:t>
            </w:r>
          </w:p>
        </w:tc>
      </w:tr>
      <w:tr w:rsidR="002048B4" w:rsidRPr="00E724C2" w:rsidTr="00DA2A04">
        <w:trPr>
          <w:gridAfter w:val="1"/>
          <w:wAfter w:w="27" w:type="dxa"/>
        </w:trPr>
        <w:tc>
          <w:tcPr>
            <w:tcW w:w="1710" w:type="dxa"/>
          </w:tcPr>
          <w:p w:rsidR="002048B4" w:rsidRPr="00E724C2" w:rsidRDefault="002048B4" w:rsidP="00204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2048B4" w:rsidRPr="00E724C2" w:rsidRDefault="002048B4" w:rsidP="002048B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18" w:type="dxa"/>
            <w:vAlign w:val="bottom"/>
          </w:tcPr>
          <w:p w:rsidR="002048B4" w:rsidRPr="00E724C2" w:rsidRDefault="002048B4" w:rsidP="002048B4">
            <w:pPr>
              <w:pStyle w:val="acctfourfigures"/>
              <w:tabs>
                <w:tab w:val="clear" w:pos="765"/>
              </w:tabs>
              <w:spacing w:line="240" w:lineRule="auto"/>
              <w:ind w:left="-207" w:right="-19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724C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ประเทศที่</w:t>
            </w:r>
          </w:p>
        </w:tc>
        <w:tc>
          <w:tcPr>
            <w:tcW w:w="1946" w:type="dxa"/>
            <w:gridSpan w:val="3"/>
            <w:vAlign w:val="bottom"/>
          </w:tcPr>
          <w:p w:rsidR="002048B4" w:rsidRPr="00E724C2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3689">
              <w:rPr>
                <w:rFonts w:ascii="Angsana New" w:hAnsi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236" w:type="dxa"/>
            <w:vAlign w:val="bottom"/>
          </w:tcPr>
          <w:p w:rsidR="002048B4" w:rsidRPr="006278D9" w:rsidRDefault="002048B4" w:rsidP="002048B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:rsidR="002048B4" w:rsidRPr="00E724C2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2048B4" w:rsidRPr="00E724C2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:rsidR="002048B4" w:rsidRPr="00E724C2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2048B4" w:rsidRPr="00E724C2" w:rsidRDefault="002048B4" w:rsidP="002048B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7" w:type="dxa"/>
            <w:vAlign w:val="bottom"/>
          </w:tcPr>
          <w:p w:rsidR="002048B4" w:rsidRPr="00E724C2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2048B4" w:rsidRPr="00E724C2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vAlign w:val="bottom"/>
          </w:tcPr>
          <w:p w:rsidR="002048B4" w:rsidRPr="00E724C2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2048B4" w:rsidRPr="00E724C2" w:rsidRDefault="002048B4" w:rsidP="002048B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4" w:type="dxa"/>
            <w:gridSpan w:val="6"/>
            <w:vAlign w:val="bottom"/>
          </w:tcPr>
          <w:p w:rsidR="002048B4" w:rsidRPr="00E724C2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4C2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มูลค่าตาม</w:t>
            </w:r>
          </w:p>
        </w:tc>
        <w:tc>
          <w:tcPr>
            <w:tcW w:w="236" w:type="dxa"/>
            <w:gridSpan w:val="2"/>
            <w:vAlign w:val="bottom"/>
          </w:tcPr>
          <w:p w:rsidR="002048B4" w:rsidRPr="00E724C2" w:rsidRDefault="002048B4" w:rsidP="002048B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2" w:type="dxa"/>
            <w:gridSpan w:val="7"/>
            <w:vAlign w:val="bottom"/>
          </w:tcPr>
          <w:p w:rsidR="002048B4" w:rsidRPr="00E724C2" w:rsidRDefault="002048B4" w:rsidP="00BE0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36EB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DA2A04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</w:tr>
      <w:tr w:rsidR="002048B4" w:rsidRPr="00E724C2" w:rsidTr="00DA2A04">
        <w:trPr>
          <w:gridAfter w:val="1"/>
          <w:wAfter w:w="27" w:type="dxa"/>
        </w:trPr>
        <w:tc>
          <w:tcPr>
            <w:tcW w:w="1710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2048B4" w:rsidRPr="00CC02C6" w:rsidRDefault="002048B4" w:rsidP="00CB16A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724C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ลักษณะธุรกิ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จ</w:t>
            </w:r>
          </w:p>
        </w:tc>
        <w:tc>
          <w:tcPr>
            <w:tcW w:w="918" w:type="dxa"/>
            <w:vAlign w:val="bottom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207" w:right="-19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724C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กิจการจัดตั้ง</w:t>
            </w:r>
          </w:p>
        </w:tc>
        <w:tc>
          <w:tcPr>
            <w:tcW w:w="1946" w:type="dxa"/>
            <w:gridSpan w:val="3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3689">
              <w:rPr>
                <w:rFonts w:ascii="Angsana New" w:hAnsi="Angsana New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236" w:type="dxa"/>
            <w:vAlign w:val="bottom"/>
          </w:tcPr>
          <w:p w:rsidR="002048B4" w:rsidRPr="006278D9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958" w:type="dxa"/>
            <w:gridSpan w:val="3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3689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36" w:type="dxa"/>
            <w:vAlign w:val="bottom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7" w:type="dxa"/>
            <w:gridSpan w:val="5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3689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  <w:gridSpan w:val="2"/>
            <w:vAlign w:val="bottom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4" w:type="dxa"/>
            <w:gridSpan w:val="6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4C2">
              <w:rPr>
                <w:rFonts w:ascii="Angsana New" w:hAnsi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36" w:type="dxa"/>
            <w:gridSpan w:val="2"/>
            <w:vAlign w:val="bottom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2" w:type="dxa"/>
            <w:gridSpan w:val="7"/>
            <w:vAlign w:val="bottom"/>
          </w:tcPr>
          <w:p w:rsidR="002048B4" w:rsidRPr="00E724C2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24C2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่</w:t>
            </w:r>
          </w:p>
        </w:tc>
      </w:tr>
      <w:tr w:rsidR="00DA2A04" w:rsidRPr="00E724C2" w:rsidTr="00DA2A04">
        <w:tc>
          <w:tcPr>
            <w:tcW w:w="1710" w:type="dxa"/>
          </w:tcPr>
          <w:p w:rsidR="00DA2A04" w:rsidRPr="00E724C2" w:rsidRDefault="00DA2A04" w:rsidP="00DA2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DA2A04" w:rsidRPr="00E724C2" w:rsidRDefault="00DA2A04" w:rsidP="00DA2A0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18" w:type="dxa"/>
          </w:tcPr>
          <w:p w:rsidR="00DA2A04" w:rsidRPr="00E724C2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left="-207" w:right="-19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5" w:type="dxa"/>
            <w:vAlign w:val="bottom"/>
          </w:tcPr>
          <w:p w:rsidR="00DA2A04" w:rsidRPr="00E724C2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6" w:type="dxa"/>
          </w:tcPr>
          <w:p w:rsidR="00DA2A04" w:rsidRPr="00A236EB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55" w:type="dxa"/>
            <w:vAlign w:val="bottom"/>
          </w:tcPr>
          <w:p w:rsidR="00DA2A04" w:rsidRPr="00E724C2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4C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724C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:rsidR="00DA2A04" w:rsidRPr="006278D9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:rsidR="00DA2A04" w:rsidRPr="00E724C2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6" w:type="dxa"/>
          </w:tcPr>
          <w:p w:rsidR="00DA2A04" w:rsidRPr="00A236EB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78" w:type="dxa"/>
            <w:vAlign w:val="bottom"/>
          </w:tcPr>
          <w:p w:rsidR="00DA2A04" w:rsidRPr="00E724C2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4C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724C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:rsidR="00DA2A04" w:rsidRPr="00E724C2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vAlign w:val="bottom"/>
          </w:tcPr>
          <w:p w:rsidR="00DA2A04" w:rsidRPr="00E724C2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6" w:type="dxa"/>
            <w:gridSpan w:val="2"/>
          </w:tcPr>
          <w:p w:rsidR="00DA2A04" w:rsidRPr="00A236EB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44" w:type="dxa"/>
            <w:gridSpan w:val="2"/>
            <w:vAlign w:val="bottom"/>
          </w:tcPr>
          <w:p w:rsidR="00DA2A04" w:rsidRPr="00E724C2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4C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724C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  <w:gridSpan w:val="2"/>
            <w:vAlign w:val="bottom"/>
          </w:tcPr>
          <w:p w:rsidR="00DA2A04" w:rsidRPr="00E724C2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gridSpan w:val="2"/>
            <w:vAlign w:val="bottom"/>
          </w:tcPr>
          <w:p w:rsidR="00DA2A04" w:rsidRPr="00E724C2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6" w:type="dxa"/>
            <w:gridSpan w:val="2"/>
          </w:tcPr>
          <w:p w:rsidR="00DA2A04" w:rsidRPr="00A236EB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21" w:type="dxa"/>
            <w:gridSpan w:val="2"/>
            <w:vAlign w:val="bottom"/>
          </w:tcPr>
          <w:p w:rsidR="00DA2A04" w:rsidRPr="00E724C2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4C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724C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  <w:gridSpan w:val="2"/>
            <w:vAlign w:val="bottom"/>
          </w:tcPr>
          <w:p w:rsidR="00DA2A04" w:rsidRPr="00E724C2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gridSpan w:val="2"/>
            <w:vAlign w:val="bottom"/>
          </w:tcPr>
          <w:p w:rsidR="00DA2A04" w:rsidRPr="00E724C2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6" w:type="dxa"/>
            <w:gridSpan w:val="2"/>
          </w:tcPr>
          <w:p w:rsidR="00DA2A04" w:rsidRPr="00A236EB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44" w:type="dxa"/>
            <w:gridSpan w:val="3"/>
            <w:vAlign w:val="bottom"/>
          </w:tcPr>
          <w:p w:rsidR="00DA2A04" w:rsidRPr="00E724C2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DA2A04" w:rsidRPr="00E724C2" w:rsidTr="00DA2A04">
        <w:tc>
          <w:tcPr>
            <w:tcW w:w="1710" w:type="dxa"/>
          </w:tcPr>
          <w:p w:rsidR="00DA2A04" w:rsidRPr="00E724C2" w:rsidRDefault="00DA2A04" w:rsidP="00DA2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:rsidR="00DA2A04" w:rsidRPr="00E724C2" w:rsidRDefault="00DA2A04" w:rsidP="00DA2A0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18" w:type="dxa"/>
          </w:tcPr>
          <w:p w:rsidR="00DA2A04" w:rsidRPr="00E724C2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left="-207" w:right="-19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5" w:type="dxa"/>
            <w:vAlign w:val="bottom"/>
          </w:tcPr>
          <w:p w:rsidR="00DA2A04" w:rsidRPr="00E724C2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  <w:vAlign w:val="bottom"/>
          </w:tcPr>
          <w:p w:rsidR="00DA2A04" w:rsidRPr="00A236EB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55" w:type="dxa"/>
            <w:vAlign w:val="bottom"/>
          </w:tcPr>
          <w:p w:rsidR="00DA2A04" w:rsidRPr="00E724C2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36" w:type="dxa"/>
            <w:vAlign w:val="bottom"/>
          </w:tcPr>
          <w:p w:rsidR="00DA2A04" w:rsidRPr="006278D9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:rsidR="00DA2A04" w:rsidRPr="00E724C2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  <w:vAlign w:val="bottom"/>
          </w:tcPr>
          <w:p w:rsidR="00DA2A04" w:rsidRPr="00A236EB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78" w:type="dxa"/>
            <w:vAlign w:val="bottom"/>
          </w:tcPr>
          <w:p w:rsidR="00DA2A04" w:rsidRPr="00E724C2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36" w:type="dxa"/>
            <w:vAlign w:val="bottom"/>
          </w:tcPr>
          <w:p w:rsidR="00DA2A04" w:rsidRPr="006278D9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gridSpan w:val="2"/>
            <w:vAlign w:val="bottom"/>
          </w:tcPr>
          <w:p w:rsidR="00DA2A04" w:rsidRPr="00E724C2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  <w:gridSpan w:val="2"/>
            <w:vAlign w:val="bottom"/>
          </w:tcPr>
          <w:p w:rsidR="00DA2A04" w:rsidRPr="00A236EB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44" w:type="dxa"/>
            <w:gridSpan w:val="2"/>
            <w:vAlign w:val="bottom"/>
          </w:tcPr>
          <w:p w:rsidR="00DA2A04" w:rsidRPr="00E724C2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36" w:type="dxa"/>
            <w:gridSpan w:val="2"/>
            <w:vAlign w:val="bottom"/>
          </w:tcPr>
          <w:p w:rsidR="00DA2A04" w:rsidRPr="006278D9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67" w:type="dxa"/>
            <w:gridSpan w:val="2"/>
            <w:vAlign w:val="bottom"/>
          </w:tcPr>
          <w:p w:rsidR="00DA2A04" w:rsidRPr="00E724C2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  <w:gridSpan w:val="2"/>
            <w:vAlign w:val="bottom"/>
          </w:tcPr>
          <w:p w:rsidR="00DA2A04" w:rsidRPr="00A236EB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21" w:type="dxa"/>
            <w:gridSpan w:val="2"/>
            <w:vAlign w:val="bottom"/>
          </w:tcPr>
          <w:p w:rsidR="00DA2A04" w:rsidRPr="00E724C2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36" w:type="dxa"/>
            <w:gridSpan w:val="2"/>
            <w:vAlign w:val="bottom"/>
          </w:tcPr>
          <w:p w:rsidR="00DA2A04" w:rsidRPr="006278D9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gridSpan w:val="2"/>
            <w:vAlign w:val="bottom"/>
          </w:tcPr>
          <w:p w:rsidR="00DA2A04" w:rsidRPr="00E724C2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  <w:gridSpan w:val="2"/>
            <w:vAlign w:val="bottom"/>
          </w:tcPr>
          <w:p w:rsidR="00DA2A04" w:rsidRPr="00A236EB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44" w:type="dxa"/>
            <w:gridSpan w:val="3"/>
            <w:vAlign w:val="bottom"/>
          </w:tcPr>
          <w:p w:rsidR="00DA2A04" w:rsidRPr="00E724C2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2048B4" w:rsidRPr="00E724C2" w:rsidTr="00DA2A04">
        <w:trPr>
          <w:gridAfter w:val="1"/>
          <w:wAfter w:w="27" w:type="dxa"/>
        </w:trPr>
        <w:tc>
          <w:tcPr>
            <w:tcW w:w="1710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18" w:type="dxa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946" w:type="dxa"/>
            <w:gridSpan w:val="3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4C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36" w:type="dxa"/>
          </w:tcPr>
          <w:p w:rsidR="002048B4" w:rsidRPr="006278D9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29" w:type="dxa"/>
            <w:gridSpan w:val="26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4C2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E724C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</w:t>
            </w:r>
            <w:r w:rsidRPr="00E724C2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2048B4" w:rsidRPr="00E724C2" w:rsidTr="00DA2A04">
        <w:trPr>
          <w:gridAfter w:val="1"/>
          <w:wAfter w:w="27" w:type="dxa"/>
        </w:trPr>
        <w:tc>
          <w:tcPr>
            <w:tcW w:w="1710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724C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52" w:type="dxa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18" w:type="dxa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55" w:type="dxa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:rsidR="002048B4" w:rsidRPr="006278D9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7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gridSpan w:val="2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1" w:type="dxa"/>
            <w:gridSpan w:val="2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gridSpan w:val="2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gridSpan w:val="3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48B4" w:rsidRPr="00E724C2" w:rsidTr="00DA2A04">
        <w:trPr>
          <w:gridAfter w:val="1"/>
          <w:wAfter w:w="27" w:type="dxa"/>
        </w:trPr>
        <w:tc>
          <w:tcPr>
            <w:tcW w:w="1710" w:type="dxa"/>
          </w:tcPr>
          <w:p w:rsidR="002048B4" w:rsidRPr="00E724C2" w:rsidRDefault="002048B4" w:rsidP="00CB16A0">
            <w:pPr>
              <w:tabs>
                <w:tab w:val="left" w:pos="1152"/>
              </w:tabs>
              <w:spacing w:line="240" w:lineRule="auto"/>
              <w:ind w:right="-648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E724C2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บริษัท อีสเทิร์น ซีบอร์ด </w:t>
            </w:r>
          </w:p>
        </w:tc>
        <w:tc>
          <w:tcPr>
            <w:tcW w:w="1152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18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55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:rsidR="002048B4" w:rsidRPr="00A236EB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23" w:right="-457" w:hanging="873"/>
              <w:jc w:val="thaiDistribute"/>
              <w:rPr>
                <w:rFonts w:ascii="Angsana New" w:hAnsi="Angsana New"/>
                <w:sz w:val="2"/>
                <w:szCs w:val="2"/>
                <w:lang w:val="en-GB"/>
              </w:rPr>
            </w:pPr>
          </w:p>
        </w:tc>
        <w:tc>
          <w:tcPr>
            <w:tcW w:w="855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:rsidR="002048B4" w:rsidRPr="006278D9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44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8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7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4" w:type="dxa"/>
            <w:gridSpan w:val="2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7" w:type="dxa"/>
            <w:gridSpan w:val="2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21" w:type="dxa"/>
            <w:gridSpan w:val="2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2" w:type="dxa"/>
            <w:gridSpan w:val="2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gridSpan w:val="4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472B3B" w:rsidRPr="00E724C2" w:rsidTr="00DA2A04">
        <w:trPr>
          <w:gridAfter w:val="1"/>
          <w:wAfter w:w="27" w:type="dxa"/>
        </w:trPr>
        <w:tc>
          <w:tcPr>
            <w:tcW w:w="1710" w:type="dxa"/>
          </w:tcPr>
          <w:p w:rsidR="00472B3B" w:rsidRPr="00E724C2" w:rsidRDefault="00472B3B" w:rsidP="00472B3B">
            <w:pPr>
              <w:tabs>
                <w:tab w:val="clear" w:pos="1644"/>
                <w:tab w:val="left" w:pos="972"/>
              </w:tabs>
              <w:spacing w:line="240" w:lineRule="auto"/>
              <w:ind w:left="72" w:right="-144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724C2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 อินดัสเตรียล</w:t>
            </w:r>
            <w:r w:rsidRPr="00E724C2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E724C2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เอสเตท</w:t>
            </w:r>
          </w:p>
          <w:p w:rsidR="00472B3B" w:rsidRPr="00E724C2" w:rsidRDefault="00472B3B" w:rsidP="00472B3B">
            <w:pPr>
              <w:tabs>
                <w:tab w:val="clear" w:pos="1644"/>
                <w:tab w:val="clear" w:pos="1871"/>
                <w:tab w:val="left" w:pos="1062"/>
                <w:tab w:val="left" w:pos="1332"/>
              </w:tabs>
              <w:spacing w:line="240" w:lineRule="auto"/>
              <w:ind w:left="162" w:right="-198"/>
              <w:jc w:val="thaiDistribute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E724C2">
              <w:rPr>
                <w:rFonts w:ascii="Angsana New" w:hAnsi="Angsana New"/>
                <w:spacing w:val="-4"/>
                <w:sz w:val="26"/>
                <w:szCs w:val="26"/>
                <w:cs/>
              </w:rPr>
              <w:t>(ระยอง) จำกัด</w:t>
            </w:r>
          </w:p>
        </w:tc>
        <w:tc>
          <w:tcPr>
            <w:tcW w:w="1152" w:type="dxa"/>
          </w:tcPr>
          <w:p w:rsidR="00472B3B" w:rsidRPr="00E724C2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724C2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918" w:type="dxa"/>
          </w:tcPr>
          <w:p w:rsidR="00472B3B" w:rsidRPr="00E724C2" w:rsidRDefault="00472B3B" w:rsidP="00472B3B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90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472B3B" w:rsidRPr="00E724C2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724C2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855" w:type="dxa"/>
          </w:tcPr>
          <w:p w:rsidR="00472B3B" w:rsidRPr="00E724C2" w:rsidRDefault="00472B3B" w:rsidP="00472B3B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90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472B3B" w:rsidRPr="00E724C2" w:rsidRDefault="002472D2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236" w:type="dxa"/>
          </w:tcPr>
          <w:p w:rsidR="00472B3B" w:rsidRPr="00A236EB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23" w:right="-457" w:hanging="873"/>
              <w:jc w:val="center"/>
              <w:rPr>
                <w:rFonts w:ascii="Angsana New" w:hAnsi="Angsana New"/>
                <w:sz w:val="2"/>
                <w:szCs w:val="2"/>
                <w:lang w:val="en-GB"/>
              </w:rPr>
            </w:pPr>
          </w:p>
        </w:tc>
        <w:tc>
          <w:tcPr>
            <w:tcW w:w="855" w:type="dxa"/>
          </w:tcPr>
          <w:p w:rsidR="00472B3B" w:rsidRPr="00E724C2" w:rsidRDefault="00472B3B" w:rsidP="00472B3B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90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472B3B" w:rsidRPr="00E724C2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724C2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36" w:type="dxa"/>
          </w:tcPr>
          <w:p w:rsidR="00472B3B" w:rsidRPr="006278D9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44" w:type="dxa"/>
          </w:tcPr>
          <w:p w:rsidR="00472B3B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10"/>
                <w:tab w:val="decimal" w:pos="-40"/>
              </w:tabs>
              <w:spacing w:line="240" w:lineRule="auto"/>
              <w:ind w:left="-310" w:right="38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472B3B" w:rsidRPr="00E724C2" w:rsidRDefault="002472D2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10"/>
                <w:tab w:val="decimal" w:pos="-40"/>
              </w:tabs>
              <w:spacing w:line="240" w:lineRule="auto"/>
              <w:ind w:left="-310" w:right="38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358,000</w:t>
            </w:r>
          </w:p>
        </w:tc>
        <w:tc>
          <w:tcPr>
            <w:tcW w:w="236" w:type="dxa"/>
          </w:tcPr>
          <w:p w:rsidR="00472B3B" w:rsidRPr="00E724C2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8" w:type="dxa"/>
          </w:tcPr>
          <w:p w:rsidR="00472B3B" w:rsidRPr="00E724C2" w:rsidRDefault="00472B3B" w:rsidP="00472B3B">
            <w:pPr>
              <w:tabs>
                <w:tab w:val="clear" w:pos="680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472B3B" w:rsidRPr="00E724C2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10"/>
                <w:tab w:val="decimal" w:pos="-40"/>
              </w:tabs>
              <w:spacing w:line="240" w:lineRule="auto"/>
              <w:ind w:left="-310" w:right="38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724C2">
              <w:rPr>
                <w:rFonts w:ascii="Angsana New" w:hAnsi="Angsana New"/>
                <w:sz w:val="26"/>
                <w:szCs w:val="26"/>
              </w:rPr>
              <w:t>358,000</w:t>
            </w:r>
          </w:p>
        </w:tc>
        <w:tc>
          <w:tcPr>
            <w:tcW w:w="236" w:type="dxa"/>
          </w:tcPr>
          <w:p w:rsidR="00472B3B" w:rsidRPr="00E724C2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7" w:type="dxa"/>
          </w:tcPr>
          <w:p w:rsidR="00472B3B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2472D2" w:rsidRPr="00E724C2" w:rsidRDefault="002472D2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143,200</w:t>
            </w:r>
          </w:p>
        </w:tc>
        <w:tc>
          <w:tcPr>
            <w:tcW w:w="236" w:type="dxa"/>
            <w:gridSpan w:val="2"/>
          </w:tcPr>
          <w:p w:rsidR="00472B3B" w:rsidRPr="00E724C2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4" w:type="dxa"/>
            <w:gridSpan w:val="2"/>
          </w:tcPr>
          <w:p w:rsidR="00472B3B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472B3B" w:rsidRPr="00E724C2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143,200</w:t>
            </w:r>
          </w:p>
        </w:tc>
        <w:tc>
          <w:tcPr>
            <w:tcW w:w="236" w:type="dxa"/>
            <w:gridSpan w:val="2"/>
          </w:tcPr>
          <w:p w:rsidR="00472B3B" w:rsidRPr="00E724C2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:rsidR="00472B3B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2472D2" w:rsidRPr="00E724C2" w:rsidRDefault="00792662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165,65</w:t>
            </w:r>
            <w:r w:rsidR="004E0778">
              <w:rPr>
                <w:rFonts w:ascii="Angsana New" w:hAnsi="Angsan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236" w:type="dxa"/>
            <w:gridSpan w:val="2"/>
          </w:tcPr>
          <w:p w:rsidR="00472B3B" w:rsidRPr="00E724C2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21" w:type="dxa"/>
            <w:gridSpan w:val="2"/>
          </w:tcPr>
          <w:p w:rsidR="00472B3B" w:rsidRPr="00F07FB1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472B3B" w:rsidRPr="00F07FB1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07FB1">
              <w:rPr>
                <w:rFonts w:ascii="Angsana New" w:hAnsi="Angsana New"/>
                <w:sz w:val="26"/>
                <w:szCs w:val="26"/>
                <w:lang w:val="en-GB"/>
              </w:rPr>
              <w:t>198,726</w:t>
            </w:r>
          </w:p>
        </w:tc>
        <w:tc>
          <w:tcPr>
            <w:tcW w:w="236" w:type="dxa"/>
            <w:gridSpan w:val="2"/>
          </w:tcPr>
          <w:p w:rsidR="00472B3B" w:rsidRPr="00E724C2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2" w:type="dxa"/>
            <w:gridSpan w:val="2"/>
          </w:tcPr>
          <w:p w:rsidR="00472B3B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CC1390" w:rsidRPr="00E724C2" w:rsidRDefault="00792662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215,60</w:t>
            </w:r>
            <w:r w:rsidR="00CC1390">
              <w:rPr>
                <w:rFonts w:ascii="Angsana New" w:hAnsi="Angsan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270" w:type="dxa"/>
            <w:gridSpan w:val="4"/>
          </w:tcPr>
          <w:p w:rsidR="00472B3B" w:rsidRPr="00E724C2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</w:tcPr>
          <w:p w:rsidR="00472B3B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8"/>
                <w:tab w:val="center" w:pos="29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472B3B" w:rsidRPr="00E724C2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8"/>
                <w:tab w:val="center" w:pos="55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 xml:space="preserve">    320,000</w:t>
            </w:r>
          </w:p>
        </w:tc>
      </w:tr>
      <w:tr w:rsidR="00472B3B" w:rsidRPr="00E724C2" w:rsidTr="00DA2A04">
        <w:trPr>
          <w:gridAfter w:val="1"/>
          <w:wAfter w:w="27" w:type="dxa"/>
        </w:trPr>
        <w:tc>
          <w:tcPr>
            <w:tcW w:w="1710" w:type="dxa"/>
          </w:tcPr>
          <w:p w:rsidR="00472B3B" w:rsidRPr="00E724C2" w:rsidRDefault="00472B3B" w:rsidP="00472B3B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724C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</w:tcPr>
          <w:p w:rsidR="00472B3B" w:rsidRPr="00E724C2" w:rsidRDefault="00472B3B" w:rsidP="00472B3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18" w:type="dxa"/>
          </w:tcPr>
          <w:p w:rsidR="00472B3B" w:rsidRPr="00E724C2" w:rsidRDefault="00472B3B" w:rsidP="00472B3B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90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55" w:type="dxa"/>
          </w:tcPr>
          <w:p w:rsidR="00472B3B" w:rsidRPr="00E724C2" w:rsidRDefault="00472B3B" w:rsidP="00472B3B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90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:rsidR="00472B3B" w:rsidRPr="00A236EB" w:rsidRDefault="00472B3B" w:rsidP="00472B3B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423" w:right="-457" w:hanging="873"/>
              <w:jc w:val="center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855" w:type="dxa"/>
          </w:tcPr>
          <w:p w:rsidR="00472B3B" w:rsidRPr="00E724C2" w:rsidRDefault="00472B3B" w:rsidP="00472B3B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90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:rsidR="00472B3B" w:rsidRPr="006278D9" w:rsidRDefault="00472B3B" w:rsidP="00472B3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:rsidR="00472B3B" w:rsidRPr="00E724C2" w:rsidRDefault="00472B3B" w:rsidP="00472B3B">
            <w:pPr>
              <w:tabs>
                <w:tab w:val="clear" w:pos="680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472B3B" w:rsidRPr="00E724C2" w:rsidRDefault="00472B3B" w:rsidP="00472B3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78" w:type="dxa"/>
          </w:tcPr>
          <w:p w:rsidR="00472B3B" w:rsidRPr="00E724C2" w:rsidRDefault="00472B3B" w:rsidP="00472B3B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472B3B" w:rsidRPr="00E724C2" w:rsidRDefault="00472B3B" w:rsidP="00472B3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:rsidR="00472B3B" w:rsidRPr="002D4311" w:rsidRDefault="002472D2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143,200</w:t>
            </w:r>
          </w:p>
        </w:tc>
        <w:tc>
          <w:tcPr>
            <w:tcW w:w="236" w:type="dxa"/>
            <w:gridSpan w:val="2"/>
          </w:tcPr>
          <w:p w:rsidR="00472B3B" w:rsidRPr="00E724C2" w:rsidRDefault="00472B3B" w:rsidP="00472B3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72B3B" w:rsidRPr="002D4311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2D4311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143,200</w:t>
            </w:r>
          </w:p>
        </w:tc>
        <w:tc>
          <w:tcPr>
            <w:tcW w:w="236" w:type="dxa"/>
            <w:gridSpan w:val="2"/>
          </w:tcPr>
          <w:p w:rsidR="00472B3B" w:rsidRPr="002D4311" w:rsidRDefault="00472B3B" w:rsidP="00472B3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6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72B3B" w:rsidRPr="0083722A" w:rsidRDefault="00792662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165,65</w:t>
            </w:r>
            <w:r w:rsidR="004E0778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0</w:t>
            </w:r>
          </w:p>
        </w:tc>
        <w:tc>
          <w:tcPr>
            <w:tcW w:w="236" w:type="dxa"/>
            <w:gridSpan w:val="2"/>
          </w:tcPr>
          <w:p w:rsidR="00472B3B" w:rsidRPr="00E724C2" w:rsidRDefault="00472B3B" w:rsidP="00472B3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72B3B" w:rsidRPr="00314B36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314B36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198,726</w:t>
            </w:r>
          </w:p>
        </w:tc>
        <w:tc>
          <w:tcPr>
            <w:tcW w:w="236" w:type="dxa"/>
            <w:gridSpan w:val="2"/>
          </w:tcPr>
          <w:p w:rsidR="00472B3B" w:rsidRPr="00E724C2" w:rsidRDefault="00472B3B" w:rsidP="00472B3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72B3B" w:rsidRPr="00A9731E" w:rsidRDefault="00792662" w:rsidP="00472B3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215,60</w:t>
            </w:r>
            <w:r w:rsidR="00CC139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  <w:gridSpan w:val="4"/>
          </w:tcPr>
          <w:p w:rsidR="00472B3B" w:rsidRPr="00E724C2" w:rsidRDefault="00472B3B" w:rsidP="00472B3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472B3B" w:rsidRPr="002048B4" w:rsidRDefault="00472B3B" w:rsidP="00472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8"/>
                <w:tab w:val="center" w:pos="29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 xml:space="preserve">    320,000</w:t>
            </w:r>
          </w:p>
        </w:tc>
      </w:tr>
    </w:tbl>
    <w:p w:rsidR="002048B4" w:rsidRPr="002048B4" w:rsidRDefault="002048B4" w:rsidP="007C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D2403C" w:rsidRPr="006F5F3B" w:rsidRDefault="00492570" w:rsidP="007C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9"/>
          <w:szCs w:val="29"/>
          <w:cs/>
          <w:lang w:val="en-GB"/>
        </w:rPr>
      </w:pPr>
      <w:r w:rsidRPr="006F5F3B">
        <w:rPr>
          <w:rFonts w:ascii="Angsana New" w:hAnsi="Angsana New" w:hint="cs"/>
          <w:sz w:val="29"/>
          <w:szCs w:val="29"/>
          <w:cs/>
        </w:rPr>
        <w:t>กลุ่ม</w:t>
      </w:r>
      <w:r w:rsidRPr="006F5F3B">
        <w:rPr>
          <w:rFonts w:ascii="Angsana New" w:hAnsi="Angsana New" w:hint="cs"/>
          <w:sz w:val="29"/>
          <w:szCs w:val="29"/>
          <w:cs/>
          <w:lang w:val="en-GB"/>
        </w:rPr>
        <w:t>บริษัทไม่มีเงินล</w:t>
      </w:r>
      <w:r w:rsidR="008D143C" w:rsidRPr="006F5F3B">
        <w:rPr>
          <w:rFonts w:ascii="Angsana New" w:hAnsi="Angsana New" w:hint="cs"/>
          <w:sz w:val="29"/>
          <w:szCs w:val="29"/>
          <w:cs/>
          <w:lang w:val="en-GB"/>
        </w:rPr>
        <w:t>งทุนในบริษัทร่วมที่</w:t>
      </w:r>
      <w:r w:rsidRPr="006F5F3B">
        <w:rPr>
          <w:rFonts w:ascii="Angsana New" w:hAnsi="Angsana New" w:hint="cs"/>
          <w:sz w:val="29"/>
          <w:szCs w:val="29"/>
          <w:cs/>
          <w:lang w:val="en-GB"/>
        </w:rPr>
        <w:t>จดทะเบียนในตลาดหลักทรัพย์ ดังนั้นจึงไม่มีราคาที่เปิดเผยต่อสาธารณชน</w:t>
      </w:r>
    </w:p>
    <w:p w:rsidR="00D2403C" w:rsidRDefault="00D2403C" w:rsidP="00D2403C">
      <w:pPr>
        <w:jc w:val="center"/>
        <w:rPr>
          <w:rFonts w:ascii="Angsana New" w:hAnsi="Angsana New"/>
          <w:sz w:val="30"/>
          <w:szCs w:val="30"/>
          <w:cs/>
          <w:lang w:val="en-GB"/>
        </w:rPr>
      </w:pPr>
    </w:p>
    <w:p w:rsidR="00D2403C" w:rsidRDefault="00D2403C" w:rsidP="00D2403C">
      <w:pPr>
        <w:rPr>
          <w:rFonts w:ascii="Angsana New" w:hAnsi="Angsana New"/>
          <w:sz w:val="30"/>
          <w:szCs w:val="30"/>
          <w:cs/>
          <w:lang w:val="en-GB"/>
        </w:rPr>
      </w:pPr>
    </w:p>
    <w:p w:rsidR="00492570" w:rsidRPr="00D2403C" w:rsidRDefault="00492570" w:rsidP="00D2403C">
      <w:pPr>
        <w:rPr>
          <w:rFonts w:ascii="Angsana New" w:hAnsi="Angsana New"/>
          <w:sz w:val="30"/>
          <w:szCs w:val="30"/>
          <w:cs/>
          <w:lang w:val="en-GB"/>
        </w:rPr>
        <w:sectPr w:rsidR="00492570" w:rsidRPr="00D2403C" w:rsidSect="00F5417C">
          <w:headerReference w:type="even" r:id="rId12"/>
          <w:headerReference w:type="default" r:id="rId13"/>
          <w:headerReference w:type="first" r:id="rId14"/>
          <w:footerReference w:type="first" r:id="rId15"/>
          <w:pgSz w:w="16834" w:h="11909" w:orient="landscape" w:code="9"/>
          <w:pgMar w:top="691" w:right="1152" w:bottom="576" w:left="1152" w:header="720" w:footer="720" w:gutter="0"/>
          <w:cols w:space="720"/>
          <w:titlePg/>
        </w:sectPr>
      </w:pP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1440"/>
        <w:gridCol w:w="1188"/>
        <w:gridCol w:w="990"/>
        <w:gridCol w:w="1062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2159A6" w:rsidRPr="001A6C3F" w:rsidTr="002048B4">
        <w:tc>
          <w:tcPr>
            <w:tcW w:w="2070" w:type="dxa"/>
          </w:tcPr>
          <w:p w:rsidR="002159A6" w:rsidRPr="006F5F3B" w:rsidRDefault="002159A6" w:rsidP="0053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440" w:type="dxa"/>
          </w:tcPr>
          <w:p w:rsidR="002159A6" w:rsidRPr="006F5F3B" w:rsidRDefault="002159A6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1188" w:type="dxa"/>
          </w:tcPr>
          <w:p w:rsidR="002159A6" w:rsidRPr="006F5F3B" w:rsidRDefault="002159A6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9612" w:type="dxa"/>
            <w:gridSpan w:val="14"/>
          </w:tcPr>
          <w:p w:rsidR="002159A6" w:rsidRPr="006F5F3B" w:rsidRDefault="002159A6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  <w:r w:rsidRPr="006F5F3B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งบการเงินเฉพาะกิจการ</w:t>
            </w:r>
          </w:p>
        </w:tc>
      </w:tr>
      <w:tr w:rsidR="002159A6" w:rsidRPr="001A6C3F" w:rsidDel="00685444" w:rsidTr="002048B4">
        <w:tc>
          <w:tcPr>
            <w:tcW w:w="2070" w:type="dxa"/>
          </w:tcPr>
          <w:p w:rsidR="002159A6" w:rsidRPr="006F5F3B" w:rsidRDefault="002159A6" w:rsidP="0053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440" w:type="dxa"/>
          </w:tcPr>
          <w:p w:rsidR="002159A6" w:rsidRPr="006F5F3B" w:rsidRDefault="002159A6" w:rsidP="00536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188" w:type="dxa"/>
          </w:tcPr>
          <w:p w:rsidR="002159A6" w:rsidRPr="006F5F3B" w:rsidRDefault="002159A6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2052" w:type="dxa"/>
            <w:gridSpan w:val="2"/>
          </w:tcPr>
          <w:p w:rsidR="002159A6" w:rsidRPr="006F5F3B" w:rsidDel="00685444" w:rsidRDefault="002159A6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bidi="th-TH"/>
              </w:rPr>
            </w:pPr>
          </w:p>
        </w:tc>
        <w:tc>
          <w:tcPr>
            <w:tcW w:w="270" w:type="dxa"/>
          </w:tcPr>
          <w:p w:rsidR="002159A6" w:rsidRPr="006F5F3B" w:rsidRDefault="002159A6" w:rsidP="0053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250" w:type="dxa"/>
            <w:gridSpan w:val="3"/>
          </w:tcPr>
          <w:p w:rsidR="002159A6" w:rsidRPr="006F5F3B" w:rsidDel="00685444" w:rsidRDefault="002159A6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:rsidR="002159A6" w:rsidRPr="006F5F3B" w:rsidDel="00685444" w:rsidRDefault="002159A6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Cs/>
                <w:sz w:val="27"/>
                <w:szCs w:val="27"/>
              </w:rPr>
            </w:pPr>
          </w:p>
        </w:tc>
        <w:tc>
          <w:tcPr>
            <w:tcW w:w="2250" w:type="dxa"/>
            <w:gridSpan w:val="3"/>
          </w:tcPr>
          <w:p w:rsidR="002159A6" w:rsidRPr="006F5F3B" w:rsidDel="00685444" w:rsidRDefault="002159A6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:rsidR="002159A6" w:rsidRPr="006F5F3B" w:rsidRDefault="002159A6" w:rsidP="0053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250" w:type="dxa"/>
            <w:gridSpan w:val="3"/>
          </w:tcPr>
          <w:p w:rsidR="002159A6" w:rsidRPr="006F5F3B" w:rsidDel="00685444" w:rsidRDefault="002159A6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เงินปันผลรับ</w:t>
            </w:r>
          </w:p>
        </w:tc>
      </w:tr>
      <w:tr w:rsidR="00D21DF2" w:rsidRPr="001A6C3F" w:rsidTr="002048B4">
        <w:tc>
          <w:tcPr>
            <w:tcW w:w="2070" w:type="dxa"/>
          </w:tcPr>
          <w:p w:rsidR="00D21DF2" w:rsidRPr="006F5F3B" w:rsidRDefault="00D21DF2" w:rsidP="0053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440" w:type="dxa"/>
          </w:tcPr>
          <w:p w:rsidR="00D21DF2" w:rsidRPr="006F5F3B" w:rsidRDefault="00D21DF2" w:rsidP="00536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1188" w:type="dxa"/>
          </w:tcPr>
          <w:p w:rsidR="00D21DF2" w:rsidRPr="006F5F3B" w:rsidRDefault="00F659F3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6F5F3B"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>ประเทศที่</w:t>
            </w:r>
          </w:p>
        </w:tc>
        <w:tc>
          <w:tcPr>
            <w:tcW w:w="2052" w:type="dxa"/>
            <w:gridSpan w:val="2"/>
          </w:tcPr>
          <w:p w:rsidR="00D21DF2" w:rsidRPr="006F5F3B" w:rsidRDefault="000742DD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สัดส่วน</w:t>
            </w:r>
          </w:p>
        </w:tc>
        <w:tc>
          <w:tcPr>
            <w:tcW w:w="270" w:type="dxa"/>
          </w:tcPr>
          <w:p w:rsidR="00D21DF2" w:rsidRPr="006F5F3B" w:rsidRDefault="00D21DF2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2250" w:type="dxa"/>
            <w:gridSpan w:val="3"/>
          </w:tcPr>
          <w:p w:rsidR="00D21DF2" w:rsidRPr="006F5F3B" w:rsidRDefault="00D21DF2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D21DF2" w:rsidRPr="006F5F3B" w:rsidRDefault="00D21DF2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50" w:type="dxa"/>
            <w:gridSpan w:val="3"/>
          </w:tcPr>
          <w:p w:rsidR="00D21DF2" w:rsidRPr="006F5F3B" w:rsidRDefault="00D21DF2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D21DF2" w:rsidRPr="006F5F3B" w:rsidRDefault="00D21DF2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50" w:type="dxa"/>
            <w:gridSpan w:val="3"/>
          </w:tcPr>
          <w:p w:rsidR="00D21DF2" w:rsidRPr="006F5F3B" w:rsidRDefault="00EA3875" w:rsidP="00BE0B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6F5F3B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>สำหรับงวด</w:t>
            </w:r>
            <w:r w:rsidR="00DA2A04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>เก้า</w:t>
            </w:r>
            <w:r w:rsidR="00871586" w:rsidRPr="006F5F3B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>เดือน</w:t>
            </w:r>
          </w:p>
        </w:tc>
      </w:tr>
      <w:tr w:rsidR="00F17D5D" w:rsidRPr="001A6C3F" w:rsidTr="002048B4">
        <w:tc>
          <w:tcPr>
            <w:tcW w:w="2070" w:type="dxa"/>
          </w:tcPr>
          <w:p w:rsidR="00F17D5D" w:rsidRPr="006F5F3B" w:rsidRDefault="00F17D5D" w:rsidP="0053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440" w:type="dxa"/>
          </w:tcPr>
          <w:p w:rsidR="00F17D5D" w:rsidRPr="006F5F3B" w:rsidRDefault="00F17D5D" w:rsidP="00536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6F5F3B"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>ลักษณะธุรกิจ</w:t>
            </w:r>
          </w:p>
        </w:tc>
        <w:tc>
          <w:tcPr>
            <w:tcW w:w="1188" w:type="dxa"/>
          </w:tcPr>
          <w:p w:rsidR="00F17D5D" w:rsidRPr="006F5F3B" w:rsidRDefault="00F659F3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6F5F3B"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>กิจการ</w:t>
            </w:r>
            <w:r w:rsidR="00F17D5D" w:rsidRPr="006F5F3B"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>จัดตั้ง</w:t>
            </w:r>
          </w:p>
        </w:tc>
        <w:tc>
          <w:tcPr>
            <w:tcW w:w="2052" w:type="dxa"/>
            <w:gridSpan w:val="2"/>
          </w:tcPr>
          <w:p w:rsidR="00F17D5D" w:rsidRPr="006F5F3B" w:rsidRDefault="00F17D5D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ความเป็นเจ้าของ</w:t>
            </w:r>
          </w:p>
        </w:tc>
        <w:tc>
          <w:tcPr>
            <w:tcW w:w="270" w:type="dxa"/>
          </w:tcPr>
          <w:p w:rsidR="00F17D5D" w:rsidRPr="006F5F3B" w:rsidRDefault="00F17D5D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2250" w:type="dxa"/>
            <w:gridSpan w:val="3"/>
          </w:tcPr>
          <w:p w:rsidR="00F17D5D" w:rsidRPr="006F5F3B" w:rsidRDefault="00F17D5D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</w:tcPr>
          <w:p w:rsidR="00F17D5D" w:rsidRPr="006F5F3B" w:rsidRDefault="00F17D5D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50" w:type="dxa"/>
            <w:gridSpan w:val="3"/>
          </w:tcPr>
          <w:p w:rsidR="00F17D5D" w:rsidRPr="006F5F3B" w:rsidRDefault="00F17D5D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:rsidR="00F17D5D" w:rsidRPr="006F5F3B" w:rsidRDefault="00F17D5D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50" w:type="dxa"/>
            <w:gridSpan w:val="3"/>
          </w:tcPr>
          <w:p w:rsidR="00F17D5D" w:rsidRPr="006F5F3B" w:rsidRDefault="00F17D5D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6F5F3B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>สิ้นสุดวันที่</w:t>
            </w:r>
          </w:p>
        </w:tc>
      </w:tr>
      <w:tr w:rsidR="00DA2A04" w:rsidRPr="00BA01A4" w:rsidTr="00BE0BAD">
        <w:tc>
          <w:tcPr>
            <w:tcW w:w="2070" w:type="dxa"/>
          </w:tcPr>
          <w:p w:rsidR="00DA2A04" w:rsidRPr="006F5F3B" w:rsidRDefault="00DA2A04" w:rsidP="00DA2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440" w:type="dxa"/>
          </w:tcPr>
          <w:p w:rsidR="00DA2A04" w:rsidRPr="006F5F3B" w:rsidRDefault="00DA2A04" w:rsidP="00DA2A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188" w:type="dxa"/>
          </w:tcPr>
          <w:p w:rsidR="00DA2A04" w:rsidRPr="006F5F3B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DA2A04" w:rsidRPr="00DA2A04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A2A04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DA2A04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062" w:type="dxa"/>
          </w:tcPr>
          <w:p w:rsidR="00DA2A04" w:rsidRPr="006F5F3B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 xml:space="preserve">30 </w:t>
            </w:r>
            <w:r w:rsidRPr="006F5F3B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:rsidR="00DA2A04" w:rsidRPr="006F5F3B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DA2A04" w:rsidRPr="00DA2A04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A2A04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DA2A04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70" w:type="dxa"/>
          </w:tcPr>
          <w:p w:rsidR="00DA2A04" w:rsidRPr="006F5F3B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990" w:type="dxa"/>
          </w:tcPr>
          <w:p w:rsidR="00DA2A04" w:rsidRPr="006F5F3B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 xml:space="preserve">30 </w:t>
            </w:r>
            <w:r w:rsidRPr="006F5F3B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:rsidR="00DA2A04" w:rsidRPr="006F5F3B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:rsidR="00DA2A04" w:rsidRPr="00DA2A04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A2A04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DA2A04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70" w:type="dxa"/>
          </w:tcPr>
          <w:p w:rsidR="00DA2A04" w:rsidRPr="006F5F3B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990" w:type="dxa"/>
          </w:tcPr>
          <w:p w:rsidR="00DA2A04" w:rsidRPr="006F5F3B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 xml:space="preserve">30 </w:t>
            </w:r>
            <w:r w:rsidRPr="006F5F3B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:rsidR="00DA2A04" w:rsidRPr="006F5F3B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:rsidR="00DA2A04" w:rsidRPr="00DA2A04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A2A04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DA2A04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70" w:type="dxa"/>
          </w:tcPr>
          <w:p w:rsidR="00DA2A04" w:rsidRPr="006F5F3B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DA2A04" w:rsidRPr="00DA2A04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A2A04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DA2A04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</w:p>
        </w:tc>
      </w:tr>
      <w:tr w:rsidR="00DA2A04" w:rsidRPr="00BA01A4" w:rsidTr="00BE0BAD">
        <w:tc>
          <w:tcPr>
            <w:tcW w:w="2070" w:type="dxa"/>
          </w:tcPr>
          <w:p w:rsidR="00DA2A04" w:rsidRPr="006F5F3B" w:rsidRDefault="00DA2A04" w:rsidP="00DA2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440" w:type="dxa"/>
          </w:tcPr>
          <w:p w:rsidR="00DA2A04" w:rsidRPr="006F5F3B" w:rsidRDefault="00DA2A04" w:rsidP="00DA2A04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1188" w:type="dxa"/>
          </w:tcPr>
          <w:p w:rsidR="00DA2A04" w:rsidRPr="006F5F3B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DA2A04" w:rsidRPr="00DA2A04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A2A04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  <w:tc>
          <w:tcPr>
            <w:tcW w:w="1062" w:type="dxa"/>
          </w:tcPr>
          <w:p w:rsidR="00DA2A04" w:rsidRPr="006F5F3B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DA2A04" w:rsidRPr="006F5F3B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DA2A04" w:rsidRPr="00DA2A04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A2A04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  <w:tc>
          <w:tcPr>
            <w:tcW w:w="270" w:type="dxa"/>
          </w:tcPr>
          <w:p w:rsidR="00DA2A04" w:rsidRPr="006F5F3B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990" w:type="dxa"/>
          </w:tcPr>
          <w:p w:rsidR="00DA2A04" w:rsidRPr="006F5F3B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DA2A04" w:rsidRPr="006F5F3B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:rsidR="00DA2A04" w:rsidRPr="00DA2A04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A2A04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  <w:tc>
          <w:tcPr>
            <w:tcW w:w="270" w:type="dxa"/>
          </w:tcPr>
          <w:p w:rsidR="00DA2A04" w:rsidRPr="006F5F3B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990" w:type="dxa"/>
          </w:tcPr>
          <w:p w:rsidR="00DA2A04" w:rsidRPr="006F5F3B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DA2A04" w:rsidRPr="006F5F3B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:rsidR="00DA2A04" w:rsidRPr="00DA2A04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A2A04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  <w:tc>
          <w:tcPr>
            <w:tcW w:w="270" w:type="dxa"/>
          </w:tcPr>
          <w:p w:rsidR="00DA2A04" w:rsidRPr="006F5F3B" w:rsidRDefault="00DA2A04" w:rsidP="00DA2A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DA2A04" w:rsidRPr="00DA2A04" w:rsidRDefault="00DA2A04" w:rsidP="00DA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A2A04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0</w:t>
            </w:r>
          </w:p>
        </w:tc>
      </w:tr>
      <w:tr w:rsidR="00D22B06" w:rsidRPr="001A6C3F" w:rsidTr="002048B4">
        <w:tc>
          <w:tcPr>
            <w:tcW w:w="20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440" w:type="dxa"/>
          </w:tcPr>
          <w:p w:rsidR="00D22B06" w:rsidRPr="006F5F3B" w:rsidRDefault="00D22B06" w:rsidP="00D22B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188" w:type="dxa"/>
          </w:tcPr>
          <w:p w:rsidR="00D22B06" w:rsidRPr="006F5F3B" w:rsidRDefault="00D22B06" w:rsidP="00D22B06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bidi="th-TH"/>
              </w:rPr>
            </w:pPr>
          </w:p>
        </w:tc>
        <w:tc>
          <w:tcPr>
            <w:tcW w:w="2052" w:type="dxa"/>
            <w:gridSpan w:val="2"/>
          </w:tcPr>
          <w:p w:rsidR="00D22B06" w:rsidRPr="006F5F3B" w:rsidRDefault="00D22B06" w:rsidP="00D22B06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lang w:bidi="th-TH"/>
              </w:rPr>
            </w:pPr>
            <w:r w:rsidRPr="006F5F3B"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:rsidR="00D22B06" w:rsidRPr="006F5F3B" w:rsidRDefault="00D22B06" w:rsidP="00D22B06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lang w:bidi="th-TH"/>
              </w:rPr>
            </w:pPr>
          </w:p>
        </w:tc>
        <w:tc>
          <w:tcPr>
            <w:tcW w:w="7290" w:type="dxa"/>
            <w:gridSpan w:val="11"/>
          </w:tcPr>
          <w:p w:rsidR="00D22B06" w:rsidRPr="006F5F3B" w:rsidRDefault="00D22B06" w:rsidP="00D22B06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lang w:bidi="th-TH"/>
              </w:rPr>
            </w:pPr>
            <w:r w:rsidRPr="006F5F3B"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D22B06" w:rsidRPr="001A6C3F" w:rsidTr="002048B4">
        <w:tc>
          <w:tcPr>
            <w:tcW w:w="2070" w:type="dxa"/>
          </w:tcPr>
          <w:p w:rsidR="00D22B06" w:rsidRPr="006F5F3B" w:rsidRDefault="00D22B06" w:rsidP="00D22B06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6F5F3B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44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188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062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</w:tr>
      <w:tr w:rsidR="00D22B06" w:rsidRPr="001A6C3F" w:rsidTr="002048B4">
        <w:tc>
          <w:tcPr>
            <w:tcW w:w="20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6F5F3B">
              <w:rPr>
                <w:rFonts w:ascii="Angsana New" w:hAnsi="Angsana New"/>
                <w:sz w:val="27"/>
                <w:szCs w:val="27"/>
                <w:cs/>
              </w:rPr>
              <w:t>บริษัท อ</w:t>
            </w:r>
            <w:r w:rsidR="00ED3CD3">
              <w:rPr>
                <w:rFonts w:ascii="Angsana New" w:hAnsi="Angsana New" w:hint="cs"/>
                <w:sz w:val="27"/>
                <w:szCs w:val="27"/>
                <w:cs/>
              </w:rPr>
              <w:t>ี</w:t>
            </w:r>
            <w:r w:rsidRPr="006F5F3B">
              <w:rPr>
                <w:rFonts w:ascii="Angsana New" w:hAnsi="Angsana New"/>
                <w:sz w:val="27"/>
                <w:szCs w:val="27"/>
                <w:cs/>
              </w:rPr>
              <w:t>สเทิร์น ซีบอร์ด</w:t>
            </w:r>
          </w:p>
        </w:tc>
        <w:tc>
          <w:tcPr>
            <w:tcW w:w="144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188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062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</w:tr>
      <w:tr w:rsidR="008900D1" w:rsidRPr="001A6C3F" w:rsidTr="002048B4">
        <w:tc>
          <w:tcPr>
            <w:tcW w:w="2070" w:type="dxa"/>
          </w:tcPr>
          <w:p w:rsidR="008900D1" w:rsidRPr="006F5F3B" w:rsidRDefault="008900D1" w:rsidP="008900D1">
            <w:pPr>
              <w:spacing w:line="240" w:lineRule="auto"/>
              <w:ind w:firstLine="162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F5F3B">
              <w:rPr>
                <w:rFonts w:ascii="Angsana New" w:hAnsi="Angsana New"/>
                <w:sz w:val="27"/>
                <w:szCs w:val="27"/>
                <w:cs/>
              </w:rPr>
              <w:t>อินดัสเตรียล</w:t>
            </w:r>
            <w:r w:rsidRPr="006F5F3B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6F5F3B">
              <w:rPr>
                <w:rFonts w:ascii="Angsana New" w:hAnsi="Angsana New"/>
                <w:sz w:val="27"/>
                <w:szCs w:val="27"/>
                <w:cs/>
              </w:rPr>
              <w:t>เอสเตท</w:t>
            </w:r>
          </w:p>
          <w:p w:rsidR="008900D1" w:rsidRPr="006F5F3B" w:rsidRDefault="008900D1" w:rsidP="008900D1">
            <w:pPr>
              <w:spacing w:line="240" w:lineRule="auto"/>
              <w:ind w:firstLine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6F5F3B">
              <w:rPr>
                <w:rFonts w:ascii="Angsana New" w:hAnsi="Angsana New"/>
                <w:sz w:val="27"/>
                <w:szCs w:val="27"/>
                <w:cs/>
              </w:rPr>
              <w:t>(ระยอง) จำกัด</w:t>
            </w:r>
          </w:p>
        </w:tc>
        <w:tc>
          <w:tcPr>
            <w:tcW w:w="1440" w:type="dxa"/>
          </w:tcPr>
          <w:p w:rsidR="008900D1" w:rsidRPr="006F5F3B" w:rsidRDefault="008900D1" w:rsidP="008900D1">
            <w:pPr>
              <w:pStyle w:val="acctfourfigures"/>
              <w:tabs>
                <w:tab w:val="clear" w:pos="765"/>
              </w:tabs>
              <w:spacing w:line="240" w:lineRule="auto"/>
              <w:ind w:left="-18" w:right="-18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พัฒน</w:t>
            </w:r>
            <w:r w:rsidRPr="006F5F3B"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 xml:space="preserve">า </w:t>
            </w:r>
            <w:r w:rsidRPr="006F5F3B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br/>
              <w:t>อสังหาริมทรัพย์</w:t>
            </w:r>
          </w:p>
        </w:tc>
        <w:tc>
          <w:tcPr>
            <w:tcW w:w="1188" w:type="dxa"/>
            <w:shd w:val="clear" w:color="auto" w:fill="auto"/>
          </w:tcPr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90" w:right="-108"/>
              <w:jc w:val="center"/>
              <w:rPr>
                <w:rFonts w:ascii="Angsana New" w:hAnsi="Angsana New" w:cs="Cordia New"/>
                <w:sz w:val="27"/>
                <w:szCs w:val="27"/>
                <w:cs/>
                <w:lang w:val="en-US" w:bidi="th-TH"/>
              </w:rPr>
            </w:pPr>
            <w:r w:rsidRPr="006F5F3B"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>ไทย</w:t>
            </w:r>
          </w:p>
        </w:tc>
        <w:tc>
          <w:tcPr>
            <w:tcW w:w="990" w:type="dxa"/>
            <w:shd w:val="clear" w:color="auto" w:fill="auto"/>
          </w:tcPr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  <w:p w:rsidR="008900D1" w:rsidRPr="006F5F3B" w:rsidRDefault="008900D1" w:rsidP="00DA2A04">
            <w:pPr>
              <w:pStyle w:val="acctfourfigures"/>
              <w:tabs>
                <w:tab w:val="clear" w:pos="765"/>
                <w:tab w:val="decimal" w:pos="-108"/>
                <w:tab w:val="left" w:pos="236"/>
                <w:tab w:val="center" w:pos="3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6F5F3B">
              <w:rPr>
                <w:rFonts w:ascii="Angsana New" w:hAnsi="Angsana New"/>
                <w:sz w:val="27"/>
                <w:szCs w:val="27"/>
                <w:lang w:val="en-US" w:bidi="th-TH"/>
              </w:rPr>
              <w:tab/>
            </w:r>
            <w:r w:rsidR="00CC1390">
              <w:rPr>
                <w:rFonts w:ascii="Angsana New" w:hAnsi="Angsana New"/>
                <w:sz w:val="27"/>
                <w:szCs w:val="27"/>
                <w:lang w:val="en-US" w:bidi="th-TH"/>
              </w:rPr>
              <w:t>40</w:t>
            </w:r>
          </w:p>
        </w:tc>
        <w:tc>
          <w:tcPr>
            <w:tcW w:w="1062" w:type="dxa"/>
            <w:shd w:val="clear" w:color="auto" w:fill="auto"/>
          </w:tcPr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-108"/>
                <w:tab w:val="left" w:pos="236"/>
                <w:tab w:val="center" w:pos="3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6F5F3B">
              <w:rPr>
                <w:rFonts w:ascii="Angsana New" w:hAnsi="Angsana New"/>
                <w:sz w:val="27"/>
                <w:szCs w:val="27"/>
                <w:lang w:val="en-US" w:bidi="th-TH"/>
              </w:rPr>
              <w:tab/>
            </w:r>
            <w:r w:rsidRPr="006F5F3B">
              <w:rPr>
                <w:rFonts w:ascii="Angsana New" w:hAnsi="Angsana New"/>
                <w:sz w:val="27"/>
                <w:szCs w:val="27"/>
                <w:lang w:val="en-US" w:bidi="th-TH"/>
              </w:rPr>
              <w:tab/>
              <w:t>40</w:t>
            </w:r>
          </w:p>
        </w:tc>
        <w:tc>
          <w:tcPr>
            <w:tcW w:w="270" w:type="dxa"/>
            <w:shd w:val="clear" w:color="auto" w:fill="auto"/>
          </w:tcPr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:rsidR="008900D1" w:rsidRDefault="008900D1" w:rsidP="008900D1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:rsidR="00CC1390" w:rsidRPr="006F5F3B" w:rsidRDefault="00CC1390" w:rsidP="008900D1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358,000</w:t>
            </w:r>
          </w:p>
        </w:tc>
        <w:tc>
          <w:tcPr>
            <w:tcW w:w="270" w:type="dxa"/>
            <w:shd w:val="clear" w:color="auto" w:fill="auto"/>
          </w:tcPr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  <w:p w:rsidR="008900D1" w:rsidRPr="006F5F3B" w:rsidRDefault="008900D1" w:rsidP="008900D1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6F5F3B">
              <w:rPr>
                <w:rFonts w:ascii="Angsana New" w:hAnsi="Angsana New"/>
                <w:sz w:val="27"/>
                <w:szCs w:val="27"/>
              </w:rPr>
              <w:t>358,000</w:t>
            </w:r>
          </w:p>
        </w:tc>
        <w:tc>
          <w:tcPr>
            <w:tcW w:w="270" w:type="dxa"/>
            <w:shd w:val="clear" w:color="auto" w:fill="auto"/>
          </w:tcPr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:rsidR="008900D1" w:rsidRDefault="008900D1" w:rsidP="008900D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:rsidR="00CC1390" w:rsidRPr="006F5F3B" w:rsidRDefault="00CC1390" w:rsidP="008900D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143,200</w:t>
            </w:r>
          </w:p>
        </w:tc>
        <w:tc>
          <w:tcPr>
            <w:tcW w:w="270" w:type="dxa"/>
            <w:shd w:val="clear" w:color="auto" w:fill="auto"/>
          </w:tcPr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F5F3B">
              <w:rPr>
                <w:rFonts w:ascii="Angsana New" w:hAnsi="Angsana New"/>
                <w:sz w:val="27"/>
                <w:szCs w:val="27"/>
              </w:rPr>
              <w:t>143,200</w:t>
            </w:r>
          </w:p>
        </w:tc>
        <w:tc>
          <w:tcPr>
            <w:tcW w:w="270" w:type="dxa"/>
            <w:shd w:val="clear" w:color="auto" w:fill="auto"/>
          </w:tcPr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8900D1" w:rsidRDefault="008900D1" w:rsidP="008900D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:rsidR="00CC1390" w:rsidRPr="006F5F3B" w:rsidRDefault="00792662" w:rsidP="008900D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215,60</w:t>
            </w:r>
            <w:r w:rsidR="00CC1390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:rsidR="008900D1" w:rsidRDefault="008900D1" w:rsidP="008900D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08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320,000</w:t>
            </w:r>
          </w:p>
        </w:tc>
      </w:tr>
      <w:tr w:rsidR="008900D1" w:rsidRPr="00BC04E0" w:rsidTr="002048B4">
        <w:tc>
          <w:tcPr>
            <w:tcW w:w="2070" w:type="dxa"/>
          </w:tcPr>
          <w:p w:rsidR="008900D1" w:rsidRPr="006F5F3B" w:rsidRDefault="008900D1" w:rsidP="008900D1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F5F3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440" w:type="dxa"/>
          </w:tcPr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900D1" w:rsidRPr="006F5F3B" w:rsidRDefault="00CC1390" w:rsidP="008900D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143,200</w:t>
            </w:r>
          </w:p>
        </w:tc>
        <w:tc>
          <w:tcPr>
            <w:tcW w:w="270" w:type="dxa"/>
            <w:shd w:val="clear" w:color="auto" w:fill="auto"/>
          </w:tcPr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F5F3B">
              <w:rPr>
                <w:rFonts w:ascii="Angsana New" w:hAnsi="Angsana New"/>
                <w:b/>
                <w:bCs/>
                <w:sz w:val="27"/>
                <w:szCs w:val="27"/>
              </w:rPr>
              <w:t>143,200</w:t>
            </w:r>
          </w:p>
        </w:tc>
        <w:tc>
          <w:tcPr>
            <w:tcW w:w="270" w:type="dxa"/>
            <w:shd w:val="clear" w:color="auto" w:fill="auto"/>
          </w:tcPr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900D1" w:rsidRPr="006F5F3B" w:rsidRDefault="00792662" w:rsidP="008900D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215,60</w:t>
            </w:r>
            <w:r w:rsidR="00CC1390">
              <w:rPr>
                <w:rFonts w:ascii="Angsana New" w:hAnsi="Angsana New"/>
                <w:b/>
                <w:bCs/>
                <w:sz w:val="27"/>
                <w:szCs w:val="27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:rsidR="008900D1" w:rsidRPr="006F5F3B" w:rsidRDefault="008900D1" w:rsidP="00890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900D1" w:rsidRPr="00BC04E0" w:rsidRDefault="008900D1" w:rsidP="008900D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BC04E0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320,000</w:t>
            </w:r>
          </w:p>
        </w:tc>
      </w:tr>
    </w:tbl>
    <w:p w:rsidR="001925C6" w:rsidRDefault="001925C6" w:rsidP="00872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236EFA" w:rsidRPr="006F5F3B" w:rsidRDefault="0020452E" w:rsidP="00DF2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9"/>
          <w:szCs w:val="29"/>
          <w:cs/>
          <w:lang w:val="en-GB"/>
        </w:rPr>
        <w:sectPr w:rsidR="00236EFA" w:rsidRPr="006F5F3B" w:rsidSect="00637718">
          <w:headerReference w:type="even" r:id="rId16"/>
          <w:headerReference w:type="default" r:id="rId17"/>
          <w:headerReference w:type="first" r:id="rId18"/>
          <w:footerReference w:type="first" r:id="rId19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titlePg/>
        </w:sectPr>
      </w:pPr>
      <w:r w:rsidRPr="006F5F3B">
        <w:rPr>
          <w:rFonts w:ascii="Angsana New" w:hAnsi="Angsana New" w:hint="cs"/>
          <w:sz w:val="29"/>
          <w:szCs w:val="29"/>
          <w:cs/>
          <w:lang w:val="en-GB"/>
        </w:rPr>
        <w:t>บริษัทไม่มีเ</w:t>
      </w:r>
      <w:r w:rsidR="00574F18" w:rsidRPr="006F5F3B">
        <w:rPr>
          <w:rFonts w:ascii="Angsana New" w:hAnsi="Angsana New" w:hint="cs"/>
          <w:sz w:val="29"/>
          <w:szCs w:val="29"/>
          <w:cs/>
          <w:lang w:val="en-GB"/>
        </w:rPr>
        <w:t>งินลงทุนใน</w:t>
      </w:r>
      <w:r w:rsidR="00FD007B" w:rsidRPr="006F5F3B">
        <w:rPr>
          <w:rFonts w:ascii="Angsana New" w:hAnsi="Angsana New" w:hint="cs"/>
          <w:sz w:val="29"/>
          <w:szCs w:val="29"/>
          <w:cs/>
          <w:lang w:val="en-GB"/>
        </w:rPr>
        <w:t>บริษัทร่วมที่</w:t>
      </w:r>
      <w:r w:rsidR="00574F18" w:rsidRPr="006F5F3B">
        <w:rPr>
          <w:rFonts w:ascii="Angsana New" w:hAnsi="Angsana New" w:hint="cs"/>
          <w:sz w:val="29"/>
          <w:szCs w:val="29"/>
          <w:cs/>
          <w:lang w:val="en-GB"/>
        </w:rPr>
        <w:t>จดทะเบียนในตลาดหลักทรัพย์ ดังนั้นจึงไม่มีราคาที่เปิดเผยต่อสาธารณชน</w:t>
      </w:r>
    </w:p>
    <w:p w:rsidR="004E4044" w:rsidRPr="001B41B9" w:rsidRDefault="004E4044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1B41B9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:rsidR="00D22B06" w:rsidRDefault="00D22B06" w:rsidP="00D22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26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47"/>
        <w:gridCol w:w="905"/>
        <w:gridCol w:w="1079"/>
        <w:gridCol w:w="273"/>
        <w:gridCol w:w="1170"/>
        <w:gridCol w:w="237"/>
        <w:gridCol w:w="1109"/>
        <w:gridCol w:w="237"/>
        <w:gridCol w:w="1112"/>
      </w:tblGrid>
      <w:tr w:rsidR="00D22B06" w:rsidRPr="001B41B9" w:rsidTr="00DF24A2">
        <w:tc>
          <w:tcPr>
            <w:tcW w:w="1698" w:type="pct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8" w:type="pct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pct"/>
            <w:gridSpan w:val="3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:rsidR="00D22B06" w:rsidRPr="00AB4957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9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</w:t>
            </w:r>
            <w:r w:rsidRPr="00AB4957">
              <w:rPr>
                <w:rStyle w:val="PageNumber"/>
                <w:rFonts w:ascii="Angsana New" w:hAnsi="Angsana New"/>
                <w:b/>
                <w:bCs/>
                <w:sz w:val="30"/>
                <w:szCs w:val="30"/>
                <w:cs/>
              </w:rPr>
              <w:t>พ</w:t>
            </w:r>
            <w:r w:rsidRPr="00AB49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าะกิจการ</w:t>
            </w:r>
          </w:p>
        </w:tc>
      </w:tr>
      <w:tr w:rsidR="00D22B06" w:rsidRPr="001B41B9" w:rsidTr="00DF24A2">
        <w:tc>
          <w:tcPr>
            <w:tcW w:w="2186" w:type="pct"/>
            <w:gridSpan w:val="2"/>
          </w:tcPr>
          <w:p w:rsidR="00D22B06" w:rsidRPr="00DA2A04" w:rsidRDefault="000B4222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A2F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D22B06" w:rsidRPr="00AB49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DA2A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DA2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2" w:type="pct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D22B06" w:rsidRPr="001B41B9" w:rsidRDefault="00D22B06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BE0BAD">
              <w:rPr>
                <w:rFonts w:ascii="Angsana New" w:hAnsi="Angsana New"/>
                <w:sz w:val="30"/>
                <w:szCs w:val="30"/>
              </w:rPr>
              <w:t>6</w:t>
            </w:r>
            <w:r w:rsidR="00E5405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8" w:type="pct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D22B06" w:rsidRPr="001B41B9" w:rsidRDefault="00E54059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D22B06" w:rsidRPr="001B41B9" w:rsidTr="00DF24A2">
        <w:tc>
          <w:tcPr>
            <w:tcW w:w="1698" w:type="pct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8" w:type="pct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D22B06" w:rsidRPr="001B41B9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D22B06" w:rsidRPr="001B41B9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D22B06" w:rsidRPr="001B41B9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:rsidR="00D22B06" w:rsidRPr="004E4044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E40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4D3B" w:rsidRPr="001B41B9" w:rsidTr="00FA0929">
        <w:tc>
          <w:tcPr>
            <w:tcW w:w="1698" w:type="pct"/>
          </w:tcPr>
          <w:p w:rsidR="000A4D3B" w:rsidRPr="001B41B9" w:rsidRDefault="000A4D3B" w:rsidP="000A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2560/ 2559</w:t>
            </w:r>
          </w:p>
        </w:tc>
        <w:tc>
          <w:tcPr>
            <w:tcW w:w="488" w:type="pct"/>
          </w:tcPr>
          <w:p w:rsidR="000A4D3B" w:rsidRPr="001B41B9" w:rsidRDefault="000A4D3B" w:rsidP="000A4D3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0A4D3B" w:rsidRPr="001B41B9" w:rsidRDefault="000A4D3B" w:rsidP="000A4D3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0A4D3B" w:rsidRPr="001B41B9" w:rsidRDefault="000A4D3B" w:rsidP="000A4D3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0A4D3B" w:rsidRPr="001B41B9" w:rsidRDefault="000A4D3B" w:rsidP="000A4D3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0A4D3B" w:rsidRPr="001B41B9" w:rsidRDefault="000A4D3B" w:rsidP="000A4D3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0A4D3B" w:rsidRPr="00FA0929" w:rsidRDefault="00CC1390" w:rsidP="000A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287,356</w:t>
            </w:r>
          </w:p>
        </w:tc>
        <w:tc>
          <w:tcPr>
            <w:tcW w:w="128" w:type="pct"/>
            <w:shd w:val="clear" w:color="auto" w:fill="auto"/>
          </w:tcPr>
          <w:p w:rsidR="000A4D3B" w:rsidRPr="00FA0929" w:rsidRDefault="000A4D3B" w:rsidP="000A4D3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:rsidR="000A4D3B" w:rsidRPr="00FA0929" w:rsidRDefault="000A4D3B" w:rsidP="000A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287,356</w:t>
            </w:r>
          </w:p>
        </w:tc>
      </w:tr>
      <w:tr w:rsidR="000A4D3B" w:rsidRPr="001B41B9" w:rsidTr="00FA0929">
        <w:tc>
          <w:tcPr>
            <w:tcW w:w="1698" w:type="pct"/>
          </w:tcPr>
          <w:p w:rsidR="000A4D3B" w:rsidRPr="001B41B9" w:rsidRDefault="000A4D3B" w:rsidP="000A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A2A04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</w:t>
            </w:r>
            <w:r w:rsidR="00DA2A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488" w:type="pct"/>
          </w:tcPr>
          <w:p w:rsidR="000A4D3B" w:rsidRPr="001B41B9" w:rsidRDefault="000A4D3B" w:rsidP="000A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:rsidR="000A4D3B" w:rsidRPr="001B41B9" w:rsidRDefault="000A4D3B" w:rsidP="000A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0A4D3B" w:rsidRPr="001B41B9" w:rsidRDefault="000A4D3B" w:rsidP="000A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:rsidR="000A4D3B" w:rsidRPr="001B41B9" w:rsidRDefault="000A4D3B" w:rsidP="000A4D3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:rsidR="000A4D3B" w:rsidRPr="001B41B9" w:rsidRDefault="000A4D3B" w:rsidP="000A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A4D3B" w:rsidRPr="00FA0929" w:rsidRDefault="00CC1390" w:rsidP="000A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287,356</w:t>
            </w:r>
          </w:p>
        </w:tc>
        <w:tc>
          <w:tcPr>
            <w:tcW w:w="128" w:type="pct"/>
            <w:shd w:val="clear" w:color="auto" w:fill="auto"/>
          </w:tcPr>
          <w:p w:rsidR="000A4D3B" w:rsidRPr="00FA0929" w:rsidRDefault="000A4D3B" w:rsidP="000A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A4D3B" w:rsidRPr="00FA0929" w:rsidRDefault="000A4D3B" w:rsidP="000A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287,356</w:t>
            </w:r>
          </w:p>
        </w:tc>
      </w:tr>
    </w:tbl>
    <w:p w:rsidR="008E7CF4" w:rsidRPr="002048B4" w:rsidRDefault="008E7CF4" w:rsidP="008E7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:rsidR="007C0077" w:rsidRPr="00D45625" w:rsidRDefault="007C0077" w:rsidP="00DF2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6"/>
          <w:sz w:val="30"/>
          <w:szCs w:val="30"/>
          <w:cs/>
          <w:lang w:val="en-GB"/>
        </w:rPr>
        <w:t>ไม่มีการซื้อและจำหน่ายเงิ</w:t>
      </w:r>
      <w:r w:rsidR="00242500">
        <w:rPr>
          <w:rFonts w:ascii="Angsana New" w:hAnsi="Angsana New" w:hint="cs"/>
          <w:spacing w:val="6"/>
          <w:sz w:val="30"/>
          <w:szCs w:val="30"/>
          <w:cs/>
          <w:lang w:val="en-GB"/>
        </w:rPr>
        <w:t>นลงทุนในบริษัทย่อยในระหว่างงวดเก้า</w:t>
      </w:r>
      <w:r>
        <w:rPr>
          <w:rFonts w:ascii="Angsana New" w:hAnsi="Angsana New" w:hint="cs"/>
          <w:spacing w:val="6"/>
          <w:sz w:val="30"/>
          <w:szCs w:val="30"/>
          <w:cs/>
          <w:lang w:val="en-GB"/>
        </w:rPr>
        <w:t xml:space="preserve">เดือนสิ้นสุดวันที่ </w:t>
      </w:r>
      <w:r>
        <w:rPr>
          <w:rFonts w:ascii="Angsana New" w:hAnsi="Angsana New"/>
          <w:spacing w:val="6"/>
          <w:sz w:val="30"/>
          <w:szCs w:val="30"/>
        </w:rPr>
        <w:t>3</w:t>
      </w:r>
      <w:r w:rsidR="00242500">
        <w:rPr>
          <w:rFonts w:ascii="Angsana New" w:hAnsi="Angsana New"/>
          <w:spacing w:val="6"/>
          <w:sz w:val="30"/>
          <w:szCs w:val="30"/>
        </w:rPr>
        <w:t>0</w:t>
      </w:r>
      <w:r w:rsidR="00D45625">
        <w:rPr>
          <w:rFonts w:ascii="Angsana New" w:hAnsi="Angsana New"/>
          <w:spacing w:val="6"/>
          <w:sz w:val="30"/>
          <w:szCs w:val="30"/>
        </w:rPr>
        <w:t xml:space="preserve"> </w:t>
      </w:r>
      <w:r w:rsidR="00242500">
        <w:rPr>
          <w:rFonts w:ascii="Angsana New" w:hAnsi="Angsana New" w:hint="cs"/>
          <w:spacing w:val="6"/>
          <w:sz w:val="30"/>
          <w:szCs w:val="30"/>
          <w:cs/>
        </w:rPr>
        <w:t>มิถุนายน</w:t>
      </w:r>
      <w:r w:rsidR="00D45625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D45625">
        <w:rPr>
          <w:rFonts w:ascii="Angsana New" w:hAnsi="Angsana New"/>
          <w:spacing w:val="6"/>
          <w:sz w:val="30"/>
          <w:szCs w:val="30"/>
        </w:rPr>
        <w:t>25</w:t>
      </w:r>
      <w:r w:rsidR="00BE0BAD">
        <w:rPr>
          <w:rFonts w:ascii="Angsana New" w:hAnsi="Angsana New"/>
          <w:spacing w:val="6"/>
          <w:sz w:val="30"/>
          <w:szCs w:val="30"/>
        </w:rPr>
        <w:t>6</w:t>
      </w:r>
      <w:r w:rsidR="00E54059">
        <w:rPr>
          <w:rFonts w:ascii="Angsana New" w:hAnsi="Angsana New"/>
          <w:spacing w:val="6"/>
          <w:sz w:val="30"/>
          <w:szCs w:val="30"/>
        </w:rPr>
        <w:t>1</w:t>
      </w:r>
    </w:p>
    <w:p w:rsidR="007C0077" w:rsidRDefault="007C0077" w:rsidP="008E7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C0077" w:rsidRDefault="007C0077" w:rsidP="008E7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20560" w:rsidRDefault="00120560" w:rsidP="000650F4">
      <w:pPr>
        <w:pStyle w:val="block"/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E758C0" w:rsidRDefault="00E758C0" w:rsidP="00157619">
      <w:pPr>
        <w:rPr>
          <w:rFonts w:ascii="Angsana New" w:hAnsi="Angsana New"/>
          <w:sz w:val="30"/>
          <w:szCs w:val="30"/>
          <w:lang w:bidi="ar-SA"/>
        </w:rPr>
      </w:pPr>
    </w:p>
    <w:p w:rsidR="00E758C0" w:rsidRPr="00E758C0" w:rsidRDefault="00E758C0" w:rsidP="00E758C0">
      <w:pPr>
        <w:rPr>
          <w:rFonts w:ascii="Angsana New" w:hAnsi="Angsana New"/>
          <w:sz w:val="30"/>
          <w:szCs w:val="30"/>
          <w:lang w:bidi="ar-SA"/>
        </w:rPr>
      </w:pPr>
    </w:p>
    <w:p w:rsidR="00E758C0" w:rsidRPr="00E758C0" w:rsidRDefault="00E758C0" w:rsidP="00E758C0">
      <w:pPr>
        <w:rPr>
          <w:rFonts w:ascii="Angsana New" w:hAnsi="Angsana New"/>
          <w:sz w:val="30"/>
          <w:szCs w:val="30"/>
          <w:lang w:bidi="ar-SA"/>
        </w:rPr>
      </w:pPr>
    </w:p>
    <w:p w:rsidR="00E758C0" w:rsidRPr="00E758C0" w:rsidRDefault="00E758C0" w:rsidP="00E758C0">
      <w:pPr>
        <w:rPr>
          <w:rFonts w:ascii="Angsana New" w:hAnsi="Angsana New"/>
          <w:sz w:val="30"/>
          <w:szCs w:val="30"/>
          <w:lang w:bidi="ar-SA"/>
        </w:rPr>
      </w:pPr>
    </w:p>
    <w:p w:rsidR="00E758C0" w:rsidRPr="00E758C0" w:rsidRDefault="00E758C0" w:rsidP="00E758C0">
      <w:pPr>
        <w:rPr>
          <w:rFonts w:ascii="Angsana New" w:hAnsi="Angsana New"/>
          <w:sz w:val="30"/>
          <w:szCs w:val="30"/>
          <w:lang w:bidi="ar-SA"/>
        </w:rPr>
      </w:pPr>
    </w:p>
    <w:p w:rsidR="00E758C0" w:rsidRPr="00E758C0" w:rsidRDefault="00E758C0" w:rsidP="00E758C0">
      <w:pPr>
        <w:rPr>
          <w:rFonts w:ascii="Angsana New" w:hAnsi="Angsana New"/>
          <w:sz w:val="30"/>
          <w:szCs w:val="30"/>
          <w:lang w:bidi="ar-SA"/>
        </w:rPr>
      </w:pPr>
    </w:p>
    <w:p w:rsidR="00E758C0" w:rsidRPr="00E758C0" w:rsidRDefault="00E758C0" w:rsidP="00E758C0">
      <w:pPr>
        <w:rPr>
          <w:rFonts w:ascii="Angsana New" w:hAnsi="Angsana New"/>
          <w:sz w:val="30"/>
          <w:szCs w:val="30"/>
          <w:lang w:bidi="ar-SA"/>
        </w:rPr>
      </w:pPr>
    </w:p>
    <w:p w:rsidR="004E4044" w:rsidRPr="00E758C0" w:rsidRDefault="004E4044" w:rsidP="00E758C0">
      <w:pPr>
        <w:rPr>
          <w:rFonts w:ascii="Angsana New" w:hAnsi="Angsana New"/>
          <w:sz w:val="30"/>
          <w:szCs w:val="30"/>
          <w:lang w:bidi="ar-SA"/>
        </w:rPr>
        <w:sectPr w:rsidR="004E4044" w:rsidRPr="00E758C0" w:rsidSect="00637718">
          <w:footerReference w:type="first" r:id="rId20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:rsidR="00D22B06" w:rsidRPr="006F5F3B" w:rsidRDefault="00D22B06" w:rsidP="00BE5C7E">
      <w:pPr>
        <w:pStyle w:val="block"/>
        <w:spacing w:after="0" w:line="240" w:lineRule="auto"/>
        <w:ind w:left="360" w:right="-230"/>
        <w:jc w:val="thaiDistribute"/>
        <w:rPr>
          <w:rFonts w:ascii="Angsana New" w:hAnsi="Angsana New" w:cs="Angsana New"/>
          <w:sz w:val="29"/>
          <w:szCs w:val="29"/>
          <w:lang w:val="en-US" w:bidi="th-TH"/>
        </w:rPr>
      </w:pPr>
      <w:r w:rsidRPr="006F5F3B">
        <w:rPr>
          <w:rFonts w:ascii="Angsana New" w:hAnsi="Angsana New" w:cs="Angsana New"/>
          <w:sz w:val="29"/>
          <w:szCs w:val="29"/>
          <w:cs/>
          <w:lang w:bidi="th-TH"/>
        </w:rPr>
        <w:lastRenderedPageBreak/>
        <w:t xml:space="preserve">เงินลงทุนในบริษัทย่อย ณ วันที่ </w:t>
      </w:r>
      <w:r w:rsidR="00242500">
        <w:rPr>
          <w:rFonts w:ascii="Angsana New" w:hAnsi="Angsana New" w:cs="Angsana New"/>
          <w:sz w:val="29"/>
          <w:szCs w:val="29"/>
          <w:lang w:val="en-US" w:bidi="th-TH"/>
        </w:rPr>
        <w:t>30</w:t>
      </w:r>
      <w:r w:rsidR="00D45625" w:rsidRPr="006F5F3B">
        <w:rPr>
          <w:rFonts w:ascii="Angsana New" w:hAnsi="Angsana New" w:cs="Angsana New"/>
          <w:sz w:val="29"/>
          <w:szCs w:val="29"/>
          <w:lang w:val="en-US" w:bidi="th-TH"/>
        </w:rPr>
        <w:t xml:space="preserve"> </w:t>
      </w:r>
      <w:r w:rsidR="00242500">
        <w:rPr>
          <w:rFonts w:ascii="Angsana New" w:hAnsi="Angsana New" w:cs="Angsana New" w:hint="cs"/>
          <w:sz w:val="29"/>
          <w:szCs w:val="29"/>
          <w:cs/>
          <w:lang w:val="en-US" w:bidi="th-TH"/>
        </w:rPr>
        <w:t>มิถุนายน</w:t>
      </w:r>
      <w:r w:rsidRPr="006F5F3B">
        <w:rPr>
          <w:rFonts w:ascii="Angsana New" w:hAnsi="Angsana New" w:cs="Angsana New"/>
          <w:sz w:val="29"/>
          <w:szCs w:val="29"/>
          <w:cs/>
          <w:lang w:val="en-US" w:bidi="th-TH"/>
        </w:rPr>
        <w:t xml:space="preserve"> 25</w:t>
      </w:r>
      <w:r w:rsidR="00596AFA">
        <w:rPr>
          <w:rFonts w:ascii="Angsana New" w:hAnsi="Angsana New" w:cs="Angsana New"/>
          <w:sz w:val="29"/>
          <w:szCs w:val="29"/>
          <w:lang w:val="en-US" w:bidi="th-TH"/>
        </w:rPr>
        <w:t>61</w:t>
      </w:r>
      <w:r w:rsidRPr="006F5F3B">
        <w:rPr>
          <w:rFonts w:ascii="Angsana New" w:hAnsi="Angsana New" w:cs="Angsana New" w:hint="cs"/>
          <w:sz w:val="29"/>
          <w:szCs w:val="29"/>
          <w:cs/>
          <w:lang w:bidi="th-TH"/>
        </w:rPr>
        <w:t xml:space="preserve"> </w:t>
      </w:r>
      <w:r w:rsidRPr="006F5F3B">
        <w:rPr>
          <w:rFonts w:ascii="Angsana New" w:hAnsi="Angsana New" w:cs="Angsana New"/>
          <w:sz w:val="29"/>
          <w:szCs w:val="29"/>
          <w:cs/>
          <w:lang w:bidi="th-TH"/>
        </w:rPr>
        <w:t xml:space="preserve">และ </w:t>
      </w:r>
      <w:r w:rsidRPr="006F5F3B">
        <w:rPr>
          <w:rFonts w:ascii="Angsana New" w:hAnsi="Angsana New" w:cs="Angsana New"/>
          <w:sz w:val="29"/>
          <w:szCs w:val="29"/>
          <w:lang w:val="en-US" w:bidi="th-TH"/>
        </w:rPr>
        <w:t>3</w:t>
      </w:r>
      <w:r w:rsidR="00D45625" w:rsidRPr="006F5F3B">
        <w:rPr>
          <w:rFonts w:ascii="Angsana New" w:hAnsi="Angsana New" w:cs="Angsana New"/>
          <w:sz w:val="29"/>
          <w:szCs w:val="29"/>
          <w:lang w:val="en-US" w:bidi="th-TH"/>
        </w:rPr>
        <w:t xml:space="preserve">0 </w:t>
      </w:r>
      <w:r w:rsidR="00D45625" w:rsidRPr="006F5F3B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กันยายน </w:t>
      </w:r>
      <w:r w:rsidR="00596AFA">
        <w:rPr>
          <w:rFonts w:ascii="Angsana New" w:hAnsi="Angsana New" w:cs="Angsana New"/>
          <w:sz w:val="29"/>
          <w:szCs w:val="29"/>
          <w:lang w:val="en-US" w:bidi="th-TH"/>
        </w:rPr>
        <w:t>2560</w:t>
      </w:r>
      <w:r w:rsidRPr="006F5F3B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 </w:t>
      </w:r>
      <w:r w:rsidRPr="006F5F3B">
        <w:rPr>
          <w:rFonts w:ascii="Angsana New" w:hAnsi="Angsana New" w:cs="Angsana New"/>
          <w:sz w:val="29"/>
          <w:szCs w:val="29"/>
          <w:cs/>
          <w:lang w:val="en-US" w:bidi="th-TH"/>
        </w:rPr>
        <w:t>และเงินปันผลรับ</w:t>
      </w:r>
      <w:r w:rsidR="00FA799D" w:rsidRPr="006F5F3B">
        <w:rPr>
          <w:rFonts w:ascii="Angsana New" w:hAnsi="Angsana New" w:cs="Angsana New" w:hint="cs"/>
          <w:sz w:val="29"/>
          <w:szCs w:val="29"/>
          <w:cs/>
          <w:lang w:val="en-US" w:bidi="th-TH"/>
        </w:rPr>
        <w:t>จากเงินลงทุน</w:t>
      </w:r>
      <w:r w:rsidRPr="006F5F3B">
        <w:rPr>
          <w:rFonts w:ascii="Angsana New" w:hAnsi="Angsana New" w:cs="Angsana New"/>
          <w:sz w:val="29"/>
          <w:szCs w:val="29"/>
          <w:cs/>
          <w:lang w:val="en-US" w:bidi="th-TH"/>
        </w:rPr>
        <w:t>สำหรับงวด</w:t>
      </w:r>
      <w:r w:rsidR="00242500">
        <w:rPr>
          <w:rFonts w:ascii="Angsana New" w:hAnsi="Angsana New" w:cs="Angsana New" w:hint="cs"/>
          <w:sz w:val="29"/>
          <w:szCs w:val="29"/>
          <w:cs/>
          <w:lang w:val="en-US" w:bidi="th-TH"/>
        </w:rPr>
        <w:t>เก้า</w:t>
      </w:r>
      <w:r w:rsidRPr="006F5F3B">
        <w:rPr>
          <w:rFonts w:ascii="Angsana New" w:hAnsi="Angsana New" w:cs="Angsana New" w:hint="cs"/>
          <w:sz w:val="29"/>
          <w:szCs w:val="29"/>
          <w:cs/>
          <w:lang w:val="en-US" w:bidi="th-TH"/>
        </w:rPr>
        <w:t>เดือน</w:t>
      </w:r>
      <w:r w:rsidRPr="006F5F3B">
        <w:rPr>
          <w:rFonts w:ascii="Angsana New" w:hAnsi="Angsana New" w:cs="Angsana New"/>
          <w:sz w:val="29"/>
          <w:szCs w:val="29"/>
          <w:cs/>
          <w:lang w:val="en-US" w:bidi="th-TH"/>
        </w:rPr>
        <w:t xml:space="preserve">สิ้นสุดวันที่ </w:t>
      </w:r>
      <w:r w:rsidR="00242500">
        <w:rPr>
          <w:rFonts w:ascii="Angsana New" w:hAnsi="Angsana New" w:cs="Angsana New"/>
          <w:sz w:val="29"/>
          <w:szCs w:val="29"/>
          <w:lang w:val="en-US" w:bidi="th-TH"/>
        </w:rPr>
        <w:t>30</w:t>
      </w:r>
      <w:r w:rsidR="00D45625" w:rsidRPr="006F5F3B">
        <w:rPr>
          <w:rFonts w:ascii="Angsana New" w:hAnsi="Angsana New" w:cs="Angsana New"/>
          <w:sz w:val="29"/>
          <w:szCs w:val="29"/>
          <w:lang w:val="en-US" w:bidi="th-TH"/>
        </w:rPr>
        <w:t xml:space="preserve"> </w:t>
      </w:r>
      <w:r w:rsidR="00242500">
        <w:rPr>
          <w:rFonts w:ascii="Angsana New" w:hAnsi="Angsana New" w:cs="Angsana New" w:hint="cs"/>
          <w:sz w:val="29"/>
          <w:szCs w:val="29"/>
          <w:cs/>
          <w:lang w:val="en-US" w:bidi="th-TH"/>
        </w:rPr>
        <w:t>มิถุนายน</w:t>
      </w:r>
      <w:r w:rsidR="00D45625" w:rsidRPr="006F5F3B">
        <w:rPr>
          <w:rFonts w:ascii="Angsana New" w:hAnsi="Angsana New" w:cs="Angsana New"/>
          <w:sz w:val="29"/>
          <w:szCs w:val="29"/>
          <w:cs/>
          <w:lang w:val="en-US" w:bidi="th-TH"/>
        </w:rPr>
        <w:t xml:space="preserve"> 25</w:t>
      </w:r>
      <w:r w:rsidR="00E54059">
        <w:rPr>
          <w:rFonts w:ascii="Angsana New" w:hAnsi="Angsana New" w:cs="Angsana New"/>
          <w:sz w:val="29"/>
          <w:szCs w:val="29"/>
          <w:lang w:val="en-US" w:bidi="th-TH"/>
        </w:rPr>
        <w:t>61</w:t>
      </w:r>
      <w:r w:rsidRPr="006F5F3B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 และ 25</w:t>
      </w:r>
      <w:r w:rsidR="00E54059">
        <w:rPr>
          <w:rFonts w:ascii="Angsana New" w:hAnsi="Angsana New" w:cs="Angsana New"/>
          <w:sz w:val="29"/>
          <w:szCs w:val="29"/>
          <w:lang w:val="en-US" w:bidi="th-TH"/>
        </w:rPr>
        <w:t>60</w:t>
      </w:r>
      <w:r w:rsidRPr="006F5F3B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 </w:t>
      </w:r>
      <w:r w:rsidRPr="006F5F3B">
        <w:rPr>
          <w:rFonts w:ascii="Angsana New" w:hAnsi="Angsana New" w:cs="Angsana New"/>
          <w:sz w:val="29"/>
          <w:szCs w:val="29"/>
          <w:cs/>
          <w:lang w:val="en-US" w:bidi="th-TH"/>
        </w:rPr>
        <w:t>มีดังนี้</w:t>
      </w:r>
    </w:p>
    <w:p w:rsidR="00B550F6" w:rsidRPr="002048B4" w:rsidRDefault="00B550F6" w:rsidP="002B68D9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tbl>
      <w:tblPr>
        <w:tblpPr w:leftFromText="180" w:rightFromText="180" w:vertAnchor="text" w:horzAnchor="margin" w:tblpX="270" w:tblpY="64"/>
        <w:tblW w:w="145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350"/>
        <w:gridCol w:w="153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</w:tblGrid>
      <w:tr w:rsidR="000B63B2" w:rsidRPr="006F5F3B" w:rsidDel="00685444" w:rsidTr="00BE5C7E">
        <w:trPr>
          <w:cantSplit/>
          <w:trHeight w:val="390"/>
          <w:tblHeader/>
        </w:trPr>
        <w:tc>
          <w:tcPr>
            <w:tcW w:w="1350" w:type="dxa"/>
          </w:tcPr>
          <w:p w:rsidR="00B550F6" w:rsidRPr="006F5F3B" w:rsidDel="00685444" w:rsidRDefault="00B550F6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230" w:type="dxa"/>
            <w:gridSpan w:val="24"/>
          </w:tcPr>
          <w:p w:rsidR="00B550F6" w:rsidRPr="006F5F3B" w:rsidRDefault="00B550F6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334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F5F3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B63B2" w:rsidRPr="006F5F3B" w:rsidDel="00685444" w:rsidTr="00BE5C7E">
        <w:trPr>
          <w:cantSplit/>
          <w:trHeight w:val="424"/>
          <w:tblHeader/>
        </w:trPr>
        <w:tc>
          <w:tcPr>
            <w:tcW w:w="1350" w:type="dxa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</w:tcPr>
          <w:p w:rsidR="005E6DCA" w:rsidRPr="006F5F3B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F659F3" w:rsidRPr="006F5F3B" w:rsidTr="00BE5C7E">
        <w:trPr>
          <w:cantSplit/>
          <w:trHeight w:val="177"/>
          <w:tblHeader/>
        </w:trPr>
        <w:tc>
          <w:tcPr>
            <w:tcW w:w="1350" w:type="dxa"/>
            <w:vMerge w:val="restart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180" w:type="dxa"/>
            <w:vMerge w:val="restart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Merge w:val="restart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Merge w:val="restart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Merge w:val="restart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Merge w:val="restart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vMerge w:val="restart"/>
          </w:tcPr>
          <w:p w:rsidR="00F659F3" w:rsidRPr="006F5F3B" w:rsidRDefault="00F659F3" w:rsidP="00BE0B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สำหรับงวด</w:t>
            </w:r>
            <w:r w:rsidR="0024250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เก้า</w:t>
            </w:r>
            <w:r w:rsidRPr="006F5F3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เดือน</w:t>
            </w: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</w:tr>
      <w:tr w:rsidR="00F659F3" w:rsidRPr="006F5F3B" w:rsidTr="00BE5C7E">
        <w:trPr>
          <w:cantSplit/>
          <w:trHeight w:val="176"/>
          <w:tblHeader/>
        </w:trPr>
        <w:tc>
          <w:tcPr>
            <w:tcW w:w="1350" w:type="dxa"/>
            <w:vMerge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800" w:type="dxa"/>
            <w:gridSpan w:val="3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Merge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Merge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Merge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Merge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  <w:r w:rsidRPr="006F5F3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Merge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vMerge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242500" w:rsidRPr="006F5F3B" w:rsidTr="00BE0BAD">
        <w:trPr>
          <w:cantSplit/>
          <w:trHeight w:val="278"/>
          <w:tblHeader/>
        </w:trPr>
        <w:tc>
          <w:tcPr>
            <w:tcW w:w="1350" w:type="dxa"/>
          </w:tcPr>
          <w:p w:rsidR="00242500" w:rsidRPr="006F5F3B" w:rsidRDefault="00242500" w:rsidP="0024250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242500" w:rsidRPr="006F5F3B" w:rsidRDefault="00242500" w:rsidP="002425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242500" w:rsidRPr="00BE0BAD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BE0BAD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 xml:space="preserve"> </w:t>
            </w:r>
            <w:r w:rsidRPr="00BE0BAD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>ม</w:t>
            </w:r>
            <w:r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>ิถุนายน</w:t>
            </w:r>
          </w:p>
        </w:tc>
        <w:tc>
          <w:tcPr>
            <w:tcW w:w="180" w:type="dxa"/>
          </w:tcPr>
          <w:p w:rsidR="00242500" w:rsidRPr="00BE5C7E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242500" w:rsidRPr="00BE5C7E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BE5C7E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BE5C7E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:rsidR="00242500" w:rsidRPr="00BE5C7E" w:rsidRDefault="00242500" w:rsidP="002425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242500" w:rsidRPr="00BE0BAD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BE0BAD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 xml:space="preserve"> </w:t>
            </w:r>
            <w:r w:rsidRPr="00BE0BAD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>ม</w:t>
            </w:r>
            <w:r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>ิถุนายน</w:t>
            </w:r>
          </w:p>
        </w:tc>
        <w:tc>
          <w:tcPr>
            <w:tcW w:w="180" w:type="dxa"/>
          </w:tcPr>
          <w:p w:rsidR="00242500" w:rsidRPr="00BE5C7E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242500" w:rsidRPr="00BE5C7E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BE5C7E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BE5C7E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:rsidR="00242500" w:rsidRPr="00BE5C7E" w:rsidRDefault="00242500" w:rsidP="002425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242500" w:rsidRPr="00BE0BAD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BE0BAD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 xml:space="preserve"> </w:t>
            </w:r>
            <w:r w:rsidRPr="00BE0BAD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>ม</w:t>
            </w:r>
            <w:r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>ิถุนายน</w:t>
            </w:r>
          </w:p>
        </w:tc>
        <w:tc>
          <w:tcPr>
            <w:tcW w:w="180" w:type="dxa"/>
          </w:tcPr>
          <w:p w:rsidR="00242500" w:rsidRPr="00BE5C7E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242500" w:rsidRPr="00BE5C7E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BE5C7E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BE5C7E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:rsidR="00242500" w:rsidRPr="00BE5C7E" w:rsidRDefault="00242500" w:rsidP="002425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242500" w:rsidRPr="00BE0BAD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BE0BAD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 xml:space="preserve"> </w:t>
            </w:r>
            <w:r w:rsidRPr="00BE0BAD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>ม</w:t>
            </w:r>
            <w:r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>ิถุนายน</w:t>
            </w:r>
          </w:p>
        </w:tc>
        <w:tc>
          <w:tcPr>
            <w:tcW w:w="180" w:type="dxa"/>
          </w:tcPr>
          <w:p w:rsidR="00242500" w:rsidRPr="00BE5C7E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242500" w:rsidRPr="00BE5C7E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BE5C7E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BE5C7E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:rsidR="00242500" w:rsidRPr="00BE5C7E" w:rsidRDefault="00242500" w:rsidP="002425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242500" w:rsidRPr="00BE0BAD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BE0BAD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 xml:space="preserve"> </w:t>
            </w:r>
            <w:r w:rsidRPr="00BE0BAD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>ม</w:t>
            </w:r>
            <w:r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>ิถุนายน</w:t>
            </w:r>
          </w:p>
        </w:tc>
        <w:tc>
          <w:tcPr>
            <w:tcW w:w="180" w:type="dxa"/>
          </w:tcPr>
          <w:p w:rsidR="00242500" w:rsidRPr="00BE5C7E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242500" w:rsidRPr="00BE5C7E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BE5C7E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BE5C7E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:rsidR="00242500" w:rsidRPr="00BE5C7E" w:rsidRDefault="00242500" w:rsidP="002425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242500" w:rsidRPr="00BE0BAD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BE0BAD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 xml:space="preserve"> </w:t>
            </w:r>
            <w:r w:rsidRPr="00BE0BAD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>ม</w:t>
            </w:r>
            <w:r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>ิถุนายน</w:t>
            </w:r>
          </w:p>
        </w:tc>
        <w:tc>
          <w:tcPr>
            <w:tcW w:w="180" w:type="dxa"/>
          </w:tcPr>
          <w:p w:rsidR="00242500" w:rsidRPr="00BE5C7E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:rsidR="00242500" w:rsidRPr="00BE0BAD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BE0BAD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 xml:space="preserve"> </w:t>
            </w:r>
            <w:r w:rsidRPr="00BE0BAD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>ม</w:t>
            </w:r>
            <w:r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>ิถุนายน</w:t>
            </w:r>
          </w:p>
        </w:tc>
      </w:tr>
      <w:tr w:rsidR="00242500" w:rsidRPr="006F5F3B" w:rsidTr="00C7754C">
        <w:trPr>
          <w:cantSplit/>
          <w:trHeight w:val="299"/>
          <w:tblHeader/>
        </w:trPr>
        <w:tc>
          <w:tcPr>
            <w:tcW w:w="1350" w:type="dxa"/>
          </w:tcPr>
          <w:p w:rsidR="00242500" w:rsidRPr="006F5F3B" w:rsidRDefault="00242500" w:rsidP="0024250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242500" w:rsidRPr="006F5F3B" w:rsidRDefault="00242500" w:rsidP="002425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242500" w:rsidRPr="00BE0BAD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242500" w:rsidRPr="006F5F3B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242500" w:rsidRPr="006F5F3B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242500" w:rsidRPr="006F5F3B" w:rsidRDefault="00242500" w:rsidP="002425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242500" w:rsidRPr="00BE0BAD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242500" w:rsidRPr="006F5F3B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242500" w:rsidRPr="006F5F3B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242500" w:rsidRPr="006F5F3B" w:rsidRDefault="00242500" w:rsidP="002425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242500" w:rsidRPr="00BE0BAD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242500" w:rsidRPr="006F5F3B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242500" w:rsidRPr="006F5F3B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242500" w:rsidRPr="006F5F3B" w:rsidRDefault="00242500" w:rsidP="002425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242500" w:rsidRPr="00BE0BAD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242500" w:rsidRPr="006F5F3B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242500" w:rsidRPr="006F5F3B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242500" w:rsidRPr="006F5F3B" w:rsidRDefault="00242500" w:rsidP="002425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242500" w:rsidRPr="00BE0BAD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242500" w:rsidRPr="006F5F3B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242500" w:rsidRPr="006F5F3B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242500" w:rsidRPr="006F5F3B" w:rsidRDefault="00242500" w:rsidP="002425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242500" w:rsidRPr="00BE0BAD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242500" w:rsidRPr="006F5F3B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:rsidR="00242500" w:rsidRPr="00BE0BAD" w:rsidRDefault="00242500" w:rsidP="002425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2560</w:t>
            </w:r>
          </w:p>
        </w:tc>
      </w:tr>
      <w:tr w:rsidR="006F5F3B" w:rsidRPr="006F5F3B" w:rsidTr="00BE5C7E">
        <w:trPr>
          <w:cantSplit/>
          <w:trHeight w:val="388"/>
          <w:tblHeader/>
        </w:trPr>
        <w:tc>
          <w:tcPr>
            <w:tcW w:w="135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20" w:type="dxa"/>
            <w:gridSpan w:val="19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6F5F3B" w:rsidRPr="006F5F3B" w:rsidTr="00BE5C7E">
        <w:trPr>
          <w:cantSplit/>
          <w:trHeight w:val="282"/>
        </w:trPr>
        <w:tc>
          <w:tcPr>
            <w:tcW w:w="1350" w:type="dxa"/>
          </w:tcPr>
          <w:p w:rsidR="006F5F3B" w:rsidRPr="006F5F3B" w:rsidRDefault="006F5F3B" w:rsidP="00BE5C7E">
            <w:pPr>
              <w:tabs>
                <w:tab w:val="clear" w:pos="227"/>
                <w:tab w:val="clear" w:pos="45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F5F3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25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6F5F3B" w:rsidRPr="006F5F3B" w:rsidTr="00BE5C7E">
        <w:trPr>
          <w:cantSplit/>
          <w:trHeight w:val="282"/>
        </w:trPr>
        <w:tc>
          <w:tcPr>
            <w:tcW w:w="1350" w:type="dxa"/>
          </w:tcPr>
          <w:p w:rsidR="006F5F3B" w:rsidRPr="00BE5C7E" w:rsidRDefault="006F5F3B" w:rsidP="00BE5C7E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E5C7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บริษัท ควอลิตี้ </w:t>
            </w:r>
            <w:r w:rsidRPr="00BE5C7E">
              <w:rPr>
                <w:rFonts w:ascii="Angsana New" w:hAnsi="Angsana New"/>
                <w:spacing w:val="-4"/>
                <w:sz w:val="26"/>
                <w:szCs w:val="26"/>
                <w:cs/>
              </w:rPr>
              <w:br/>
            </w:r>
            <w:r w:rsidRPr="00BE5C7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  ไพน์แอปเปิล</w:t>
            </w:r>
          </w:p>
        </w:tc>
        <w:tc>
          <w:tcPr>
            <w:tcW w:w="1530" w:type="dxa"/>
          </w:tcPr>
          <w:p w:rsidR="006F5F3B" w:rsidRPr="00BE5C7E" w:rsidRDefault="006F5F3B" w:rsidP="00BE5C7E">
            <w:pPr>
              <w:pStyle w:val="acctfourfigures"/>
              <w:tabs>
                <w:tab w:val="clear" w:pos="765"/>
                <w:tab w:val="left" w:pos="161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  <w:cs/>
                <w:lang w:bidi="th-TH"/>
              </w:rPr>
            </w:pPr>
            <w:r w:rsidRPr="00BE5C7E">
              <w:rPr>
                <w:rFonts w:ascii="Angsana New" w:hAnsi="Angsana New" w:cs="Angsana New"/>
                <w:spacing w:val="-8"/>
                <w:sz w:val="26"/>
                <w:szCs w:val="26"/>
                <w:cs/>
                <w:lang w:bidi="th-TH"/>
              </w:rPr>
              <w:t>ผลิตและจำหน่า</w:t>
            </w:r>
            <w:r w:rsidRPr="00BE5C7E">
              <w:rPr>
                <w:rFonts w:ascii="Angsana New" w:hAnsi="Angsana New" w:cs="Angsana New" w:hint="cs"/>
                <w:spacing w:val="-8"/>
                <w:sz w:val="26"/>
                <w:szCs w:val="26"/>
                <w:cs/>
                <w:lang w:bidi="th-TH"/>
              </w:rPr>
              <w:t>ย</w:t>
            </w:r>
            <w:r w:rsidRPr="00BE5C7E">
              <w:rPr>
                <w:rFonts w:ascii="Angsana New" w:hAnsi="Angsana New" w:cs="Angsana New"/>
                <w:spacing w:val="-8"/>
                <w:sz w:val="26"/>
                <w:szCs w:val="26"/>
                <w:cs/>
                <w:lang w:bidi="th-TH"/>
              </w:rPr>
              <w:t>อาหาร</w:t>
            </w:r>
            <w:r w:rsidRPr="00BE5C7E">
              <w:rPr>
                <w:rFonts w:ascii="Angsana New" w:hAnsi="Angsana New" w:cs="Angsana New"/>
                <w:spacing w:val="-8"/>
                <w:sz w:val="26"/>
                <w:szCs w:val="26"/>
                <w:cs/>
                <w:lang w:bidi="th-TH"/>
              </w:rPr>
              <w:br/>
            </w:r>
            <w:r w:rsidRPr="00BE5C7E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  <w:lang w:bidi="th-TH"/>
              </w:rPr>
              <w:t xml:space="preserve">   </w:t>
            </w:r>
            <w:r w:rsidRPr="00BE5C7E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>แปรสภาพจากพืชผล</w:t>
            </w: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25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0A4D3B" w:rsidRPr="006F5F3B" w:rsidTr="00BE5C7E">
        <w:trPr>
          <w:cantSplit/>
          <w:trHeight w:val="363"/>
        </w:trPr>
        <w:tc>
          <w:tcPr>
            <w:tcW w:w="1350" w:type="dxa"/>
          </w:tcPr>
          <w:p w:rsidR="000A4D3B" w:rsidRPr="00BE5C7E" w:rsidRDefault="000A4D3B" w:rsidP="000A4D3B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E5C7E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  </w:t>
            </w:r>
            <w:r w:rsidRPr="00BE5C7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โปรดักส์ จำกัด</w:t>
            </w:r>
          </w:p>
        </w:tc>
        <w:tc>
          <w:tcPr>
            <w:tcW w:w="1530" w:type="dxa"/>
            <w:shd w:val="clear" w:color="auto" w:fill="auto"/>
          </w:tcPr>
          <w:p w:rsidR="000A4D3B" w:rsidRPr="00BE5C7E" w:rsidRDefault="000A4D3B" w:rsidP="000A4D3B">
            <w:pPr>
              <w:tabs>
                <w:tab w:val="clear" w:pos="454"/>
                <w:tab w:val="left" w:pos="116"/>
              </w:tabs>
              <w:ind w:left="-79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BE5C7E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ทางการเกษตร</w:t>
            </w:r>
          </w:p>
        </w:tc>
        <w:tc>
          <w:tcPr>
            <w:tcW w:w="810" w:type="dxa"/>
            <w:shd w:val="clear" w:color="auto" w:fill="auto"/>
          </w:tcPr>
          <w:p w:rsidR="000A4D3B" w:rsidRPr="006F5F3B" w:rsidRDefault="00CC1390" w:rsidP="000A4D3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0A4D3B" w:rsidRPr="006F5F3B" w:rsidRDefault="00CC1390" w:rsidP="000A4D3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400,000</w:t>
            </w:r>
          </w:p>
        </w:tc>
        <w:tc>
          <w:tcPr>
            <w:tcW w:w="180" w:type="dxa"/>
            <w:shd w:val="clear" w:color="auto" w:fill="auto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400,000</w:t>
            </w:r>
          </w:p>
        </w:tc>
        <w:tc>
          <w:tcPr>
            <w:tcW w:w="180" w:type="dxa"/>
            <w:shd w:val="clear" w:color="auto" w:fill="auto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0A4D3B" w:rsidRPr="006F5F3B" w:rsidRDefault="00CC1390" w:rsidP="000A4D3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400,000</w:t>
            </w:r>
          </w:p>
        </w:tc>
        <w:tc>
          <w:tcPr>
            <w:tcW w:w="180" w:type="dxa"/>
            <w:shd w:val="clear" w:color="auto" w:fill="auto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400,000</w:t>
            </w:r>
          </w:p>
        </w:tc>
        <w:tc>
          <w:tcPr>
            <w:tcW w:w="180" w:type="dxa"/>
            <w:shd w:val="clear" w:color="auto" w:fill="auto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0A4D3B" w:rsidRPr="006F5F3B" w:rsidRDefault="00C80F11" w:rsidP="000A4D3B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112,894</w:t>
            </w:r>
          </w:p>
        </w:tc>
        <w:tc>
          <w:tcPr>
            <w:tcW w:w="180" w:type="dxa"/>
            <w:shd w:val="clear" w:color="auto" w:fill="auto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</w:rPr>
              <w:t>112,894</w:t>
            </w:r>
          </w:p>
        </w:tc>
        <w:tc>
          <w:tcPr>
            <w:tcW w:w="180" w:type="dxa"/>
            <w:shd w:val="clear" w:color="auto" w:fill="auto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0A4D3B" w:rsidRPr="006F5F3B" w:rsidRDefault="00C80F11" w:rsidP="000A4D3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287,106</w:t>
            </w:r>
          </w:p>
        </w:tc>
        <w:tc>
          <w:tcPr>
            <w:tcW w:w="180" w:type="dxa"/>
            <w:shd w:val="clear" w:color="auto" w:fill="auto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287,106</w:t>
            </w:r>
          </w:p>
        </w:tc>
        <w:tc>
          <w:tcPr>
            <w:tcW w:w="180" w:type="dxa"/>
            <w:shd w:val="clear" w:color="auto" w:fill="auto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A4D3B" w:rsidRPr="006F5F3B" w:rsidRDefault="00CC1390" w:rsidP="000A4D3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A4D3B" w:rsidRPr="006F5F3B" w:rsidTr="00BE5C7E">
        <w:trPr>
          <w:cantSplit/>
          <w:trHeight w:val="363"/>
        </w:trPr>
        <w:tc>
          <w:tcPr>
            <w:tcW w:w="1350" w:type="dxa"/>
            <w:vAlign w:val="bottom"/>
          </w:tcPr>
          <w:p w:rsidR="000A4D3B" w:rsidRPr="00BE5C7E" w:rsidRDefault="000A4D3B" w:rsidP="000A4D3B">
            <w:pPr>
              <w:ind w:right="-79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BE5C7E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บริษัท อาหารสยาม</w:t>
            </w:r>
          </w:p>
        </w:tc>
        <w:tc>
          <w:tcPr>
            <w:tcW w:w="1530" w:type="dxa"/>
            <w:shd w:val="clear" w:color="auto" w:fill="auto"/>
          </w:tcPr>
          <w:p w:rsidR="000A4D3B" w:rsidRPr="00BE5C7E" w:rsidRDefault="000A4D3B" w:rsidP="000A4D3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  <w:lang w:bidi="th-TH"/>
              </w:rPr>
            </w:pPr>
            <w:r w:rsidRPr="00BE5C7E">
              <w:rPr>
                <w:rFonts w:ascii="Angsana New" w:hAnsi="Angsana New" w:cs="Angsana New" w:hint="cs"/>
                <w:spacing w:val="-8"/>
                <w:sz w:val="26"/>
                <w:szCs w:val="26"/>
                <w:cs/>
                <w:lang w:bidi="th-TH"/>
              </w:rPr>
              <w:t>ประกอบธุรกิจค้าขาย</w:t>
            </w:r>
          </w:p>
        </w:tc>
        <w:tc>
          <w:tcPr>
            <w:tcW w:w="810" w:type="dxa"/>
            <w:shd w:val="clear" w:color="auto" w:fill="auto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439"/>
                <w:tab w:val="decimal" w:pos="59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439"/>
                <w:tab w:val="decimal" w:pos="59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A4D3B" w:rsidRPr="006F5F3B" w:rsidRDefault="000A4D3B" w:rsidP="000A4D3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C3286" w:rsidRPr="006F5F3B" w:rsidTr="000443C5">
        <w:trPr>
          <w:cantSplit/>
          <w:trHeight w:val="363"/>
        </w:trPr>
        <w:tc>
          <w:tcPr>
            <w:tcW w:w="1350" w:type="dxa"/>
            <w:vAlign w:val="bottom"/>
          </w:tcPr>
          <w:p w:rsidR="00FC3286" w:rsidRPr="00BE5C7E" w:rsidRDefault="00FC3286" w:rsidP="00FC3286">
            <w:pPr>
              <w:ind w:left="-79" w:firstLine="79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E5C7E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  (2513) จำกัด</w:t>
            </w:r>
          </w:p>
        </w:tc>
        <w:tc>
          <w:tcPr>
            <w:tcW w:w="1530" w:type="dxa"/>
            <w:shd w:val="clear" w:color="auto" w:fill="auto"/>
          </w:tcPr>
          <w:p w:rsidR="00FC3286" w:rsidRPr="00BE5C7E" w:rsidRDefault="00FC3286" w:rsidP="00FC3286">
            <w:pPr>
              <w:tabs>
                <w:tab w:val="clear" w:pos="454"/>
                <w:tab w:val="left" w:pos="191"/>
              </w:tabs>
              <w:ind w:left="-79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BE5C7E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และการลงทุน</w:t>
            </w:r>
          </w:p>
        </w:tc>
        <w:tc>
          <w:tcPr>
            <w:tcW w:w="810" w:type="dxa"/>
            <w:shd w:val="clear" w:color="auto" w:fill="auto"/>
          </w:tcPr>
          <w:p w:rsidR="00FC3286" w:rsidRPr="00CC1390" w:rsidRDefault="00FC3286" w:rsidP="00FC32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C13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:rsidR="00FC3286" w:rsidRPr="00CC1390" w:rsidRDefault="00FC3286" w:rsidP="00FC328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FC3286" w:rsidRPr="006F5F3B" w:rsidRDefault="00FC3286" w:rsidP="00FC328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:rsidR="00FC3286" w:rsidRPr="006F5F3B" w:rsidRDefault="00FC3286" w:rsidP="00FC328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C3286" w:rsidRPr="006F5F3B" w:rsidRDefault="00FC3286" w:rsidP="00FC3286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C3286" w:rsidRPr="006F5F3B" w:rsidRDefault="00FC3286" w:rsidP="00FC328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C3286" w:rsidRPr="006F5F3B" w:rsidRDefault="00FC3286" w:rsidP="00FC3286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C3286" w:rsidRPr="006F5F3B" w:rsidRDefault="00FC3286" w:rsidP="00FC328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C3286" w:rsidRPr="00BE5C7E" w:rsidRDefault="00FC3286" w:rsidP="00FC328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C3286" w:rsidRPr="00BE5C7E" w:rsidRDefault="00FC3286" w:rsidP="00FC3286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C3286" w:rsidRPr="00BE5C7E" w:rsidRDefault="00FC3286" w:rsidP="00FC328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C7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C3286" w:rsidRPr="006F5F3B" w:rsidRDefault="00FC3286" w:rsidP="00FC328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C3286" w:rsidRPr="006F5F3B" w:rsidRDefault="00FC3286" w:rsidP="00FC3286">
            <w:pPr>
              <w:pStyle w:val="acctfourfigures"/>
              <w:tabs>
                <w:tab w:val="clear" w:pos="765"/>
                <w:tab w:val="decimal" w:pos="398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C3286" w:rsidRPr="006F5F3B" w:rsidRDefault="00FC3286" w:rsidP="00FC328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C3286" w:rsidRPr="006F5F3B" w:rsidRDefault="00FC3286" w:rsidP="00FC3286">
            <w:pPr>
              <w:pStyle w:val="acctfourfigures"/>
              <w:tabs>
                <w:tab w:val="clear" w:pos="765"/>
                <w:tab w:val="decimal" w:pos="398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C3286" w:rsidRPr="006F5F3B" w:rsidRDefault="00FC3286" w:rsidP="00FC328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FC3286" w:rsidRPr="006F5F3B" w:rsidRDefault="00FC3286" w:rsidP="00FC328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80" w:type="dxa"/>
            <w:shd w:val="clear" w:color="auto" w:fill="auto"/>
          </w:tcPr>
          <w:p w:rsidR="00FC3286" w:rsidRPr="006F5F3B" w:rsidRDefault="00FC3286" w:rsidP="00FC328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C3286" w:rsidRPr="006F5F3B" w:rsidRDefault="00FC3286" w:rsidP="00FC328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C3286" w:rsidRPr="006F5F3B" w:rsidRDefault="00FC3286" w:rsidP="00FC328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C3286" w:rsidRPr="006F5F3B" w:rsidRDefault="00FC3286" w:rsidP="00FC328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C3286" w:rsidRPr="006F5F3B" w:rsidRDefault="00FC3286" w:rsidP="00FC328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C3286" w:rsidRPr="006F5F3B" w:rsidRDefault="00FC3286" w:rsidP="00FC328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C3286" w:rsidRPr="00BC04E0" w:rsidTr="00D71F07">
        <w:trPr>
          <w:cantSplit/>
          <w:trHeight w:val="214"/>
        </w:trPr>
        <w:tc>
          <w:tcPr>
            <w:tcW w:w="1350" w:type="dxa"/>
            <w:vAlign w:val="bottom"/>
          </w:tcPr>
          <w:p w:rsidR="00FC3286" w:rsidRPr="006F5F3B" w:rsidRDefault="00FC3286" w:rsidP="00FC328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:rsidR="00FC3286" w:rsidRPr="006F5F3B" w:rsidRDefault="00FC3286" w:rsidP="00FC328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FC3286" w:rsidRPr="006F5F3B" w:rsidRDefault="00FC3286" w:rsidP="00FC328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FC3286" w:rsidRPr="006F5F3B" w:rsidRDefault="00FC3286" w:rsidP="00FC328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FC3286" w:rsidRPr="006F5F3B" w:rsidRDefault="00FC3286" w:rsidP="00FC328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FC3286" w:rsidRPr="006F5F3B" w:rsidRDefault="00FC3286" w:rsidP="00FC328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C3286" w:rsidRPr="006F5F3B" w:rsidRDefault="00FC3286" w:rsidP="00FC3286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C3286" w:rsidRPr="006F5F3B" w:rsidRDefault="00FC3286" w:rsidP="00FC328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C3286" w:rsidRPr="006F5F3B" w:rsidRDefault="00FC3286" w:rsidP="00FC3286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C3286" w:rsidRPr="006F5F3B" w:rsidRDefault="00FC3286" w:rsidP="00FC328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C3286" w:rsidRPr="00BE5C7E" w:rsidRDefault="00FC3286" w:rsidP="00FC328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400,250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C3286" w:rsidRPr="00BE5C7E" w:rsidRDefault="00FC3286" w:rsidP="00FC3286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C3286" w:rsidRPr="00BE5C7E" w:rsidRDefault="00FC3286" w:rsidP="00FC328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E5C7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400,250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C3286" w:rsidRPr="00BE5C7E" w:rsidRDefault="00FC3286" w:rsidP="00FC3286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C3286" w:rsidRPr="00BE5C7E" w:rsidRDefault="00C80F11" w:rsidP="00FC3286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112,894</w:t>
            </w:r>
          </w:p>
        </w:tc>
        <w:tc>
          <w:tcPr>
            <w:tcW w:w="180" w:type="dxa"/>
            <w:shd w:val="clear" w:color="auto" w:fill="auto"/>
          </w:tcPr>
          <w:p w:rsidR="00FC3286" w:rsidRPr="00BE5C7E" w:rsidRDefault="00FC3286" w:rsidP="00FC328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C3286" w:rsidRPr="00BE5C7E" w:rsidRDefault="00FC3286" w:rsidP="00FC3286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E5C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112,894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C3286" w:rsidRPr="006F5F3B" w:rsidRDefault="00FC3286" w:rsidP="00FC328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C3286" w:rsidRPr="006F5F3B" w:rsidRDefault="00C80F11" w:rsidP="00FC3286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287</w:t>
            </w:r>
            <w:r w:rsidR="0060437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,356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C3286" w:rsidRPr="006F5F3B" w:rsidRDefault="00FC3286" w:rsidP="00FC328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C3286" w:rsidRPr="006F5F3B" w:rsidRDefault="00FC3286" w:rsidP="00FC3286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287,356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C3286" w:rsidRPr="006F5F3B" w:rsidRDefault="00FC3286" w:rsidP="00FC328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C3286" w:rsidRPr="00BC04E0" w:rsidRDefault="00FC3286" w:rsidP="00FC328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C3286" w:rsidRPr="006F5F3B" w:rsidRDefault="00FC3286" w:rsidP="00FC328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C3286" w:rsidRPr="00BC04E0" w:rsidRDefault="00FC3286" w:rsidP="00FC328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04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:rsidR="007E412A" w:rsidRPr="002048B4" w:rsidRDefault="007E412A" w:rsidP="00EE499A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470355" w:rsidRDefault="00FA299B" w:rsidP="00BE5C7E">
      <w:pPr>
        <w:pStyle w:val="block"/>
        <w:tabs>
          <w:tab w:val="left" w:pos="540"/>
        </w:tabs>
        <w:spacing w:after="0" w:line="240" w:lineRule="auto"/>
        <w:ind w:left="360"/>
        <w:jc w:val="thaiDistribute"/>
        <w:rPr>
          <w:rFonts w:ascii="Angsana New" w:hAnsi="Angsana New" w:cs="Angsana New"/>
          <w:sz w:val="29"/>
          <w:szCs w:val="29"/>
          <w:lang w:val="en-US" w:bidi="th-TH"/>
        </w:rPr>
      </w:pPr>
      <w:r w:rsidRPr="006F5F3B">
        <w:rPr>
          <w:rFonts w:ascii="Angsana New" w:hAnsi="Angsana New" w:cs="Angsana New" w:hint="cs"/>
          <w:sz w:val="29"/>
          <w:szCs w:val="29"/>
          <w:cs/>
          <w:lang w:bidi="th-TH"/>
        </w:rPr>
        <w:t>บริษัทย่อย</w:t>
      </w:r>
      <w:r w:rsidR="00D57271">
        <w:rPr>
          <w:rFonts w:ascii="Angsana New" w:hAnsi="Angsana New" w:cs="Angsana New" w:hint="cs"/>
          <w:sz w:val="29"/>
          <w:szCs w:val="29"/>
          <w:cs/>
          <w:lang w:bidi="th-TH"/>
        </w:rPr>
        <w:t>ทั้งหมด</w:t>
      </w:r>
      <w:r w:rsidRPr="006F5F3B">
        <w:rPr>
          <w:rFonts w:ascii="Angsana New" w:hAnsi="Angsana New" w:cs="Angsana New" w:hint="cs"/>
          <w:sz w:val="29"/>
          <w:szCs w:val="29"/>
          <w:cs/>
          <w:lang w:bidi="th-TH"/>
        </w:rPr>
        <w:t>ดำเนินธุรกิจในประเทศไทย</w:t>
      </w:r>
    </w:p>
    <w:p w:rsidR="00BE5C7E" w:rsidRPr="002048B4" w:rsidRDefault="00BE5C7E" w:rsidP="00BE5C7E">
      <w:pPr>
        <w:pStyle w:val="block"/>
        <w:tabs>
          <w:tab w:val="left" w:pos="540"/>
        </w:tabs>
        <w:spacing w:after="0" w:line="240" w:lineRule="auto"/>
        <w:ind w:left="360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:rsidR="00BE5C7E" w:rsidRPr="00BE5C7E" w:rsidRDefault="00BE5C7E" w:rsidP="00BE5C7E">
      <w:pPr>
        <w:pStyle w:val="block"/>
        <w:spacing w:after="0" w:line="240" w:lineRule="auto"/>
        <w:ind w:left="360"/>
        <w:jc w:val="thaiDistribute"/>
        <w:rPr>
          <w:rFonts w:ascii="Angsana New" w:hAnsi="Angsana New" w:cs="Angsana New"/>
          <w:sz w:val="29"/>
          <w:szCs w:val="29"/>
          <w:cs/>
          <w:lang w:val="en-US" w:bidi="th-TH"/>
        </w:rPr>
        <w:sectPr w:rsidR="00BE5C7E" w:rsidRPr="00BE5C7E" w:rsidSect="00637718">
          <w:footerReference w:type="first" r:id="rId21"/>
          <w:pgSz w:w="16834" w:h="11909" w:orient="landscape" w:code="9"/>
          <w:pgMar w:top="691" w:right="1152" w:bottom="576" w:left="1152" w:header="720" w:footer="720" w:gutter="0"/>
          <w:cols w:space="720"/>
          <w:titlePg/>
        </w:sectPr>
      </w:pPr>
      <w:r>
        <w:rPr>
          <w:rFonts w:ascii="Angsana New" w:hAnsi="Angsana New" w:cs="Angsana New" w:hint="cs"/>
          <w:sz w:val="29"/>
          <w:szCs w:val="29"/>
          <w:cs/>
          <w:lang w:val="en-US" w:bidi="th-TH"/>
        </w:rPr>
        <w:t>บริษัทไม่มีเงินลงทุนในบริษัทย่อย</w:t>
      </w:r>
      <w:r w:rsidRPr="00BE5C7E">
        <w:rPr>
          <w:rFonts w:ascii="Angsana New" w:hAnsi="Angsana New" w:cs="Angsana New" w:hint="cs"/>
          <w:sz w:val="29"/>
          <w:szCs w:val="29"/>
          <w:cs/>
          <w:lang w:bidi="th-TH"/>
        </w:rPr>
        <w:t>ซึ่</w:t>
      </w:r>
      <w:r>
        <w:rPr>
          <w:rFonts w:ascii="Angsana New" w:hAnsi="Angsana New" w:cs="Angsana New" w:hint="cs"/>
          <w:sz w:val="29"/>
          <w:szCs w:val="29"/>
          <w:cs/>
          <w:lang w:val="en-US" w:bidi="th-TH"/>
        </w:rPr>
        <w:t>งจดทะเบียนในตลาดหลักทรัพย์ ดังนั้นจึงไม่มีราคาที่เปิดเผยต่อสาธารณชน</w:t>
      </w:r>
    </w:p>
    <w:p w:rsidR="00295F33" w:rsidRPr="00060304" w:rsidRDefault="00295F33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06030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ที่ดิน </w:t>
      </w:r>
      <w:r w:rsidRPr="0035415A">
        <w:rPr>
          <w:rFonts w:ascii="Angsana New" w:hAnsi="Angsana New"/>
          <w:b/>
          <w:bCs/>
          <w:sz w:val="30"/>
          <w:szCs w:val="30"/>
          <w:cs/>
        </w:rPr>
        <w:t>อาคาร</w:t>
      </w:r>
      <w:r w:rsidRPr="00060304">
        <w:rPr>
          <w:rFonts w:asciiTheme="majorBidi" w:hAnsiTheme="majorBidi" w:cstheme="majorBidi"/>
          <w:b/>
          <w:bCs/>
          <w:sz w:val="30"/>
          <w:szCs w:val="30"/>
          <w:cs/>
        </w:rPr>
        <w:t>และอุปกรณ์</w:t>
      </w:r>
    </w:p>
    <w:p w:rsidR="00295F33" w:rsidRPr="002A6795" w:rsidRDefault="00295F33" w:rsidP="002A67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540"/>
        </w:tabs>
        <w:spacing w:after="0" w:line="0" w:lineRule="atLeast"/>
        <w:ind w:left="547"/>
        <w:jc w:val="thaiDistribute"/>
        <w:rPr>
          <w:rFonts w:asciiTheme="majorBidi" w:hAnsiTheme="majorBidi" w:cstheme="majorBidi"/>
          <w:sz w:val="10"/>
          <w:szCs w:val="10"/>
        </w:rPr>
      </w:pPr>
    </w:p>
    <w:p w:rsidR="00D22B06" w:rsidRPr="00C2252E" w:rsidRDefault="00D22B06" w:rsidP="00D22B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2252E">
        <w:rPr>
          <w:rFonts w:asciiTheme="majorBidi" w:hAnsiTheme="majorBidi" w:cstheme="majorBidi"/>
          <w:b/>
          <w:spacing w:val="-4"/>
          <w:sz w:val="30"/>
          <w:szCs w:val="30"/>
          <w:cs/>
        </w:rPr>
        <w:t>การซื้อ จำหน่าย และโอนที่ดิน อาคารและอุปกรณ์</w:t>
      </w:r>
      <w:r w:rsidRPr="00C2252E">
        <w:rPr>
          <w:rFonts w:asciiTheme="majorBidi" w:hAnsiTheme="majorBidi" w:cstheme="majorBidi"/>
          <w:spacing w:val="-4"/>
          <w:sz w:val="30"/>
          <w:szCs w:val="30"/>
          <w:cs/>
        </w:rPr>
        <w:t>ระหว่างงวด</w:t>
      </w:r>
      <w:r w:rsidR="00242500">
        <w:rPr>
          <w:rFonts w:asciiTheme="majorBidi" w:hAnsiTheme="majorBidi" w:cstheme="majorBidi" w:hint="cs"/>
          <w:spacing w:val="-4"/>
          <w:sz w:val="30"/>
          <w:szCs w:val="30"/>
          <w:cs/>
        </w:rPr>
        <w:t>เก้า</w:t>
      </w:r>
      <w:r w:rsidRPr="00C2252E">
        <w:rPr>
          <w:rFonts w:asciiTheme="majorBidi" w:hAnsiTheme="majorBidi" w:cstheme="majorBidi" w:hint="cs"/>
          <w:spacing w:val="-4"/>
          <w:sz w:val="30"/>
          <w:szCs w:val="30"/>
          <w:cs/>
        </w:rPr>
        <w:t>เดือน</w:t>
      </w:r>
      <w:r w:rsidRPr="00C2252E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242500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D45625" w:rsidRPr="00C2252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42500"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="001D460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2252E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:rsidR="00454706" w:rsidRPr="002A6795" w:rsidRDefault="00454706" w:rsidP="00D22B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5"/>
        <w:gridCol w:w="1169"/>
        <w:gridCol w:w="274"/>
        <w:gridCol w:w="1170"/>
        <w:gridCol w:w="274"/>
        <w:gridCol w:w="1166"/>
        <w:gridCol w:w="274"/>
        <w:gridCol w:w="1170"/>
      </w:tblGrid>
      <w:tr w:rsidR="00D22B06" w:rsidRPr="00CA2F4D" w:rsidTr="00A54019">
        <w:tc>
          <w:tcPr>
            <w:tcW w:w="2007" w:type="pct"/>
          </w:tcPr>
          <w:p w:rsidR="00D22B06" w:rsidRPr="00CA2F4D" w:rsidRDefault="00D22B06" w:rsidP="00D22B0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3" w:type="pct"/>
            <w:gridSpan w:val="7"/>
          </w:tcPr>
          <w:p w:rsidR="00D22B06" w:rsidRPr="00CA2F4D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F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54706" w:rsidRPr="00CA2F4D" w:rsidTr="00A54019">
        <w:tc>
          <w:tcPr>
            <w:tcW w:w="2007" w:type="pct"/>
          </w:tcPr>
          <w:p w:rsidR="00D22B06" w:rsidRPr="00242500" w:rsidRDefault="00D45625" w:rsidP="0024250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048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สำหรับงวด</w:t>
            </w:r>
            <w:r w:rsidR="0024250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เก้า</w:t>
            </w:r>
            <w:r w:rsidR="00D22B06" w:rsidRPr="002048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เดือน</w:t>
            </w:r>
            <w:r w:rsidR="00651506" w:rsidRPr="002048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สิ้นสุดวันที่</w:t>
            </w:r>
            <w:r w:rsidR="00A311FD" w:rsidRPr="002048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2048B4" w:rsidRPr="002048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3</w:t>
            </w:r>
            <w:r w:rsidR="002425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0 </w:t>
            </w:r>
            <w:r w:rsidR="0024250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23" w:type="pct"/>
            <w:gridSpan w:val="3"/>
          </w:tcPr>
          <w:p w:rsidR="00D22B06" w:rsidRPr="00CA2F4D" w:rsidRDefault="00D22B06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F4D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BE0BAD">
              <w:rPr>
                <w:rFonts w:ascii="Angsana New" w:hAnsi="Angsana New"/>
                <w:sz w:val="30"/>
                <w:szCs w:val="30"/>
              </w:rPr>
              <w:t>6</w:t>
            </w:r>
            <w:r w:rsidR="0046058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9" w:type="pct"/>
          </w:tcPr>
          <w:p w:rsidR="00D22B06" w:rsidRPr="00CA2F4D" w:rsidRDefault="00D22B06" w:rsidP="00D22B0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1" w:type="pct"/>
            <w:gridSpan w:val="3"/>
          </w:tcPr>
          <w:p w:rsidR="00D22B06" w:rsidRPr="00CA2F4D" w:rsidRDefault="00D22B06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460584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454706" w:rsidRPr="00CA2F4D" w:rsidTr="00A54019">
        <w:tc>
          <w:tcPr>
            <w:tcW w:w="2007" w:type="pct"/>
          </w:tcPr>
          <w:p w:rsidR="00D22B06" w:rsidRPr="00651506" w:rsidRDefault="00651506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15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37" w:type="pct"/>
          </w:tcPr>
          <w:p w:rsidR="00D22B06" w:rsidRPr="00CA2F4D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454706" w:rsidRPr="00CA2F4D" w:rsidTr="00A54019">
        <w:tc>
          <w:tcPr>
            <w:tcW w:w="200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</w:tr>
      <w:tr w:rsidR="00454706" w:rsidRPr="00CA2F4D" w:rsidTr="00A54019">
        <w:tc>
          <w:tcPr>
            <w:tcW w:w="200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 xml:space="preserve">ออก </w:t>
            </w:r>
            <w:r w:rsidRPr="00CA2F4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A2F4D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 xml:space="preserve">ออก </w:t>
            </w:r>
            <w:r w:rsidRPr="00CA2F4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A2F4D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</w:tr>
      <w:tr w:rsidR="00454706" w:rsidRPr="00CA2F4D" w:rsidTr="00A54019">
        <w:tc>
          <w:tcPr>
            <w:tcW w:w="200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</w:rPr>
              <w:t>-</w:t>
            </w:r>
            <w:r w:rsidRPr="00CA2F4D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</w:rPr>
              <w:t>-</w:t>
            </w:r>
            <w:r w:rsidRPr="00CA2F4D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</w:tr>
      <w:tr w:rsidR="00D22B06" w:rsidRPr="00CA2F4D" w:rsidTr="00A54019">
        <w:tc>
          <w:tcPr>
            <w:tcW w:w="200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93" w:type="pct"/>
            <w:gridSpan w:val="7"/>
          </w:tcPr>
          <w:p w:rsidR="00D22B06" w:rsidRPr="00CA2F4D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F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72A2" w:rsidRPr="00CA2F4D" w:rsidTr="00A54019">
        <w:tc>
          <w:tcPr>
            <w:tcW w:w="2007" w:type="pct"/>
          </w:tcPr>
          <w:p w:rsidR="00D972A2" w:rsidRPr="00CA2F4D" w:rsidRDefault="00D972A2" w:rsidP="00D972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637" w:type="pct"/>
            <w:shd w:val="clear" w:color="auto" w:fill="auto"/>
          </w:tcPr>
          <w:p w:rsidR="00D972A2" w:rsidRPr="00CA2F4D" w:rsidRDefault="00B47C12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430</w:t>
            </w:r>
          </w:p>
        </w:tc>
        <w:tc>
          <w:tcPr>
            <w:tcW w:w="149" w:type="pct"/>
            <w:shd w:val="clear" w:color="auto" w:fill="auto"/>
          </w:tcPr>
          <w:p w:rsidR="00D972A2" w:rsidRPr="00CA2F4D" w:rsidRDefault="00D972A2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D972A2" w:rsidRPr="00CA2F4D" w:rsidRDefault="00CC1390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:rsidR="00D972A2" w:rsidRPr="00CA2F4D" w:rsidRDefault="00D972A2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D972A2" w:rsidRPr="00CA2F4D" w:rsidRDefault="00242500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1,674</w:t>
            </w:r>
          </w:p>
        </w:tc>
        <w:tc>
          <w:tcPr>
            <w:tcW w:w="149" w:type="pct"/>
            <w:shd w:val="clear" w:color="auto" w:fill="auto"/>
          </w:tcPr>
          <w:p w:rsidR="00D972A2" w:rsidRPr="00CA2F4D" w:rsidRDefault="00D972A2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D972A2" w:rsidRPr="00CA2F4D" w:rsidRDefault="00D972A2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72A2" w:rsidRPr="00CA2F4D" w:rsidTr="00A54019">
        <w:tc>
          <w:tcPr>
            <w:tcW w:w="2007" w:type="pct"/>
          </w:tcPr>
          <w:p w:rsidR="00D972A2" w:rsidRPr="00CA2F4D" w:rsidRDefault="00D972A2" w:rsidP="00D972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7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สิ่งปลูกสร้าง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และส่วนปรับปรุงอาคาร</w:t>
            </w:r>
          </w:p>
        </w:tc>
        <w:tc>
          <w:tcPr>
            <w:tcW w:w="637" w:type="pct"/>
            <w:shd w:val="clear" w:color="auto" w:fill="auto"/>
          </w:tcPr>
          <w:p w:rsidR="00D972A2" w:rsidRPr="00CA2F4D" w:rsidRDefault="00CC1390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1,091</w:t>
            </w:r>
          </w:p>
        </w:tc>
        <w:tc>
          <w:tcPr>
            <w:tcW w:w="149" w:type="pct"/>
            <w:shd w:val="clear" w:color="auto" w:fill="auto"/>
          </w:tcPr>
          <w:p w:rsidR="00D972A2" w:rsidRPr="00CA2F4D" w:rsidRDefault="00D972A2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D972A2" w:rsidRPr="00CA2F4D" w:rsidRDefault="00CC1390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:rsidR="00D972A2" w:rsidRPr="00CA2F4D" w:rsidRDefault="00D972A2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D972A2" w:rsidRPr="00CA2F4D" w:rsidRDefault="00242500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368</w:t>
            </w:r>
          </w:p>
        </w:tc>
        <w:tc>
          <w:tcPr>
            <w:tcW w:w="149" w:type="pct"/>
            <w:shd w:val="clear" w:color="auto" w:fill="auto"/>
          </w:tcPr>
          <w:p w:rsidR="00D972A2" w:rsidRPr="00CA2F4D" w:rsidRDefault="00D972A2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D972A2" w:rsidRPr="00CA2F4D" w:rsidRDefault="00D972A2" w:rsidP="00D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42500" w:rsidRPr="00CA2F4D" w:rsidTr="00A54019">
        <w:tc>
          <w:tcPr>
            <w:tcW w:w="2007" w:type="pct"/>
          </w:tcPr>
          <w:p w:rsidR="00242500" w:rsidRPr="00CA2F4D" w:rsidRDefault="00242500" w:rsidP="00242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37" w:type="pct"/>
            <w:shd w:val="clear" w:color="auto" w:fill="auto"/>
          </w:tcPr>
          <w:p w:rsidR="00242500" w:rsidRPr="00CA2F4D" w:rsidRDefault="00CC1390" w:rsidP="0024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11,56</w:t>
            </w:r>
            <w:r w:rsidR="00B47C1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9" w:type="pct"/>
            <w:shd w:val="clear" w:color="auto" w:fill="auto"/>
          </w:tcPr>
          <w:p w:rsidR="00242500" w:rsidRPr="00CA2F4D" w:rsidRDefault="00242500" w:rsidP="0024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242500" w:rsidRPr="00CA2F4D" w:rsidRDefault="00CC1390" w:rsidP="0024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258</w:t>
            </w:r>
          </w:p>
        </w:tc>
        <w:tc>
          <w:tcPr>
            <w:tcW w:w="149" w:type="pct"/>
            <w:shd w:val="clear" w:color="auto" w:fill="auto"/>
          </w:tcPr>
          <w:p w:rsidR="00242500" w:rsidRPr="00CA2F4D" w:rsidRDefault="00242500" w:rsidP="0024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242500" w:rsidRPr="00CA2F4D" w:rsidRDefault="00520F1F" w:rsidP="0024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</w:t>
            </w:r>
            <w:r w:rsidR="00150F41">
              <w:rPr>
                <w:rFonts w:ascii="Angsana New" w:hAnsi="Angsana New"/>
                <w:sz w:val="30"/>
                <w:szCs w:val="30"/>
              </w:rPr>
              <w:t>849</w:t>
            </w:r>
          </w:p>
        </w:tc>
        <w:tc>
          <w:tcPr>
            <w:tcW w:w="149" w:type="pct"/>
            <w:shd w:val="clear" w:color="auto" w:fill="auto"/>
          </w:tcPr>
          <w:p w:rsidR="00242500" w:rsidRPr="00CA2F4D" w:rsidRDefault="00242500" w:rsidP="0024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242500" w:rsidRPr="00CA2F4D" w:rsidRDefault="00242500" w:rsidP="0024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</w:t>
            </w:r>
          </w:p>
        </w:tc>
      </w:tr>
      <w:tr w:rsidR="00242500" w:rsidRPr="00CA2F4D" w:rsidTr="00A54019">
        <w:tc>
          <w:tcPr>
            <w:tcW w:w="2007" w:type="pct"/>
          </w:tcPr>
          <w:p w:rsidR="00242500" w:rsidRPr="00CA2F4D" w:rsidRDefault="00242500" w:rsidP="00242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37" w:type="pct"/>
            <w:shd w:val="clear" w:color="auto" w:fill="auto"/>
          </w:tcPr>
          <w:p w:rsidR="00242500" w:rsidRPr="00CA2F4D" w:rsidRDefault="00CC1390" w:rsidP="0024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4,083</w:t>
            </w:r>
          </w:p>
        </w:tc>
        <w:tc>
          <w:tcPr>
            <w:tcW w:w="149" w:type="pct"/>
            <w:shd w:val="clear" w:color="auto" w:fill="auto"/>
          </w:tcPr>
          <w:p w:rsidR="00242500" w:rsidRPr="00CA2F4D" w:rsidRDefault="00242500" w:rsidP="00242500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242500" w:rsidRPr="00CA2F4D" w:rsidRDefault="00CC1390" w:rsidP="0024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49" w:type="pct"/>
            <w:shd w:val="clear" w:color="auto" w:fill="auto"/>
          </w:tcPr>
          <w:p w:rsidR="00242500" w:rsidRPr="00CA2F4D" w:rsidRDefault="00242500" w:rsidP="0024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242500" w:rsidRPr="00CA2F4D" w:rsidRDefault="00150F41" w:rsidP="0024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</w:t>
            </w:r>
          </w:p>
        </w:tc>
        <w:tc>
          <w:tcPr>
            <w:tcW w:w="149" w:type="pct"/>
            <w:shd w:val="clear" w:color="auto" w:fill="auto"/>
          </w:tcPr>
          <w:p w:rsidR="00242500" w:rsidRPr="00CA2F4D" w:rsidRDefault="00242500" w:rsidP="00242500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242500" w:rsidRPr="00CA2F4D" w:rsidRDefault="00242500" w:rsidP="0024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50F41" w:rsidRPr="00CA2F4D" w:rsidTr="00A54019">
        <w:tc>
          <w:tcPr>
            <w:tcW w:w="2007" w:type="pct"/>
          </w:tcPr>
          <w:p w:rsidR="00150F41" w:rsidRPr="00CA2F4D" w:rsidRDefault="00150F41" w:rsidP="00150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37" w:type="pct"/>
            <w:shd w:val="clear" w:color="auto" w:fill="auto"/>
          </w:tcPr>
          <w:p w:rsidR="00150F41" w:rsidRPr="00CA2F4D" w:rsidRDefault="00CC1390" w:rsidP="0015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1,854</w:t>
            </w:r>
          </w:p>
        </w:tc>
        <w:tc>
          <w:tcPr>
            <w:tcW w:w="149" w:type="pct"/>
            <w:shd w:val="clear" w:color="auto" w:fill="auto"/>
          </w:tcPr>
          <w:p w:rsidR="00150F41" w:rsidRPr="00CA2F4D" w:rsidRDefault="00150F41" w:rsidP="0015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150F41" w:rsidRPr="00CA2F4D" w:rsidRDefault="00CC1390" w:rsidP="0015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:rsidR="00150F41" w:rsidRPr="00CA2F4D" w:rsidRDefault="00150F41" w:rsidP="0015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150F41" w:rsidRPr="00CA2F4D" w:rsidRDefault="00150F41" w:rsidP="0015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149" w:type="pct"/>
            <w:shd w:val="clear" w:color="auto" w:fill="auto"/>
          </w:tcPr>
          <w:p w:rsidR="00150F41" w:rsidRPr="00CA2F4D" w:rsidRDefault="00150F41" w:rsidP="00150F41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150F41" w:rsidRPr="00CA2F4D" w:rsidRDefault="00150F41" w:rsidP="0015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0F41" w:rsidRPr="00CA2F4D" w:rsidTr="00A54019">
        <w:tc>
          <w:tcPr>
            <w:tcW w:w="2007" w:type="pct"/>
          </w:tcPr>
          <w:p w:rsidR="00150F41" w:rsidRPr="00CA2F4D" w:rsidRDefault="00150F41" w:rsidP="00150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</w:t>
            </w:r>
            <w:r w:rsidRPr="00CA2F4D">
              <w:rPr>
                <w:rFonts w:ascii="Angsana New" w:hAnsi="Angsana New"/>
                <w:sz w:val="30"/>
                <w:szCs w:val="30"/>
                <w:cs/>
              </w:rPr>
              <w:t>ก่อสร้างและติดตั้ง</w:t>
            </w:r>
          </w:p>
        </w:tc>
        <w:tc>
          <w:tcPr>
            <w:tcW w:w="637" w:type="pct"/>
            <w:shd w:val="clear" w:color="auto" w:fill="auto"/>
          </w:tcPr>
          <w:p w:rsidR="00150F41" w:rsidRPr="00CA2F4D" w:rsidRDefault="00CC1390" w:rsidP="0015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13,828</w:t>
            </w:r>
          </w:p>
        </w:tc>
        <w:tc>
          <w:tcPr>
            <w:tcW w:w="149" w:type="pct"/>
            <w:shd w:val="clear" w:color="auto" w:fill="auto"/>
          </w:tcPr>
          <w:p w:rsidR="00150F41" w:rsidRPr="00CA2F4D" w:rsidRDefault="00150F41" w:rsidP="0015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:rsidR="00150F41" w:rsidRPr="00CA2F4D" w:rsidRDefault="00CC1390" w:rsidP="0015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4,803</w:t>
            </w:r>
          </w:p>
        </w:tc>
        <w:tc>
          <w:tcPr>
            <w:tcW w:w="149" w:type="pct"/>
            <w:shd w:val="clear" w:color="auto" w:fill="auto"/>
          </w:tcPr>
          <w:p w:rsidR="00150F41" w:rsidRPr="00CA2F4D" w:rsidRDefault="00150F41" w:rsidP="0015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150F41" w:rsidRPr="00CA2F4D" w:rsidRDefault="00150F41" w:rsidP="0015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16,884</w:t>
            </w:r>
          </w:p>
        </w:tc>
        <w:tc>
          <w:tcPr>
            <w:tcW w:w="149" w:type="pct"/>
            <w:shd w:val="clear" w:color="auto" w:fill="auto"/>
          </w:tcPr>
          <w:p w:rsidR="00150F41" w:rsidRPr="00CA2F4D" w:rsidRDefault="00150F41" w:rsidP="0015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:rsidR="00150F41" w:rsidRPr="00CA2F4D" w:rsidRDefault="00150F41" w:rsidP="0015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13,977</w:t>
            </w:r>
          </w:p>
        </w:tc>
      </w:tr>
      <w:tr w:rsidR="00150F41" w:rsidRPr="00E5239C" w:rsidTr="00A54019">
        <w:tc>
          <w:tcPr>
            <w:tcW w:w="2007" w:type="pct"/>
          </w:tcPr>
          <w:p w:rsidR="00150F41" w:rsidRPr="00CA2F4D" w:rsidRDefault="00150F41" w:rsidP="00150F4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0F41" w:rsidRPr="00241D23" w:rsidRDefault="00CC1390" w:rsidP="0015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32,854</w:t>
            </w:r>
          </w:p>
        </w:tc>
        <w:tc>
          <w:tcPr>
            <w:tcW w:w="149" w:type="pct"/>
            <w:shd w:val="clear" w:color="auto" w:fill="auto"/>
          </w:tcPr>
          <w:p w:rsidR="00150F41" w:rsidRPr="00CA2F4D" w:rsidRDefault="00150F41" w:rsidP="0015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0F41" w:rsidRPr="008E12D5" w:rsidRDefault="00CC1390" w:rsidP="0015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5,071</w:t>
            </w:r>
          </w:p>
        </w:tc>
        <w:tc>
          <w:tcPr>
            <w:tcW w:w="149" w:type="pct"/>
            <w:shd w:val="clear" w:color="auto" w:fill="auto"/>
          </w:tcPr>
          <w:p w:rsidR="00150F41" w:rsidRPr="00027BB0" w:rsidRDefault="00150F41" w:rsidP="0015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0F41" w:rsidRPr="00241D23" w:rsidRDefault="00150F41" w:rsidP="0015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36,108</w:t>
            </w:r>
          </w:p>
        </w:tc>
        <w:tc>
          <w:tcPr>
            <w:tcW w:w="149" w:type="pct"/>
            <w:shd w:val="clear" w:color="auto" w:fill="auto"/>
          </w:tcPr>
          <w:p w:rsidR="00150F41" w:rsidRPr="00CA2F4D" w:rsidRDefault="00150F41" w:rsidP="0015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0F41" w:rsidRPr="00E5239C" w:rsidRDefault="00150F41" w:rsidP="0015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Pr="00E5239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103</w:t>
            </w:r>
          </w:p>
        </w:tc>
      </w:tr>
    </w:tbl>
    <w:p w:rsidR="00651506" w:rsidRPr="002A6795" w:rsidRDefault="00651506" w:rsidP="00D22B06">
      <w:pPr>
        <w:spacing w:line="240" w:lineRule="auto"/>
        <w:rPr>
          <w:rFonts w:asciiTheme="majorBidi" w:hAnsiTheme="majorBidi" w:cstheme="majorBidi"/>
          <w:sz w:val="10"/>
          <w:szCs w:val="1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172"/>
        <w:gridCol w:w="264"/>
        <w:gridCol w:w="7"/>
        <w:gridCol w:w="1170"/>
        <w:gridCol w:w="279"/>
        <w:gridCol w:w="1160"/>
        <w:gridCol w:w="275"/>
        <w:gridCol w:w="1162"/>
      </w:tblGrid>
      <w:tr w:rsidR="00D22B06" w:rsidRPr="00EB7427" w:rsidTr="00454706">
        <w:tc>
          <w:tcPr>
            <w:tcW w:w="2010" w:type="pct"/>
          </w:tcPr>
          <w:p w:rsidR="00D22B06" w:rsidRPr="00454706" w:rsidRDefault="00D22B06" w:rsidP="00D22B0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990" w:type="pct"/>
            <w:gridSpan w:val="8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CA2F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E0BAD" w:rsidRPr="00EB7427" w:rsidTr="00BE0BAD">
        <w:tc>
          <w:tcPr>
            <w:tcW w:w="2010" w:type="pct"/>
          </w:tcPr>
          <w:p w:rsidR="00BE0BAD" w:rsidRPr="00242500" w:rsidRDefault="00BE0BAD" w:rsidP="00BE0BA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048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สำหรับงวด</w:t>
            </w:r>
            <w:r w:rsidR="0024250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เก้า</w:t>
            </w:r>
            <w:r w:rsidRPr="002048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เดือนสิ้นสุดวันที่ 3</w:t>
            </w:r>
            <w:r w:rsidR="002425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0 </w:t>
            </w:r>
            <w:r w:rsidR="0024250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23" w:type="pct"/>
            <w:gridSpan w:val="4"/>
          </w:tcPr>
          <w:p w:rsidR="00BE0BAD" w:rsidRPr="00CA2F4D" w:rsidRDefault="00BE0BAD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F4D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46058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2" w:type="pct"/>
          </w:tcPr>
          <w:p w:rsidR="00BE0BAD" w:rsidRPr="00CA2F4D" w:rsidRDefault="00BE0BAD" w:rsidP="00BE0BA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4" w:type="pct"/>
            <w:gridSpan w:val="3"/>
          </w:tcPr>
          <w:p w:rsidR="00BE0BAD" w:rsidRPr="00CA2F4D" w:rsidRDefault="00BE0BAD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460584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454706" w:rsidRPr="00EB7427" w:rsidTr="00BE0BAD">
        <w:tc>
          <w:tcPr>
            <w:tcW w:w="2010" w:type="pct"/>
          </w:tcPr>
          <w:p w:rsidR="00651506" w:rsidRPr="00454706" w:rsidRDefault="00651506" w:rsidP="00D45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651506" w:rsidRPr="00CA2F4D" w:rsidRDefault="00651506" w:rsidP="00651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651506" w:rsidRPr="00CA2F4D" w:rsidRDefault="00651506" w:rsidP="006515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52" w:type="pct"/>
          </w:tcPr>
          <w:p w:rsidR="00651506" w:rsidRPr="00CA2F4D" w:rsidRDefault="00651506" w:rsidP="006515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454706" w:rsidRPr="00EB7427" w:rsidTr="00BE0BAD">
        <w:tc>
          <w:tcPr>
            <w:tcW w:w="2010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4" w:type="pct"/>
          </w:tcPr>
          <w:p w:rsidR="00651506" w:rsidRPr="00CA2F4D" w:rsidRDefault="00651506" w:rsidP="006515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152" w:type="pct"/>
          </w:tcPr>
          <w:p w:rsidR="00651506" w:rsidRPr="00CA2F4D" w:rsidRDefault="00651506" w:rsidP="006515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50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</w:tr>
      <w:tr w:rsidR="00454706" w:rsidRPr="00EB7427" w:rsidTr="00BE0BAD">
        <w:tc>
          <w:tcPr>
            <w:tcW w:w="2010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4" w:type="pct"/>
          </w:tcPr>
          <w:p w:rsidR="00651506" w:rsidRPr="00CA2F4D" w:rsidRDefault="00651506" w:rsidP="006515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 xml:space="preserve">ออก </w:t>
            </w:r>
            <w:r w:rsidRPr="00CA2F4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A2F4D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  <w:tc>
          <w:tcPr>
            <w:tcW w:w="152" w:type="pct"/>
          </w:tcPr>
          <w:p w:rsidR="00651506" w:rsidRPr="00CA2F4D" w:rsidRDefault="00651506" w:rsidP="006515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50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 xml:space="preserve">ออก </w:t>
            </w:r>
            <w:r w:rsidRPr="00CA2F4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A2F4D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</w:tr>
      <w:tr w:rsidR="00454706" w:rsidRPr="00EB7427" w:rsidTr="00BE0BAD">
        <w:tc>
          <w:tcPr>
            <w:tcW w:w="2010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</w:rPr>
              <w:t>-</w:t>
            </w:r>
            <w:r w:rsidRPr="00CA2F4D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44" w:type="pct"/>
          </w:tcPr>
          <w:p w:rsidR="00651506" w:rsidRPr="00CA2F4D" w:rsidRDefault="00651506" w:rsidP="006515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52" w:type="pct"/>
          </w:tcPr>
          <w:p w:rsidR="00651506" w:rsidRPr="00CA2F4D" w:rsidRDefault="00651506" w:rsidP="006515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</w:rPr>
              <w:t>-</w:t>
            </w:r>
            <w:r w:rsidRPr="00CA2F4D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50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</w:tr>
      <w:tr w:rsidR="00651506" w:rsidRPr="00EB7427" w:rsidTr="00454706">
        <w:tc>
          <w:tcPr>
            <w:tcW w:w="2010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90" w:type="pct"/>
            <w:gridSpan w:val="8"/>
          </w:tcPr>
          <w:p w:rsidR="00651506" w:rsidRPr="00CA2F4D" w:rsidRDefault="00651506" w:rsidP="00651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F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0584" w:rsidRPr="00CA2F4D" w:rsidTr="00BE0BAD">
        <w:tc>
          <w:tcPr>
            <w:tcW w:w="2010" w:type="pct"/>
          </w:tcPr>
          <w:p w:rsidR="00460584" w:rsidRPr="00CA2F4D" w:rsidRDefault="00460584" w:rsidP="00460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638" w:type="pct"/>
            <w:shd w:val="clear" w:color="auto" w:fill="auto"/>
          </w:tcPr>
          <w:p w:rsidR="00460584" w:rsidRPr="00CA2F4D" w:rsidRDefault="00B47C12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430</w:t>
            </w:r>
          </w:p>
        </w:tc>
        <w:tc>
          <w:tcPr>
            <w:tcW w:w="148" w:type="pct"/>
            <w:gridSpan w:val="2"/>
            <w:shd w:val="clear" w:color="auto" w:fill="auto"/>
          </w:tcPr>
          <w:p w:rsidR="00460584" w:rsidRPr="00CA2F4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9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460584" w:rsidRPr="00CA2F4D" w:rsidRDefault="00CC1390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460584" w:rsidRPr="00CA2F4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460584" w:rsidRPr="00CA2F4D" w:rsidRDefault="00242500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1,674</w:t>
            </w:r>
          </w:p>
        </w:tc>
        <w:tc>
          <w:tcPr>
            <w:tcW w:w="150" w:type="pct"/>
            <w:shd w:val="clear" w:color="auto" w:fill="auto"/>
          </w:tcPr>
          <w:p w:rsidR="00460584" w:rsidRPr="00CA2F4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9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:rsidR="00460584" w:rsidRPr="00CA2F4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60584" w:rsidRPr="00CA2F4D" w:rsidTr="00BE0BAD">
        <w:tc>
          <w:tcPr>
            <w:tcW w:w="2010" w:type="pct"/>
          </w:tcPr>
          <w:p w:rsidR="00460584" w:rsidRPr="00CA2F4D" w:rsidRDefault="00460584" w:rsidP="00460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สิ่งปลูกสร้าง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และส่วนปรับปรุงอาคาร</w:t>
            </w:r>
          </w:p>
        </w:tc>
        <w:tc>
          <w:tcPr>
            <w:tcW w:w="638" w:type="pct"/>
            <w:shd w:val="clear" w:color="auto" w:fill="auto"/>
          </w:tcPr>
          <w:p w:rsidR="00460584" w:rsidRPr="00CA2F4D" w:rsidRDefault="004B7A60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1,091</w:t>
            </w:r>
          </w:p>
        </w:tc>
        <w:tc>
          <w:tcPr>
            <w:tcW w:w="148" w:type="pct"/>
            <w:gridSpan w:val="2"/>
            <w:shd w:val="clear" w:color="auto" w:fill="auto"/>
          </w:tcPr>
          <w:p w:rsidR="00460584" w:rsidRPr="00CA2F4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9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460584" w:rsidRPr="00CA2F4D" w:rsidRDefault="00CC1390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460584" w:rsidRPr="00CA2F4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460584" w:rsidRPr="00CA2F4D" w:rsidRDefault="00242500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368</w:t>
            </w:r>
          </w:p>
        </w:tc>
        <w:tc>
          <w:tcPr>
            <w:tcW w:w="150" w:type="pct"/>
            <w:shd w:val="clear" w:color="auto" w:fill="auto"/>
          </w:tcPr>
          <w:p w:rsidR="00460584" w:rsidRPr="00CA2F4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9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:rsidR="00460584" w:rsidRPr="00CA2F4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42500" w:rsidRPr="00EB7427" w:rsidTr="00BE0BAD">
        <w:tc>
          <w:tcPr>
            <w:tcW w:w="2010" w:type="pct"/>
          </w:tcPr>
          <w:p w:rsidR="00242500" w:rsidRPr="00CA2F4D" w:rsidRDefault="00242500" w:rsidP="00242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38" w:type="pct"/>
            <w:shd w:val="clear" w:color="auto" w:fill="auto"/>
          </w:tcPr>
          <w:p w:rsidR="00242500" w:rsidRPr="00CA2F4D" w:rsidRDefault="004B7A60" w:rsidP="0024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11,093</w:t>
            </w:r>
          </w:p>
        </w:tc>
        <w:tc>
          <w:tcPr>
            <w:tcW w:w="144" w:type="pct"/>
            <w:shd w:val="clear" w:color="auto" w:fill="auto"/>
          </w:tcPr>
          <w:p w:rsidR="00242500" w:rsidRPr="00CA2F4D" w:rsidRDefault="00242500" w:rsidP="00242500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shd w:val="clear" w:color="auto" w:fill="auto"/>
          </w:tcPr>
          <w:p w:rsidR="00242500" w:rsidRPr="00CA2F4D" w:rsidRDefault="00CC1390" w:rsidP="0024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258</w:t>
            </w:r>
          </w:p>
        </w:tc>
        <w:tc>
          <w:tcPr>
            <w:tcW w:w="152" w:type="pct"/>
            <w:shd w:val="clear" w:color="auto" w:fill="auto"/>
          </w:tcPr>
          <w:p w:rsidR="00242500" w:rsidRPr="00CA2F4D" w:rsidRDefault="00242500" w:rsidP="0024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242500" w:rsidRPr="00CA2F4D" w:rsidRDefault="00150F41" w:rsidP="0024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16,063</w:t>
            </w:r>
          </w:p>
        </w:tc>
        <w:tc>
          <w:tcPr>
            <w:tcW w:w="150" w:type="pct"/>
            <w:shd w:val="clear" w:color="auto" w:fill="auto"/>
          </w:tcPr>
          <w:p w:rsidR="00242500" w:rsidRPr="00CA2F4D" w:rsidRDefault="00242500" w:rsidP="00242500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:rsidR="00242500" w:rsidRPr="00CA2F4D" w:rsidRDefault="00242500" w:rsidP="0024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</w:t>
            </w:r>
          </w:p>
        </w:tc>
      </w:tr>
      <w:tr w:rsidR="00242500" w:rsidRPr="00EB7427" w:rsidTr="00BE0BAD">
        <w:tc>
          <w:tcPr>
            <w:tcW w:w="2010" w:type="pct"/>
          </w:tcPr>
          <w:p w:rsidR="00242500" w:rsidRPr="00CA2F4D" w:rsidRDefault="00242500" w:rsidP="00242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after="0"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38" w:type="pct"/>
            <w:shd w:val="clear" w:color="auto" w:fill="auto"/>
          </w:tcPr>
          <w:p w:rsidR="00242500" w:rsidRPr="00CA2F4D" w:rsidRDefault="004B7A60" w:rsidP="0024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3,978</w:t>
            </w:r>
          </w:p>
        </w:tc>
        <w:tc>
          <w:tcPr>
            <w:tcW w:w="144" w:type="pct"/>
            <w:shd w:val="clear" w:color="auto" w:fill="auto"/>
          </w:tcPr>
          <w:p w:rsidR="00242500" w:rsidRPr="00CA2F4D" w:rsidRDefault="00242500" w:rsidP="0024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shd w:val="clear" w:color="auto" w:fill="auto"/>
          </w:tcPr>
          <w:p w:rsidR="00CC1390" w:rsidRPr="00CA2F4D" w:rsidRDefault="004B7A60" w:rsidP="0024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52" w:type="pct"/>
            <w:shd w:val="clear" w:color="auto" w:fill="auto"/>
          </w:tcPr>
          <w:p w:rsidR="00242500" w:rsidRPr="00CA2F4D" w:rsidRDefault="00242500" w:rsidP="0024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242500" w:rsidRPr="00CA2F4D" w:rsidRDefault="00150F41" w:rsidP="0024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178</w:t>
            </w:r>
          </w:p>
        </w:tc>
        <w:tc>
          <w:tcPr>
            <w:tcW w:w="150" w:type="pct"/>
            <w:shd w:val="clear" w:color="auto" w:fill="auto"/>
          </w:tcPr>
          <w:p w:rsidR="00242500" w:rsidRPr="00CA2F4D" w:rsidRDefault="00242500" w:rsidP="0024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:rsidR="00242500" w:rsidRPr="00CA2F4D" w:rsidRDefault="00242500" w:rsidP="0024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427CF" w:rsidRPr="00EB7427" w:rsidTr="00BE0BAD">
        <w:tc>
          <w:tcPr>
            <w:tcW w:w="2010" w:type="pct"/>
          </w:tcPr>
          <w:p w:rsidR="00F427CF" w:rsidRPr="00CA2F4D" w:rsidRDefault="00F427CF" w:rsidP="00F42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68" w:firstLine="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38" w:type="pct"/>
            <w:shd w:val="clear" w:color="auto" w:fill="auto"/>
          </w:tcPr>
          <w:p w:rsidR="00F427CF" w:rsidRDefault="00F427CF" w:rsidP="00F4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1,854</w:t>
            </w:r>
          </w:p>
        </w:tc>
        <w:tc>
          <w:tcPr>
            <w:tcW w:w="144" w:type="pct"/>
            <w:shd w:val="clear" w:color="auto" w:fill="auto"/>
          </w:tcPr>
          <w:p w:rsidR="00F427CF" w:rsidRPr="00CA2F4D" w:rsidRDefault="00F427CF" w:rsidP="00F4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shd w:val="clear" w:color="auto" w:fill="auto"/>
          </w:tcPr>
          <w:p w:rsidR="00F427CF" w:rsidRPr="00CA2F4D" w:rsidRDefault="00F427CF" w:rsidP="00F4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F427CF" w:rsidRPr="00CA2F4D" w:rsidRDefault="00F427CF" w:rsidP="00F4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F427CF" w:rsidRPr="00CA2F4D" w:rsidRDefault="00F427CF" w:rsidP="00F4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:rsidR="00F427CF" w:rsidRPr="00CA2F4D" w:rsidRDefault="00F427CF" w:rsidP="00F4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:rsidR="00F427CF" w:rsidRDefault="00F427CF" w:rsidP="00F4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13B3" w:rsidRPr="00EB7427" w:rsidTr="00BE0BAD">
        <w:tc>
          <w:tcPr>
            <w:tcW w:w="2010" w:type="pct"/>
          </w:tcPr>
          <w:p w:rsidR="00BA13B3" w:rsidRPr="00CA2F4D" w:rsidRDefault="00BA13B3" w:rsidP="00BA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</w:t>
            </w:r>
            <w:r w:rsidRPr="00CA2F4D">
              <w:rPr>
                <w:rFonts w:ascii="Angsana New" w:hAnsi="Angsana New"/>
                <w:sz w:val="30"/>
                <w:szCs w:val="30"/>
                <w:cs/>
              </w:rPr>
              <w:t>ก่อสร้างและติดตั้ง</w:t>
            </w:r>
          </w:p>
        </w:tc>
        <w:tc>
          <w:tcPr>
            <w:tcW w:w="638" w:type="pct"/>
            <w:shd w:val="clear" w:color="auto" w:fill="auto"/>
          </w:tcPr>
          <w:p w:rsidR="00BA13B3" w:rsidRPr="00CA2F4D" w:rsidRDefault="004B7A60" w:rsidP="00BA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13,57</w:t>
            </w:r>
            <w:r w:rsidR="00B47C1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4" w:type="pct"/>
            <w:shd w:val="clear" w:color="auto" w:fill="auto"/>
          </w:tcPr>
          <w:p w:rsidR="00BA13B3" w:rsidRPr="00CA2F4D" w:rsidRDefault="00BA13B3" w:rsidP="00BA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A13B3" w:rsidRPr="00CA2F4D" w:rsidRDefault="00BA13B3" w:rsidP="00BA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4,705</w:t>
            </w:r>
          </w:p>
        </w:tc>
        <w:tc>
          <w:tcPr>
            <w:tcW w:w="152" w:type="pct"/>
            <w:shd w:val="clear" w:color="auto" w:fill="auto"/>
          </w:tcPr>
          <w:p w:rsidR="00BA13B3" w:rsidRPr="00CA2F4D" w:rsidRDefault="00BA13B3" w:rsidP="00BA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BA13B3" w:rsidRPr="00CA2F4D" w:rsidRDefault="00BA13B3" w:rsidP="00BA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10,209</w:t>
            </w:r>
          </w:p>
        </w:tc>
        <w:tc>
          <w:tcPr>
            <w:tcW w:w="150" w:type="pct"/>
            <w:shd w:val="clear" w:color="auto" w:fill="auto"/>
          </w:tcPr>
          <w:p w:rsidR="00BA13B3" w:rsidRPr="00CA2F4D" w:rsidRDefault="00BA13B3" w:rsidP="00BA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:rsidR="00BA13B3" w:rsidRPr="00CA2F4D" w:rsidRDefault="00BA13B3" w:rsidP="00BA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13,743</w:t>
            </w:r>
          </w:p>
        </w:tc>
      </w:tr>
      <w:tr w:rsidR="00F427CF" w:rsidRPr="00EB7427" w:rsidTr="00BE0BAD">
        <w:tc>
          <w:tcPr>
            <w:tcW w:w="2010" w:type="pct"/>
          </w:tcPr>
          <w:p w:rsidR="00F427CF" w:rsidRPr="001A6133" w:rsidRDefault="00F427CF" w:rsidP="00F42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1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27CF" w:rsidRPr="00027BB0" w:rsidRDefault="00F427CF" w:rsidP="00F4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32,016</w:t>
            </w:r>
          </w:p>
        </w:tc>
        <w:tc>
          <w:tcPr>
            <w:tcW w:w="144" w:type="pct"/>
            <w:shd w:val="clear" w:color="auto" w:fill="auto"/>
          </w:tcPr>
          <w:p w:rsidR="00F427CF" w:rsidRPr="00027BB0" w:rsidRDefault="00F427CF" w:rsidP="00F4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27CF" w:rsidRPr="00F427CF" w:rsidRDefault="00F427CF" w:rsidP="00F4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7" w:right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27CF"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973</w:t>
            </w:r>
          </w:p>
        </w:tc>
        <w:tc>
          <w:tcPr>
            <w:tcW w:w="152" w:type="pct"/>
            <w:shd w:val="clear" w:color="auto" w:fill="auto"/>
          </w:tcPr>
          <w:p w:rsidR="00F427CF" w:rsidRPr="00F427CF" w:rsidRDefault="00F427CF" w:rsidP="00F4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27CF" w:rsidRPr="00027BB0" w:rsidRDefault="00F427CF" w:rsidP="00F4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28,492</w:t>
            </w:r>
          </w:p>
        </w:tc>
        <w:tc>
          <w:tcPr>
            <w:tcW w:w="150" w:type="pct"/>
            <w:shd w:val="clear" w:color="auto" w:fill="auto"/>
          </w:tcPr>
          <w:p w:rsidR="00F427CF" w:rsidRPr="00027BB0" w:rsidRDefault="00F427CF" w:rsidP="00F4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27CF" w:rsidRPr="00027BB0" w:rsidRDefault="00F427CF" w:rsidP="00F42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13,869</w:t>
            </w:r>
          </w:p>
        </w:tc>
      </w:tr>
    </w:tbl>
    <w:p w:rsidR="007F0D36" w:rsidRDefault="006017B6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314A0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ภาษีเงินได้รอการตัดบัญชี</w:t>
      </w:r>
      <w:r w:rsidR="00B31FA4" w:rsidRPr="00314A07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:rsidR="004B7A60" w:rsidRPr="004B7A60" w:rsidRDefault="004B7A60" w:rsidP="004B7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</w:pPr>
    </w:p>
    <w:p w:rsidR="006017B6" w:rsidRDefault="006017B6" w:rsidP="00060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060304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="00437C02">
        <w:rPr>
          <w:rFonts w:asciiTheme="majorBidi" w:hAnsiTheme="majorBidi" w:cstheme="majorBidi" w:hint="cs"/>
          <w:sz w:val="30"/>
          <w:szCs w:val="30"/>
          <w:cs/>
        </w:rPr>
        <w:t>และหนี้สิน</w:t>
      </w:r>
      <w:r w:rsidRPr="00060304">
        <w:rPr>
          <w:rFonts w:asciiTheme="majorBidi" w:hAnsiTheme="majorBidi" w:cstheme="majorBidi"/>
          <w:sz w:val="30"/>
          <w:szCs w:val="30"/>
          <w:cs/>
        </w:rPr>
        <w:t>ภ</w:t>
      </w:r>
      <w:r w:rsidR="00D57271">
        <w:rPr>
          <w:rFonts w:asciiTheme="majorBidi" w:hAnsiTheme="majorBidi" w:cstheme="majorBidi"/>
          <w:sz w:val="30"/>
          <w:szCs w:val="30"/>
          <w:cs/>
        </w:rPr>
        <w:t xml:space="preserve">าษีเงินได้รอการตัดบัญชี ณ </w:t>
      </w:r>
      <w:r w:rsidR="00E52EFE" w:rsidRPr="00E52EFE">
        <w:rPr>
          <w:rFonts w:asciiTheme="majorBidi" w:hAnsiTheme="majorBidi"/>
          <w:sz w:val="30"/>
          <w:szCs w:val="30"/>
          <w:cs/>
        </w:rPr>
        <w:t xml:space="preserve">วันที่ </w:t>
      </w:r>
      <w:r w:rsidR="00242500">
        <w:rPr>
          <w:rFonts w:asciiTheme="majorBidi" w:hAnsiTheme="majorBidi" w:cstheme="majorBidi"/>
          <w:sz w:val="30"/>
          <w:szCs w:val="30"/>
        </w:rPr>
        <w:t xml:space="preserve">30 </w:t>
      </w:r>
      <w:r w:rsidR="00242500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E52EFE" w:rsidRPr="00E52EFE">
        <w:rPr>
          <w:rFonts w:asciiTheme="majorBidi" w:hAnsiTheme="majorBidi"/>
          <w:sz w:val="30"/>
          <w:szCs w:val="30"/>
          <w:cs/>
        </w:rPr>
        <w:t xml:space="preserve"> </w:t>
      </w:r>
      <w:r w:rsidR="00E52EFE" w:rsidRPr="00E52EFE">
        <w:rPr>
          <w:rFonts w:asciiTheme="majorBidi" w:hAnsiTheme="majorBidi" w:cstheme="majorBidi"/>
          <w:sz w:val="30"/>
          <w:szCs w:val="30"/>
        </w:rPr>
        <w:t>25</w:t>
      </w:r>
      <w:r w:rsidR="00460584">
        <w:rPr>
          <w:rFonts w:asciiTheme="majorBidi" w:hAnsiTheme="majorBidi" w:cstheme="majorBidi"/>
          <w:sz w:val="30"/>
          <w:szCs w:val="30"/>
        </w:rPr>
        <w:t>61</w:t>
      </w:r>
      <w:r w:rsidR="00E52EFE" w:rsidRPr="00E52EFE">
        <w:rPr>
          <w:rFonts w:asciiTheme="majorBidi" w:hAnsiTheme="majorBidi" w:cstheme="majorBidi"/>
          <w:sz w:val="30"/>
          <w:szCs w:val="30"/>
        </w:rPr>
        <w:t xml:space="preserve"> </w:t>
      </w:r>
      <w:r w:rsidR="00E52EFE" w:rsidRPr="00E52EFE">
        <w:rPr>
          <w:rFonts w:asciiTheme="majorBidi" w:hAnsiTheme="majorBidi"/>
          <w:sz w:val="30"/>
          <w:szCs w:val="30"/>
          <w:cs/>
        </w:rPr>
        <w:t xml:space="preserve">และ </w:t>
      </w:r>
      <w:r w:rsidR="00E52EFE" w:rsidRPr="00E52EFE">
        <w:rPr>
          <w:rFonts w:asciiTheme="majorBidi" w:hAnsiTheme="majorBidi" w:cstheme="majorBidi"/>
          <w:sz w:val="30"/>
          <w:szCs w:val="30"/>
        </w:rPr>
        <w:t>3</w:t>
      </w:r>
      <w:r w:rsidR="009A7A03">
        <w:rPr>
          <w:rFonts w:asciiTheme="majorBidi" w:hAnsiTheme="majorBidi" w:cstheme="majorBidi"/>
          <w:sz w:val="30"/>
          <w:szCs w:val="30"/>
        </w:rPr>
        <w:t xml:space="preserve">0 </w:t>
      </w:r>
      <w:r w:rsidR="009A7A0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E52EFE" w:rsidRPr="00E52EFE">
        <w:rPr>
          <w:rFonts w:asciiTheme="majorBidi" w:hAnsiTheme="majorBidi"/>
          <w:sz w:val="30"/>
          <w:szCs w:val="30"/>
          <w:cs/>
        </w:rPr>
        <w:t xml:space="preserve"> </w:t>
      </w:r>
      <w:r w:rsidR="009A7A03">
        <w:rPr>
          <w:rFonts w:asciiTheme="majorBidi" w:hAnsiTheme="majorBidi" w:cstheme="majorBidi"/>
          <w:sz w:val="30"/>
          <w:szCs w:val="30"/>
        </w:rPr>
        <w:t>25</w:t>
      </w:r>
      <w:r w:rsidR="00460584">
        <w:rPr>
          <w:rFonts w:asciiTheme="majorBidi" w:hAnsiTheme="majorBidi" w:cstheme="majorBidi"/>
          <w:sz w:val="30"/>
          <w:szCs w:val="30"/>
        </w:rPr>
        <w:t>60</w:t>
      </w:r>
      <w:r w:rsidR="00E52EFE" w:rsidRPr="00E52EFE">
        <w:rPr>
          <w:rFonts w:asciiTheme="majorBidi" w:hAnsiTheme="majorBidi" w:cstheme="majorBidi"/>
          <w:sz w:val="30"/>
          <w:szCs w:val="30"/>
        </w:rPr>
        <w:t xml:space="preserve"> </w:t>
      </w:r>
      <w:r w:rsidR="00E52EFE" w:rsidRPr="00E52EFE">
        <w:rPr>
          <w:rFonts w:asciiTheme="majorBidi" w:hAnsiTheme="majorBidi"/>
          <w:sz w:val="30"/>
          <w:szCs w:val="30"/>
          <w:cs/>
        </w:rPr>
        <w:t>มีดังนี้</w:t>
      </w:r>
    </w:p>
    <w:p w:rsidR="00D637BD" w:rsidRPr="00D1150A" w:rsidRDefault="00D637BD" w:rsidP="00D63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/>
        <w:jc w:val="thaiDistribute"/>
        <w:rPr>
          <w:rFonts w:ascii="Angsana New" w:hAnsi="Angsana New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260"/>
        <w:gridCol w:w="270"/>
        <w:gridCol w:w="18"/>
        <w:gridCol w:w="1242"/>
        <w:gridCol w:w="236"/>
        <w:gridCol w:w="1204"/>
        <w:gridCol w:w="270"/>
        <w:gridCol w:w="1350"/>
      </w:tblGrid>
      <w:tr w:rsidR="00025938" w:rsidRPr="00544C7D" w:rsidTr="00544C7D">
        <w:tc>
          <w:tcPr>
            <w:tcW w:w="3330" w:type="dxa"/>
          </w:tcPr>
          <w:p w:rsidR="00025938" w:rsidRPr="00544C7D" w:rsidRDefault="00025938" w:rsidP="00AA6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4"/>
          </w:tcPr>
          <w:p w:rsidR="00025938" w:rsidRPr="00544C7D" w:rsidRDefault="00025938" w:rsidP="00AA6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025938" w:rsidRPr="00544C7D" w:rsidRDefault="00025938" w:rsidP="00AA6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4" w:type="dxa"/>
            <w:gridSpan w:val="3"/>
          </w:tcPr>
          <w:p w:rsidR="00025938" w:rsidRPr="00544C7D" w:rsidRDefault="00025938" w:rsidP="00AA6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2500" w:rsidRPr="00544C7D" w:rsidTr="00544C7D">
        <w:tc>
          <w:tcPr>
            <w:tcW w:w="3330" w:type="dxa"/>
          </w:tcPr>
          <w:p w:rsidR="00242500" w:rsidRPr="00544C7D" w:rsidRDefault="00242500" w:rsidP="0024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242500" w:rsidRPr="00544C7D" w:rsidRDefault="00242500" w:rsidP="0024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544C7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8" w:type="dxa"/>
            <w:gridSpan w:val="2"/>
          </w:tcPr>
          <w:p w:rsidR="00242500" w:rsidRPr="00544C7D" w:rsidRDefault="00242500" w:rsidP="0024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:rsidR="00242500" w:rsidRPr="00544C7D" w:rsidRDefault="00242500" w:rsidP="0024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544C7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:rsidR="00242500" w:rsidRPr="00544C7D" w:rsidRDefault="00242500" w:rsidP="00242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242500" w:rsidRPr="00544C7D" w:rsidRDefault="00242500" w:rsidP="0024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544C7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242500" w:rsidRPr="00544C7D" w:rsidRDefault="00242500" w:rsidP="0024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242500" w:rsidRPr="00544C7D" w:rsidRDefault="00242500" w:rsidP="0024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544C7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</w:tr>
      <w:tr w:rsidR="00242500" w:rsidRPr="00544C7D" w:rsidTr="00544C7D">
        <w:tc>
          <w:tcPr>
            <w:tcW w:w="3330" w:type="dxa"/>
          </w:tcPr>
          <w:p w:rsidR="00242500" w:rsidRPr="00544C7D" w:rsidRDefault="00242500" w:rsidP="0024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242500" w:rsidRPr="00544C7D" w:rsidRDefault="00242500" w:rsidP="0024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242500" w:rsidRPr="00544C7D" w:rsidRDefault="00242500" w:rsidP="0024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:rsidR="00242500" w:rsidRPr="00544C7D" w:rsidRDefault="00242500" w:rsidP="0024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242500" w:rsidRPr="00544C7D" w:rsidRDefault="00242500" w:rsidP="0024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242500" w:rsidRPr="00544C7D" w:rsidRDefault="00242500" w:rsidP="0024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242500" w:rsidRPr="00544C7D" w:rsidRDefault="00242500" w:rsidP="0024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242500" w:rsidRPr="00544C7D" w:rsidRDefault="00242500" w:rsidP="00242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60</w:t>
            </w:r>
          </w:p>
        </w:tc>
      </w:tr>
      <w:tr w:rsidR="00460584" w:rsidRPr="00544C7D" w:rsidTr="00544C7D">
        <w:tc>
          <w:tcPr>
            <w:tcW w:w="3330" w:type="dxa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8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  <w:tab w:val="center" w:pos="2632"/>
              </w:tabs>
              <w:spacing w:line="240" w:lineRule="auto"/>
              <w:ind w:left="-144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ab/>
            </w:r>
            <w:r w:rsidRPr="00544C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ab/>
              <w:t>(พันบาท)</w:t>
            </w:r>
          </w:p>
        </w:tc>
      </w:tr>
      <w:tr w:rsidR="00460584" w:rsidRPr="00544C7D" w:rsidTr="00544C7D">
        <w:tc>
          <w:tcPr>
            <w:tcW w:w="3330" w:type="dxa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:rsidR="00460584" w:rsidRPr="00B96EBE" w:rsidRDefault="0006242B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39,022</w:t>
            </w:r>
          </w:p>
        </w:tc>
        <w:tc>
          <w:tcPr>
            <w:tcW w:w="270" w:type="dxa"/>
            <w:shd w:val="clear" w:color="auto" w:fill="auto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460584" w:rsidRPr="001213EF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47,725</w:t>
            </w:r>
          </w:p>
        </w:tc>
        <w:tc>
          <w:tcPr>
            <w:tcW w:w="236" w:type="dxa"/>
            <w:shd w:val="clear" w:color="auto" w:fill="auto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460584" w:rsidRPr="00544C7D" w:rsidRDefault="0006242B" w:rsidP="0046058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36,863</w:t>
            </w:r>
          </w:p>
        </w:tc>
        <w:tc>
          <w:tcPr>
            <w:tcW w:w="270" w:type="dxa"/>
            <w:shd w:val="clear" w:color="auto" w:fill="auto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460584" w:rsidRPr="001213EF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67,865</w:t>
            </w:r>
          </w:p>
        </w:tc>
      </w:tr>
      <w:tr w:rsidR="00460584" w:rsidRPr="00544C7D" w:rsidTr="00544C7D">
        <w:tc>
          <w:tcPr>
            <w:tcW w:w="3330" w:type="dxa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460584" w:rsidRPr="00B96EBE" w:rsidRDefault="0006242B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(47)</w:t>
            </w:r>
          </w:p>
        </w:tc>
        <w:tc>
          <w:tcPr>
            <w:tcW w:w="270" w:type="dxa"/>
            <w:shd w:val="clear" w:color="auto" w:fill="auto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460584" w:rsidRPr="001213EF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460584" w:rsidRPr="00544C7D" w:rsidRDefault="0006242B" w:rsidP="0046058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(47)</w:t>
            </w:r>
          </w:p>
        </w:tc>
        <w:tc>
          <w:tcPr>
            <w:tcW w:w="270" w:type="dxa"/>
            <w:shd w:val="clear" w:color="auto" w:fill="auto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460584" w:rsidRPr="001213EF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-</w:t>
            </w:r>
          </w:p>
        </w:tc>
      </w:tr>
      <w:tr w:rsidR="00460584" w:rsidRPr="00544C7D" w:rsidTr="00544C7D">
        <w:tc>
          <w:tcPr>
            <w:tcW w:w="3330" w:type="dxa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60584" w:rsidRPr="00B96EBE" w:rsidRDefault="0006242B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38,975</w:t>
            </w:r>
          </w:p>
        </w:tc>
        <w:tc>
          <w:tcPr>
            <w:tcW w:w="270" w:type="dxa"/>
            <w:shd w:val="clear" w:color="auto" w:fill="auto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60584" w:rsidRPr="00745170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47,725</w:t>
            </w:r>
          </w:p>
        </w:tc>
        <w:tc>
          <w:tcPr>
            <w:tcW w:w="236" w:type="dxa"/>
            <w:shd w:val="clear" w:color="auto" w:fill="auto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60584" w:rsidRPr="0038128D" w:rsidRDefault="0006242B" w:rsidP="0046058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36,816</w:t>
            </w:r>
          </w:p>
        </w:tc>
        <w:tc>
          <w:tcPr>
            <w:tcW w:w="270" w:type="dxa"/>
            <w:shd w:val="clear" w:color="auto" w:fill="auto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60584" w:rsidRPr="00745170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5170">
              <w:rPr>
                <w:rFonts w:ascii="Angsana New" w:hAnsi="Angsana New"/>
                <w:b/>
                <w:bCs/>
                <w:sz w:val="30"/>
                <w:szCs w:val="30"/>
              </w:rPr>
              <w:t>67,865</w:t>
            </w:r>
          </w:p>
        </w:tc>
      </w:tr>
    </w:tbl>
    <w:p w:rsidR="00544C7D" w:rsidRPr="00544C7D" w:rsidRDefault="00544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800D09" w:rsidRDefault="00800D09" w:rsidP="00800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27A7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</w:t>
      </w:r>
      <w:r w:rsidR="00A229F9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3927A7">
        <w:rPr>
          <w:rFonts w:asciiTheme="majorBidi" w:hAnsiTheme="majorBidi" w:cstheme="majorBidi"/>
          <w:sz w:val="30"/>
          <w:szCs w:val="30"/>
          <w:cs/>
        </w:rPr>
        <w:t>ที่เกิดขึ้นใน</w:t>
      </w:r>
      <w:r>
        <w:rPr>
          <w:rFonts w:asciiTheme="majorBidi" w:hAnsiTheme="majorBidi" w:cstheme="majorBidi"/>
          <w:sz w:val="30"/>
          <w:szCs w:val="30"/>
          <w:cs/>
        </w:rPr>
        <w:t>ระหว่างงว</w:t>
      </w:r>
      <w:r w:rsidR="00242500">
        <w:rPr>
          <w:rFonts w:asciiTheme="majorBidi" w:hAnsiTheme="majorBidi" w:cstheme="majorBidi" w:hint="cs"/>
          <w:sz w:val="30"/>
          <w:szCs w:val="30"/>
          <w:cs/>
        </w:rPr>
        <w:t>ดเก้า</w:t>
      </w:r>
      <w:r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A229F9">
        <w:rPr>
          <w:rFonts w:asciiTheme="majorBidi" w:hAnsiTheme="majorBidi" w:cstheme="majorBidi"/>
          <w:sz w:val="30"/>
          <w:szCs w:val="30"/>
          <w:cs/>
        </w:rPr>
        <w:br/>
      </w:r>
      <w:r w:rsidRPr="003927A7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242500">
        <w:rPr>
          <w:rFonts w:asciiTheme="majorBidi" w:hAnsiTheme="majorBidi" w:cstheme="majorBidi"/>
          <w:sz w:val="30"/>
          <w:szCs w:val="30"/>
        </w:rPr>
        <w:t xml:space="preserve">30 </w:t>
      </w:r>
      <w:r w:rsidR="00242500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9A7A03" w:rsidRPr="00E52EFE">
        <w:rPr>
          <w:rFonts w:asciiTheme="majorBidi" w:hAnsiTheme="majorBidi"/>
          <w:sz w:val="30"/>
          <w:szCs w:val="30"/>
          <w:cs/>
        </w:rPr>
        <w:t xml:space="preserve"> </w:t>
      </w:r>
      <w:r w:rsidRPr="003927A7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800D09" w:rsidRPr="00D1150A" w:rsidRDefault="00800D09" w:rsidP="00800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260"/>
        <w:gridCol w:w="270"/>
        <w:gridCol w:w="1260"/>
        <w:gridCol w:w="270"/>
        <w:gridCol w:w="1188"/>
        <w:gridCol w:w="270"/>
        <w:gridCol w:w="1332"/>
      </w:tblGrid>
      <w:tr w:rsidR="00800D09" w:rsidRPr="00544C7D" w:rsidTr="00CB16A0">
        <w:trPr>
          <w:cantSplit/>
          <w:trHeight w:val="139"/>
        </w:trPr>
        <w:tc>
          <w:tcPr>
            <w:tcW w:w="3330" w:type="dxa"/>
          </w:tcPr>
          <w:p w:rsidR="00800D09" w:rsidRPr="00544C7D" w:rsidRDefault="00800D09" w:rsidP="00D60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850" w:type="dxa"/>
            <w:gridSpan w:val="7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544C7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800D09" w:rsidRPr="00544C7D" w:rsidTr="00CB16A0">
        <w:trPr>
          <w:cantSplit/>
          <w:trHeight w:val="139"/>
        </w:trPr>
        <w:tc>
          <w:tcPr>
            <w:tcW w:w="3330" w:type="dxa"/>
          </w:tcPr>
          <w:p w:rsidR="00800D09" w:rsidRPr="00544C7D" w:rsidRDefault="00800D09" w:rsidP="00D60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88" w:type="dxa"/>
            <w:gridSpan w:val="4"/>
            <w:tcBorders>
              <w:bottom w:val="single" w:sz="4" w:space="0" w:color="auto"/>
            </w:tcBorders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544C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A7A03"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(ราย</w:t>
            </w: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จ่าย) </w:t>
            </w:r>
            <w:r w:rsidRPr="00544C7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332" w:type="dxa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0D09" w:rsidRPr="00544C7D" w:rsidTr="00CB16A0">
        <w:trPr>
          <w:cantSplit/>
          <w:trHeight w:val="139"/>
        </w:trPr>
        <w:tc>
          <w:tcPr>
            <w:tcW w:w="3330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2D5956" w:rsidRPr="00544C7D" w:rsidRDefault="00800D09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9A7A03"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ตุลาคม</w:t>
            </w: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800D09" w:rsidRPr="00544C7D" w:rsidRDefault="00800D09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4605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2D5956" w:rsidRPr="00544C7D" w:rsidRDefault="00242500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9A7A03" w:rsidRPr="00544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800D09"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800D09" w:rsidRPr="00544C7D" w:rsidRDefault="00BE0BAD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4605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800D09" w:rsidRPr="00544C7D" w:rsidTr="00CB16A0">
        <w:trPr>
          <w:cantSplit/>
          <w:trHeight w:val="139"/>
        </w:trPr>
        <w:tc>
          <w:tcPr>
            <w:tcW w:w="3330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0D09" w:rsidRPr="00544C7D" w:rsidTr="00CB16A0">
        <w:trPr>
          <w:trHeight w:val="139"/>
        </w:trPr>
        <w:tc>
          <w:tcPr>
            <w:tcW w:w="3330" w:type="dxa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32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60584" w:rsidRPr="00544C7D" w:rsidTr="00CB16A0">
        <w:trPr>
          <w:trHeight w:val="139"/>
        </w:trPr>
        <w:tc>
          <w:tcPr>
            <w:tcW w:w="3330" w:type="dxa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260" w:type="dxa"/>
            <w:shd w:val="clear" w:color="auto" w:fill="auto"/>
          </w:tcPr>
          <w:p w:rsidR="00460584" w:rsidRPr="00C56E95" w:rsidRDefault="00460584" w:rsidP="00460584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6E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1,432</w:t>
            </w:r>
          </w:p>
        </w:tc>
        <w:tc>
          <w:tcPr>
            <w:tcW w:w="270" w:type="dxa"/>
            <w:shd w:val="clear" w:color="auto" w:fill="auto"/>
          </w:tcPr>
          <w:p w:rsidR="00460584" w:rsidRPr="00C56E95" w:rsidRDefault="00460584" w:rsidP="00460584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460584" w:rsidRPr="00264397" w:rsidRDefault="0006242B" w:rsidP="0006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(289)</w:t>
            </w:r>
          </w:p>
        </w:tc>
        <w:tc>
          <w:tcPr>
            <w:tcW w:w="270" w:type="dxa"/>
            <w:shd w:val="clear" w:color="auto" w:fill="auto"/>
          </w:tcPr>
          <w:p w:rsidR="00460584" w:rsidRPr="00594B3A" w:rsidRDefault="00460584" w:rsidP="00460584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460584" w:rsidRPr="00AE5E92" w:rsidRDefault="0006242B" w:rsidP="0046058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60584" w:rsidRPr="00594B3A" w:rsidRDefault="00460584" w:rsidP="00460584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shd w:val="clear" w:color="auto" w:fill="auto"/>
          </w:tcPr>
          <w:p w:rsidR="00460584" w:rsidRPr="00594B3A" w:rsidRDefault="0006242B" w:rsidP="00460584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1,143</w:t>
            </w:r>
          </w:p>
        </w:tc>
      </w:tr>
      <w:tr w:rsidR="00460584" w:rsidRPr="00544C7D" w:rsidTr="00CB16A0">
        <w:trPr>
          <w:trHeight w:val="348"/>
        </w:trPr>
        <w:tc>
          <w:tcPr>
            <w:tcW w:w="3330" w:type="dxa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ภาระผูกพันผลประโยชน์พนักงาน </w:t>
            </w:r>
          </w:p>
        </w:tc>
        <w:tc>
          <w:tcPr>
            <w:tcW w:w="1260" w:type="dxa"/>
            <w:shd w:val="clear" w:color="auto" w:fill="auto"/>
          </w:tcPr>
          <w:p w:rsidR="00460584" w:rsidRPr="00544C7D" w:rsidRDefault="00460584" w:rsidP="00460584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15,705</w:t>
            </w:r>
          </w:p>
        </w:tc>
        <w:tc>
          <w:tcPr>
            <w:tcW w:w="270" w:type="dxa"/>
            <w:shd w:val="clear" w:color="auto" w:fill="auto"/>
          </w:tcPr>
          <w:p w:rsidR="00460584" w:rsidRPr="00544C7D" w:rsidRDefault="00460584" w:rsidP="0046058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460584" w:rsidRPr="00594B3A" w:rsidRDefault="0006242B" w:rsidP="00460584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270" w:type="dxa"/>
            <w:shd w:val="clear" w:color="auto" w:fill="auto"/>
          </w:tcPr>
          <w:p w:rsidR="00460584" w:rsidRPr="00594B3A" w:rsidRDefault="00460584" w:rsidP="00460584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460584" w:rsidRPr="00594B3A" w:rsidRDefault="0006242B" w:rsidP="00460584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:rsidR="00460584" w:rsidRPr="00594B3A" w:rsidRDefault="00460584" w:rsidP="00460584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shd w:val="clear" w:color="auto" w:fill="auto"/>
          </w:tcPr>
          <w:p w:rsidR="00460584" w:rsidRPr="00594B3A" w:rsidRDefault="0006242B" w:rsidP="00460584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15,808</w:t>
            </w:r>
          </w:p>
        </w:tc>
      </w:tr>
      <w:tr w:rsidR="00460584" w:rsidRPr="00544C7D" w:rsidTr="00CB16A0">
        <w:trPr>
          <w:trHeight w:val="348"/>
        </w:trPr>
        <w:tc>
          <w:tcPr>
            <w:tcW w:w="3330" w:type="dxa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สินทรัพย์ชีวภาพ</w:t>
            </w:r>
          </w:p>
        </w:tc>
        <w:tc>
          <w:tcPr>
            <w:tcW w:w="1260" w:type="dxa"/>
            <w:shd w:val="clear" w:color="auto" w:fill="auto"/>
          </w:tcPr>
          <w:p w:rsidR="00460584" w:rsidRDefault="00460584" w:rsidP="00460584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2,065</w:t>
            </w:r>
          </w:p>
        </w:tc>
        <w:tc>
          <w:tcPr>
            <w:tcW w:w="270" w:type="dxa"/>
            <w:shd w:val="clear" w:color="auto" w:fill="auto"/>
          </w:tcPr>
          <w:p w:rsidR="00460584" w:rsidRPr="00544C7D" w:rsidRDefault="00460584" w:rsidP="0046058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460584" w:rsidRPr="00594B3A" w:rsidRDefault="0006242B" w:rsidP="0006242B">
            <w:pPr>
              <w:pStyle w:val="acctfourfigures"/>
              <w:tabs>
                <w:tab w:val="clear" w:pos="765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C80F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460584" w:rsidRPr="00594B3A" w:rsidRDefault="00460584" w:rsidP="00E51F7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460584" w:rsidRPr="00E51F72" w:rsidRDefault="0006242B" w:rsidP="00E51F7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60584" w:rsidRPr="00594B3A" w:rsidRDefault="00460584" w:rsidP="00460584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shd w:val="clear" w:color="auto" w:fill="auto"/>
          </w:tcPr>
          <w:p w:rsidR="00460584" w:rsidRPr="00594B3A" w:rsidRDefault="0006242B" w:rsidP="00460584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2,193</w:t>
            </w:r>
          </w:p>
        </w:tc>
      </w:tr>
      <w:tr w:rsidR="00460584" w:rsidRPr="00544C7D" w:rsidTr="00CB16A0">
        <w:trPr>
          <w:trHeight w:val="348"/>
        </w:trPr>
        <w:tc>
          <w:tcPr>
            <w:tcW w:w="3330" w:type="dxa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shd w:val="clear" w:color="auto" w:fill="auto"/>
          </w:tcPr>
          <w:p w:rsidR="00460584" w:rsidRPr="00544C7D" w:rsidRDefault="00460584" w:rsidP="0046058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641</w:t>
            </w:r>
          </w:p>
        </w:tc>
        <w:tc>
          <w:tcPr>
            <w:tcW w:w="270" w:type="dxa"/>
            <w:shd w:val="clear" w:color="auto" w:fill="auto"/>
          </w:tcPr>
          <w:p w:rsidR="00460584" w:rsidRPr="00544C7D" w:rsidRDefault="00460584" w:rsidP="0046058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460584" w:rsidRPr="00594B3A" w:rsidRDefault="0006242B" w:rsidP="0006242B">
            <w:pPr>
              <w:pStyle w:val="acctfourfigures"/>
              <w:tabs>
                <w:tab w:val="clear" w:pos="765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3,72</w:t>
            </w:r>
            <w:r w:rsidR="00B47C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460584" w:rsidRPr="00594B3A" w:rsidRDefault="00460584" w:rsidP="0006242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460584" w:rsidRPr="00E51F72" w:rsidRDefault="0006242B" w:rsidP="00E51F7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60584" w:rsidRPr="00594B3A" w:rsidRDefault="00460584" w:rsidP="00460584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shd w:val="clear" w:color="auto" w:fill="auto"/>
          </w:tcPr>
          <w:p w:rsidR="00460584" w:rsidRPr="00594B3A" w:rsidRDefault="00B47C12" w:rsidP="00460584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4,370</w:t>
            </w:r>
          </w:p>
        </w:tc>
      </w:tr>
      <w:tr w:rsidR="00460584" w:rsidRPr="00544C7D" w:rsidTr="00271422">
        <w:trPr>
          <w:trHeight w:val="334"/>
        </w:trPr>
        <w:tc>
          <w:tcPr>
            <w:tcW w:w="3330" w:type="dxa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460584" w:rsidRPr="00544C7D" w:rsidRDefault="00460584" w:rsidP="0046058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27,882</w:t>
            </w:r>
          </w:p>
        </w:tc>
        <w:tc>
          <w:tcPr>
            <w:tcW w:w="270" w:type="dxa"/>
            <w:shd w:val="clear" w:color="auto" w:fill="auto"/>
          </w:tcPr>
          <w:p w:rsidR="00460584" w:rsidRPr="001B2947" w:rsidRDefault="00460584" w:rsidP="00460584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460584" w:rsidRPr="00E51F72" w:rsidRDefault="00B47C12" w:rsidP="00E51F7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(12,374</w:t>
            </w:r>
            <w:r w:rsidR="000624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460584" w:rsidRPr="00594B3A" w:rsidRDefault="00460584" w:rsidP="00460584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:rsidR="00460584" w:rsidRPr="00AE5E92" w:rsidRDefault="0006242B" w:rsidP="0046058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60584" w:rsidRPr="00594B3A" w:rsidRDefault="00460584" w:rsidP="00460584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:rsidR="00460584" w:rsidRPr="00594B3A" w:rsidRDefault="005E1E4C" w:rsidP="00460584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15,50</w:t>
            </w:r>
            <w:r w:rsidR="00B47C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460584" w:rsidRPr="0038128D" w:rsidTr="00271422">
        <w:trPr>
          <w:trHeight w:val="334"/>
        </w:trPr>
        <w:tc>
          <w:tcPr>
            <w:tcW w:w="3330" w:type="dxa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0584" w:rsidRPr="00544C7D" w:rsidRDefault="00460584" w:rsidP="0046058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47,725</w:t>
            </w:r>
          </w:p>
        </w:tc>
        <w:tc>
          <w:tcPr>
            <w:tcW w:w="270" w:type="dxa"/>
            <w:shd w:val="clear" w:color="auto" w:fill="auto"/>
          </w:tcPr>
          <w:p w:rsidR="00460584" w:rsidRPr="00544C7D" w:rsidRDefault="00460584" w:rsidP="0046058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0584" w:rsidRPr="00E51F72" w:rsidRDefault="0006242B" w:rsidP="00E51F7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(8,717)</w:t>
            </w:r>
          </w:p>
        </w:tc>
        <w:tc>
          <w:tcPr>
            <w:tcW w:w="270" w:type="dxa"/>
            <w:shd w:val="clear" w:color="auto" w:fill="auto"/>
          </w:tcPr>
          <w:p w:rsidR="00460584" w:rsidRPr="00594B3A" w:rsidRDefault="00460584" w:rsidP="00460584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0584" w:rsidRPr="00594B3A" w:rsidRDefault="0006242B" w:rsidP="00460584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:rsidR="00460584" w:rsidRPr="00594B3A" w:rsidRDefault="00460584" w:rsidP="00460584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0584" w:rsidRPr="00594B3A" w:rsidRDefault="005E1E4C" w:rsidP="0007506F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39,022</w:t>
            </w:r>
          </w:p>
        </w:tc>
      </w:tr>
    </w:tbl>
    <w:p w:rsidR="00DF2BC1" w:rsidRPr="00D1150A" w:rsidRDefault="00DF2BC1" w:rsidP="00A229F9">
      <w:pPr>
        <w:spacing w:line="0" w:lineRule="atLeast"/>
        <w:rPr>
          <w:rFonts w:asciiTheme="majorBidi" w:hAnsiTheme="majorBidi" w:cstheme="majorBidi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260"/>
        <w:gridCol w:w="270"/>
        <w:gridCol w:w="1260"/>
        <w:gridCol w:w="270"/>
        <w:gridCol w:w="1188"/>
        <w:gridCol w:w="270"/>
        <w:gridCol w:w="1350"/>
      </w:tblGrid>
      <w:tr w:rsidR="009A3543" w:rsidRPr="00544C7D" w:rsidTr="00271422">
        <w:trPr>
          <w:trHeight w:val="334"/>
        </w:trPr>
        <w:tc>
          <w:tcPr>
            <w:tcW w:w="3330" w:type="dxa"/>
          </w:tcPr>
          <w:p w:rsidR="009A3543" w:rsidRPr="00544C7D" w:rsidRDefault="009A3543" w:rsidP="009A3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:rsidR="009A3543" w:rsidRPr="00544C7D" w:rsidRDefault="009A3543" w:rsidP="009A354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9A3543" w:rsidRPr="00544C7D" w:rsidRDefault="009A3543" w:rsidP="009A35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9A3543" w:rsidRPr="00544C7D" w:rsidRDefault="009A3543" w:rsidP="009A354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A3543" w:rsidRPr="00544C7D" w:rsidRDefault="009A3543" w:rsidP="009A354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:rsidR="009A3543" w:rsidRPr="00544C7D" w:rsidRDefault="009A3543" w:rsidP="009A3543">
            <w:pPr>
              <w:pStyle w:val="acctfourfigures"/>
              <w:tabs>
                <w:tab w:val="clear" w:pos="765"/>
                <w:tab w:val="decimal" w:pos="522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A3543" w:rsidRPr="00544C7D" w:rsidRDefault="009A3543" w:rsidP="009A354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9A3543" w:rsidRPr="00544C7D" w:rsidRDefault="009A3543" w:rsidP="009A354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60584" w:rsidRPr="00544C7D" w:rsidTr="00271422">
        <w:trPr>
          <w:trHeight w:val="334"/>
        </w:trPr>
        <w:tc>
          <w:tcPr>
            <w:tcW w:w="3330" w:type="dxa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460584" w:rsidRPr="00225D66" w:rsidRDefault="00460584" w:rsidP="00460584">
            <w:pPr>
              <w:pStyle w:val="acctfourfigures"/>
              <w:tabs>
                <w:tab w:val="clear" w:pos="765"/>
              </w:tabs>
              <w:spacing w:line="240" w:lineRule="atLeast"/>
              <w:ind w:left="-18" w:right="2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25D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:rsidR="00460584" w:rsidRPr="00225D66" w:rsidRDefault="00460584" w:rsidP="0046058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460584" w:rsidRPr="0038128D" w:rsidRDefault="0006242B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(47)</w:t>
            </w:r>
          </w:p>
        </w:tc>
        <w:tc>
          <w:tcPr>
            <w:tcW w:w="270" w:type="dxa"/>
            <w:shd w:val="clear" w:color="auto" w:fill="auto"/>
          </w:tcPr>
          <w:p w:rsidR="00460584" w:rsidRPr="0038128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:rsidR="00460584" w:rsidRPr="00544C7D" w:rsidRDefault="0006242B" w:rsidP="0046058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60584" w:rsidRPr="00544C7D" w:rsidRDefault="00460584" w:rsidP="0046058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460584" w:rsidRPr="00544C7D" w:rsidRDefault="005E1E4C" w:rsidP="00C80F11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(47)</w:t>
            </w:r>
          </w:p>
        </w:tc>
      </w:tr>
      <w:tr w:rsidR="00DE23ED" w:rsidRPr="00544C7D" w:rsidTr="00271422">
        <w:trPr>
          <w:trHeight w:val="50"/>
        </w:trPr>
        <w:tc>
          <w:tcPr>
            <w:tcW w:w="3330" w:type="dxa"/>
          </w:tcPr>
          <w:p w:rsidR="00DE23ED" w:rsidRPr="00D1150A" w:rsidRDefault="00DE23ED" w:rsidP="00DE2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DE23ED" w:rsidRPr="00544C7D" w:rsidRDefault="00DE23ED" w:rsidP="00DE23E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DE23ED" w:rsidRPr="00544C7D" w:rsidRDefault="00DE23ED" w:rsidP="00DE23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DE23ED" w:rsidRPr="00544C7D" w:rsidRDefault="00DE23ED" w:rsidP="00DE23E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DE23ED" w:rsidRPr="00544C7D" w:rsidRDefault="00DE23ED" w:rsidP="00DE23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:rsidR="00DE23ED" w:rsidRPr="00544C7D" w:rsidRDefault="00DE23ED" w:rsidP="00DE23E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DE23ED" w:rsidRPr="00544C7D" w:rsidRDefault="00DE23ED" w:rsidP="00DE23E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DE23ED" w:rsidRPr="00544C7D" w:rsidRDefault="00DE23ED" w:rsidP="00DE23E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460584" w:rsidRPr="00C80F11" w:rsidTr="00E5239C">
        <w:trPr>
          <w:trHeight w:val="334"/>
        </w:trPr>
        <w:tc>
          <w:tcPr>
            <w:tcW w:w="3330" w:type="dxa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460584" w:rsidRPr="00544C7D" w:rsidRDefault="00460584" w:rsidP="0046058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47,725</w:t>
            </w:r>
          </w:p>
        </w:tc>
        <w:tc>
          <w:tcPr>
            <w:tcW w:w="270" w:type="dxa"/>
            <w:shd w:val="clear" w:color="auto" w:fill="auto"/>
          </w:tcPr>
          <w:p w:rsidR="00460584" w:rsidRPr="00544C7D" w:rsidRDefault="00460584" w:rsidP="0046058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460584" w:rsidRPr="00544C7D" w:rsidRDefault="0006242B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(8,764)</w:t>
            </w:r>
          </w:p>
        </w:tc>
        <w:tc>
          <w:tcPr>
            <w:tcW w:w="270" w:type="dxa"/>
            <w:shd w:val="clear" w:color="auto" w:fill="auto"/>
          </w:tcPr>
          <w:p w:rsidR="00460584" w:rsidRPr="00544C7D" w:rsidRDefault="00460584" w:rsidP="0046058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</w:tcPr>
          <w:p w:rsidR="00460584" w:rsidRPr="00544C7D" w:rsidRDefault="0006242B" w:rsidP="0046058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:rsidR="00460584" w:rsidRPr="00544C7D" w:rsidRDefault="00460584" w:rsidP="0046058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460584" w:rsidRPr="00C80F11" w:rsidRDefault="005E1E4C" w:rsidP="00C80F11">
            <w:pPr>
              <w:pStyle w:val="acctfourfigures"/>
              <w:tabs>
                <w:tab w:val="clear" w:pos="765"/>
                <w:tab w:val="left" w:pos="972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80F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38,975</w:t>
            </w:r>
          </w:p>
        </w:tc>
      </w:tr>
      <w:tr w:rsidR="00800D09" w:rsidRPr="00081766" w:rsidTr="00E5239C">
        <w:trPr>
          <w:trHeight w:val="139"/>
        </w:trPr>
        <w:tc>
          <w:tcPr>
            <w:tcW w:w="3330" w:type="dxa"/>
          </w:tcPr>
          <w:p w:rsidR="00800D09" w:rsidRPr="00081766" w:rsidRDefault="00800D09" w:rsidP="00D60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08176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868" w:type="dxa"/>
            <w:gridSpan w:val="7"/>
            <w:vAlign w:val="bottom"/>
          </w:tcPr>
          <w:p w:rsidR="00DB43D6" w:rsidRPr="00081766" w:rsidRDefault="00DB43D6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:rsidR="00800D09" w:rsidRPr="00081766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176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lastRenderedPageBreak/>
              <w:t>งบการเงินรวม</w:t>
            </w:r>
            <w:r w:rsidRPr="0008176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800D09" w:rsidRPr="00081766" w:rsidTr="00E5239C">
        <w:trPr>
          <w:trHeight w:val="139"/>
        </w:trPr>
        <w:tc>
          <w:tcPr>
            <w:tcW w:w="3330" w:type="dxa"/>
          </w:tcPr>
          <w:p w:rsidR="00800D09" w:rsidRPr="00081766" w:rsidRDefault="00800D09" w:rsidP="00D60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:rsidR="00800D09" w:rsidRPr="00081766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00D09" w:rsidRPr="00081766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88" w:type="dxa"/>
            <w:gridSpan w:val="4"/>
            <w:tcBorders>
              <w:bottom w:val="single" w:sz="4" w:space="0" w:color="auto"/>
            </w:tcBorders>
            <w:vAlign w:val="bottom"/>
          </w:tcPr>
          <w:p w:rsidR="00800D09" w:rsidRPr="00081766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1766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0817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A7A03" w:rsidRPr="00081766">
              <w:rPr>
                <w:rFonts w:asciiTheme="majorBidi" w:hAnsiTheme="majorBidi" w:cstheme="majorBidi"/>
                <w:sz w:val="30"/>
                <w:szCs w:val="30"/>
                <w:cs/>
              </w:rPr>
              <w:t>(ราย</w:t>
            </w:r>
            <w:r w:rsidRPr="000817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จ่าย) </w:t>
            </w:r>
            <w:r w:rsidRPr="00081766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0817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350" w:type="dxa"/>
            <w:vAlign w:val="bottom"/>
          </w:tcPr>
          <w:p w:rsidR="00800D09" w:rsidRPr="00081766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0D09" w:rsidRPr="00081766" w:rsidTr="00E5239C">
        <w:trPr>
          <w:trHeight w:val="139"/>
        </w:trPr>
        <w:tc>
          <w:tcPr>
            <w:tcW w:w="3330" w:type="dxa"/>
          </w:tcPr>
          <w:p w:rsidR="00800D09" w:rsidRPr="00081766" w:rsidRDefault="00800D09" w:rsidP="00D60CD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00D09" w:rsidRPr="00081766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17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6828C0" w:rsidRPr="00081766" w:rsidRDefault="00800D09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17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9A7A03" w:rsidRPr="000817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ตุลาคม</w:t>
            </w:r>
            <w:r w:rsidRPr="000817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800D09" w:rsidRPr="00081766" w:rsidRDefault="00800D09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17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</w:t>
            </w:r>
            <w:r w:rsidR="00460584" w:rsidRPr="000817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0817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:rsidR="00800D09" w:rsidRPr="00081766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800D09" w:rsidRPr="00081766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1766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:rsidR="00800D09" w:rsidRPr="00081766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8176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00D09" w:rsidRPr="00081766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:rsidR="00800D09" w:rsidRPr="00081766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1766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:rsidR="00800D09" w:rsidRPr="00081766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800D09" w:rsidRPr="00081766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17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6828C0" w:rsidRPr="00081766" w:rsidRDefault="00800D09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17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761EEC" w:rsidRPr="000817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9A7A03" w:rsidRPr="000817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61EEC" w:rsidRPr="000817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9A7A03" w:rsidRPr="000817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800D09" w:rsidRPr="00081766" w:rsidRDefault="009A7A03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17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460584" w:rsidRPr="000817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</w:tr>
      <w:tr w:rsidR="00800D09" w:rsidRPr="00081766" w:rsidTr="00E5239C">
        <w:trPr>
          <w:trHeight w:val="139"/>
        </w:trPr>
        <w:tc>
          <w:tcPr>
            <w:tcW w:w="3330" w:type="dxa"/>
          </w:tcPr>
          <w:p w:rsidR="00800D09" w:rsidRPr="00081766" w:rsidRDefault="00800D09" w:rsidP="00D60CD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868" w:type="dxa"/>
            <w:gridSpan w:val="7"/>
            <w:vAlign w:val="bottom"/>
          </w:tcPr>
          <w:p w:rsidR="00800D09" w:rsidRPr="00081766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176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0D09" w:rsidRPr="00081766" w:rsidTr="00E5239C">
        <w:trPr>
          <w:trHeight w:val="139"/>
        </w:trPr>
        <w:tc>
          <w:tcPr>
            <w:tcW w:w="3330" w:type="dxa"/>
          </w:tcPr>
          <w:p w:rsidR="00800D09" w:rsidRPr="00081766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17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:rsidR="00800D09" w:rsidRPr="00081766" w:rsidRDefault="00800D09" w:rsidP="00D60CD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00D09" w:rsidRPr="00081766" w:rsidRDefault="00800D09" w:rsidP="00D60C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800D09" w:rsidRPr="00081766" w:rsidRDefault="00800D09" w:rsidP="00D60CD3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00D09" w:rsidRPr="00081766" w:rsidRDefault="00800D09" w:rsidP="00D60C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:rsidR="00800D09" w:rsidRPr="00081766" w:rsidRDefault="00800D09" w:rsidP="00D60CD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00D09" w:rsidRPr="00081766" w:rsidRDefault="00800D09" w:rsidP="00D60CD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:rsidR="00800D09" w:rsidRPr="00081766" w:rsidRDefault="00800D09" w:rsidP="00D60CD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61EEC" w:rsidRPr="00081766" w:rsidTr="00E5239C">
        <w:trPr>
          <w:trHeight w:val="139"/>
        </w:trPr>
        <w:tc>
          <w:tcPr>
            <w:tcW w:w="3330" w:type="dxa"/>
          </w:tcPr>
          <w:p w:rsidR="00761EEC" w:rsidRPr="00081766" w:rsidRDefault="00761EEC" w:rsidP="007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817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260" w:type="dxa"/>
            <w:shd w:val="clear" w:color="auto" w:fill="auto"/>
          </w:tcPr>
          <w:p w:rsidR="00761EEC" w:rsidRPr="00081766" w:rsidRDefault="00761EEC" w:rsidP="00761EEC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176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3,773</w:t>
            </w:r>
          </w:p>
        </w:tc>
        <w:tc>
          <w:tcPr>
            <w:tcW w:w="270" w:type="dxa"/>
            <w:shd w:val="clear" w:color="auto" w:fill="auto"/>
          </w:tcPr>
          <w:p w:rsidR="00761EEC" w:rsidRPr="00081766" w:rsidRDefault="00761EEC" w:rsidP="00761E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761EEC" w:rsidRPr="00081766" w:rsidRDefault="00761EEC" w:rsidP="007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081766">
              <w:rPr>
                <w:rFonts w:asciiTheme="majorBidi" w:hAnsiTheme="majorBidi" w:cstheme="majorBidi"/>
                <w:sz w:val="30"/>
                <w:szCs w:val="30"/>
              </w:rPr>
              <w:t>(123)</w:t>
            </w:r>
          </w:p>
        </w:tc>
        <w:tc>
          <w:tcPr>
            <w:tcW w:w="270" w:type="dxa"/>
            <w:shd w:val="clear" w:color="auto" w:fill="auto"/>
          </w:tcPr>
          <w:p w:rsidR="00761EEC" w:rsidRPr="00081766" w:rsidRDefault="00761EEC" w:rsidP="00761E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761EEC" w:rsidRPr="00081766" w:rsidRDefault="00761EEC" w:rsidP="00761EE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8176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61EEC" w:rsidRPr="00081766" w:rsidRDefault="00761EEC" w:rsidP="00761EE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761EEC" w:rsidRPr="00081766" w:rsidRDefault="00761EEC" w:rsidP="00E5239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8176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3,650</w:t>
            </w:r>
          </w:p>
        </w:tc>
      </w:tr>
      <w:tr w:rsidR="00460584" w:rsidRPr="00081766" w:rsidTr="00E5239C">
        <w:trPr>
          <w:trHeight w:val="348"/>
        </w:trPr>
        <w:tc>
          <w:tcPr>
            <w:tcW w:w="3330" w:type="dxa"/>
          </w:tcPr>
          <w:p w:rsidR="00460584" w:rsidRPr="00081766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817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ภาระผูกพันผลประโยชน์พนักงาน </w:t>
            </w:r>
          </w:p>
        </w:tc>
        <w:tc>
          <w:tcPr>
            <w:tcW w:w="1260" w:type="dxa"/>
            <w:shd w:val="clear" w:color="auto" w:fill="auto"/>
          </w:tcPr>
          <w:p w:rsidR="00460584" w:rsidRPr="00081766" w:rsidRDefault="00460584" w:rsidP="0046058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176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14,797</w:t>
            </w:r>
          </w:p>
        </w:tc>
        <w:tc>
          <w:tcPr>
            <w:tcW w:w="270" w:type="dxa"/>
            <w:shd w:val="clear" w:color="auto" w:fill="auto"/>
          </w:tcPr>
          <w:p w:rsidR="00460584" w:rsidRPr="00081766" w:rsidRDefault="00460584" w:rsidP="0046058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460584" w:rsidRPr="00081766" w:rsidRDefault="00761EEC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081766">
              <w:rPr>
                <w:rFonts w:asciiTheme="majorBidi" w:hAnsiTheme="majorBidi" w:cstheme="majorBidi"/>
                <w:sz w:val="30"/>
                <w:szCs w:val="30"/>
              </w:rPr>
              <w:t>475</w:t>
            </w:r>
          </w:p>
        </w:tc>
        <w:tc>
          <w:tcPr>
            <w:tcW w:w="270" w:type="dxa"/>
            <w:shd w:val="clear" w:color="auto" w:fill="auto"/>
          </w:tcPr>
          <w:p w:rsidR="00460584" w:rsidRPr="00081766" w:rsidRDefault="00460584" w:rsidP="0046058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460584" w:rsidRPr="00081766" w:rsidRDefault="00761EEC" w:rsidP="0046058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81766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70" w:type="dxa"/>
            <w:shd w:val="clear" w:color="auto" w:fill="auto"/>
          </w:tcPr>
          <w:p w:rsidR="00460584" w:rsidRPr="00081766" w:rsidRDefault="00460584" w:rsidP="0046058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460584" w:rsidRPr="00081766" w:rsidRDefault="00761EEC" w:rsidP="0046058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8176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15,314</w:t>
            </w:r>
          </w:p>
        </w:tc>
      </w:tr>
      <w:tr w:rsidR="00761EEC" w:rsidRPr="00081766" w:rsidTr="00E5239C">
        <w:trPr>
          <w:trHeight w:val="348"/>
        </w:trPr>
        <w:tc>
          <w:tcPr>
            <w:tcW w:w="3330" w:type="dxa"/>
          </w:tcPr>
          <w:p w:rsidR="00761EEC" w:rsidRPr="00081766" w:rsidRDefault="00761EEC" w:rsidP="007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76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สินทรัพย์ชีวภาพ</w:t>
            </w:r>
          </w:p>
        </w:tc>
        <w:tc>
          <w:tcPr>
            <w:tcW w:w="1260" w:type="dxa"/>
            <w:shd w:val="clear" w:color="auto" w:fill="auto"/>
          </w:tcPr>
          <w:p w:rsidR="00761EEC" w:rsidRPr="00081766" w:rsidRDefault="00761EEC" w:rsidP="00761EEC">
            <w:pPr>
              <w:pStyle w:val="acctfourfigures"/>
              <w:tabs>
                <w:tab w:val="clear" w:pos="765"/>
              </w:tabs>
              <w:spacing w:line="240" w:lineRule="atLeast"/>
              <w:ind w:left="-18" w:right="22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176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:rsidR="00761EEC" w:rsidRPr="00081766" w:rsidRDefault="00761EEC" w:rsidP="00761E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761EEC" w:rsidRPr="00081766" w:rsidRDefault="00761EEC" w:rsidP="007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081766">
              <w:rPr>
                <w:rFonts w:asciiTheme="majorBidi" w:hAnsiTheme="majorBidi" w:cstheme="majorBidi"/>
                <w:sz w:val="30"/>
                <w:szCs w:val="30"/>
              </w:rPr>
              <w:t>1,422</w:t>
            </w:r>
          </w:p>
        </w:tc>
        <w:tc>
          <w:tcPr>
            <w:tcW w:w="270" w:type="dxa"/>
            <w:shd w:val="clear" w:color="auto" w:fill="auto"/>
          </w:tcPr>
          <w:p w:rsidR="00761EEC" w:rsidRPr="00081766" w:rsidRDefault="00761EEC" w:rsidP="00761E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761EEC" w:rsidRPr="00081766" w:rsidRDefault="00761EEC" w:rsidP="00761EE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8176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61EEC" w:rsidRPr="00081766" w:rsidRDefault="00761EEC" w:rsidP="00761EE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761EEC" w:rsidRPr="00081766" w:rsidRDefault="00761EEC" w:rsidP="00761EE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8176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1,422</w:t>
            </w:r>
          </w:p>
        </w:tc>
      </w:tr>
      <w:tr w:rsidR="00761EEC" w:rsidRPr="00081766" w:rsidTr="00E5239C">
        <w:trPr>
          <w:trHeight w:val="348"/>
        </w:trPr>
        <w:tc>
          <w:tcPr>
            <w:tcW w:w="3330" w:type="dxa"/>
          </w:tcPr>
          <w:p w:rsidR="00761EEC" w:rsidRPr="00081766" w:rsidRDefault="00761EEC" w:rsidP="007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7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260" w:type="dxa"/>
            <w:shd w:val="clear" w:color="auto" w:fill="auto"/>
          </w:tcPr>
          <w:p w:rsidR="00761EEC" w:rsidRPr="00081766" w:rsidRDefault="00761EEC" w:rsidP="00761EEC">
            <w:pPr>
              <w:pStyle w:val="acctfourfigures"/>
              <w:tabs>
                <w:tab w:val="clear" w:pos="765"/>
              </w:tabs>
              <w:spacing w:line="240" w:lineRule="atLeast"/>
              <w:ind w:left="-18" w:right="22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176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:rsidR="00761EEC" w:rsidRPr="00081766" w:rsidRDefault="00761EEC" w:rsidP="00761E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761EEC" w:rsidRPr="00081766" w:rsidRDefault="00761EEC" w:rsidP="007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081766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270" w:type="dxa"/>
            <w:shd w:val="clear" w:color="auto" w:fill="auto"/>
          </w:tcPr>
          <w:p w:rsidR="00761EEC" w:rsidRPr="00081766" w:rsidRDefault="00761EEC" w:rsidP="00761E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761EEC" w:rsidRPr="00081766" w:rsidRDefault="00761EEC" w:rsidP="00761EE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8176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61EEC" w:rsidRPr="00081766" w:rsidRDefault="00761EEC" w:rsidP="00761EE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761EEC" w:rsidRPr="00081766" w:rsidRDefault="00761EEC" w:rsidP="00761EE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8176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160</w:t>
            </w:r>
          </w:p>
        </w:tc>
      </w:tr>
      <w:tr w:rsidR="00761EEC" w:rsidRPr="00081766" w:rsidTr="00271422">
        <w:trPr>
          <w:trHeight w:val="334"/>
        </w:trPr>
        <w:tc>
          <w:tcPr>
            <w:tcW w:w="3330" w:type="dxa"/>
          </w:tcPr>
          <w:p w:rsidR="00761EEC" w:rsidRPr="00081766" w:rsidRDefault="00761EEC" w:rsidP="007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766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761EEC" w:rsidRPr="00081766" w:rsidRDefault="00761EEC" w:rsidP="00761EE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176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98,122</w:t>
            </w:r>
          </w:p>
        </w:tc>
        <w:tc>
          <w:tcPr>
            <w:tcW w:w="270" w:type="dxa"/>
            <w:shd w:val="clear" w:color="auto" w:fill="auto"/>
          </w:tcPr>
          <w:p w:rsidR="00761EEC" w:rsidRPr="00081766" w:rsidRDefault="00761EEC" w:rsidP="00761E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761EEC" w:rsidRPr="00081766" w:rsidRDefault="00761EEC" w:rsidP="007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081766">
              <w:rPr>
                <w:rFonts w:asciiTheme="majorBidi" w:hAnsiTheme="majorBidi" w:cstheme="majorBidi"/>
                <w:sz w:val="30"/>
                <w:szCs w:val="30"/>
              </w:rPr>
              <w:t>(60,493)</w:t>
            </w:r>
          </w:p>
        </w:tc>
        <w:tc>
          <w:tcPr>
            <w:tcW w:w="270" w:type="dxa"/>
            <w:shd w:val="clear" w:color="auto" w:fill="auto"/>
          </w:tcPr>
          <w:p w:rsidR="00761EEC" w:rsidRPr="00081766" w:rsidRDefault="00761EEC" w:rsidP="00761E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:rsidR="00761EEC" w:rsidRPr="00081766" w:rsidRDefault="00761EEC" w:rsidP="00761EE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8176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61EEC" w:rsidRPr="00081766" w:rsidRDefault="00761EEC" w:rsidP="00761EE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761EEC" w:rsidRPr="00081766" w:rsidRDefault="00761EEC" w:rsidP="00761EE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8176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37,629</w:t>
            </w:r>
          </w:p>
        </w:tc>
      </w:tr>
      <w:tr w:rsidR="00761EEC" w:rsidRPr="00081766" w:rsidTr="00271422">
        <w:trPr>
          <w:trHeight w:val="334"/>
        </w:trPr>
        <w:tc>
          <w:tcPr>
            <w:tcW w:w="3330" w:type="dxa"/>
          </w:tcPr>
          <w:p w:rsidR="00761EEC" w:rsidRPr="00081766" w:rsidRDefault="00761EEC" w:rsidP="007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817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EEC" w:rsidRPr="00081766" w:rsidRDefault="00761EEC" w:rsidP="00761EE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817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116,692</w:t>
            </w:r>
          </w:p>
        </w:tc>
        <w:tc>
          <w:tcPr>
            <w:tcW w:w="270" w:type="dxa"/>
            <w:shd w:val="clear" w:color="auto" w:fill="auto"/>
          </w:tcPr>
          <w:p w:rsidR="00761EEC" w:rsidRPr="00081766" w:rsidRDefault="00761EEC" w:rsidP="00761E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EEC" w:rsidRPr="00081766" w:rsidRDefault="00E5239C" w:rsidP="007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(58,559)</w:t>
            </w:r>
          </w:p>
        </w:tc>
        <w:tc>
          <w:tcPr>
            <w:tcW w:w="270" w:type="dxa"/>
            <w:shd w:val="clear" w:color="auto" w:fill="auto"/>
          </w:tcPr>
          <w:p w:rsidR="00761EEC" w:rsidRPr="00081766" w:rsidRDefault="00761EEC" w:rsidP="00761E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EEC" w:rsidRPr="00081766" w:rsidRDefault="00761EEC" w:rsidP="00761EE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17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270" w:type="dxa"/>
            <w:shd w:val="clear" w:color="auto" w:fill="auto"/>
          </w:tcPr>
          <w:p w:rsidR="00761EEC" w:rsidRPr="00081766" w:rsidRDefault="00761EEC" w:rsidP="00761EE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EEC" w:rsidRPr="00081766" w:rsidRDefault="00761EEC" w:rsidP="00761EE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8176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58,175</w:t>
            </w:r>
          </w:p>
        </w:tc>
      </w:tr>
      <w:tr w:rsidR="00761EEC" w:rsidRPr="00081766" w:rsidTr="00271422">
        <w:trPr>
          <w:trHeight w:val="170"/>
        </w:trPr>
        <w:tc>
          <w:tcPr>
            <w:tcW w:w="3330" w:type="dxa"/>
          </w:tcPr>
          <w:p w:rsidR="00761EEC" w:rsidRPr="00081766" w:rsidRDefault="00761EEC" w:rsidP="007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62" w:right="-79" w:hanging="16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761EEC" w:rsidRPr="00081766" w:rsidRDefault="00761EEC" w:rsidP="00761EEC">
            <w:pPr>
              <w:pStyle w:val="acctfourfigures"/>
              <w:tabs>
                <w:tab w:val="clear" w:pos="765"/>
                <w:tab w:val="decimal" w:pos="1152"/>
              </w:tabs>
              <w:spacing w:line="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61EEC" w:rsidRPr="00081766" w:rsidRDefault="00761EEC" w:rsidP="00761EEC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761EEC" w:rsidRPr="00081766" w:rsidRDefault="00761EEC" w:rsidP="00761EEC">
            <w:pPr>
              <w:pStyle w:val="acctfourfigures"/>
              <w:tabs>
                <w:tab w:val="clear" w:pos="765"/>
                <w:tab w:val="decimal" w:pos="1152"/>
              </w:tabs>
              <w:spacing w:line="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61EEC" w:rsidRPr="00081766" w:rsidRDefault="00761EEC" w:rsidP="00761EEC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:rsidR="00761EEC" w:rsidRPr="00081766" w:rsidRDefault="00761EEC" w:rsidP="00761EEC">
            <w:pPr>
              <w:pStyle w:val="acctfourfigures"/>
              <w:tabs>
                <w:tab w:val="clear" w:pos="765"/>
                <w:tab w:val="decimal" w:pos="882"/>
              </w:tabs>
              <w:spacing w:line="0" w:lineRule="atLeast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761EEC" w:rsidRPr="00081766" w:rsidRDefault="00761EEC" w:rsidP="00761EEC">
            <w:pPr>
              <w:pStyle w:val="acctfourfigures"/>
              <w:tabs>
                <w:tab w:val="clear" w:pos="765"/>
                <w:tab w:val="decimal" w:pos="633"/>
              </w:tabs>
              <w:spacing w:line="0" w:lineRule="atLeast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761EEC" w:rsidRPr="00081766" w:rsidRDefault="00761EEC" w:rsidP="00761EEC">
            <w:pPr>
              <w:pStyle w:val="acctfourfigures"/>
              <w:tabs>
                <w:tab w:val="clear" w:pos="765"/>
              </w:tabs>
              <w:spacing w:line="0" w:lineRule="atLeast"/>
              <w:ind w:right="9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761EEC" w:rsidRPr="00081766" w:rsidTr="00E5239C">
        <w:trPr>
          <w:trHeight w:val="334"/>
        </w:trPr>
        <w:tc>
          <w:tcPr>
            <w:tcW w:w="3330" w:type="dxa"/>
          </w:tcPr>
          <w:p w:rsidR="00761EEC" w:rsidRPr="00081766" w:rsidRDefault="00761EEC" w:rsidP="007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17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:rsidR="00761EEC" w:rsidRPr="00081766" w:rsidRDefault="00761EEC" w:rsidP="00761EE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61EEC" w:rsidRPr="00081766" w:rsidRDefault="00761EEC" w:rsidP="00761E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61EEC" w:rsidRPr="00081766" w:rsidRDefault="00761EEC" w:rsidP="00761EE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61EEC" w:rsidRPr="00081766" w:rsidRDefault="00761EEC" w:rsidP="00761E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761EEC" w:rsidRPr="00081766" w:rsidRDefault="00761EEC" w:rsidP="00761EE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61EEC" w:rsidRPr="00081766" w:rsidRDefault="00761EEC" w:rsidP="00761EE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761EEC" w:rsidRPr="00081766" w:rsidRDefault="00761EEC" w:rsidP="00761EEC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5239C" w:rsidRPr="00081766" w:rsidTr="00E5239C">
        <w:trPr>
          <w:trHeight w:val="334"/>
        </w:trPr>
        <w:tc>
          <w:tcPr>
            <w:tcW w:w="3330" w:type="dxa"/>
          </w:tcPr>
          <w:p w:rsidR="00E5239C" w:rsidRPr="00081766" w:rsidRDefault="00E5239C" w:rsidP="00081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76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สินทรัพย์ชีวภาพ</w:t>
            </w:r>
          </w:p>
        </w:tc>
        <w:tc>
          <w:tcPr>
            <w:tcW w:w="1260" w:type="dxa"/>
            <w:shd w:val="clear" w:color="auto" w:fill="auto"/>
          </w:tcPr>
          <w:p w:rsidR="00E5239C" w:rsidRPr="00081766" w:rsidRDefault="00E5239C" w:rsidP="0008176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8176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(3,661)</w:t>
            </w:r>
          </w:p>
        </w:tc>
        <w:tc>
          <w:tcPr>
            <w:tcW w:w="270" w:type="dxa"/>
            <w:shd w:val="clear" w:color="auto" w:fill="auto"/>
          </w:tcPr>
          <w:p w:rsidR="00E5239C" w:rsidRPr="00081766" w:rsidRDefault="00E5239C" w:rsidP="000817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E5239C" w:rsidRPr="00081766" w:rsidRDefault="00E5239C" w:rsidP="0008176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081766">
              <w:rPr>
                <w:rFonts w:asciiTheme="majorBidi" w:hAnsiTheme="majorBidi" w:cstheme="majorBidi"/>
                <w:sz w:val="30"/>
                <w:szCs w:val="30"/>
              </w:rPr>
              <w:t>3,661</w:t>
            </w:r>
          </w:p>
        </w:tc>
        <w:tc>
          <w:tcPr>
            <w:tcW w:w="270" w:type="dxa"/>
            <w:shd w:val="clear" w:color="auto" w:fill="auto"/>
          </w:tcPr>
          <w:p w:rsidR="00E5239C" w:rsidRPr="00081766" w:rsidRDefault="00E5239C" w:rsidP="0008176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E5239C" w:rsidRPr="00081766" w:rsidRDefault="00E5239C" w:rsidP="0008176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8176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5239C" w:rsidRPr="00081766" w:rsidRDefault="00E5239C" w:rsidP="0008176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E5239C" w:rsidRPr="00081766" w:rsidRDefault="00E5239C" w:rsidP="0008176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8176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-</w:t>
            </w:r>
          </w:p>
        </w:tc>
      </w:tr>
      <w:tr w:rsidR="00081766" w:rsidRPr="00081766" w:rsidTr="00271422">
        <w:trPr>
          <w:trHeight w:val="334"/>
        </w:trPr>
        <w:tc>
          <w:tcPr>
            <w:tcW w:w="3330" w:type="dxa"/>
          </w:tcPr>
          <w:p w:rsidR="00081766" w:rsidRPr="00081766" w:rsidRDefault="00081766" w:rsidP="00081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7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081766" w:rsidRPr="00081766" w:rsidRDefault="00081766" w:rsidP="0008176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176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(33)</w:t>
            </w:r>
          </w:p>
        </w:tc>
        <w:tc>
          <w:tcPr>
            <w:tcW w:w="270" w:type="dxa"/>
            <w:shd w:val="clear" w:color="auto" w:fill="auto"/>
          </w:tcPr>
          <w:p w:rsidR="00081766" w:rsidRPr="00081766" w:rsidRDefault="00081766" w:rsidP="000817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081766" w:rsidRPr="00081766" w:rsidRDefault="00081766" w:rsidP="0008176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176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(270)</w:t>
            </w:r>
          </w:p>
        </w:tc>
        <w:tc>
          <w:tcPr>
            <w:tcW w:w="270" w:type="dxa"/>
            <w:shd w:val="clear" w:color="auto" w:fill="auto"/>
          </w:tcPr>
          <w:p w:rsidR="00081766" w:rsidRPr="00081766" w:rsidRDefault="00081766" w:rsidP="0008176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:rsidR="00081766" w:rsidRPr="00081766" w:rsidRDefault="00081766" w:rsidP="0008176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8176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81766" w:rsidRPr="00081766" w:rsidRDefault="00081766" w:rsidP="0008176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081766" w:rsidRPr="00081766" w:rsidRDefault="00081766" w:rsidP="00E5239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8176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(303)</w:t>
            </w:r>
          </w:p>
        </w:tc>
      </w:tr>
      <w:tr w:rsidR="00081766" w:rsidRPr="00E5239C" w:rsidTr="00271422">
        <w:trPr>
          <w:trHeight w:val="334"/>
        </w:trPr>
        <w:tc>
          <w:tcPr>
            <w:tcW w:w="3330" w:type="dxa"/>
          </w:tcPr>
          <w:p w:rsidR="00081766" w:rsidRPr="00081766" w:rsidRDefault="00081766" w:rsidP="00081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817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1766" w:rsidRPr="00081766" w:rsidRDefault="00081766" w:rsidP="0008176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817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(3,694)</w:t>
            </w:r>
          </w:p>
        </w:tc>
        <w:tc>
          <w:tcPr>
            <w:tcW w:w="270" w:type="dxa"/>
            <w:shd w:val="clear" w:color="auto" w:fill="auto"/>
          </w:tcPr>
          <w:p w:rsidR="00081766" w:rsidRPr="00081766" w:rsidRDefault="00081766" w:rsidP="000817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1766" w:rsidRPr="00081766" w:rsidRDefault="00081766" w:rsidP="0008176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817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3,391</w:t>
            </w:r>
          </w:p>
        </w:tc>
        <w:tc>
          <w:tcPr>
            <w:tcW w:w="270" w:type="dxa"/>
            <w:shd w:val="clear" w:color="auto" w:fill="auto"/>
          </w:tcPr>
          <w:p w:rsidR="00081766" w:rsidRPr="00081766" w:rsidRDefault="00081766" w:rsidP="0008176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1766" w:rsidRPr="00081766" w:rsidRDefault="00081766" w:rsidP="0008176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8176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81766" w:rsidRPr="00081766" w:rsidRDefault="00081766" w:rsidP="0008176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1766" w:rsidRPr="00E5239C" w:rsidRDefault="00081766" w:rsidP="0008176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5239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(303)</w:t>
            </w:r>
          </w:p>
        </w:tc>
      </w:tr>
      <w:tr w:rsidR="00761EEC" w:rsidRPr="00081766" w:rsidTr="00271422">
        <w:trPr>
          <w:trHeight w:val="197"/>
        </w:trPr>
        <w:tc>
          <w:tcPr>
            <w:tcW w:w="3330" w:type="dxa"/>
          </w:tcPr>
          <w:p w:rsidR="00761EEC" w:rsidRPr="00081766" w:rsidRDefault="00761EEC" w:rsidP="007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62" w:right="-79" w:hanging="16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761EEC" w:rsidRPr="00081766" w:rsidRDefault="00761EEC" w:rsidP="00761EEC">
            <w:pPr>
              <w:pStyle w:val="acctfourfigures"/>
              <w:tabs>
                <w:tab w:val="clear" w:pos="765"/>
                <w:tab w:val="decimal" w:pos="1152"/>
              </w:tabs>
              <w:spacing w:line="0" w:lineRule="atLeast"/>
              <w:ind w:right="-7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61EEC" w:rsidRPr="00081766" w:rsidRDefault="00761EEC" w:rsidP="00761EEC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761EEC" w:rsidRPr="00081766" w:rsidRDefault="00761EEC" w:rsidP="007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0" w:lineRule="atLeast"/>
              <w:ind w:left="-107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761EEC" w:rsidRPr="00081766" w:rsidRDefault="00761EEC" w:rsidP="00761EEC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:rsidR="00761EEC" w:rsidRPr="00081766" w:rsidRDefault="00761EEC" w:rsidP="00761EEC">
            <w:pPr>
              <w:pStyle w:val="acctfourfigures"/>
              <w:tabs>
                <w:tab w:val="clear" w:pos="765"/>
                <w:tab w:val="decimal" w:pos="882"/>
              </w:tabs>
              <w:spacing w:line="0" w:lineRule="atLeast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61EEC" w:rsidRPr="00081766" w:rsidRDefault="00761EEC" w:rsidP="00761EEC">
            <w:pPr>
              <w:pStyle w:val="acctfourfigures"/>
              <w:tabs>
                <w:tab w:val="clear" w:pos="765"/>
                <w:tab w:val="decimal" w:pos="633"/>
              </w:tabs>
              <w:spacing w:line="0" w:lineRule="atLeast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761EEC" w:rsidRPr="00081766" w:rsidRDefault="00761EEC" w:rsidP="00761EEC">
            <w:pPr>
              <w:pStyle w:val="acctfourfigures"/>
              <w:tabs>
                <w:tab w:val="clear" w:pos="765"/>
                <w:tab w:val="decimal" w:pos="1044"/>
              </w:tabs>
              <w:spacing w:line="0" w:lineRule="atLeast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761EEC" w:rsidRPr="00E5239C" w:rsidTr="00E5239C">
        <w:trPr>
          <w:trHeight w:val="407"/>
        </w:trPr>
        <w:tc>
          <w:tcPr>
            <w:tcW w:w="3330" w:type="dxa"/>
          </w:tcPr>
          <w:p w:rsidR="00761EEC" w:rsidRPr="00081766" w:rsidRDefault="00761EEC" w:rsidP="007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7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761EEC" w:rsidRPr="00081766" w:rsidRDefault="00761EEC" w:rsidP="00761EE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817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112,998</w:t>
            </w:r>
          </w:p>
        </w:tc>
        <w:tc>
          <w:tcPr>
            <w:tcW w:w="270" w:type="dxa"/>
            <w:shd w:val="clear" w:color="auto" w:fill="auto"/>
          </w:tcPr>
          <w:p w:rsidR="00761EEC" w:rsidRPr="00081766" w:rsidRDefault="00761EEC" w:rsidP="00761E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761EEC" w:rsidRPr="00081766" w:rsidRDefault="00761EEC" w:rsidP="007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17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(55,168)</w:t>
            </w:r>
          </w:p>
        </w:tc>
        <w:tc>
          <w:tcPr>
            <w:tcW w:w="270" w:type="dxa"/>
            <w:shd w:val="clear" w:color="auto" w:fill="auto"/>
          </w:tcPr>
          <w:p w:rsidR="00761EEC" w:rsidRPr="00081766" w:rsidRDefault="00761EEC" w:rsidP="00761E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</w:tcPr>
          <w:p w:rsidR="00761EEC" w:rsidRPr="00081766" w:rsidRDefault="00761EEC" w:rsidP="00761EE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17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270" w:type="dxa"/>
            <w:shd w:val="clear" w:color="auto" w:fill="auto"/>
          </w:tcPr>
          <w:p w:rsidR="00761EEC" w:rsidRPr="00081766" w:rsidRDefault="00761EEC" w:rsidP="00761EE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761EEC" w:rsidRPr="00081766" w:rsidRDefault="00761EEC" w:rsidP="00761EE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8176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57,872</w:t>
            </w:r>
          </w:p>
        </w:tc>
      </w:tr>
    </w:tbl>
    <w:p w:rsidR="00460584" w:rsidRDefault="00460584" w:rsidP="001113BC">
      <w:pPr>
        <w:spacing w:line="0" w:lineRule="atLeast"/>
        <w:rPr>
          <w:rFonts w:asciiTheme="majorBidi" w:hAnsiTheme="majorBidi" w:cstheme="majorBidi"/>
          <w:sz w:val="16"/>
          <w:szCs w:val="16"/>
        </w:rPr>
      </w:pPr>
    </w:p>
    <w:p w:rsidR="00B47C12" w:rsidRDefault="00B47C12" w:rsidP="001113BC">
      <w:pPr>
        <w:spacing w:line="0" w:lineRule="atLeast"/>
        <w:rPr>
          <w:rFonts w:asciiTheme="majorBidi" w:hAnsiTheme="majorBidi" w:cstheme="majorBidi"/>
          <w:sz w:val="16"/>
          <w:szCs w:val="16"/>
        </w:rPr>
      </w:pPr>
    </w:p>
    <w:p w:rsidR="00B47C12" w:rsidRDefault="00B47C12" w:rsidP="001113BC">
      <w:pPr>
        <w:spacing w:line="0" w:lineRule="atLeast"/>
        <w:rPr>
          <w:rFonts w:asciiTheme="majorBidi" w:hAnsiTheme="majorBidi" w:cstheme="majorBidi"/>
          <w:sz w:val="16"/>
          <w:szCs w:val="16"/>
        </w:rPr>
      </w:pPr>
    </w:p>
    <w:p w:rsidR="00B47C12" w:rsidRDefault="00B47C12" w:rsidP="001113BC">
      <w:pPr>
        <w:spacing w:line="0" w:lineRule="atLeast"/>
        <w:rPr>
          <w:rFonts w:asciiTheme="majorBidi" w:hAnsiTheme="majorBidi" w:cstheme="majorBidi"/>
          <w:sz w:val="16"/>
          <w:szCs w:val="16"/>
        </w:rPr>
      </w:pPr>
    </w:p>
    <w:p w:rsidR="00B47C12" w:rsidRDefault="00B47C12" w:rsidP="001113BC">
      <w:pPr>
        <w:spacing w:line="0" w:lineRule="atLeast"/>
        <w:rPr>
          <w:rFonts w:asciiTheme="majorBidi" w:hAnsiTheme="majorBidi" w:cstheme="majorBidi"/>
          <w:sz w:val="16"/>
          <w:szCs w:val="16"/>
        </w:rPr>
      </w:pPr>
    </w:p>
    <w:p w:rsidR="00B47C12" w:rsidRDefault="00B47C12" w:rsidP="001113BC">
      <w:pPr>
        <w:spacing w:line="0" w:lineRule="atLeast"/>
        <w:rPr>
          <w:rFonts w:asciiTheme="majorBidi" w:hAnsiTheme="majorBidi" w:cstheme="majorBidi"/>
          <w:sz w:val="16"/>
          <w:szCs w:val="16"/>
        </w:rPr>
      </w:pPr>
    </w:p>
    <w:p w:rsidR="00B47C12" w:rsidRDefault="00B47C12" w:rsidP="001113BC">
      <w:pPr>
        <w:spacing w:line="0" w:lineRule="atLeast"/>
        <w:rPr>
          <w:rFonts w:asciiTheme="majorBidi" w:hAnsiTheme="majorBidi" w:cstheme="majorBidi"/>
          <w:sz w:val="16"/>
          <w:szCs w:val="16"/>
        </w:rPr>
      </w:pPr>
    </w:p>
    <w:p w:rsidR="00B47C12" w:rsidRDefault="00B47C12" w:rsidP="001113BC">
      <w:pPr>
        <w:spacing w:line="0" w:lineRule="atLeast"/>
        <w:rPr>
          <w:rFonts w:asciiTheme="majorBidi" w:hAnsiTheme="majorBidi" w:cstheme="majorBidi"/>
          <w:sz w:val="16"/>
          <w:szCs w:val="16"/>
        </w:rPr>
      </w:pPr>
    </w:p>
    <w:p w:rsidR="00B47C12" w:rsidRDefault="00B47C12" w:rsidP="001113BC">
      <w:pPr>
        <w:spacing w:line="0" w:lineRule="atLeast"/>
        <w:rPr>
          <w:rFonts w:asciiTheme="majorBidi" w:hAnsiTheme="majorBidi" w:cstheme="majorBidi"/>
          <w:sz w:val="16"/>
          <w:szCs w:val="16"/>
        </w:rPr>
      </w:pPr>
    </w:p>
    <w:p w:rsidR="00B47C12" w:rsidRDefault="00B47C12" w:rsidP="001113BC">
      <w:pPr>
        <w:spacing w:line="0" w:lineRule="atLeast"/>
        <w:rPr>
          <w:rFonts w:asciiTheme="majorBidi" w:hAnsiTheme="majorBidi" w:cstheme="majorBidi"/>
          <w:sz w:val="16"/>
          <w:szCs w:val="16"/>
        </w:rPr>
      </w:pPr>
    </w:p>
    <w:p w:rsidR="00B47C12" w:rsidRDefault="00B47C12" w:rsidP="001113BC">
      <w:pPr>
        <w:spacing w:line="0" w:lineRule="atLeast"/>
        <w:rPr>
          <w:rFonts w:asciiTheme="majorBidi" w:hAnsiTheme="majorBidi" w:cstheme="majorBidi"/>
          <w:sz w:val="16"/>
          <w:szCs w:val="16"/>
        </w:rPr>
      </w:pPr>
    </w:p>
    <w:p w:rsidR="00B47C12" w:rsidRPr="00E5239C" w:rsidRDefault="00B47C12" w:rsidP="001113BC">
      <w:pPr>
        <w:spacing w:line="0" w:lineRule="atLeast"/>
        <w:rPr>
          <w:rFonts w:asciiTheme="majorBidi" w:hAnsiTheme="majorBidi" w:cstheme="majorBidi"/>
          <w:sz w:val="16"/>
          <w:szCs w:val="16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260"/>
        <w:gridCol w:w="270"/>
        <w:gridCol w:w="1260"/>
        <w:gridCol w:w="270"/>
        <w:gridCol w:w="1188"/>
        <w:gridCol w:w="270"/>
        <w:gridCol w:w="1350"/>
      </w:tblGrid>
      <w:tr w:rsidR="00800D09" w:rsidRPr="00B47C12" w:rsidTr="004C4DE8">
        <w:trPr>
          <w:trHeight w:val="139"/>
          <w:tblHeader/>
        </w:trPr>
        <w:tc>
          <w:tcPr>
            <w:tcW w:w="3330" w:type="dxa"/>
          </w:tcPr>
          <w:p w:rsidR="00800D09" w:rsidRPr="00B47C12" w:rsidRDefault="00800D09" w:rsidP="00D60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9"/>
                <w:szCs w:val="29"/>
                <w:shd w:val="clear" w:color="auto" w:fill="E6E6E6"/>
              </w:rPr>
            </w:pPr>
          </w:p>
        </w:tc>
        <w:tc>
          <w:tcPr>
            <w:tcW w:w="5868" w:type="dxa"/>
            <w:gridSpan w:val="7"/>
            <w:vAlign w:val="bottom"/>
          </w:tcPr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  <w:r w:rsidRPr="00B47C12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800D09" w:rsidRPr="00B47C12" w:rsidTr="004C4DE8">
        <w:trPr>
          <w:trHeight w:val="139"/>
          <w:tblHeader/>
        </w:trPr>
        <w:tc>
          <w:tcPr>
            <w:tcW w:w="3330" w:type="dxa"/>
          </w:tcPr>
          <w:p w:rsidR="00800D09" w:rsidRPr="00B47C12" w:rsidRDefault="00800D09" w:rsidP="00D60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9"/>
                <w:szCs w:val="29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18" w:type="dxa"/>
            <w:gridSpan w:val="3"/>
            <w:tcBorders>
              <w:bottom w:val="single" w:sz="4" w:space="0" w:color="auto"/>
            </w:tcBorders>
            <w:vAlign w:val="bottom"/>
          </w:tcPr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บันทึกเป็น</w:t>
            </w:r>
            <w:r w:rsidRPr="00B47C12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1574D5"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(ราย</w:t>
            </w:r>
            <w:r w:rsidR="00A229F9"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จ่าย) </w:t>
            </w:r>
            <w:r w:rsidRPr="00B47C12">
              <w:rPr>
                <w:rFonts w:asciiTheme="majorBidi" w:hAnsiTheme="majorBidi" w:cstheme="majorBidi"/>
                <w:sz w:val="29"/>
                <w:szCs w:val="29"/>
              </w:rPr>
              <w:t>/</w:t>
            </w: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800D09" w:rsidRPr="00B47C12" w:rsidTr="004C4DE8">
        <w:trPr>
          <w:trHeight w:val="784"/>
          <w:tblHeader/>
        </w:trPr>
        <w:tc>
          <w:tcPr>
            <w:tcW w:w="3330" w:type="dxa"/>
          </w:tcPr>
          <w:p w:rsidR="00800D09" w:rsidRPr="00B47C12" w:rsidRDefault="00800D09" w:rsidP="00D60CD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ณ วันที่</w:t>
            </w:r>
          </w:p>
          <w:p w:rsidR="000742DD" w:rsidRPr="00B47C12" w:rsidRDefault="00800D09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 w:hanging="5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1 </w:t>
            </w:r>
            <w:r w:rsidR="009A7A03" w:rsidRPr="00B47C1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ตุลาคม</w:t>
            </w: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</w:t>
            </w:r>
          </w:p>
          <w:p w:rsidR="00800D09" w:rsidRPr="00B47C12" w:rsidRDefault="00460584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 w:hanging="5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2560</w:t>
            </w:r>
          </w:p>
        </w:tc>
        <w:tc>
          <w:tcPr>
            <w:tcW w:w="270" w:type="dxa"/>
            <w:vAlign w:val="bottom"/>
          </w:tcPr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กำไรหรือ</w:t>
            </w:r>
          </w:p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:rsidR="00BE0BAD" w:rsidRPr="00B47C12" w:rsidRDefault="00BE0BAD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</w:p>
          <w:p w:rsidR="00BE0BAD" w:rsidRPr="00B47C12" w:rsidRDefault="00761EEC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30 </w:t>
            </w:r>
            <w:r w:rsidRPr="00B47C12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มิถุนายน</w:t>
            </w:r>
          </w:p>
          <w:p w:rsidR="00800D09" w:rsidRPr="00B47C12" w:rsidRDefault="00BE0BAD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</w:t>
            </w:r>
            <w:r w:rsidR="00460584" w:rsidRPr="00B47C1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</w:t>
            </w:r>
          </w:p>
        </w:tc>
      </w:tr>
      <w:tr w:rsidR="00800D09" w:rsidRPr="00B47C12" w:rsidTr="004C4DE8">
        <w:trPr>
          <w:trHeight w:val="227"/>
          <w:tblHeader/>
        </w:trPr>
        <w:tc>
          <w:tcPr>
            <w:tcW w:w="3330" w:type="dxa"/>
          </w:tcPr>
          <w:p w:rsidR="00800D09" w:rsidRPr="00B47C12" w:rsidRDefault="00800D09" w:rsidP="00D60CD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9"/>
                <w:szCs w:val="29"/>
              </w:rPr>
            </w:pPr>
          </w:p>
        </w:tc>
        <w:tc>
          <w:tcPr>
            <w:tcW w:w="5868" w:type="dxa"/>
            <w:gridSpan w:val="7"/>
            <w:vAlign w:val="bottom"/>
          </w:tcPr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B47C12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800D09" w:rsidRPr="00B47C12" w:rsidTr="004C4DE8">
        <w:trPr>
          <w:trHeight w:val="139"/>
        </w:trPr>
        <w:tc>
          <w:tcPr>
            <w:tcW w:w="3330" w:type="dxa"/>
          </w:tcPr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:rsidR="00800D09" w:rsidRPr="00B47C12" w:rsidRDefault="00800D09" w:rsidP="00D60CD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</w:tcPr>
          <w:p w:rsidR="00800D09" w:rsidRPr="00B47C12" w:rsidRDefault="00800D09" w:rsidP="00D60C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</w:tcPr>
          <w:p w:rsidR="00800D09" w:rsidRPr="00B47C12" w:rsidRDefault="00800D09" w:rsidP="00D60CD3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270" w:type="dxa"/>
          </w:tcPr>
          <w:p w:rsidR="00800D09" w:rsidRPr="00B47C12" w:rsidRDefault="00800D09" w:rsidP="00D60C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188" w:type="dxa"/>
          </w:tcPr>
          <w:p w:rsidR="00800D09" w:rsidRPr="00B47C12" w:rsidRDefault="00800D09" w:rsidP="00D60CD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270" w:type="dxa"/>
          </w:tcPr>
          <w:p w:rsidR="00800D09" w:rsidRPr="00B47C12" w:rsidRDefault="00800D09" w:rsidP="00D60CD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350" w:type="dxa"/>
          </w:tcPr>
          <w:p w:rsidR="00800D09" w:rsidRPr="00B47C12" w:rsidRDefault="00800D09" w:rsidP="00D60CD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</w:tr>
      <w:tr w:rsidR="00460584" w:rsidRPr="00B47C12" w:rsidTr="004C4DE8">
        <w:trPr>
          <w:trHeight w:val="139"/>
        </w:trPr>
        <w:tc>
          <w:tcPr>
            <w:tcW w:w="3330" w:type="dxa"/>
          </w:tcPr>
          <w:p w:rsidR="00460584" w:rsidRPr="00B47C12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สินค้าคงเหลือ </w:t>
            </w:r>
          </w:p>
        </w:tc>
        <w:tc>
          <w:tcPr>
            <w:tcW w:w="1260" w:type="dxa"/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977</w:t>
            </w:r>
          </w:p>
        </w:tc>
        <w:tc>
          <w:tcPr>
            <w:tcW w:w="270" w:type="dxa"/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460584" w:rsidRPr="00B47C12" w:rsidRDefault="005E1E4C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527</w:t>
            </w:r>
          </w:p>
        </w:tc>
        <w:tc>
          <w:tcPr>
            <w:tcW w:w="270" w:type="dxa"/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460584" w:rsidRPr="00B47C12" w:rsidRDefault="005E1E4C" w:rsidP="0046058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633"/>
                <w:tab w:val="decimal" w:pos="9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shd w:val="clear" w:color="auto" w:fill="auto"/>
          </w:tcPr>
          <w:p w:rsidR="00460584" w:rsidRPr="00B47C12" w:rsidRDefault="005E1E4C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1,504</w:t>
            </w:r>
          </w:p>
        </w:tc>
      </w:tr>
      <w:tr w:rsidR="00460584" w:rsidRPr="00B47C12" w:rsidTr="004C4DE8">
        <w:trPr>
          <w:trHeight w:val="348"/>
        </w:trPr>
        <w:tc>
          <w:tcPr>
            <w:tcW w:w="3330" w:type="dxa"/>
          </w:tcPr>
          <w:p w:rsidR="00460584" w:rsidRPr="00B47C12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ภาระผูกพันผลประโยชน์พนักงาน </w:t>
            </w:r>
          </w:p>
        </w:tc>
        <w:tc>
          <w:tcPr>
            <w:tcW w:w="1260" w:type="dxa"/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15,036</w:t>
            </w:r>
          </w:p>
        </w:tc>
        <w:tc>
          <w:tcPr>
            <w:tcW w:w="270" w:type="dxa"/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:rsidR="00460584" w:rsidRPr="00B47C12" w:rsidRDefault="005E1E4C" w:rsidP="005E1E4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(9)</w:t>
            </w:r>
          </w:p>
        </w:tc>
        <w:tc>
          <w:tcPr>
            <w:tcW w:w="270" w:type="dxa"/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460584" w:rsidRPr="00B47C12" w:rsidRDefault="005E1E4C" w:rsidP="0046058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460584" w:rsidRPr="00B47C12" w:rsidRDefault="005E1E4C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15,041</w:t>
            </w:r>
          </w:p>
        </w:tc>
      </w:tr>
      <w:tr w:rsidR="00460584" w:rsidRPr="00B47C12" w:rsidTr="004C4DE8">
        <w:trPr>
          <w:trHeight w:val="348"/>
        </w:trPr>
        <w:tc>
          <w:tcPr>
            <w:tcW w:w="3330" w:type="dxa"/>
          </w:tcPr>
          <w:p w:rsidR="00460584" w:rsidRPr="00B47C12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เงินลงทุนในบริษัทย่อย</w:t>
            </w:r>
          </w:p>
        </w:tc>
        <w:tc>
          <w:tcPr>
            <w:tcW w:w="1260" w:type="dxa"/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22,579</w:t>
            </w:r>
          </w:p>
        </w:tc>
        <w:tc>
          <w:tcPr>
            <w:tcW w:w="270" w:type="dxa"/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460584" w:rsidRPr="00B47C12" w:rsidRDefault="005E1E4C" w:rsidP="005E1E4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(22,579)</w:t>
            </w:r>
          </w:p>
        </w:tc>
        <w:tc>
          <w:tcPr>
            <w:tcW w:w="270" w:type="dxa"/>
            <w:shd w:val="clear" w:color="auto" w:fill="auto"/>
          </w:tcPr>
          <w:p w:rsidR="00460584" w:rsidRPr="00B47C12" w:rsidRDefault="00460584" w:rsidP="005E1E4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460584" w:rsidRPr="00B47C12" w:rsidRDefault="005E1E4C" w:rsidP="0046058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633"/>
                <w:tab w:val="decimal" w:pos="9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shd w:val="clear" w:color="auto" w:fill="auto"/>
          </w:tcPr>
          <w:p w:rsidR="00460584" w:rsidRPr="00B47C12" w:rsidRDefault="005E1E4C" w:rsidP="005E1E4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314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</w:tr>
      <w:tr w:rsidR="00460584" w:rsidRPr="00B47C12" w:rsidTr="002A69D9">
        <w:trPr>
          <w:trHeight w:val="334"/>
        </w:trPr>
        <w:tc>
          <w:tcPr>
            <w:tcW w:w="3330" w:type="dxa"/>
          </w:tcPr>
          <w:p w:rsidR="00460584" w:rsidRPr="00B47C12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สินทรัพย์ชีวภาพ</w:t>
            </w:r>
          </w:p>
        </w:tc>
        <w:tc>
          <w:tcPr>
            <w:tcW w:w="1260" w:type="dxa"/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2,065</w:t>
            </w:r>
          </w:p>
        </w:tc>
        <w:tc>
          <w:tcPr>
            <w:tcW w:w="270" w:type="dxa"/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460584" w:rsidRPr="00B47C12" w:rsidRDefault="005E1E4C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(310)</w:t>
            </w:r>
          </w:p>
        </w:tc>
        <w:tc>
          <w:tcPr>
            <w:tcW w:w="270" w:type="dxa"/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460584" w:rsidRPr="00B47C12" w:rsidRDefault="005E1E4C" w:rsidP="0046058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460584" w:rsidRPr="00B47C12" w:rsidRDefault="005E1E4C" w:rsidP="0046058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1,755</w:t>
            </w:r>
          </w:p>
        </w:tc>
      </w:tr>
      <w:tr w:rsidR="00460584" w:rsidRPr="00B47C12" w:rsidTr="002A69D9">
        <w:trPr>
          <w:trHeight w:val="334"/>
        </w:trPr>
        <w:tc>
          <w:tcPr>
            <w:tcW w:w="3330" w:type="dxa"/>
          </w:tcPr>
          <w:p w:rsidR="00460584" w:rsidRPr="00B47C12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อื่นๆ</w:t>
            </w:r>
          </w:p>
        </w:tc>
        <w:tc>
          <w:tcPr>
            <w:tcW w:w="1260" w:type="dxa"/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641</w:t>
            </w:r>
          </w:p>
        </w:tc>
        <w:tc>
          <w:tcPr>
            <w:tcW w:w="270" w:type="dxa"/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460584" w:rsidRPr="00B47C12" w:rsidRDefault="005E1E4C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3,729</w:t>
            </w:r>
          </w:p>
        </w:tc>
        <w:tc>
          <w:tcPr>
            <w:tcW w:w="270" w:type="dxa"/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460584" w:rsidRPr="00B47C12" w:rsidRDefault="005E1E4C" w:rsidP="0046058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460584" w:rsidRPr="00B47C12" w:rsidRDefault="005E1E4C" w:rsidP="0046058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4,370</w:t>
            </w:r>
          </w:p>
        </w:tc>
      </w:tr>
      <w:tr w:rsidR="00460584" w:rsidRPr="00B47C12" w:rsidTr="00271422">
        <w:trPr>
          <w:trHeight w:val="348"/>
        </w:trPr>
        <w:tc>
          <w:tcPr>
            <w:tcW w:w="3330" w:type="dxa"/>
          </w:tcPr>
          <w:p w:rsidR="00460584" w:rsidRPr="00B47C12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ยอดขาดทุนยกไป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26,567</w:t>
            </w:r>
          </w:p>
        </w:tc>
        <w:tc>
          <w:tcPr>
            <w:tcW w:w="270" w:type="dxa"/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460584" w:rsidRPr="00B47C12" w:rsidRDefault="005E1E4C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(12,374)</w:t>
            </w:r>
          </w:p>
        </w:tc>
        <w:tc>
          <w:tcPr>
            <w:tcW w:w="270" w:type="dxa"/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:rsidR="00460584" w:rsidRPr="00B47C12" w:rsidRDefault="005E1E4C" w:rsidP="0046058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633"/>
                <w:tab w:val="decimal" w:pos="9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460584" w:rsidRPr="00B47C12" w:rsidRDefault="005E1E4C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14,193</w:t>
            </w:r>
          </w:p>
        </w:tc>
      </w:tr>
      <w:tr w:rsidR="00460584" w:rsidRPr="00B47C12" w:rsidTr="00271422">
        <w:trPr>
          <w:trHeight w:val="348"/>
        </w:trPr>
        <w:tc>
          <w:tcPr>
            <w:tcW w:w="3330" w:type="dxa"/>
          </w:tcPr>
          <w:p w:rsidR="00460584" w:rsidRPr="00B47C12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67,865</w:t>
            </w:r>
          </w:p>
        </w:tc>
        <w:tc>
          <w:tcPr>
            <w:tcW w:w="270" w:type="dxa"/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0584" w:rsidRPr="00B47C12" w:rsidRDefault="005E1E4C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(31,016)</w:t>
            </w:r>
          </w:p>
        </w:tc>
        <w:tc>
          <w:tcPr>
            <w:tcW w:w="270" w:type="dxa"/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0584" w:rsidRPr="00B47C12" w:rsidRDefault="005E1E4C" w:rsidP="0046058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0584" w:rsidRPr="00B47C12" w:rsidRDefault="005E1E4C" w:rsidP="00A46FC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36,863</w:t>
            </w:r>
          </w:p>
        </w:tc>
      </w:tr>
      <w:tr w:rsidR="0054590C" w:rsidRPr="00B47C12" w:rsidTr="00271422">
        <w:trPr>
          <w:trHeight w:val="161"/>
        </w:trPr>
        <w:tc>
          <w:tcPr>
            <w:tcW w:w="3330" w:type="dxa"/>
          </w:tcPr>
          <w:p w:rsidR="0054590C" w:rsidRPr="00B47C12" w:rsidRDefault="0054590C" w:rsidP="0060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54590C" w:rsidRPr="00B47C12" w:rsidRDefault="0054590C" w:rsidP="0060091F">
            <w:pPr>
              <w:pStyle w:val="acctfourfigures"/>
              <w:tabs>
                <w:tab w:val="clear" w:pos="765"/>
                <w:tab w:val="decimal" w:pos="1152"/>
              </w:tabs>
              <w:spacing w:line="0" w:lineRule="atLeast"/>
              <w:ind w:right="-73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4590C" w:rsidRPr="00B47C12" w:rsidRDefault="0054590C" w:rsidP="0060091F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54590C" w:rsidRPr="00B47C12" w:rsidRDefault="0054590C" w:rsidP="0060091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4590C" w:rsidRPr="00B47C12" w:rsidRDefault="0054590C" w:rsidP="0060091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:rsidR="0054590C" w:rsidRPr="00B47C12" w:rsidRDefault="0054590C" w:rsidP="0060091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4590C" w:rsidRPr="00B47C12" w:rsidRDefault="0054590C" w:rsidP="0060091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54590C" w:rsidRPr="00B47C12" w:rsidRDefault="0054590C" w:rsidP="0060091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60584" w:rsidRPr="00B47C12" w:rsidTr="00271422">
        <w:trPr>
          <w:trHeight w:val="334"/>
        </w:trPr>
        <w:tc>
          <w:tcPr>
            <w:tcW w:w="3330" w:type="dxa"/>
          </w:tcPr>
          <w:p w:rsidR="00460584" w:rsidRPr="00B47C12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B47C12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88" w:type="dxa"/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522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460584" w:rsidRPr="00B47C12" w:rsidTr="00271422">
        <w:trPr>
          <w:trHeight w:val="334"/>
        </w:trPr>
        <w:tc>
          <w:tcPr>
            <w:tcW w:w="3330" w:type="dxa"/>
          </w:tcPr>
          <w:p w:rsidR="00460584" w:rsidRPr="00B47C12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460584" w:rsidRPr="00B47C12" w:rsidRDefault="005E1E4C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(47)</w:t>
            </w:r>
          </w:p>
        </w:tc>
        <w:tc>
          <w:tcPr>
            <w:tcW w:w="270" w:type="dxa"/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:rsidR="00460584" w:rsidRPr="00B47C12" w:rsidRDefault="005E1E4C" w:rsidP="0046058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460584" w:rsidRPr="00B47C12" w:rsidRDefault="005E1E4C" w:rsidP="0046058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(47)</w:t>
            </w:r>
          </w:p>
        </w:tc>
      </w:tr>
      <w:tr w:rsidR="00460584" w:rsidRPr="00B47C12" w:rsidTr="00271422">
        <w:trPr>
          <w:trHeight w:val="161"/>
        </w:trPr>
        <w:tc>
          <w:tcPr>
            <w:tcW w:w="3330" w:type="dxa"/>
          </w:tcPr>
          <w:p w:rsidR="00460584" w:rsidRPr="00B47C12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1152"/>
              </w:tabs>
              <w:spacing w:line="0" w:lineRule="atLeast"/>
              <w:ind w:right="-73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60584" w:rsidRPr="00B47C12" w:rsidTr="004C4DE8">
        <w:trPr>
          <w:trHeight w:val="334"/>
        </w:trPr>
        <w:tc>
          <w:tcPr>
            <w:tcW w:w="3330" w:type="dxa"/>
          </w:tcPr>
          <w:p w:rsidR="00460584" w:rsidRPr="00B47C12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67,865</w:t>
            </w:r>
          </w:p>
        </w:tc>
        <w:tc>
          <w:tcPr>
            <w:tcW w:w="270" w:type="dxa"/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460584" w:rsidRPr="00B47C12" w:rsidRDefault="005E1E4C" w:rsidP="00460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(31,063)</w:t>
            </w:r>
          </w:p>
        </w:tc>
        <w:tc>
          <w:tcPr>
            <w:tcW w:w="270" w:type="dxa"/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</w:tcPr>
          <w:p w:rsidR="00460584" w:rsidRPr="00B47C12" w:rsidRDefault="005E1E4C" w:rsidP="0046058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:rsidR="00460584" w:rsidRPr="00B47C12" w:rsidRDefault="00460584" w:rsidP="0046058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460584" w:rsidRPr="00B47C12" w:rsidRDefault="00D948E1" w:rsidP="0046058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36,</w:t>
            </w:r>
            <w:r w:rsidR="005E1E4C" w:rsidRPr="00B47C12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816</w:t>
            </w:r>
          </w:p>
        </w:tc>
      </w:tr>
    </w:tbl>
    <w:p w:rsidR="008F75FD" w:rsidRDefault="008F75FD" w:rsidP="00800D09">
      <w:pPr>
        <w:rPr>
          <w:rFonts w:asciiTheme="majorBidi" w:hAnsiTheme="majorBidi" w:cstheme="majorBidi"/>
          <w:sz w:val="16"/>
          <w:szCs w:val="16"/>
        </w:rPr>
      </w:pPr>
    </w:p>
    <w:p w:rsidR="0060091F" w:rsidRDefault="0060091F" w:rsidP="00800D09">
      <w:pPr>
        <w:rPr>
          <w:rFonts w:asciiTheme="majorBidi" w:hAnsiTheme="majorBidi" w:cstheme="majorBidi"/>
          <w:sz w:val="16"/>
          <w:szCs w:val="16"/>
        </w:rPr>
      </w:pPr>
    </w:p>
    <w:p w:rsidR="0060091F" w:rsidRDefault="0060091F" w:rsidP="00800D09">
      <w:pPr>
        <w:rPr>
          <w:rFonts w:asciiTheme="majorBidi" w:hAnsiTheme="majorBidi" w:cstheme="majorBidi"/>
          <w:sz w:val="16"/>
          <w:szCs w:val="16"/>
        </w:rPr>
      </w:pPr>
    </w:p>
    <w:p w:rsidR="0060091F" w:rsidRDefault="0060091F" w:rsidP="00800D09">
      <w:pPr>
        <w:rPr>
          <w:rFonts w:asciiTheme="majorBidi" w:hAnsiTheme="majorBidi" w:cstheme="majorBidi"/>
          <w:sz w:val="16"/>
          <w:szCs w:val="16"/>
        </w:rPr>
      </w:pPr>
    </w:p>
    <w:p w:rsidR="0060091F" w:rsidRDefault="0060091F" w:rsidP="00800D09">
      <w:pPr>
        <w:rPr>
          <w:rFonts w:asciiTheme="majorBidi" w:hAnsiTheme="majorBidi" w:cstheme="majorBidi"/>
          <w:sz w:val="16"/>
          <w:szCs w:val="16"/>
        </w:rPr>
      </w:pPr>
    </w:p>
    <w:p w:rsidR="0060091F" w:rsidRDefault="0060091F" w:rsidP="00800D09">
      <w:pPr>
        <w:rPr>
          <w:rFonts w:asciiTheme="majorBidi" w:hAnsiTheme="majorBidi" w:cstheme="majorBidi"/>
          <w:sz w:val="16"/>
          <w:szCs w:val="16"/>
        </w:rPr>
      </w:pPr>
    </w:p>
    <w:p w:rsidR="0060091F" w:rsidRDefault="0060091F" w:rsidP="00800D09">
      <w:pPr>
        <w:rPr>
          <w:rFonts w:asciiTheme="majorBidi" w:hAnsiTheme="majorBidi" w:cstheme="majorBidi"/>
          <w:sz w:val="16"/>
          <w:szCs w:val="16"/>
        </w:rPr>
      </w:pPr>
    </w:p>
    <w:p w:rsidR="0060091F" w:rsidRDefault="0060091F" w:rsidP="00800D09">
      <w:pPr>
        <w:rPr>
          <w:rFonts w:asciiTheme="majorBidi" w:hAnsiTheme="majorBidi" w:cstheme="majorBidi"/>
          <w:sz w:val="16"/>
          <w:szCs w:val="16"/>
        </w:rPr>
      </w:pPr>
    </w:p>
    <w:p w:rsidR="0060091F" w:rsidRDefault="0060091F" w:rsidP="00800D09">
      <w:pPr>
        <w:rPr>
          <w:rFonts w:asciiTheme="majorBidi" w:hAnsiTheme="majorBidi" w:cstheme="majorBidi"/>
          <w:sz w:val="16"/>
          <w:szCs w:val="16"/>
        </w:rPr>
      </w:pPr>
    </w:p>
    <w:p w:rsidR="0060091F" w:rsidRDefault="0060091F" w:rsidP="00800D09">
      <w:pPr>
        <w:rPr>
          <w:rFonts w:asciiTheme="majorBidi" w:hAnsiTheme="majorBidi" w:cstheme="majorBidi"/>
          <w:sz w:val="16"/>
          <w:szCs w:val="16"/>
        </w:rPr>
      </w:pPr>
    </w:p>
    <w:p w:rsidR="0060091F" w:rsidRDefault="0060091F" w:rsidP="00800D09">
      <w:pPr>
        <w:rPr>
          <w:rFonts w:asciiTheme="majorBidi" w:hAnsiTheme="majorBidi" w:cstheme="majorBidi"/>
          <w:sz w:val="16"/>
          <w:szCs w:val="16"/>
        </w:rPr>
      </w:pPr>
    </w:p>
    <w:p w:rsidR="0060091F" w:rsidRDefault="0060091F" w:rsidP="00800D09">
      <w:pPr>
        <w:rPr>
          <w:rFonts w:asciiTheme="majorBidi" w:hAnsiTheme="majorBidi" w:cstheme="majorBidi"/>
          <w:sz w:val="16"/>
          <w:szCs w:val="16"/>
        </w:rPr>
      </w:pPr>
    </w:p>
    <w:p w:rsidR="0060091F" w:rsidRDefault="0060091F" w:rsidP="00800D09">
      <w:pPr>
        <w:rPr>
          <w:rFonts w:asciiTheme="majorBidi" w:hAnsiTheme="majorBidi" w:cstheme="majorBidi"/>
          <w:sz w:val="16"/>
          <w:szCs w:val="16"/>
        </w:rPr>
      </w:pPr>
    </w:p>
    <w:p w:rsidR="0060091F" w:rsidRPr="00B47C12" w:rsidRDefault="0060091F" w:rsidP="00800D09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260"/>
        <w:gridCol w:w="270"/>
        <w:gridCol w:w="1260"/>
        <w:gridCol w:w="270"/>
        <w:gridCol w:w="1188"/>
        <w:gridCol w:w="270"/>
        <w:gridCol w:w="1350"/>
      </w:tblGrid>
      <w:tr w:rsidR="000F773A" w:rsidRPr="00B47C12" w:rsidTr="002A69D9">
        <w:trPr>
          <w:trHeight w:val="139"/>
          <w:tblHeader/>
        </w:trPr>
        <w:tc>
          <w:tcPr>
            <w:tcW w:w="3330" w:type="dxa"/>
          </w:tcPr>
          <w:p w:rsidR="000F773A" w:rsidRPr="00B47C12" w:rsidRDefault="000F773A" w:rsidP="002A69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9"/>
                <w:szCs w:val="29"/>
                <w:shd w:val="clear" w:color="auto" w:fill="E6E6E6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lastRenderedPageBreak/>
              <w:br w:type="page"/>
            </w:r>
          </w:p>
        </w:tc>
        <w:tc>
          <w:tcPr>
            <w:tcW w:w="5868" w:type="dxa"/>
            <w:gridSpan w:val="7"/>
            <w:vAlign w:val="bottom"/>
          </w:tcPr>
          <w:p w:rsidR="000F773A" w:rsidRPr="00B47C12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  <w:r w:rsidRPr="00B47C12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0F773A" w:rsidRPr="00B47C12" w:rsidTr="002A69D9">
        <w:trPr>
          <w:trHeight w:val="139"/>
          <w:tblHeader/>
        </w:trPr>
        <w:tc>
          <w:tcPr>
            <w:tcW w:w="3330" w:type="dxa"/>
          </w:tcPr>
          <w:p w:rsidR="000F773A" w:rsidRPr="00B47C12" w:rsidRDefault="000F773A" w:rsidP="002A69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9"/>
                <w:szCs w:val="29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:rsidR="000F773A" w:rsidRPr="00B47C12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:rsidR="000F773A" w:rsidRPr="00B47C12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18" w:type="dxa"/>
            <w:gridSpan w:val="3"/>
            <w:tcBorders>
              <w:bottom w:val="single" w:sz="4" w:space="0" w:color="auto"/>
            </w:tcBorders>
            <w:vAlign w:val="bottom"/>
          </w:tcPr>
          <w:p w:rsidR="000F773A" w:rsidRPr="00B47C12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บันทึกเป็น</w:t>
            </w:r>
            <w:r w:rsidRPr="00B47C12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(รายจ่าย) </w:t>
            </w:r>
            <w:r w:rsidRPr="00B47C12">
              <w:rPr>
                <w:rFonts w:asciiTheme="majorBidi" w:hAnsiTheme="majorBidi" w:cstheme="majorBidi"/>
                <w:sz w:val="29"/>
                <w:szCs w:val="29"/>
              </w:rPr>
              <w:t>/</w:t>
            </w: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:rsidR="000F773A" w:rsidRPr="00B47C12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:rsidR="000F773A" w:rsidRPr="00B47C12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0F773A" w:rsidRPr="00B47C12" w:rsidTr="002A69D9">
        <w:trPr>
          <w:trHeight w:val="784"/>
          <w:tblHeader/>
        </w:trPr>
        <w:tc>
          <w:tcPr>
            <w:tcW w:w="3330" w:type="dxa"/>
          </w:tcPr>
          <w:p w:rsidR="000F773A" w:rsidRPr="00B47C12" w:rsidRDefault="000F773A" w:rsidP="002A69D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:rsidR="000F773A" w:rsidRPr="00B47C12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ณ วันที่</w:t>
            </w:r>
          </w:p>
          <w:p w:rsidR="000F773A" w:rsidRPr="00B47C12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 w:hanging="5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1 </w:t>
            </w: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ตุลาคม </w:t>
            </w:r>
          </w:p>
          <w:p w:rsidR="000F773A" w:rsidRPr="00B47C12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 w:hanging="5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2559</w:t>
            </w:r>
          </w:p>
        </w:tc>
        <w:tc>
          <w:tcPr>
            <w:tcW w:w="270" w:type="dxa"/>
            <w:vAlign w:val="bottom"/>
          </w:tcPr>
          <w:p w:rsidR="000F773A" w:rsidRPr="00B47C12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0F773A" w:rsidRPr="00B47C12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กำไรหรือ</w:t>
            </w:r>
          </w:p>
          <w:p w:rsidR="000F773A" w:rsidRPr="00B47C12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0F773A" w:rsidRPr="00B47C12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:rsidR="000F773A" w:rsidRPr="00B47C12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:rsidR="000F773A" w:rsidRPr="00B47C12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:rsidR="000F773A" w:rsidRPr="00B47C12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</w:p>
          <w:p w:rsidR="00C04EB8" w:rsidRPr="00B47C12" w:rsidRDefault="00C04EB8" w:rsidP="00C04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30 </w:t>
            </w:r>
            <w:r w:rsidRPr="00B47C12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มิถุนายน</w:t>
            </w: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</w:t>
            </w:r>
          </w:p>
          <w:p w:rsidR="000F773A" w:rsidRPr="00B47C12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2560</w:t>
            </w:r>
          </w:p>
        </w:tc>
      </w:tr>
      <w:tr w:rsidR="000F773A" w:rsidRPr="00B47C12" w:rsidTr="002A69D9">
        <w:trPr>
          <w:trHeight w:val="139"/>
          <w:tblHeader/>
        </w:trPr>
        <w:tc>
          <w:tcPr>
            <w:tcW w:w="3330" w:type="dxa"/>
          </w:tcPr>
          <w:p w:rsidR="000F773A" w:rsidRPr="00B47C12" w:rsidRDefault="000F773A" w:rsidP="002A69D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</w:rPr>
            </w:pPr>
          </w:p>
        </w:tc>
        <w:tc>
          <w:tcPr>
            <w:tcW w:w="5868" w:type="dxa"/>
            <w:gridSpan w:val="7"/>
            <w:vAlign w:val="bottom"/>
          </w:tcPr>
          <w:p w:rsidR="000F773A" w:rsidRPr="00B47C12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B47C12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0F773A" w:rsidRPr="00B47C12" w:rsidTr="002A69D9">
        <w:trPr>
          <w:trHeight w:val="139"/>
        </w:trPr>
        <w:tc>
          <w:tcPr>
            <w:tcW w:w="3330" w:type="dxa"/>
          </w:tcPr>
          <w:p w:rsidR="000F773A" w:rsidRPr="00B47C12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:rsidR="000F773A" w:rsidRPr="00B47C12" w:rsidRDefault="000F773A" w:rsidP="002A69D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270" w:type="dxa"/>
          </w:tcPr>
          <w:p w:rsidR="000F773A" w:rsidRPr="00B47C12" w:rsidRDefault="000F773A" w:rsidP="002A69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</w:tcPr>
          <w:p w:rsidR="000F773A" w:rsidRPr="00B47C12" w:rsidRDefault="000F773A" w:rsidP="002A69D9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270" w:type="dxa"/>
          </w:tcPr>
          <w:p w:rsidR="000F773A" w:rsidRPr="00B47C12" w:rsidRDefault="000F773A" w:rsidP="002A69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188" w:type="dxa"/>
          </w:tcPr>
          <w:p w:rsidR="000F773A" w:rsidRPr="00B47C12" w:rsidRDefault="000F773A" w:rsidP="002A69D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270" w:type="dxa"/>
          </w:tcPr>
          <w:p w:rsidR="000F773A" w:rsidRPr="00B47C12" w:rsidRDefault="000F773A" w:rsidP="002A69D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350" w:type="dxa"/>
          </w:tcPr>
          <w:p w:rsidR="000F773A" w:rsidRPr="00B47C12" w:rsidRDefault="000F773A" w:rsidP="002A69D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</w:tr>
      <w:tr w:rsidR="00BC04E0" w:rsidRPr="00B47C12" w:rsidTr="002A69D9">
        <w:trPr>
          <w:trHeight w:val="139"/>
        </w:trPr>
        <w:tc>
          <w:tcPr>
            <w:tcW w:w="3330" w:type="dxa"/>
          </w:tcPr>
          <w:p w:rsidR="00BC04E0" w:rsidRPr="00B47C12" w:rsidRDefault="00BC04E0" w:rsidP="00BC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สินค้าคงเหลือ </w:t>
            </w:r>
          </w:p>
        </w:tc>
        <w:tc>
          <w:tcPr>
            <w:tcW w:w="1260" w:type="dxa"/>
            <w:shd w:val="clear" w:color="auto" w:fill="auto"/>
          </w:tcPr>
          <w:p w:rsidR="00BC04E0" w:rsidRPr="00B47C12" w:rsidRDefault="00BC04E0" w:rsidP="00BC04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4,088</w:t>
            </w:r>
          </w:p>
        </w:tc>
        <w:tc>
          <w:tcPr>
            <w:tcW w:w="270" w:type="dxa"/>
            <w:shd w:val="clear" w:color="auto" w:fill="auto"/>
          </w:tcPr>
          <w:p w:rsidR="00BC04E0" w:rsidRPr="00B47C12" w:rsidRDefault="00BC04E0" w:rsidP="00BC04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BC04E0" w:rsidRPr="00B47C12" w:rsidRDefault="00761EEC" w:rsidP="00BC04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(2</w:t>
            </w:r>
            <w:r w:rsidR="00BC04E0" w:rsidRPr="00B47C1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B47C1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</w:t>
            </w:r>
            <w:r w:rsidR="00BC04E0" w:rsidRPr="00B47C1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99)</w:t>
            </w:r>
          </w:p>
        </w:tc>
        <w:tc>
          <w:tcPr>
            <w:tcW w:w="270" w:type="dxa"/>
            <w:shd w:val="clear" w:color="auto" w:fill="auto"/>
          </w:tcPr>
          <w:p w:rsidR="00BC04E0" w:rsidRPr="00B47C12" w:rsidRDefault="00BC04E0" w:rsidP="00BC04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BC04E0" w:rsidRPr="00B47C12" w:rsidRDefault="00BC04E0" w:rsidP="00BC04E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C04E0" w:rsidRPr="00B47C12" w:rsidRDefault="00BC04E0" w:rsidP="00BC04E0">
            <w:pPr>
              <w:pStyle w:val="acctfourfigures"/>
              <w:tabs>
                <w:tab w:val="clear" w:pos="765"/>
                <w:tab w:val="decimal" w:pos="633"/>
                <w:tab w:val="decimal" w:pos="9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shd w:val="clear" w:color="auto" w:fill="auto"/>
          </w:tcPr>
          <w:p w:rsidR="00BC04E0" w:rsidRPr="00B47C12" w:rsidRDefault="00E5239C" w:rsidP="00BC04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1,389</w:t>
            </w:r>
          </w:p>
        </w:tc>
      </w:tr>
      <w:tr w:rsidR="00BC04E0" w:rsidRPr="00B47C12" w:rsidTr="002A69D9">
        <w:trPr>
          <w:trHeight w:val="348"/>
        </w:trPr>
        <w:tc>
          <w:tcPr>
            <w:tcW w:w="3330" w:type="dxa"/>
          </w:tcPr>
          <w:p w:rsidR="00BC04E0" w:rsidRPr="00B47C12" w:rsidRDefault="00BC04E0" w:rsidP="00BC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ภาระผูกพันผลประโยชน์พนักงาน </w:t>
            </w:r>
          </w:p>
        </w:tc>
        <w:tc>
          <w:tcPr>
            <w:tcW w:w="1260" w:type="dxa"/>
            <w:shd w:val="clear" w:color="auto" w:fill="auto"/>
          </w:tcPr>
          <w:p w:rsidR="00BC04E0" w:rsidRPr="00B47C12" w:rsidRDefault="00BC04E0" w:rsidP="00BC04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14,229</w:t>
            </w:r>
          </w:p>
        </w:tc>
        <w:tc>
          <w:tcPr>
            <w:tcW w:w="270" w:type="dxa"/>
            <w:shd w:val="clear" w:color="auto" w:fill="auto"/>
          </w:tcPr>
          <w:p w:rsidR="00BC04E0" w:rsidRPr="00B47C12" w:rsidRDefault="00BC04E0" w:rsidP="00BC04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:rsidR="00BC04E0" w:rsidRPr="00B47C12" w:rsidRDefault="00761EEC" w:rsidP="00BC04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403</w:t>
            </w:r>
          </w:p>
        </w:tc>
        <w:tc>
          <w:tcPr>
            <w:tcW w:w="270" w:type="dxa"/>
            <w:shd w:val="clear" w:color="auto" w:fill="auto"/>
          </w:tcPr>
          <w:p w:rsidR="00BC04E0" w:rsidRPr="00B47C12" w:rsidRDefault="00BC04E0" w:rsidP="00BC04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BC04E0" w:rsidRPr="00B47C12" w:rsidRDefault="00761EEC" w:rsidP="00BC04E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42</w:t>
            </w:r>
          </w:p>
        </w:tc>
        <w:tc>
          <w:tcPr>
            <w:tcW w:w="270" w:type="dxa"/>
            <w:shd w:val="clear" w:color="auto" w:fill="auto"/>
          </w:tcPr>
          <w:p w:rsidR="00BC04E0" w:rsidRPr="00B47C12" w:rsidRDefault="00BC04E0" w:rsidP="00BC04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BC04E0" w:rsidRPr="00B47C12" w:rsidRDefault="00E5239C" w:rsidP="00BC04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14,674</w:t>
            </w:r>
          </w:p>
        </w:tc>
      </w:tr>
      <w:tr w:rsidR="00BC04E0" w:rsidRPr="00B47C12" w:rsidTr="002A69D9">
        <w:trPr>
          <w:trHeight w:val="334"/>
        </w:trPr>
        <w:tc>
          <w:tcPr>
            <w:tcW w:w="3330" w:type="dxa"/>
          </w:tcPr>
          <w:p w:rsidR="00BC04E0" w:rsidRPr="00B47C12" w:rsidRDefault="00BC04E0" w:rsidP="00BC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เงินลงทุนในบริษัทย่อย</w:t>
            </w:r>
          </w:p>
        </w:tc>
        <w:tc>
          <w:tcPr>
            <w:tcW w:w="1260" w:type="dxa"/>
            <w:shd w:val="clear" w:color="auto" w:fill="auto"/>
          </w:tcPr>
          <w:p w:rsidR="00BC04E0" w:rsidRPr="00B47C12" w:rsidRDefault="00BC04E0" w:rsidP="00BC04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22,579</w:t>
            </w:r>
          </w:p>
        </w:tc>
        <w:tc>
          <w:tcPr>
            <w:tcW w:w="270" w:type="dxa"/>
            <w:shd w:val="clear" w:color="auto" w:fill="auto"/>
          </w:tcPr>
          <w:p w:rsidR="00BC04E0" w:rsidRPr="00B47C12" w:rsidRDefault="00BC04E0" w:rsidP="00BC04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BC04E0" w:rsidRPr="00B47C12" w:rsidRDefault="00BC04E0" w:rsidP="00BC04E0">
            <w:pPr>
              <w:pStyle w:val="acctfourfigures"/>
              <w:tabs>
                <w:tab w:val="clear" w:pos="765"/>
              </w:tabs>
              <w:spacing w:line="240" w:lineRule="atLeast"/>
              <w:ind w:right="224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C04E0" w:rsidRPr="00B47C12" w:rsidRDefault="00BC04E0" w:rsidP="00BC04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BC04E0" w:rsidRPr="00B47C12" w:rsidRDefault="00BC04E0" w:rsidP="00BC04E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C04E0" w:rsidRPr="00B47C12" w:rsidRDefault="00BC04E0" w:rsidP="00BC04E0">
            <w:pPr>
              <w:pStyle w:val="acctfourfigures"/>
              <w:tabs>
                <w:tab w:val="clear" w:pos="765"/>
                <w:tab w:val="decimal" w:pos="633"/>
                <w:tab w:val="decimal" w:pos="9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shd w:val="clear" w:color="auto" w:fill="auto"/>
          </w:tcPr>
          <w:p w:rsidR="00BC04E0" w:rsidRPr="00B47C12" w:rsidRDefault="00BC04E0" w:rsidP="00BC04E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22,579</w:t>
            </w:r>
          </w:p>
        </w:tc>
      </w:tr>
      <w:tr w:rsidR="00761EEC" w:rsidRPr="00B47C12" w:rsidTr="002A69D9">
        <w:trPr>
          <w:trHeight w:val="334"/>
        </w:trPr>
        <w:tc>
          <w:tcPr>
            <w:tcW w:w="3330" w:type="dxa"/>
          </w:tcPr>
          <w:p w:rsidR="00761EEC" w:rsidRPr="00B47C12" w:rsidRDefault="00761EEC" w:rsidP="007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สินทรัพย์ชีวภาพ</w:t>
            </w:r>
          </w:p>
        </w:tc>
        <w:tc>
          <w:tcPr>
            <w:tcW w:w="1260" w:type="dxa"/>
            <w:shd w:val="clear" w:color="auto" w:fill="auto"/>
          </w:tcPr>
          <w:p w:rsidR="00761EEC" w:rsidRPr="00B47C12" w:rsidRDefault="00761EEC" w:rsidP="00761EEC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61EEC" w:rsidRPr="00B47C12" w:rsidRDefault="00761EEC" w:rsidP="00761E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761EEC" w:rsidRPr="00B47C12" w:rsidRDefault="00761EEC" w:rsidP="00761E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1,132</w:t>
            </w:r>
          </w:p>
        </w:tc>
        <w:tc>
          <w:tcPr>
            <w:tcW w:w="270" w:type="dxa"/>
            <w:shd w:val="clear" w:color="auto" w:fill="auto"/>
          </w:tcPr>
          <w:p w:rsidR="00761EEC" w:rsidRPr="00B47C12" w:rsidRDefault="00761EEC" w:rsidP="00761E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761EEC" w:rsidRPr="00B47C12" w:rsidRDefault="00761EEC" w:rsidP="00761EE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61EEC" w:rsidRPr="00B47C12" w:rsidRDefault="00761EEC" w:rsidP="00761EEC">
            <w:pPr>
              <w:pStyle w:val="acctfourfigures"/>
              <w:tabs>
                <w:tab w:val="clear" w:pos="765"/>
                <w:tab w:val="decimal" w:pos="633"/>
                <w:tab w:val="decimal" w:pos="9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shd w:val="clear" w:color="auto" w:fill="auto"/>
          </w:tcPr>
          <w:p w:rsidR="00761EEC" w:rsidRPr="00B47C12" w:rsidRDefault="00571198" w:rsidP="00761E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1,132</w:t>
            </w:r>
          </w:p>
        </w:tc>
      </w:tr>
      <w:tr w:rsidR="00761EEC" w:rsidRPr="00B47C12" w:rsidTr="002A69D9">
        <w:trPr>
          <w:trHeight w:val="334"/>
        </w:trPr>
        <w:tc>
          <w:tcPr>
            <w:tcW w:w="3330" w:type="dxa"/>
          </w:tcPr>
          <w:p w:rsidR="00761EEC" w:rsidRPr="00B47C12" w:rsidRDefault="00761EEC" w:rsidP="007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อื่นๆ</w:t>
            </w:r>
          </w:p>
        </w:tc>
        <w:tc>
          <w:tcPr>
            <w:tcW w:w="1260" w:type="dxa"/>
            <w:shd w:val="clear" w:color="auto" w:fill="auto"/>
          </w:tcPr>
          <w:p w:rsidR="00761EEC" w:rsidRPr="00B47C12" w:rsidRDefault="00761EEC" w:rsidP="00761EEC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61EEC" w:rsidRPr="00B47C12" w:rsidRDefault="00761EEC" w:rsidP="00761E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761EEC" w:rsidRPr="00B47C12" w:rsidRDefault="00761EEC" w:rsidP="00761E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160</w:t>
            </w:r>
          </w:p>
        </w:tc>
        <w:tc>
          <w:tcPr>
            <w:tcW w:w="270" w:type="dxa"/>
            <w:shd w:val="clear" w:color="auto" w:fill="auto"/>
          </w:tcPr>
          <w:p w:rsidR="00761EEC" w:rsidRPr="00B47C12" w:rsidRDefault="00761EEC" w:rsidP="00761E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761EEC" w:rsidRPr="00B47C12" w:rsidRDefault="00761EEC" w:rsidP="00761EE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61EEC" w:rsidRPr="00B47C12" w:rsidRDefault="00761EEC" w:rsidP="00761EEC">
            <w:pPr>
              <w:pStyle w:val="acctfourfigures"/>
              <w:tabs>
                <w:tab w:val="clear" w:pos="765"/>
                <w:tab w:val="decimal" w:pos="633"/>
                <w:tab w:val="decimal" w:pos="9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shd w:val="clear" w:color="auto" w:fill="auto"/>
          </w:tcPr>
          <w:p w:rsidR="00761EEC" w:rsidRPr="00B47C12" w:rsidRDefault="00571198" w:rsidP="00761E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160</w:t>
            </w:r>
          </w:p>
        </w:tc>
      </w:tr>
      <w:tr w:rsidR="00761EEC" w:rsidRPr="00B47C12" w:rsidTr="00271422">
        <w:trPr>
          <w:trHeight w:val="334"/>
        </w:trPr>
        <w:tc>
          <w:tcPr>
            <w:tcW w:w="3330" w:type="dxa"/>
          </w:tcPr>
          <w:p w:rsidR="00761EEC" w:rsidRPr="00B47C12" w:rsidRDefault="00761EEC" w:rsidP="007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ยอดขาดทุนยกไป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761EEC" w:rsidRPr="00B47C12" w:rsidRDefault="00761EEC" w:rsidP="00761EE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84,494</w:t>
            </w:r>
          </w:p>
        </w:tc>
        <w:tc>
          <w:tcPr>
            <w:tcW w:w="270" w:type="dxa"/>
            <w:shd w:val="clear" w:color="auto" w:fill="auto"/>
          </w:tcPr>
          <w:p w:rsidR="00761EEC" w:rsidRPr="00B47C12" w:rsidRDefault="00761EEC" w:rsidP="00761E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761EEC" w:rsidRPr="00B47C12" w:rsidRDefault="00E5239C" w:rsidP="00761E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(56,932</w:t>
            </w:r>
            <w:r w:rsidR="00761EEC" w:rsidRPr="00B47C1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61EEC" w:rsidRPr="00B47C12" w:rsidRDefault="00761EEC" w:rsidP="00761E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:rsidR="00761EEC" w:rsidRPr="00B47C12" w:rsidRDefault="00761EEC" w:rsidP="00761EE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61EEC" w:rsidRPr="00B47C12" w:rsidRDefault="00761EEC" w:rsidP="00761EEC">
            <w:pPr>
              <w:pStyle w:val="acctfourfigures"/>
              <w:tabs>
                <w:tab w:val="clear" w:pos="765"/>
                <w:tab w:val="decimal" w:pos="633"/>
                <w:tab w:val="decimal" w:pos="9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761EEC" w:rsidRPr="00B47C12" w:rsidRDefault="00E5239C" w:rsidP="00761E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27,562</w:t>
            </w:r>
          </w:p>
        </w:tc>
      </w:tr>
      <w:tr w:rsidR="00761EEC" w:rsidRPr="00B47C12" w:rsidTr="00271422">
        <w:trPr>
          <w:trHeight w:val="334"/>
        </w:trPr>
        <w:tc>
          <w:tcPr>
            <w:tcW w:w="3330" w:type="dxa"/>
          </w:tcPr>
          <w:p w:rsidR="00761EEC" w:rsidRPr="00B47C12" w:rsidRDefault="00761EEC" w:rsidP="007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EEC" w:rsidRPr="00B47C12" w:rsidRDefault="00761EEC" w:rsidP="00761E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125,390</w:t>
            </w:r>
          </w:p>
        </w:tc>
        <w:tc>
          <w:tcPr>
            <w:tcW w:w="270" w:type="dxa"/>
            <w:shd w:val="clear" w:color="auto" w:fill="auto"/>
          </w:tcPr>
          <w:p w:rsidR="00761EEC" w:rsidRPr="00B47C12" w:rsidRDefault="00761EEC" w:rsidP="00761E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EEC" w:rsidRPr="00B47C12" w:rsidRDefault="00761EEC" w:rsidP="00761E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(57,936)</w:t>
            </w:r>
          </w:p>
        </w:tc>
        <w:tc>
          <w:tcPr>
            <w:tcW w:w="270" w:type="dxa"/>
            <w:shd w:val="clear" w:color="auto" w:fill="auto"/>
          </w:tcPr>
          <w:p w:rsidR="00761EEC" w:rsidRPr="00B47C12" w:rsidRDefault="00761EEC" w:rsidP="00761E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EEC" w:rsidRPr="00B47C12" w:rsidRDefault="00761EEC" w:rsidP="00761EEC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42</w:t>
            </w:r>
          </w:p>
        </w:tc>
        <w:tc>
          <w:tcPr>
            <w:tcW w:w="270" w:type="dxa"/>
            <w:shd w:val="clear" w:color="auto" w:fill="auto"/>
          </w:tcPr>
          <w:p w:rsidR="00761EEC" w:rsidRPr="00B47C12" w:rsidRDefault="00761EEC" w:rsidP="00761E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EEC" w:rsidRPr="00B47C12" w:rsidRDefault="00E5239C" w:rsidP="00761EEC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67,496</w:t>
            </w:r>
          </w:p>
        </w:tc>
      </w:tr>
      <w:tr w:rsidR="0054590C" w:rsidRPr="00B47C12" w:rsidTr="00271422">
        <w:trPr>
          <w:trHeight w:val="161"/>
        </w:trPr>
        <w:tc>
          <w:tcPr>
            <w:tcW w:w="3330" w:type="dxa"/>
          </w:tcPr>
          <w:p w:rsidR="0054590C" w:rsidRPr="00FB790A" w:rsidRDefault="0054590C" w:rsidP="0060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54590C" w:rsidRPr="00FB790A" w:rsidRDefault="0054590C" w:rsidP="0060091F">
            <w:pPr>
              <w:pStyle w:val="acctfourfigures"/>
              <w:tabs>
                <w:tab w:val="clear" w:pos="765"/>
                <w:tab w:val="decimal" w:pos="1152"/>
              </w:tabs>
              <w:spacing w:line="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4590C" w:rsidRPr="00FB790A" w:rsidRDefault="0054590C" w:rsidP="0060091F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54590C" w:rsidRPr="00FB790A" w:rsidRDefault="0054590C" w:rsidP="0060091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4590C" w:rsidRPr="00FB790A" w:rsidRDefault="0054590C" w:rsidP="0060091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:rsidR="0054590C" w:rsidRPr="00FB790A" w:rsidRDefault="0054590C" w:rsidP="0060091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4590C" w:rsidRPr="00FB790A" w:rsidRDefault="0054590C" w:rsidP="0060091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54590C" w:rsidRPr="00FB790A" w:rsidRDefault="0054590C" w:rsidP="0060091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1EEC" w:rsidRPr="00CB16A0" w:rsidTr="002A69D9">
        <w:trPr>
          <w:trHeight w:val="334"/>
        </w:trPr>
        <w:tc>
          <w:tcPr>
            <w:tcW w:w="3330" w:type="dxa"/>
          </w:tcPr>
          <w:p w:rsidR="00761EEC" w:rsidRPr="00A73470" w:rsidRDefault="00761EEC" w:rsidP="007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34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:rsidR="00761EEC" w:rsidRPr="00A73470" w:rsidRDefault="00761EEC" w:rsidP="00761E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61EEC" w:rsidRPr="00A73470" w:rsidRDefault="00761EEC" w:rsidP="00761E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61EEC" w:rsidRPr="00A73470" w:rsidRDefault="00761EEC" w:rsidP="00761EE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61EEC" w:rsidRPr="00A73470" w:rsidRDefault="00761EEC" w:rsidP="00761E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761EEC" w:rsidRPr="00A73470" w:rsidRDefault="00761EEC" w:rsidP="00761EEC">
            <w:pPr>
              <w:pStyle w:val="acctfourfigures"/>
              <w:tabs>
                <w:tab w:val="clear" w:pos="765"/>
                <w:tab w:val="decimal" w:pos="522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61EEC" w:rsidRPr="00A73470" w:rsidRDefault="00761EEC" w:rsidP="00761EE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761EEC" w:rsidRPr="00A73470" w:rsidRDefault="00761EEC" w:rsidP="00761EE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61EEC" w:rsidRPr="00CB16A0" w:rsidTr="002A69D9">
        <w:trPr>
          <w:trHeight w:val="334"/>
        </w:trPr>
        <w:tc>
          <w:tcPr>
            <w:tcW w:w="3330" w:type="dxa"/>
          </w:tcPr>
          <w:p w:rsidR="00761EEC" w:rsidRPr="00A73470" w:rsidRDefault="00761EEC" w:rsidP="007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สินทรัพย์ชีวภาพ</w:t>
            </w:r>
          </w:p>
        </w:tc>
        <w:tc>
          <w:tcPr>
            <w:tcW w:w="1260" w:type="dxa"/>
            <w:shd w:val="clear" w:color="auto" w:fill="auto"/>
          </w:tcPr>
          <w:p w:rsidR="00761EEC" w:rsidRPr="00A73470" w:rsidRDefault="00761EEC" w:rsidP="00761E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(3,661)</w:t>
            </w:r>
          </w:p>
        </w:tc>
        <w:tc>
          <w:tcPr>
            <w:tcW w:w="270" w:type="dxa"/>
            <w:shd w:val="clear" w:color="auto" w:fill="auto"/>
          </w:tcPr>
          <w:p w:rsidR="00761EEC" w:rsidRPr="00A73470" w:rsidRDefault="00761EEC" w:rsidP="00761E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761EEC" w:rsidRPr="00685137" w:rsidRDefault="00761EEC" w:rsidP="00C04EB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51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</w:t>
            </w:r>
            <w:r w:rsidR="00C04E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661</w:t>
            </w:r>
          </w:p>
        </w:tc>
        <w:tc>
          <w:tcPr>
            <w:tcW w:w="270" w:type="dxa"/>
            <w:shd w:val="clear" w:color="auto" w:fill="auto"/>
          </w:tcPr>
          <w:p w:rsidR="00761EEC" w:rsidRPr="00A73470" w:rsidRDefault="00761EEC" w:rsidP="00761E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761EEC" w:rsidRPr="00685137" w:rsidRDefault="00761EEC" w:rsidP="00761EE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61EEC" w:rsidRPr="00685137" w:rsidRDefault="00761EEC" w:rsidP="00761EE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761EEC" w:rsidRPr="00685137" w:rsidRDefault="00571198" w:rsidP="00571198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61EEC" w:rsidRPr="00CB16A0" w:rsidTr="00271422">
        <w:trPr>
          <w:trHeight w:val="334"/>
        </w:trPr>
        <w:tc>
          <w:tcPr>
            <w:tcW w:w="3330" w:type="dxa"/>
          </w:tcPr>
          <w:p w:rsidR="00761EEC" w:rsidRPr="00A73470" w:rsidRDefault="00761EEC" w:rsidP="007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761EEC" w:rsidRPr="00A73470" w:rsidRDefault="00761EEC" w:rsidP="00761E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(33)</w:t>
            </w:r>
          </w:p>
        </w:tc>
        <w:tc>
          <w:tcPr>
            <w:tcW w:w="270" w:type="dxa"/>
            <w:shd w:val="clear" w:color="auto" w:fill="auto"/>
          </w:tcPr>
          <w:p w:rsidR="00761EEC" w:rsidRPr="00A73470" w:rsidRDefault="00761EEC" w:rsidP="00761E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761EEC" w:rsidRPr="00685137" w:rsidRDefault="00C04EB8" w:rsidP="00761E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(270</w:t>
            </w:r>
            <w:r w:rsidR="00761EEC" w:rsidRPr="006851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61EEC" w:rsidRPr="00A73470" w:rsidRDefault="00761EEC" w:rsidP="00761E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:rsidR="00761EEC" w:rsidRPr="00685137" w:rsidRDefault="00761EEC" w:rsidP="00761EE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61EEC" w:rsidRPr="00685137" w:rsidRDefault="00761EEC" w:rsidP="00761EE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761EEC" w:rsidRPr="00685137" w:rsidRDefault="00571198" w:rsidP="00761EE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(303</w:t>
            </w:r>
            <w:r w:rsidR="00761E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E5239C" w:rsidRPr="00CB16A0" w:rsidTr="00271422">
        <w:trPr>
          <w:trHeight w:val="334"/>
        </w:trPr>
        <w:tc>
          <w:tcPr>
            <w:tcW w:w="3330" w:type="dxa"/>
          </w:tcPr>
          <w:p w:rsidR="00E5239C" w:rsidRPr="00A73470" w:rsidRDefault="00E5239C" w:rsidP="00E52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239C" w:rsidRPr="00A73470" w:rsidRDefault="00E5239C" w:rsidP="00E5239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(3,694)</w:t>
            </w:r>
          </w:p>
        </w:tc>
        <w:tc>
          <w:tcPr>
            <w:tcW w:w="270" w:type="dxa"/>
            <w:shd w:val="clear" w:color="auto" w:fill="auto"/>
          </w:tcPr>
          <w:p w:rsidR="00E5239C" w:rsidRPr="00A73470" w:rsidRDefault="00E5239C" w:rsidP="00E5239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239C" w:rsidRPr="00685137" w:rsidRDefault="00E5239C" w:rsidP="00E5239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3,391</w:t>
            </w:r>
          </w:p>
        </w:tc>
        <w:tc>
          <w:tcPr>
            <w:tcW w:w="270" w:type="dxa"/>
            <w:shd w:val="clear" w:color="auto" w:fill="auto"/>
          </w:tcPr>
          <w:p w:rsidR="00E5239C" w:rsidRPr="00A73470" w:rsidRDefault="00E5239C" w:rsidP="00E5239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239C" w:rsidRPr="00E5239C" w:rsidRDefault="00E5239C" w:rsidP="00E5239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523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5239C" w:rsidRPr="00E5239C" w:rsidRDefault="00E5239C" w:rsidP="00E5239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239C" w:rsidRPr="00685137" w:rsidRDefault="00E5239C" w:rsidP="00E5239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(303)</w:t>
            </w:r>
          </w:p>
        </w:tc>
      </w:tr>
      <w:tr w:rsidR="00104E59" w:rsidRPr="00B47C12" w:rsidTr="00271422">
        <w:trPr>
          <w:trHeight w:val="161"/>
        </w:trPr>
        <w:tc>
          <w:tcPr>
            <w:tcW w:w="3330" w:type="dxa"/>
          </w:tcPr>
          <w:p w:rsidR="00104E59" w:rsidRPr="00FB790A" w:rsidRDefault="00104E59" w:rsidP="0060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104E59" w:rsidRPr="00FB790A" w:rsidRDefault="00104E59" w:rsidP="0060091F">
            <w:pPr>
              <w:pStyle w:val="acctfourfigures"/>
              <w:tabs>
                <w:tab w:val="clear" w:pos="765"/>
                <w:tab w:val="decimal" w:pos="1152"/>
              </w:tabs>
              <w:spacing w:line="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104E59" w:rsidRPr="00FB790A" w:rsidRDefault="00104E59" w:rsidP="0060091F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104E59" w:rsidRPr="00FB790A" w:rsidRDefault="00104E59" w:rsidP="0060091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104E59" w:rsidRPr="00FB790A" w:rsidRDefault="00104E59" w:rsidP="0060091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:rsidR="00104E59" w:rsidRPr="00FB790A" w:rsidRDefault="00104E59" w:rsidP="0060091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104E59" w:rsidRPr="00FB790A" w:rsidRDefault="00104E59" w:rsidP="0060091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104E59" w:rsidRPr="00FB790A" w:rsidRDefault="00104E59" w:rsidP="0060091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1EEC" w:rsidRPr="00CB16A0" w:rsidTr="002A69D9">
        <w:trPr>
          <w:trHeight w:val="334"/>
        </w:trPr>
        <w:tc>
          <w:tcPr>
            <w:tcW w:w="3330" w:type="dxa"/>
          </w:tcPr>
          <w:p w:rsidR="00761EEC" w:rsidRPr="00A73470" w:rsidRDefault="00761EEC" w:rsidP="0076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761EEC" w:rsidRPr="00A73470" w:rsidRDefault="00761EEC" w:rsidP="00761EE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121,696</w:t>
            </w:r>
          </w:p>
        </w:tc>
        <w:tc>
          <w:tcPr>
            <w:tcW w:w="270" w:type="dxa"/>
            <w:shd w:val="clear" w:color="auto" w:fill="auto"/>
          </w:tcPr>
          <w:p w:rsidR="00761EEC" w:rsidRPr="00A73470" w:rsidRDefault="00761EEC" w:rsidP="00761E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761EEC" w:rsidRPr="00685137" w:rsidRDefault="00571198" w:rsidP="00761E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(54,545</w:t>
            </w:r>
            <w:r w:rsidR="00761E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61EEC" w:rsidRPr="00A73470" w:rsidRDefault="00761EEC" w:rsidP="00761E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</w:tcPr>
          <w:p w:rsidR="00761EEC" w:rsidRPr="00685137" w:rsidRDefault="00571198" w:rsidP="00761EE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270" w:type="dxa"/>
            <w:shd w:val="clear" w:color="auto" w:fill="auto"/>
          </w:tcPr>
          <w:p w:rsidR="00761EEC" w:rsidRPr="00685137" w:rsidRDefault="00761EEC" w:rsidP="00761EE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761EEC" w:rsidRPr="00685137" w:rsidRDefault="00571198" w:rsidP="00761EE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67,193</w:t>
            </w:r>
          </w:p>
        </w:tc>
      </w:tr>
    </w:tbl>
    <w:p w:rsidR="00B47C12" w:rsidRPr="00FB790A" w:rsidRDefault="00B47C12" w:rsidP="000F7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F773A" w:rsidRDefault="000F773A" w:rsidP="000F7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1E8C">
        <w:rPr>
          <w:rFonts w:asciiTheme="majorBidi" w:hAnsiTheme="majorBidi" w:cstheme="majorBidi"/>
          <w:sz w:val="30"/>
          <w:szCs w:val="30"/>
          <w:cs/>
        </w:rPr>
        <w:t>ขาดทุนทางภาษีจะสิ้นอายุในระหว่างปี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54590C">
        <w:rPr>
          <w:rFonts w:asciiTheme="majorBidi" w:hAnsiTheme="majorBidi" w:cstheme="majorBidi"/>
          <w:sz w:val="30"/>
          <w:szCs w:val="30"/>
        </w:rPr>
        <w:t xml:space="preserve">2562 </w:t>
      </w:r>
      <w:r w:rsidR="0054590C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D21E8C">
        <w:rPr>
          <w:rFonts w:asciiTheme="majorBidi" w:hAnsiTheme="majorBidi" w:cstheme="majorBidi"/>
          <w:sz w:val="30"/>
          <w:szCs w:val="30"/>
        </w:rPr>
        <w:t xml:space="preserve">2563 </w:t>
      </w:r>
      <w:r w:rsidRPr="00D21E8C">
        <w:rPr>
          <w:rFonts w:asciiTheme="majorBidi" w:hAnsiTheme="majorBidi" w:cstheme="majorBidi" w:hint="cs"/>
          <w:sz w:val="30"/>
          <w:szCs w:val="30"/>
          <w:cs/>
        </w:rPr>
        <w:t>กลุ่มบริษัทได้รับรู้ผลขาดทุนทางภาษีเป็นสินทรัพย์</w:t>
      </w:r>
      <w:r w:rsidR="0060091F">
        <w:rPr>
          <w:rFonts w:asciiTheme="majorBidi" w:hAnsiTheme="majorBidi" w:cstheme="majorBidi"/>
          <w:sz w:val="30"/>
          <w:szCs w:val="30"/>
        </w:rPr>
        <w:br/>
      </w:r>
      <w:r w:rsidRPr="00D21E8C">
        <w:rPr>
          <w:rFonts w:asciiTheme="majorBidi" w:hAnsiTheme="majorBidi" w:cstheme="majorBidi" w:hint="cs"/>
          <w:sz w:val="30"/>
          <w:szCs w:val="30"/>
          <w:cs/>
        </w:rPr>
        <w:t>ภาษีเงินได้รอการตัดบัญชี เนื่องจากเชื่อว่าจะมีกำไรทางภาษีเพียงพอที่จะนำผลขาดทุนทางภาษีที่ยังไม่ได้ใช้</w:t>
      </w:r>
      <w:r w:rsidR="0060091F">
        <w:rPr>
          <w:rFonts w:asciiTheme="majorBidi" w:hAnsiTheme="majorBidi" w:cstheme="majorBidi"/>
          <w:sz w:val="30"/>
          <w:szCs w:val="30"/>
        </w:rPr>
        <w:br/>
      </w:r>
      <w:r w:rsidRPr="00D21E8C">
        <w:rPr>
          <w:rFonts w:asciiTheme="majorBidi" w:hAnsiTheme="majorBidi" w:cstheme="majorBidi" w:hint="cs"/>
          <w:sz w:val="30"/>
          <w:szCs w:val="30"/>
          <w:cs/>
        </w:rPr>
        <w:t>มาใช้ประโยชน์ได้</w:t>
      </w:r>
      <w:r w:rsidRPr="00D21E8C">
        <w:rPr>
          <w:rFonts w:asciiTheme="majorBidi" w:hAnsiTheme="majorBidi" w:cstheme="majorBidi"/>
          <w:sz w:val="30"/>
          <w:szCs w:val="30"/>
        </w:rPr>
        <w:t xml:space="preserve"> </w:t>
      </w:r>
      <w:r w:rsidRPr="005A2338">
        <w:rPr>
          <w:rFonts w:asciiTheme="majorBidi" w:hAnsiTheme="majorBidi" w:cstheme="majorBidi" w:hint="cs"/>
          <w:spacing w:val="-4"/>
          <w:sz w:val="30"/>
          <w:szCs w:val="30"/>
          <w:cs/>
        </w:rPr>
        <w:t>โดยฝ่าย</w:t>
      </w:r>
      <w:r w:rsidRPr="005A2338">
        <w:rPr>
          <w:rFonts w:ascii="Angsana New" w:hAnsi="Angsana New" w:hint="cs"/>
          <w:spacing w:val="-4"/>
          <w:sz w:val="30"/>
          <w:szCs w:val="30"/>
          <w:cs/>
        </w:rPr>
        <w:t>บริหาร</w:t>
      </w:r>
      <w:r w:rsidRPr="005A2338">
        <w:rPr>
          <w:rFonts w:asciiTheme="majorBidi" w:hAnsiTheme="majorBidi" w:cstheme="majorBidi" w:hint="cs"/>
          <w:spacing w:val="-4"/>
          <w:sz w:val="30"/>
          <w:szCs w:val="30"/>
          <w:cs/>
        </w:rPr>
        <w:t>ได้มีการกำหนดแผนธุรกิจเพื่อลดผลขาดทุนดังกล่าวและเพิ่มประสิทธิภาพ</w:t>
      </w:r>
      <w:r w:rsidR="0060091F">
        <w:rPr>
          <w:rFonts w:asciiTheme="majorBidi" w:hAnsiTheme="majorBidi" w:cstheme="majorBidi"/>
          <w:spacing w:val="-4"/>
          <w:sz w:val="30"/>
          <w:szCs w:val="30"/>
        </w:rPr>
        <w:br/>
      </w:r>
      <w:r w:rsidRPr="005A2338">
        <w:rPr>
          <w:rFonts w:asciiTheme="majorBidi" w:hAnsiTheme="majorBidi" w:cstheme="majorBidi" w:hint="cs"/>
          <w:spacing w:val="-4"/>
          <w:sz w:val="30"/>
          <w:szCs w:val="30"/>
          <w:cs/>
        </w:rPr>
        <w:t>ในการดำเนินงานให้มากขึ้น</w:t>
      </w:r>
      <w:r w:rsidRPr="00D21E8C">
        <w:rPr>
          <w:rFonts w:asciiTheme="majorBidi" w:hAnsiTheme="majorBidi" w:cstheme="majorBidi" w:hint="cs"/>
          <w:sz w:val="30"/>
          <w:szCs w:val="30"/>
          <w:cs/>
        </w:rPr>
        <w:t xml:space="preserve"> ซึ่งเป็นไปตามแผนธุรกิจของกลุ่มบริษัทที่กำไรจากการดำเนินงานของกลุ่มบริษัท</w:t>
      </w:r>
      <w:r w:rsidR="00FB790A">
        <w:rPr>
          <w:rFonts w:asciiTheme="majorBidi" w:hAnsiTheme="majorBidi" w:cstheme="majorBidi"/>
          <w:sz w:val="30"/>
          <w:szCs w:val="30"/>
        </w:rPr>
        <w:br/>
      </w:r>
      <w:r w:rsidRPr="00D21E8C">
        <w:rPr>
          <w:rFonts w:asciiTheme="majorBidi" w:hAnsiTheme="majorBidi" w:cstheme="majorBidi" w:hint="cs"/>
          <w:sz w:val="30"/>
          <w:szCs w:val="30"/>
          <w:cs/>
        </w:rPr>
        <w:t>จะเพิ่มขึ้นในอนาคต</w:t>
      </w:r>
    </w:p>
    <w:p w:rsidR="00DD19D8" w:rsidRDefault="00DD19D8" w:rsidP="00FF7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:rsidR="0060091F" w:rsidRDefault="0060091F" w:rsidP="00FF7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:rsidR="0060091F" w:rsidRDefault="0060091F" w:rsidP="00FF7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:rsidR="0060091F" w:rsidRDefault="0060091F" w:rsidP="00FF7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:rsidR="0060091F" w:rsidRDefault="0060091F" w:rsidP="00FF7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:rsidR="0060091F" w:rsidRDefault="0060091F" w:rsidP="00FF7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:rsidR="0060091F" w:rsidRDefault="0060091F" w:rsidP="00FF7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:rsidR="0060091F" w:rsidRDefault="0060091F" w:rsidP="00FF7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:rsidR="0060091F" w:rsidRPr="0054590C" w:rsidRDefault="0060091F" w:rsidP="00FF7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:rsidR="002E0327" w:rsidRPr="00D21E8C" w:rsidRDefault="00800D09" w:rsidP="0047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สิ</w:t>
      </w:r>
      <w:r w:rsidR="002E0327" w:rsidRPr="00D21E8C">
        <w:rPr>
          <w:rFonts w:ascii="Angsana New" w:hAnsi="Angsana New"/>
          <w:sz w:val="30"/>
          <w:szCs w:val="30"/>
          <w:cs/>
        </w:rPr>
        <w:t>นทรัพย์ภาษีเงินได้</w:t>
      </w:r>
      <w:r w:rsidR="004868D4">
        <w:rPr>
          <w:rFonts w:ascii="Angsana New" w:hAnsi="Angsana New"/>
          <w:sz w:val="30"/>
          <w:szCs w:val="30"/>
          <w:cs/>
        </w:rPr>
        <w:t>รอการตัดบัญชีที่ยังไม่ได้รับรู้</w:t>
      </w:r>
      <w:r w:rsidR="004868D4">
        <w:rPr>
          <w:rFonts w:ascii="Angsana New" w:hAnsi="Angsana New"/>
          <w:sz w:val="30"/>
          <w:szCs w:val="30"/>
        </w:rPr>
        <w:t xml:space="preserve"> </w:t>
      </w:r>
      <w:r w:rsidR="004868D4">
        <w:rPr>
          <w:rFonts w:ascii="Angsana New" w:hAnsi="Angsana New" w:hint="cs"/>
          <w:sz w:val="30"/>
          <w:szCs w:val="30"/>
          <w:cs/>
        </w:rPr>
        <w:t>มี</w:t>
      </w:r>
      <w:r w:rsidR="003D525A">
        <w:rPr>
          <w:rFonts w:ascii="Angsana New" w:hAnsi="Angsana New" w:hint="cs"/>
          <w:sz w:val="30"/>
          <w:szCs w:val="30"/>
          <w:cs/>
        </w:rPr>
        <w:t>ดัง</w:t>
      </w:r>
      <w:r w:rsidR="002E0327" w:rsidRPr="00D21E8C">
        <w:rPr>
          <w:rFonts w:ascii="Angsana New" w:hAnsi="Angsana New"/>
          <w:sz w:val="30"/>
          <w:szCs w:val="30"/>
          <w:cs/>
        </w:rPr>
        <w:t>นี้</w:t>
      </w:r>
      <w:r w:rsidR="002E0327" w:rsidRPr="00D21E8C">
        <w:rPr>
          <w:rFonts w:ascii="Angsana New" w:hAnsi="Angsana New"/>
          <w:sz w:val="30"/>
          <w:szCs w:val="30"/>
        </w:rPr>
        <w:t xml:space="preserve">  </w:t>
      </w:r>
    </w:p>
    <w:p w:rsidR="00383EF5" w:rsidRPr="00D84541" w:rsidRDefault="00383EF5" w:rsidP="0038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720"/>
        <w:rPr>
          <w:rFonts w:ascii="Angsana New" w:hAnsi="Angsana New"/>
          <w:sz w:val="20"/>
          <w:szCs w:val="20"/>
          <w:highlight w:val="yellow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772"/>
        <w:gridCol w:w="1124"/>
        <w:gridCol w:w="236"/>
        <w:gridCol w:w="1195"/>
        <w:gridCol w:w="279"/>
        <w:gridCol w:w="1178"/>
        <w:gridCol w:w="270"/>
        <w:gridCol w:w="1126"/>
      </w:tblGrid>
      <w:tr w:rsidR="002E0327" w:rsidRPr="00D21E8C" w:rsidTr="002475F0">
        <w:tc>
          <w:tcPr>
            <w:tcW w:w="3772" w:type="dxa"/>
          </w:tcPr>
          <w:p w:rsidR="002E0327" w:rsidRPr="00D21E8C" w:rsidRDefault="002E0327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2555" w:type="dxa"/>
            <w:gridSpan w:val="3"/>
            <w:hideMark/>
          </w:tcPr>
          <w:p w:rsidR="002E0327" w:rsidRPr="00D21E8C" w:rsidRDefault="002E0327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21E8C"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79" w:type="dxa"/>
          </w:tcPr>
          <w:p w:rsidR="002E0327" w:rsidRPr="00D21E8C" w:rsidRDefault="002E0327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574" w:type="dxa"/>
            <w:gridSpan w:val="3"/>
            <w:hideMark/>
          </w:tcPr>
          <w:p w:rsidR="002E0327" w:rsidRPr="00D21E8C" w:rsidRDefault="002E0327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21E8C"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571198" w:rsidRPr="00D21E8C" w:rsidTr="002475F0">
        <w:tc>
          <w:tcPr>
            <w:tcW w:w="3772" w:type="dxa"/>
          </w:tcPr>
          <w:p w:rsidR="00571198" w:rsidRPr="00D21E8C" w:rsidRDefault="00571198" w:rsidP="00571198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124" w:type="dxa"/>
          </w:tcPr>
          <w:p w:rsidR="00571198" w:rsidRPr="00025938" w:rsidRDefault="00571198" w:rsidP="00571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02593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:rsidR="00571198" w:rsidRPr="00D21E8C" w:rsidRDefault="00571198" w:rsidP="00571198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95" w:type="dxa"/>
          </w:tcPr>
          <w:p w:rsidR="00571198" w:rsidRPr="00F717F1" w:rsidRDefault="00571198" w:rsidP="00571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717F1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F717F1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9" w:type="dxa"/>
          </w:tcPr>
          <w:p w:rsidR="00571198" w:rsidRPr="00D21E8C" w:rsidRDefault="00571198" w:rsidP="00571198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8" w:type="dxa"/>
          </w:tcPr>
          <w:p w:rsidR="00571198" w:rsidRPr="00025938" w:rsidRDefault="00571198" w:rsidP="00571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02593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571198" w:rsidRPr="00D21E8C" w:rsidRDefault="00571198" w:rsidP="00571198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</w:tcPr>
          <w:p w:rsidR="00571198" w:rsidRPr="00F717F1" w:rsidRDefault="00571198" w:rsidP="00571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717F1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F717F1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</w:tr>
      <w:tr w:rsidR="00571198" w:rsidRPr="00D21E8C" w:rsidTr="002475F0">
        <w:tc>
          <w:tcPr>
            <w:tcW w:w="3772" w:type="dxa"/>
          </w:tcPr>
          <w:p w:rsidR="00571198" w:rsidRPr="00D21E8C" w:rsidRDefault="00571198" w:rsidP="00571198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124" w:type="dxa"/>
            <w:hideMark/>
          </w:tcPr>
          <w:p w:rsidR="00571198" w:rsidRPr="009C2CFB" w:rsidRDefault="00571198" w:rsidP="00571198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9C2CFB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61</w:t>
            </w:r>
          </w:p>
        </w:tc>
        <w:tc>
          <w:tcPr>
            <w:tcW w:w="236" w:type="dxa"/>
          </w:tcPr>
          <w:p w:rsidR="00571198" w:rsidRPr="009C2CFB" w:rsidRDefault="00571198" w:rsidP="00571198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95" w:type="dxa"/>
            <w:hideMark/>
          </w:tcPr>
          <w:p w:rsidR="00571198" w:rsidRPr="009C2CFB" w:rsidRDefault="00571198" w:rsidP="00571198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2560</w:t>
            </w:r>
          </w:p>
        </w:tc>
        <w:tc>
          <w:tcPr>
            <w:tcW w:w="279" w:type="dxa"/>
          </w:tcPr>
          <w:p w:rsidR="00571198" w:rsidRPr="009C2CFB" w:rsidRDefault="00571198" w:rsidP="00571198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8" w:type="dxa"/>
            <w:hideMark/>
          </w:tcPr>
          <w:p w:rsidR="00571198" w:rsidRPr="009C2CFB" w:rsidRDefault="00571198" w:rsidP="00571198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9C2CFB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61</w:t>
            </w:r>
          </w:p>
        </w:tc>
        <w:tc>
          <w:tcPr>
            <w:tcW w:w="270" w:type="dxa"/>
          </w:tcPr>
          <w:p w:rsidR="00571198" w:rsidRPr="009C2CFB" w:rsidRDefault="00571198" w:rsidP="00571198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26" w:type="dxa"/>
            <w:hideMark/>
          </w:tcPr>
          <w:p w:rsidR="00571198" w:rsidRPr="009C2CFB" w:rsidRDefault="00571198" w:rsidP="00571198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2560</w:t>
            </w:r>
          </w:p>
        </w:tc>
      </w:tr>
      <w:tr w:rsidR="00013753" w:rsidRPr="00D21E8C" w:rsidTr="002475F0">
        <w:tc>
          <w:tcPr>
            <w:tcW w:w="3772" w:type="dxa"/>
          </w:tcPr>
          <w:p w:rsidR="00013753" w:rsidRPr="00D21E8C" w:rsidRDefault="00013753" w:rsidP="00013753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5408" w:type="dxa"/>
            <w:gridSpan w:val="7"/>
            <w:hideMark/>
          </w:tcPr>
          <w:p w:rsidR="00013753" w:rsidRPr="001B41B9" w:rsidRDefault="00013753" w:rsidP="0001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773A" w:rsidRPr="00D21E8C" w:rsidTr="00AC12D7">
        <w:trPr>
          <w:trHeight w:val="290"/>
        </w:trPr>
        <w:tc>
          <w:tcPr>
            <w:tcW w:w="3772" w:type="dxa"/>
            <w:shd w:val="clear" w:color="auto" w:fill="auto"/>
            <w:hideMark/>
          </w:tcPr>
          <w:p w:rsidR="000F773A" w:rsidRPr="00D21E8C" w:rsidRDefault="000F773A" w:rsidP="0048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C4DE8">
              <w:rPr>
                <w:rFonts w:asciiTheme="majorBidi" w:hAnsiTheme="majorBidi" w:cstheme="majorBidi"/>
                <w:sz w:val="29"/>
                <w:szCs w:val="29"/>
                <w:cs/>
              </w:rPr>
              <w:t>ยอดขาดทุนยกไป</w:t>
            </w: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auto"/>
          </w:tcPr>
          <w:p w:rsidR="000F773A" w:rsidRPr="002475F0" w:rsidRDefault="0054590C" w:rsidP="002475F0">
            <w:pPr>
              <w:pStyle w:val="acctfourfigures"/>
              <w:tabs>
                <w:tab w:val="clear" w:pos="765"/>
              </w:tabs>
              <w:spacing w:line="240" w:lineRule="auto"/>
              <w:ind w:left="-108" w:right="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75F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685F0E" w:rsidRPr="002475F0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6</w:t>
            </w:r>
            <w:r w:rsidR="00685F0E" w:rsidRPr="002475F0">
              <w:rPr>
                <w:rFonts w:ascii="Angsana New" w:hAnsi="Angsana New"/>
                <w:sz w:val="30"/>
                <w:szCs w:val="30"/>
                <w:lang w:val="en-US" w:bidi="th-TH"/>
              </w:rPr>
              <w:t>,832</w:t>
            </w:r>
          </w:p>
        </w:tc>
        <w:tc>
          <w:tcPr>
            <w:tcW w:w="236" w:type="dxa"/>
            <w:shd w:val="clear" w:color="auto" w:fill="auto"/>
          </w:tcPr>
          <w:p w:rsidR="000F773A" w:rsidRPr="002475F0" w:rsidRDefault="000F773A" w:rsidP="000F773A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95" w:type="dxa"/>
            <w:tcBorders>
              <w:left w:val="nil"/>
              <w:right w:val="nil"/>
            </w:tcBorders>
            <w:shd w:val="clear" w:color="auto" w:fill="auto"/>
          </w:tcPr>
          <w:p w:rsidR="000F773A" w:rsidRPr="002475F0" w:rsidRDefault="000F773A" w:rsidP="002475F0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5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53,030</w:t>
            </w:r>
          </w:p>
        </w:tc>
        <w:tc>
          <w:tcPr>
            <w:tcW w:w="279" w:type="dxa"/>
            <w:shd w:val="clear" w:color="auto" w:fill="auto"/>
          </w:tcPr>
          <w:p w:rsidR="000F773A" w:rsidRPr="002475F0" w:rsidRDefault="000F773A" w:rsidP="000F773A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  <w:shd w:val="clear" w:color="auto" w:fill="auto"/>
          </w:tcPr>
          <w:p w:rsidR="000F773A" w:rsidRPr="002475F0" w:rsidRDefault="00AD1637" w:rsidP="002475F0">
            <w:pPr>
              <w:pStyle w:val="acctfourfigures"/>
              <w:tabs>
                <w:tab w:val="clear" w:pos="765"/>
                <w:tab w:val="left" w:pos="495"/>
                <w:tab w:val="center" w:pos="550"/>
              </w:tabs>
              <w:spacing w:line="240" w:lineRule="atLeast"/>
              <w:ind w:left="-79" w:right="-467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475F0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F773A" w:rsidRPr="002475F0" w:rsidRDefault="000F773A" w:rsidP="000F773A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  <w:shd w:val="clear" w:color="auto" w:fill="auto"/>
          </w:tcPr>
          <w:p w:rsidR="000F773A" w:rsidRPr="002475F0" w:rsidRDefault="000F773A" w:rsidP="000F773A">
            <w:pPr>
              <w:pStyle w:val="acctfourfigures"/>
              <w:tabs>
                <w:tab w:val="clear" w:pos="765"/>
                <w:tab w:val="left" w:pos="495"/>
                <w:tab w:val="center" w:pos="550"/>
              </w:tabs>
              <w:spacing w:line="240" w:lineRule="atLeast"/>
              <w:ind w:left="-79" w:right="-243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475F0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</w:tr>
      <w:tr w:rsidR="002475F0" w:rsidRPr="00D21E8C" w:rsidTr="00AC12D7">
        <w:trPr>
          <w:trHeight w:val="290"/>
        </w:trPr>
        <w:tc>
          <w:tcPr>
            <w:tcW w:w="3772" w:type="dxa"/>
            <w:shd w:val="clear" w:color="auto" w:fill="auto"/>
          </w:tcPr>
          <w:p w:rsidR="002475F0" w:rsidRPr="002475F0" w:rsidRDefault="002475F0" w:rsidP="00D84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pacing w:val="-8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pacing w:val="-8"/>
                <w:sz w:val="29"/>
                <w:szCs w:val="29"/>
                <w:cs/>
              </w:rPr>
              <w:t>เงินลงทุนในบริษัทย่อย</w:t>
            </w:r>
          </w:p>
        </w:tc>
        <w:tc>
          <w:tcPr>
            <w:tcW w:w="11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475F0" w:rsidRPr="002475F0" w:rsidRDefault="00D84541" w:rsidP="00D84541">
            <w:pPr>
              <w:pStyle w:val="acctfourfigures"/>
              <w:tabs>
                <w:tab w:val="clear" w:pos="765"/>
                <w:tab w:val="center" w:pos="550"/>
                <w:tab w:val="left" w:pos="710"/>
              </w:tabs>
              <w:spacing w:line="240" w:lineRule="atLeast"/>
              <w:ind w:left="-79" w:right="18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       </w:t>
            </w:r>
            <w:r w:rsidR="002475F0" w:rsidRPr="002475F0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475F0" w:rsidRPr="002475F0" w:rsidRDefault="00D84541" w:rsidP="002475F0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  </w:t>
            </w:r>
          </w:p>
        </w:tc>
        <w:tc>
          <w:tcPr>
            <w:tcW w:w="11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475F0" w:rsidRPr="002475F0" w:rsidRDefault="00D84541" w:rsidP="002475F0">
            <w:pPr>
              <w:pStyle w:val="acctfourfigures"/>
              <w:tabs>
                <w:tab w:val="clear" w:pos="765"/>
                <w:tab w:val="left" w:pos="495"/>
                <w:tab w:val="center" w:pos="550"/>
                <w:tab w:val="decimal" w:pos="898"/>
              </w:tabs>
              <w:spacing w:line="240" w:lineRule="atLeast"/>
              <w:ind w:left="-79" w:right="72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       </w:t>
            </w:r>
            <w:r w:rsidR="002475F0" w:rsidRPr="002475F0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2475F0" w:rsidRPr="002475F0" w:rsidRDefault="002475F0" w:rsidP="002475F0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475F0" w:rsidRPr="002475F0" w:rsidRDefault="002475F0" w:rsidP="002475F0">
            <w:pPr>
              <w:pStyle w:val="acctfourfigures"/>
              <w:tabs>
                <w:tab w:val="clear" w:pos="765"/>
                <w:tab w:val="left" w:pos="495"/>
                <w:tab w:val="center" w:pos="550"/>
                <w:tab w:val="left" w:pos="946"/>
              </w:tabs>
              <w:spacing w:line="240" w:lineRule="atLeast"/>
              <w:ind w:left="-79" w:right="-467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475F0">
              <w:rPr>
                <w:rFonts w:ascii="Angsana New" w:hAnsi="Angsana New" w:cs="Angsana New"/>
                <w:sz w:val="30"/>
                <w:szCs w:val="30"/>
                <w:lang w:eastAsia="en-GB"/>
              </w:rPr>
              <w:t>22,579</w:t>
            </w:r>
          </w:p>
        </w:tc>
        <w:tc>
          <w:tcPr>
            <w:tcW w:w="270" w:type="dxa"/>
            <w:shd w:val="clear" w:color="auto" w:fill="auto"/>
          </w:tcPr>
          <w:p w:rsidR="002475F0" w:rsidRPr="002475F0" w:rsidRDefault="002475F0" w:rsidP="002475F0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475F0" w:rsidRPr="002475F0" w:rsidRDefault="002475F0" w:rsidP="002475F0">
            <w:pPr>
              <w:pStyle w:val="acctfourfigures"/>
              <w:tabs>
                <w:tab w:val="clear" w:pos="765"/>
                <w:tab w:val="left" w:pos="495"/>
                <w:tab w:val="center" w:pos="550"/>
              </w:tabs>
              <w:spacing w:line="240" w:lineRule="atLeast"/>
              <w:ind w:left="-79" w:right="-243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475F0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</w:tr>
      <w:tr w:rsidR="002475F0" w:rsidRPr="00D21E8C" w:rsidTr="00AC12D7">
        <w:trPr>
          <w:trHeight w:val="290"/>
        </w:trPr>
        <w:tc>
          <w:tcPr>
            <w:tcW w:w="3772" w:type="dxa"/>
            <w:shd w:val="clear" w:color="auto" w:fill="auto"/>
          </w:tcPr>
          <w:p w:rsidR="002475F0" w:rsidRPr="00AC12D7" w:rsidRDefault="00AC12D7" w:rsidP="0048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AC12D7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475F0" w:rsidRPr="00D84541" w:rsidRDefault="002475F0" w:rsidP="002475F0">
            <w:pPr>
              <w:pStyle w:val="acctfourfigures"/>
              <w:tabs>
                <w:tab w:val="clear" w:pos="765"/>
              </w:tabs>
              <w:spacing w:line="240" w:lineRule="auto"/>
              <w:ind w:left="-10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845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56,832</w:t>
            </w:r>
          </w:p>
        </w:tc>
        <w:tc>
          <w:tcPr>
            <w:tcW w:w="236" w:type="dxa"/>
            <w:shd w:val="clear" w:color="auto" w:fill="auto"/>
          </w:tcPr>
          <w:p w:rsidR="002475F0" w:rsidRPr="00D84541" w:rsidRDefault="002475F0" w:rsidP="000F773A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475F0" w:rsidRPr="00D84541" w:rsidRDefault="002475F0" w:rsidP="002475F0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08"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845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53,030</w:t>
            </w:r>
          </w:p>
        </w:tc>
        <w:tc>
          <w:tcPr>
            <w:tcW w:w="279" w:type="dxa"/>
            <w:shd w:val="clear" w:color="auto" w:fill="auto"/>
          </w:tcPr>
          <w:p w:rsidR="002475F0" w:rsidRPr="00D84541" w:rsidRDefault="002475F0" w:rsidP="000F773A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475F0" w:rsidRPr="00D84541" w:rsidRDefault="002475F0" w:rsidP="00D84541">
            <w:pPr>
              <w:pStyle w:val="acctfourfigures"/>
              <w:tabs>
                <w:tab w:val="clear" w:pos="765"/>
                <w:tab w:val="left" w:pos="495"/>
                <w:tab w:val="center" w:pos="550"/>
                <w:tab w:val="left" w:pos="906"/>
              </w:tabs>
              <w:spacing w:line="240" w:lineRule="atLeast"/>
              <w:ind w:left="-79" w:right="-46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D84541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22,579</w:t>
            </w:r>
          </w:p>
        </w:tc>
        <w:tc>
          <w:tcPr>
            <w:tcW w:w="270" w:type="dxa"/>
            <w:shd w:val="clear" w:color="auto" w:fill="auto"/>
          </w:tcPr>
          <w:p w:rsidR="002475F0" w:rsidRPr="00D84541" w:rsidRDefault="002475F0" w:rsidP="000F773A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475F0" w:rsidRPr="00D84541" w:rsidRDefault="002475F0" w:rsidP="000F773A">
            <w:pPr>
              <w:pStyle w:val="acctfourfigures"/>
              <w:tabs>
                <w:tab w:val="clear" w:pos="765"/>
                <w:tab w:val="left" w:pos="495"/>
                <w:tab w:val="center" w:pos="550"/>
              </w:tabs>
              <w:spacing w:line="240" w:lineRule="atLeast"/>
              <w:ind w:left="-79" w:right="-2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D84541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</w:tr>
    </w:tbl>
    <w:p w:rsidR="008E424F" w:rsidRPr="00D84541" w:rsidRDefault="008E424F" w:rsidP="0038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5F09CC" w:rsidRDefault="005F09CC" w:rsidP="00247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pacing w:val="-4"/>
          <w:sz w:val="30"/>
          <w:szCs w:val="30"/>
        </w:rPr>
      </w:pPr>
      <w:r w:rsidRPr="00086681">
        <w:rPr>
          <w:rFonts w:ascii="Angsana New" w:hAnsi="Angsana New"/>
          <w:spacing w:val="-4"/>
          <w:sz w:val="30"/>
          <w:szCs w:val="30"/>
          <w:cs/>
        </w:rPr>
        <w:t>ขาดทุนทางภาษี</w:t>
      </w:r>
      <w:r w:rsidRPr="00086681">
        <w:rPr>
          <w:rFonts w:ascii="Angsana New" w:hAnsi="Angsana New" w:hint="cs"/>
          <w:spacing w:val="-4"/>
          <w:sz w:val="30"/>
          <w:szCs w:val="30"/>
          <w:cs/>
        </w:rPr>
        <w:t>ข้างต้นของบริษัทย่อย</w:t>
      </w:r>
      <w:r w:rsidRPr="00086681">
        <w:rPr>
          <w:rFonts w:ascii="Angsana New" w:hAnsi="Angsana New"/>
          <w:spacing w:val="-4"/>
          <w:sz w:val="30"/>
          <w:szCs w:val="30"/>
          <w:cs/>
        </w:rPr>
        <w:t>จะสิ้นอายุ</w:t>
      </w:r>
      <w:r w:rsidRPr="00086681">
        <w:rPr>
          <w:rFonts w:ascii="Angsana New" w:hAnsi="Angsana New" w:hint="cs"/>
          <w:spacing w:val="-4"/>
          <w:sz w:val="30"/>
          <w:szCs w:val="30"/>
          <w:cs/>
        </w:rPr>
        <w:t>ในระหว่าง</w:t>
      </w:r>
      <w:r w:rsidRPr="00086681">
        <w:rPr>
          <w:rFonts w:ascii="Angsana New" w:hAnsi="Angsana New"/>
          <w:spacing w:val="-4"/>
          <w:sz w:val="30"/>
          <w:szCs w:val="30"/>
          <w:cs/>
        </w:rPr>
        <w:t>ปี</w:t>
      </w:r>
      <w:r w:rsidRPr="00086681">
        <w:rPr>
          <w:rFonts w:ascii="Angsana New" w:hAnsi="Angsana New"/>
          <w:spacing w:val="-4"/>
          <w:sz w:val="30"/>
          <w:szCs w:val="30"/>
        </w:rPr>
        <w:t xml:space="preserve"> 2561 </w:t>
      </w:r>
      <w:r w:rsidRPr="00086681">
        <w:rPr>
          <w:rFonts w:ascii="Angsana New" w:hAnsi="Angsana New" w:hint="cs"/>
          <w:spacing w:val="-4"/>
          <w:sz w:val="30"/>
          <w:szCs w:val="30"/>
          <w:cs/>
        </w:rPr>
        <w:t xml:space="preserve">ถึง </w:t>
      </w:r>
      <w:r w:rsidR="00D851C9">
        <w:rPr>
          <w:rFonts w:ascii="Angsana New" w:hAnsi="Angsana New"/>
          <w:spacing w:val="-4"/>
          <w:sz w:val="30"/>
          <w:szCs w:val="30"/>
        </w:rPr>
        <w:t>2566</w:t>
      </w:r>
      <w:r w:rsidRPr="00086681">
        <w:rPr>
          <w:rFonts w:ascii="Angsana New" w:hAnsi="Angsana New"/>
          <w:spacing w:val="-4"/>
          <w:sz w:val="30"/>
          <w:szCs w:val="30"/>
        </w:rPr>
        <w:t xml:space="preserve"> </w:t>
      </w:r>
      <w:r w:rsidRPr="00086681">
        <w:rPr>
          <w:rFonts w:ascii="Angsana New" w:hAnsi="Angsana New" w:hint="cs"/>
          <w:spacing w:val="-4"/>
          <w:sz w:val="30"/>
          <w:szCs w:val="30"/>
          <w:cs/>
        </w:rPr>
        <w:t>กลุ่มบริษัท</w:t>
      </w:r>
      <w:r w:rsidRPr="00086681">
        <w:rPr>
          <w:rFonts w:ascii="Angsana New" w:hAnsi="Angsana New"/>
          <w:spacing w:val="-4"/>
          <w:sz w:val="30"/>
          <w:szCs w:val="30"/>
          <w:cs/>
        </w:rPr>
        <w:t>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</w:t>
      </w:r>
      <w:r w:rsidRPr="00086681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Pr="00086681">
        <w:rPr>
          <w:rFonts w:ascii="Angsana New" w:hAnsi="Angsana New"/>
          <w:spacing w:val="-4"/>
          <w:sz w:val="30"/>
          <w:szCs w:val="30"/>
          <w:cs/>
        </w:rPr>
        <w:t>บริษัทจะมีกำไรทางภาษีเพียงพอ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  <w:cs/>
        </w:rPr>
        <w:br/>
      </w:r>
      <w:r w:rsidRPr="00086681">
        <w:rPr>
          <w:rFonts w:ascii="Angsana New" w:hAnsi="Angsana New"/>
          <w:spacing w:val="-4"/>
          <w:sz w:val="30"/>
          <w:szCs w:val="30"/>
          <w:cs/>
        </w:rPr>
        <w:t>ที่จะใช้ประโยชน์ทางภาษีดังกล่าว</w:t>
      </w:r>
    </w:p>
    <w:p w:rsidR="0060091F" w:rsidRPr="00D84541" w:rsidRDefault="0060091F" w:rsidP="005F0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977D76" w:rsidRPr="00314A07" w:rsidRDefault="00DE6930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314A07">
        <w:rPr>
          <w:rFonts w:ascii="Angsana New" w:hAnsi="Angsana New"/>
          <w:b/>
          <w:bCs/>
          <w:sz w:val="30"/>
          <w:szCs w:val="30"/>
          <w:cs/>
        </w:rPr>
        <w:t>เจ้าหนี้การค้</w:t>
      </w:r>
      <w:r w:rsidRPr="00314A07">
        <w:rPr>
          <w:rFonts w:ascii="Angsana New" w:hAnsi="Angsana New" w:hint="cs"/>
          <w:b/>
          <w:bCs/>
          <w:sz w:val="30"/>
          <w:szCs w:val="30"/>
          <w:cs/>
        </w:rPr>
        <w:t>า</w:t>
      </w:r>
    </w:p>
    <w:p w:rsidR="00977D76" w:rsidRPr="00D84541" w:rsidRDefault="00977D76" w:rsidP="002B68D9">
      <w:pPr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70"/>
        <w:gridCol w:w="1012"/>
        <w:gridCol w:w="1100"/>
        <w:gridCol w:w="270"/>
        <w:gridCol w:w="1168"/>
        <w:gridCol w:w="270"/>
        <w:gridCol w:w="1171"/>
        <w:gridCol w:w="270"/>
        <w:gridCol w:w="1149"/>
      </w:tblGrid>
      <w:tr w:rsidR="00CE0394" w:rsidRPr="001B41B9" w:rsidTr="00251166">
        <w:tc>
          <w:tcPr>
            <w:tcW w:w="1509" w:type="pct"/>
          </w:tcPr>
          <w:p w:rsidR="00CE0394" w:rsidRPr="001B41B9" w:rsidRDefault="00CE0394" w:rsidP="002B6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</w:tcPr>
          <w:p w:rsidR="00CE0394" w:rsidRPr="001B41B9" w:rsidRDefault="00CE0394" w:rsidP="002B6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pct"/>
            <w:gridSpan w:val="3"/>
          </w:tcPr>
          <w:p w:rsidR="00CE0394" w:rsidRPr="001B41B9" w:rsidRDefault="00CE0394" w:rsidP="002B6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:rsidR="00CE0394" w:rsidRPr="001B41B9" w:rsidRDefault="00CE0394" w:rsidP="002B6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:rsidR="00CE0394" w:rsidRPr="001B41B9" w:rsidRDefault="00CE0394" w:rsidP="002B6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B41B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F26814" w:rsidRPr="0073248C" w:rsidTr="00987F97">
        <w:tc>
          <w:tcPr>
            <w:tcW w:w="1509" w:type="pct"/>
          </w:tcPr>
          <w:p w:rsidR="00F26814" w:rsidRPr="0073248C" w:rsidRDefault="00F26814" w:rsidP="00F26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:rsidR="00F26814" w:rsidRPr="0073248C" w:rsidRDefault="00F26814" w:rsidP="00F26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:rsidR="00F26814" w:rsidRPr="0073248C" w:rsidRDefault="00F26814" w:rsidP="00F26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4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99" w:type="pct"/>
          </w:tcPr>
          <w:p w:rsidR="00F26814" w:rsidRPr="0073248C" w:rsidRDefault="00571198" w:rsidP="00F26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F26814" w:rsidRPr="007324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  <w:p w:rsidR="00F26814" w:rsidRPr="0073248C" w:rsidRDefault="000E1277" w:rsidP="000F7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="000F773A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147" w:type="pct"/>
          </w:tcPr>
          <w:p w:rsidR="00F26814" w:rsidRPr="0073248C" w:rsidRDefault="00F26814" w:rsidP="00F26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:rsidR="00F26814" w:rsidRPr="0073248C" w:rsidRDefault="00F26814" w:rsidP="00F26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  <w:p w:rsidR="00F26814" w:rsidRPr="0073248C" w:rsidRDefault="00F26814" w:rsidP="000F7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48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0F773A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7" w:type="pct"/>
          </w:tcPr>
          <w:p w:rsidR="00F26814" w:rsidRPr="0073248C" w:rsidRDefault="00F26814" w:rsidP="00F26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:rsidR="00571198" w:rsidRPr="0073248C" w:rsidRDefault="00571198" w:rsidP="00571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7324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  <w:p w:rsidR="00F26814" w:rsidRPr="0073248C" w:rsidRDefault="00571198" w:rsidP="00571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147" w:type="pct"/>
          </w:tcPr>
          <w:p w:rsidR="00F26814" w:rsidRPr="0073248C" w:rsidRDefault="00F26814" w:rsidP="00F26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:rsidR="00F26814" w:rsidRPr="0073248C" w:rsidRDefault="00F26814" w:rsidP="00F26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  <w:p w:rsidR="00F26814" w:rsidRPr="0073248C" w:rsidRDefault="00F26814" w:rsidP="000F7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48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0F773A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800D09" w:rsidRPr="001B41B9" w:rsidTr="00251166">
        <w:tc>
          <w:tcPr>
            <w:tcW w:w="1509" w:type="pct"/>
          </w:tcPr>
          <w:p w:rsidR="00800D09" w:rsidRPr="001B41B9" w:rsidRDefault="00800D09" w:rsidP="00800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800D09" w:rsidRPr="001B41B9" w:rsidRDefault="00800D09" w:rsidP="00800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40" w:type="pct"/>
            <w:gridSpan w:val="7"/>
          </w:tcPr>
          <w:p w:rsidR="00800D09" w:rsidRPr="001B41B9" w:rsidRDefault="00464646" w:rsidP="00464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92"/>
                <w:tab w:val="left" w:pos="3641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  <w:r w:rsidR="00800D09" w:rsidRPr="001B41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</w:p>
        </w:tc>
      </w:tr>
      <w:tr w:rsidR="000F773A" w:rsidRPr="001B41B9" w:rsidTr="00987F97">
        <w:tc>
          <w:tcPr>
            <w:tcW w:w="1509" w:type="pct"/>
          </w:tcPr>
          <w:p w:rsidR="000F773A" w:rsidRPr="001B41B9" w:rsidRDefault="000F773A" w:rsidP="000F7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51" w:type="pct"/>
          </w:tcPr>
          <w:p w:rsidR="000F773A" w:rsidRPr="001B41B9" w:rsidRDefault="000F773A" w:rsidP="000F7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99" w:type="pct"/>
            <w:shd w:val="clear" w:color="auto" w:fill="auto"/>
          </w:tcPr>
          <w:p w:rsidR="000F773A" w:rsidRPr="00987F97" w:rsidRDefault="004B7A60" w:rsidP="0079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3,873</w:t>
            </w:r>
          </w:p>
        </w:tc>
        <w:tc>
          <w:tcPr>
            <w:tcW w:w="147" w:type="pct"/>
            <w:shd w:val="clear" w:color="auto" w:fill="auto"/>
          </w:tcPr>
          <w:p w:rsidR="000F773A" w:rsidRPr="001B41B9" w:rsidRDefault="000F773A" w:rsidP="000F7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:rsidR="000F773A" w:rsidRPr="00A97446" w:rsidRDefault="000F773A" w:rsidP="000F773A">
            <w:pPr>
              <w:pStyle w:val="acctfourfigures"/>
              <w:tabs>
                <w:tab w:val="clear" w:pos="765"/>
              </w:tabs>
              <w:spacing w:line="240" w:lineRule="auto"/>
              <w:ind w:left="-108" w:right="7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9,854</w:t>
            </w:r>
          </w:p>
        </w:tc>
        <w:tc>
          <w:tcPr>
            <w:tcW w:w="147" w:type="pct"/>
            <w:shd w:val="clear" w:color="auto" w:fill="auto"/>
          </w:tcPr>
          <w:p w:rsidR="000F773A" w:rsidRPr="001B41B9" w:rsidRDefault="000F773A" w:rsidP="000F7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:rsidR="000F773A" w:rsidRPr="00987F97" w:rsidRDefault="004B7A60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8,916</w:t>
            </w:r>
          </w:p>
        </w:tc>
        <w:tc>
          <w:tcPr>
            <w:tcW w:w="147" w:type="pct"/>
            <w:shd w:val="clear" w:color="auto" w:fill="auto"/>
          </w:tcPr>
          <w:p w:rsidR="000F773A" w:rsidRPr="001B41B9" w:rsidRDefault="000F773A" w:rsidP="000F7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:rsidR="000F773A" w:rsidRPr="00A97446" w:rsidRDefault="000F773A" w:rsidP="000F773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7,768                         </w:t>
            </w:r>
          </w:p>
        </w:tc>
      </w:tr>
      <w:tr w:rsidR="000F773A" w:rsidRPr="001B41B9" w:rsidTr="00987F97">
        <w:tc>
          <w:tcPr>
            <w:tcW w:w="1509" w:type="pct"/>
          </w:tcPr>
          <w:p w:rsidR="000F773A" w:rsidRPr="001B41B9" w:rsidRDefault="000F773A" w:rsidP="000F7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51" w:type="pct"/>
          </w:tcPr>
          <w:p w:rsidR="000F773A" w:rsidRPr="0036497F" w:rsidRDefault="000F773A" w:rsidP="000F7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color w:val="FFFF00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:rsidR="000F773A" w:rsidRPr="00987F97" w:rsidRDefault="004B7A60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237,63</w:t>
            </w:r>
            <w:r w:rsidR="0079266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7" w:type="pct"/>
            <w:shd w:val="clear" w:color="auto" w:fill="auto"/>
          </w:tcPr>
          <w:p w:rsidR="000F773A" w:rsidRPr="00AC19CC" w:rsidRDefault="000F773A" w:rsidP="000F7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</w:tcPr>
          <w:p w:rsidR="000F773A" w:rsidRPr="007913DF" w:rsidRDefault="000F773A" w:rsidP="000F773A">
            <w:pPr>
              <w:pStyle w:val="acctfourfigures"/>
              <w:tabs>
                <w:tab w:val="clear" w:pos="765"/>
              </w:tabs>
              <w:spacing w:line="240" w:lineRule="auto"/>
              <w:ind w:left="-108" w:right="7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13DF">
              <w:rPr>
                <w:rFonts w:ascii="Angsana New" w:hAnsi="Angsana New"/>
                <w:sz w:val="30"/>
                <w:szCs w:val="30"/>
                <w:lang w:val="en-US" w:bidi="th-TH"/>
              </w:rPr>
              <w:t>151,821</w:t>
            </w:r>
          </w:p>
        </w:tc>
        <w:tc>
          <w:tcPr>
            <w:tcW w:w="147" w:type="pct"/>
            <w:shd w:val="clear" w:color="auto" w:fill="auto"/>
          </w:tcPr>
          <w:p w:rsidR="000F773A" w:rsidRPr="007913DF" w:rsidRDefault="000F773A" w:rsidP="000F7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:rsidR="000F773A" w:rsidRPr="00987F97" w:rsidRDefault="004B7A60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198,369</w:t>
            </w:r>
          </w:p>
        </w:tc>
        <w:tc>
          <w:tcPr>
            <w:tcW w:w="147" w:type="pct"/>
            <w:shd w:val="clear" w:color="auto" w:fill="auto"/>
          </w:tcPr>
          <w:p w:rsidR="000F773A" w:rsidRPr="001B41B9" w:rsidRDefault="000F773A" w:rsidP="000F7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:rsidR="000F773A" w:rsidRPr="00A97446" w:rsidRDefault="000F773A" w:rsidP="000F773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135,978</w:t>
            </w:r>
          </w:p>
        </w:tc>
      </w:tr>
      <w:tr w:rsidR="000F773A" w:rsidRPr="001B41B9" w:rsidTr="00987F97">
        <w:tc>
          <w:tcPr>
            <w:tcW w:w="1509" w:type="pct"/>
          </w:tcPr>
          <w:p w:rsidR="000F773A" w:rsidRPr="001B41B9" w:rsidRDefault="000F773A" w:rsidP="000F7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1" w:type="pct"/>
          </w:tcPr>
          <w:p w:rsidR="000F773A" w:rsidRPr="001B41B9" w:rsidRDefault="000F773A" w:rsidP="000F7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F773A" w:rsidRPr="00987F97" w:rsidRDefault="004B7A60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241,51</w:t>
            </w:r>
            <w:r w:rsidR="0079266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7" w:type="pct"/>
            <w:shd w:val="clear" w:color="auto" w:fill="auto"/>
          </w:tcPr>
          <w:p w:rsidR="000F773A" w:rsidRPr="001B41B9" w:rsidRDefault="000F773A" w:rsidP="000F7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F773A" w:rsidRPr="007913DF" w:rsidRDefault="000F773A" w:rsidP="007913DF">
            <w:pPr>
              <w:pStyle w:val="acctfourfigures"/>
              <w:tabs>
                <w:tab w:val="clear" w:pos="765"/>
              </w:tabs>
              <w:spacing w:line="240" w:lineRule="auto"/>
              <w:ind w:left="-108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13D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161,675</w:t>
            </w:r>
          </w:p>
        </w:tc>
        <w:tc>
          <w:tcPr>
            <w:tcW w:w="147" w:type="pct"/>
            <w:shd w:val="clear" w:color="auto" w:fill="auto"/>
          </w:tcPr>
          <w:p w:rsidR="000F773A" w:rsidRPr="001B41B9" w:rsidRDefault="000F773A" w:rsidP="000F7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F773A" w:rsidRPr="00987F97" w:rsidRDefault="00C24B6A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207</w:t>
            </w:r>
            <w:r w:rsidR="004B7A60">
              <w:rPr>
                <w:rFonts w:ascii="Angsana New" w:hAnsi="Angsana New"/>
                <w:b/>
                <w:bCs/>
                <w:sz w:val="30"/>
                <w:szCs w:val="30"/>
              </w:rPr>
              <w:t>,285</w:t>
            </w:r>
          </w:p>
        </w:tc>
        <w:tc>
          <w:tcPr>
            <w:tcW w:w="147" w:type="pct"/>
            <w:shd w:val="clear" w:color="auto" w:fill="auto"/>
          </w:tcPr>
          <w:p w:rsidR="000F773A" w:rsidRPr="001B41B9" w:rsidRDefault="000F773A" w:rsidP="000F7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F773A" w:rsidRPr="00A97446" w:rsidRDefault="000F773A" w:rsidP="000F773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143,746</w:t>
            </w:r>
          </w:p>
        </w:tc>
      </w:tr>
    </w:tbl>
    <w:p w:rsidR="00EC60BA" w:rsidRPr="00D84541" w:rsidRDefault="00EC60BA" w:rsidP="00EC6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:rsidR="00193364" w:rsidRPr="00791AE6" w:rsidRDefault="00193364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791AE6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</w:p>
    <w:p w:rsidR="00193364" w:rsidRPr="00D84541" w:rsidRDefault="00193364" w:rsidP="00193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7913DF" w:rsidRDefault="005B3D75" w:rsidP="00247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pacing w:val="5"/>
          <w:sz w:val="30"/>
          <w:szCs w:val="30"/>
        </w:rPr>
      </w:pPr>
      <w:r>
        <w:rPr>
          <w:rFonts w:ascii="Angsana New" w:hAnsi="Angsana New" w:hint="cs"/>
          <w:spacing w:val="5"/>
          <w:sz w:val="30"/>
          <w:szCs w:val="30"/>
          <w:cs/>
        </w:rPr>
        <w:t>ผู้บริหารเห็นว่ากลุ่มบริษัทดำเนินกิจการในส่วนงานเดียวคือ ธุรกิจสับปะรด</w:t>
      </w:r>
      <w:r w:rsidR="00193364" w:rsidRPr="000003ED">
        <w:rPr>
          <w:rFonts w:ascii="Angsana New" w:hAnsi="Angsana New"/>
          <w:spacing w:val="5"/>
          <w:sz w:val="30"/>
          <w:szCs w:val="30"/>
        </w:rPr>
        <w:t xml:space="preserve"> </w:t>
      </w:r>
      <w:r>
        <w:rPr>
          <w:rFonts w:ascii="Angsana New" w:hAnsi="Angsana New"/>
          <w:spacing w:val="5"/>
          <w:sz w:val="30"/>
          <w:szCs w:val="30"/>
          <w:cs/>
        </w:rPr>
        <w:t>ดังนั้นฝ่ายบริหารจึงพิจารณาว่</w:t>
      </w:r>
      <w:r>
        <w:rPr>
          <w:rFonts w:ascii="Angsana New" w:hAnsi="Angsana New" w:hint="cs"/>
          <w:spacing w:val="5"/>
          <w:sz w:val="30"/>
          <w:szCs w:val="30"/>
          <w:cs/>
        </w:rPr>
        <w:t>า</w:t>
      </w:r>
      <w:r>
        <w:rPr>
          <w:rFonts w:ascii="Angsana New" w:hAnsi="Angsana New"/>
          <w:spacing w:val="5"/>
          <w:sz w:val="30"/>
          <w:szCs w:val="30"/>
          <w:cs/>
        </w:rPr>
        <w:br/>
      </w:r>
      <w:r w:rsidR="00193364" w:rsidRPr="000003ED">
        <w:rPr>
          <w:rFonts w:ascii="Angsana New" w:hAnsi="Angsana New"/>
          <w:spacing w:val="5"/>
          <w:sz w:val="30"/>
          <w:szCs w:val="30"/>
          <w:cs/>
        </w:rPr>
        <w:t>กลุ่มบริษัทมีส่วนงานดำเนินงานเพียงส่วนงานเดียว</w:t>
      </w:r>
    </w:p>
    <w:p w:rsidR="007913DF" w:rsidRPr="00D84541" w:rsidRDefault="007913DF" w:rsidP="00791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20"/>
          <w:szCs w:val="20"/>
        </w:rPr>
      </w:pPr>
    </w:p>
    <w:p w:rsidR="00193364" w:rsidRPr="00193364" w:rsidRDefault="00193364" w:rsidP="00193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93364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:rsidR="00193364" w:rsidRPr="00D84541" w:rsidRDefault="00193364" w:rsidP="00193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80238A" w:rsidRDefault="00193364" w:rsidP="007152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AB6545">
        <w:rPr>
          <w:rFonts w:ascii="Angsana New" w:hAnsi="Angsana New"/>
          <w:spacing w:val="4"/>
          <w:sz w:val="30"/>
          <w:szCs w:val="30"/>
          <w:cs/>
        </w:rPr>
        <w:t>กลุ่มบริษัทมีฐานการดำเนินธุรกิจอยู่ในประเทศไทย</w:t>
      </w:r>
      <w:r w:rsidR="00855CA3" w:rsidRPr="00AB6545">
        <w:rPr>
          <w:rFonts w:ascii="Angsana New" w:hAnsi="Angsana New"/>
          <w:spacing w:val="4"/>
          <w:sz w:val="22"/>
          <w:szCs w:val="22"/>
          <w:cs/>
        </w:rPr>
        <w:t xml:space="preserve"> </w:t>
      </w:r>
      <w:r w:rsidRPr="00AB6545">
        <w:rPr>
          <w:rFonts w:ascii="Angsana New" w:hAnsi="Angsana New"/>
          <w:spacing w:val="4"/>
          <w:sz w:val="30"/>
          <w:szCs w:val="30"/>
          <w:cs/>
        </w:rPr>
        <w:t>โดยส่วนใหญ่สินค้าที่ผลิตได้จะส่งไปจำหน่ายโดยตรง</w:t>
      </w:r>
      <w:r w:rsidR="005B3D75">
        <w:rPr>
          <w:rFonts w:ascii="Angsana New" w:hAnsi="Angsana New"/>
          <w:spacing w:val="4"/>
          <w:sz w:val="30"/>
          <w:szCs w:val="30"/>
          <w:cs/>
        </w:rPr>
        <w:br/>
      </w:r>
      <w:r w:rsidRPr="00AB6545">
        <w:rPr>
          <w:rFonts w:ascii="Angsana New" w:hAnsi="Angsana New"/>
          <w:spacing w:val="4"/>
          <w:sz w:val="30"/>
          <w:szCs w:val="30"/>
          <w:cs/>
        </w:rPr>
        <w:t>ที่ต่างประเทศให้กับลูกค้าภายนอก</w:t>
      </w:r>
      <w:r w:rsidRPr="00AB6545">
        <w:rPr>
          <w:rFonts w:ascii="Angsana New" w:hAnsi="Angsana New"/>
          <w:spacing w:val="4"/>
          <w:sz w:val="30"/>
          <w:szCs w:val="30"/>
        </w:rPr>
        <w:t xml:space="preserve"> </w:t>
      </w:r>
    </w:p>
    <w:p w:rsidR="00DD19D8" w:rsidRPr="00D84541" w:rsidRDefault="00DD19D8" w:rsidP="007152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20"/>
          <w:szCs w:val="20"/>
          <w:cs/>
        </w:rPr>
      </w:pPr>
    </w:p>
    <w:p w:rsidR="002F6CA3" w:rsidRDefault="00193364" w:rsidP="004C4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93364">
        <w:rPr>
          <w:rFonts w:ascii="Angsana New" w:hAnsi="Angsana New"/>
          <w:sz w:val="30"/>
          <w:szCs w:val="30"/>
          <w:cs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</w:t>
      </w:r>
    </w:p>
    <w:p w:rsidR="00193364" w:rsidRPr="002F6CA3" w:rsidRDefault="00193364" w:rsidP="004C4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9336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ข้อมูลเกี่ยวกับส่วนงานภูมิศาสตร์</w:t>
      </w:r>
    </w:p>
    <w:p w:rsidR="00193364" w:rsidRPr="00730859" w:rsidRDefault="00193364" w:rsidP="00193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236"/>
        <w:gridCol w:w="1204"/>
        <w:gridCol w:w="236"/>
        <w:gridCol w:w="1204"/>
      </w:tblGrid>
      <w:tr w:rsidR="0061463A" w:rsidRPr="00193364" w:rsidTr="00AB6545">
        <w:tc>
          <w:tcPr>
            <w:tcW w:w="6210" w:type="dxa"/>
          </w:tcPr>
          <w:p w:rsidR="00921DB5" w:rsidRDefault="00921DB5" w:rsidP="001E4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61463A" w:rsidRPr="00193364" w:rsidRDefault="0061463A" w:rsidP="001E4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:rsidR="0061463A" w:rsidRPr="00193364" w:rsidRDefault="0061463A" w:rsidP="001E4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44" w:type="dxa"/>
            <w:gridSpan w:val="3"/>
            <w:shd w:val="clear" w:color="auto" w:fill="auto"/>
          </w:tcPr>
          <w:p w:rsidR="0061463A" w:rsidRPr="00193364" w:rsidRDefault="0061463A" w:rsidP="001E4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9336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  <w:p w:rsidR="0061463A" w:rsidRPr="00C3611C" w:rsidRDefault="000266E1" w:rsidP="001E4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  <w:r w:rsidR="0061463A" w:rsidRPr="00C3611C">
              <w:rPr>
                <w:rFonts w:ascii="Angsana New" w:hAnsi="Angsana New"/>
                <w:b/>
                <w:sz w:val="30"/>
                <w:szCs w:val="30"/>
                <w:cs/>
              </w:rPr>
              <w:t>รายได้</w:t>
            </w:r>
          </w:p>
        </w:tc>
      </w:tr>
      <w:tr w:rsidR="0061463A" w:rsidRPr="00193364" w:rsidTr="00AB6545">
        <w:tc>
          <w:tcPr>
            <w:tcW w:w="6210" w:type="dxa"/>
          </w:tcPr>
          <w:p w:rsidR="0061463A" w:rsidRPr="00F26814" w:rsidRDefault="00C7754C" w:rsidP="00C7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</w:t>
            </w:r>
            <w:r w:rsidR="004035A1" w:rsidRPr="00AB49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:rsidR="0061463A" w:rsidRPr="00193364" w:rsidRDefault="0061463A" w:rsidP="001E4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61463A" w:rsidRPr="00193364" w:rsidRDefault="000E1277" w:rsidP="000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0F773A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61463A" w:rsidRPr="00193364" w:rsidRDefault="0061463A" w:rsidP="001E4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61463A" w:rsidRPr="00193364" w:rsidRDefault="0061463A" w:rsidP="000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0F773A"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</w:tr>
      <w:tr w:rsidR="0061463A" w:rsidRPr="00193364" w:rsidTr="00AB6545">
        <w:tc>
          <w:tcPr>
            <w:tcW w:w="6210" w:type="dxa"/>
          </w:tcPr>
          <w:p w:rsidR="0061463A" w:rsidRPr="00193364" w:rsidRDefault="0061463A" w:rsidP="001E4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4"/>
          </w:tcPr>
          <w:p w:rsidR="0061463A" w:rsidRPr="00193364" w:rsidRDefault="0061463A" w:rsidP="001E4B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162" w:right="-131"/>
              <w:jc w:val="center"/>
              <w:rPr>
                <w:rFonts w:ascii="Angsana New" w:hAnsi="Angsana New" w:cs="Angsana New"/>
                <w:bCs w:val="0"/>
                <w:i/>
                <w:iCs/>
                <w:sz w:val="30"/>
                <w:szCs w:val="30"/>
              </w:rPr>
            </w:pPr>
            <w:r w:rsidRPr="00193364">
              <w:rPr>
                <w:rFonts w:ascii="Angsana New" w:hAnsi="Angsana New" w:cs="Angsana New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773A" w:rsidRPr="00193364" w:rsidTr="008D6B36">
        <w:tc>
          <w:tcPr>
            <w:tcW w:w="6210" w:type="dxa"/>
          </w:tcPr>
          <w:p w:rsidR="000F773A" w:rsidRPr="00193364" w:rsidRDefault="000F773A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93364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36" w:type="dxa"/>
          </w:tcPr>
          <w:p w:rsidR="000F773A" w:rsidRPr="00193364" w:rsidRDefault="000F773A" w:rsidP="000F77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0F773A" w:rsidRPr="008D6B36" w:rsidRDefault="0054590C" w:rsidP="000F77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16"/>
              </w:tabs>
              <w:spacing w:before="0" w:line="240" w:lineRule="auto"/>
              <w:ind w:left="-108" w:right="-1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1,807,664</w:t>
            </w:r>
          </w:p>
        </w:tc>
        <w:tc>
          <w:tcPr>
            <w:tcW w:w="236" w:type="dxa"/>
            <w:shd w:val="clear" w:color="auto" w:fill="auto"/>
          </w:tcPr>
          <w:p w:rsidR="000F773A" w:rsidRPr="008D6B36" w:rsidRDefault="000F773A" w:rsidP="000F77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034"/>
              </w:tabs>
              <w:spacing w:before="0" w:line="240" w:lineRule="auto"/>
              <w:ind w:left="-108" w:right="-131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0F773A" w:rsidRPr="008D6B36" w:rsidRDefault="00C7754C" w:rsidP="000F77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16"/>
              </w:tabs>
              <w:spacing w:before="0" w:line="240" w:lineRule="auto"/>
              <w:ind w:left="-108" w:right="-1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2,746,252</w:t>
            </w:r>
          </w:p>
        </w:tc>
      </w:tr>
      <w:tr w:rsidR="000F773A" w:rsidRPr="00193364" w:rsidTr="008D6B36">
        <w:tc>
          <w:tcPr>
            <w:tcW w:w="6210" w:type="dxa"/>
          </w:tcPr>
          <w:p w:rsidR="000F773A" w:rsidRPr="00193364" w:rsidRDefault="000F773A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93364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:rsidR="000F773A" w:rsidRPr="00193364" w:rsidRDefault="000F773A" w:rsidP="000F77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:rsidR="000F773A" w:rsidRPr="008D6B36" w:rsidRDefault="0054590C" w:rsidP="000F77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16"/>
              </w:tabs>
              <w:spacing w:before="0" w:line="240" w:lineRule="auto"/>
              <w:ind w:left="-108" w:right="-1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113,704</w:t>
            </w:r>
          </w:p>
        </w:tc>
        <w:tc>
          <w:tcPr>
            <w:tcW w:w="236" w:type="dxa"/>
            <w:shd w:val="clear" w:color="auto" w:fill="auto"/>
          </w:tcPr>
          <w:p w:rsidR="000F773A" w:rsidRPr="008D6B36" w:rsidRDefault="000F773A" w:rsidP="000F77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034"/>
              </w:tabs>
              <w:spacing w:before="0" w:line="240" w:lineRule="auto"/>
              <w:ind w:left="-108" w:right="-131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:rsidR="000F773A" w:rsidRPr="008D6B36" w:rsidRDefault="00C7754C" w:rsidP="000F77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16"/>
              </w:tabs>
              <w:spacing w:before="0" w:line="240" w:lineRule="auto"/>
              <w:ind w:left="-108" w:right="-1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106,590</w:t>
            </w:r>
          </w:p>
        </w:tc>
      </w:tr>
      <w:tr w:rsidR="000F773A" w:rsidRPr="00193364" w:rsidTr="008D6B36">
        <w:tc>
          <w:tcPr>
            <w:tcW w:w="6210" w:type="dxa"/>
          </w:tcPr>
          <w:p w:rsidR="000F773A" w:rsidRPr="00C3611C" w:rsidRDefault="000F773A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361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:rsidR="000F773A" w:rsidRPr="00193364" w:rsidRDefault="000F773A" w:rsidP="000F77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F773A" w:rsidRPr="008D6B36" w:rsidRDefault="004A3FFD" w:rsidP="000F77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16"/>
              </w:tabs>
              <w:spacing w:before="0" w:line="240" w:lineRule="auto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1,921,36</w:t>
            </w:r>
            <w:r w:rsidR="0054590C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:rsidR="000F773A" w:rsidRPr="008D6B36" w:rsidRDefault="000F773A" w:rsidP="000F77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034"/>
              </w:tabs>
              <w:spacing w:before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F773A" w:rsidRPr="008D6B36" w:rsidRDefault="00C7754C" w:rsidP="000F77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16"/>
              </w:tabs>
              <w:spacing w:before="0" w:line="240" w:lineRule="auto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2,852,842</w:t>
            </w:r>
          </w:p>
        </w:tc>
      </w:tr>
    </w:tbl>
    <w:p w:rsidR="00C3611C" w:rsidRPr="006D3A8D" w:rsidRDefault="006D3A8D" w:rsidP="006D3A8D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5"/>
        </w:tabs>
        <w:ind w:left="680" w:hanging="140"/>
        <w:rPr>
          <w:rFonts w:ascii="Angsana New" w:hAnsi="Angsana New"/>
          <w:sz w:val="14"/>
          <w:szCs w:val="14"/>
        </w:rPr>
      </w:pPr>
      <w:r>
        <w:rPr>
          <w:rFonts w:ascii="Angsana New" w:hAnsi="Angsana New"/>
          <w:sz w:val="20"/>
          <w:szCs w:val="20"/>
        </w:rPr>
        <w:tab/>
      </w:r>
    </w:p>
    <w:p w:rsidR="00193364" w:rsidRPr="00193364" w:rsidRDefault="00193364" w:rsidP="00193364">
      <w:pPr>
        <w:ind w:left="680" w:hanging="140"/>
        <w:rPr>
          <w:rFonts w:ascii="Angsana New" w:hAnsi="Angsana New"/>
          <w:b/>
          <w:bCs/>
          <w:i/>
          <w:iCs/>
          <w:sz w:val="30"/>
          <w:szCs w:val="30"/>
        </w:rPr>
      </w:pPr>
      <w:r w:rsidRPr="00193364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</w:p>
    <w:p w:rsidR="0061463A" w:rsidRPr="00730859" w:rsidRDefault="0061463A" w:rsidP="0061463A">
      <w:pPr>
        <w:ind w:left="680" w:hanging="140"/>
        <w:rPr>
          <w:rFonts w:ascii="Angsana New" w:hAnsi="Angsana New"/>
          <w:sz w:val="20"/>
          <w:szCs w:val="20"/>
        </w:rPr>
      </w:pPr>
    </w:p>
    <w:p w:rsidR="0061463A" w:rsidRDefault="0061463A" w:rsidP="006146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93364">
        <w:rPr>
          <w:rFonts w:ascii="Angsana New" w:hAnsi="Angsana New"/>
          <w:sz w:val="30"/>
          <w:szCs w:val="30"/>
          <w:cs/>
        </w:rPr>
        <w:t>รายได้จากลูกค้า</w:t>
      </w:r>
      <w:r w:rsidR="00144D10">
        <w:rPr>
          <w:rFonts w:ascii="Angsana New" w:hAnsi="Angsana New" w:hint="cs"/>
          <w:sz w:val="30"/>
          <w:szCs w:val="30"/>
          <w:cs/>
        </w:rPr>
        <w:t>รายใหญ่หลายรายร</w:t>
      </w:r>
      <w:r w:rsidR="00144D10" w:rsidRPr="000A4D3B">
        <w:rPr>
          <w:rFonts w:ascii="Angsana New" w:hAnsi="Angsana New" w:hint="cs"/>
          <w:sz w:val="30"/>
          <w:szCs w:val="30"/>
          <w:cs/>
        </w:rPr>
        <w:t>วม</w:t>
      </w:r>
      <w:r w:rsidRPr="000A4D3B">
        <w:rPr>
          <w:rFonts w:ascii="Angsana New" w:hAnsi="Angsana New"/>
          <w:sz w:val="30"/>
          <w:szCs w:val="30"/>
          <w:cs/>
        </w:rPr>
        <w:t>เป็นเงิน</w:t>
      </w:r>
      <w:r w:rsidR="002522D4" w:rsidRPr="000A4D3B">
        <w:rPr>
          <w:rFonts w:ascii="Angsana New" w:hAnsi="Angsana New"/>
          <w:sz w:val="30"/>
          <w:szCs w:val="30"/>
          <w:cs/>
        </w:rPr>
        <w:t>ประมาณ</w:t>
      </w:r>
      <w:r w:rsidR="002522D4" w:rsidRPr="000A4D3B">
        <w:rPr>
          <w:rFonts w:ascii="Angsana New" w:hAnsi="Angsana New"/>
          <w:sz w:val="30"/>
          <w:szCs w:val="30"/>
        </w:rPr>
        <w:t xml:space="preserve"> </w:t>
      </w:r>
      <w:r w:rsidR="004B7A60">
        <w:rPr>
          <w:rFonts w:ascii="Angsana New" w:hAnsi="Angsana New"/>
          <w:sz w:val="30"/>
          <w:szCs w:val="30"/>
        </w:rPr>
        <w:t>467.39</w:t>
      </w:r>
      <w:r w:rsidR="003E468B" w:rsidRPr="000A4D3B">
        <w:rPr>
          <w:rFonts w:ascii="Angsana New" w:hAnsi="Angsana New"/>
          <w:sz w:val="30"/>
          <w:szCs w:val="30"/>
        </w:rPr>
        <w:t xml:space="preserve"> </w:t>
      </w:r>
      <w:r w:rsidRPr="000A4D3B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0A4D3B">
        <w:rPr>
          <w:rFonts w:ascii="Angsana New" w:hAnsi="Angsana New"/>
          <w:i/>
          <w:iCs/>
          <w:sz w:val="30"/>
          <w:szCs w:val="30"/>
          <w:cs/>
        </w:rPr>
        <w:t>(2</w:t>
      </w:r>
      <w:r w:rsidR="005F09CC" w:rsidRPr="000A4D3B">
        <w:rPr>
          <w:rFonts w:ascii="Angsana New" w:hAnsi="Angsana New"/>
          <w:i/>
          <w:iCs/>
          <w:sz w:val="30"/>
          <w:szCs w:val="30"/>
        </w:rPr>
        <w:t>560</w:t>
      </w:r>
      <w:r w:rsidRPr="000A4D3B">
        <w:rPr>
          <w:rFonts w:ascii="Angsana New" w:hAnsi="Angsana New"/>
          <w:i/>
          <w:iCs/>
          <w:sz w:val="30"/>
          <w:szCs w:val="30"/>
        </w:rPr>
        <w:t xml:space="preserve">: </w:t>
      </w:r>
      <w:r w:rsidR="00E5239C">
        <w:rPr>
          <w:rFonts w:ascii="Angsana New" w:hAnsi="Angsana New"/>
          <w:i/>
          <w:iCs/>
          <w:sz w:val="30"/>
          <w:szCs w:val="30"/>
        </w:rPr>
        <w:t>795.02</w:t>
      </w:r>
      <w:r w:rsidRPr="000A4D3B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Pr="000A4D3B">
        <w:rPr>
          <w:rFonts w:ascii="Angsana New" w:hAnsi="Angsana New"/>
          <w:sz w:val="30"/>
          <w:szCs w:val="30"/>
          <w:cs/>
        </w:rPr>
        <w:t xml:space="preserve"> จากร</w:t>
      </w:r>
      <w:r w:rsidRPr="00A44E97">
        <w:rPr>
          <w:rFonts w:ascii="Angsana New" w:hAnsi="Angsana New"/>
          <w:sz w:val="30"/>
          <w:szCs w:val="30"/>
          <w:cs/>
        </w:rPr>
        <w:t>ายได้รวมของกลุ่มบริษัท</w:t>
      </w:r>
    </w:p>
    <w:p w:rsidR="00C7754C" w:rsidRPr="00730859" w:rsidRDefault="00C7754C" w:rsidP="006146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BD1206" w:rsidRPr="009B1979" w:rsidRDefault="00BD1206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9B1979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  <w:r w:rsidRPr="009B1979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:rsidR="00D60CD3" w:rsidRPr="00730859" w:rsidRDefault="00D60CD3" w:rsidP="00D60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20"/>
          <w:szCs w:val="20"/>
        </w:rPr>
      </w:pPr>
    </w:p>
    <w:p w:rsidR="00C17448" w:rsidRDefault="00C17448" w:rsidP="00C17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37C6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>
        <w:rPr>
          <w:rFonts w:ascii="Angsana New" w:hAnsi="Angsana New"/>
          <w:sz w:val="30"/>
          <w:szCs w:val="30"/>
        </w:rPr>
        <w:t xml:space="preserve">         </w:t>
      </w:r>
      <w:r w:rsidRPr="008637C6">
        <w:rPr>
          <w:rFonts w:ascii="Angsana New" w:hAnsi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</w:t>
      </w:r>
      <w:r w:rsidR="00251166">
        <w:rPr>
          <w:rFonts w:ascii="Angsana New" w:hAnsi="Angsana New"/>
          <w:sz w:val="30"/>
          <w:szCs w:val="30"/>
        </w:rPr>
        <w:br/>
      </w:r>
      <w:r w:rsidRPr="008637C6">
        <w:rPr>
          <w:rFonts w:ascii="Angsana New" w:hAnsi="Angsana New"/>
          <w:sz w:val="30"/>
          <w:szCs w:val="30"/>
          <w:cs/>
        </w:rPr>
        <w:t>ที่แท้จริง</w:t>
      </w:r>
      <w:r w:rsidRPr="00C17448">
        <w:rPr>
          <w:rFonts w:ascii="Angsana New" w:hAnsi="Angsana New"/>
          <w:sz w:val="30"/>
          <w:szCs w:val="30"/>
          <w:cs/>
        </w:rPr>
        <w:t>ของกลุ่มบริษัท</w:t>
      </w:r>
      <w:r w:rsidRPr="00C17448">
        <w:rPr>
          <w:rFonts w:ascii="Angsana New" w:hAnsi="Angsana New" w:hint="cs"/>
          <w:sz w:val="30"/>
          <w:szCs w:val="30"/>
          <w:cs/>
        </w:rPr>
        <w:t>และบริษัท</w:t>
      </w:r>
      <w:r w:rsidRPr="00C17448">
        <w:rPr>
          <w:rFonts w:ascii="Angsana New" w:hAnsi="Angsana New"/>
          <w:sz w:val="30"/>
          <w:szCs w:val="30"/>
          <w:cs/>
        </w:rPr>
        <w:t>ในการดำเนินงานต่อเนื่องเป็นระยะเวลา</w:t>
      </w:r>
      <w:r w:rsidR="00C7754C">
        <w:rPr>
          <w:rFonts w:ascii="Angsana New" w:hAnsi="Angsana New" w:hint="cs"/>
          <w:sz w:val="30"/>
          <w:szCs w:val="30"/>
          <w:cs/>
        </w:rPr>
        <w:t>เก้า</w:t>
      </w:r>
      <w:r w:rsidRPr="00C17448">
        <w:rPr>
          <w:rFonts w:ascii="Angsana New" w:hAnsi="Angsana New"/>
          <w:sz w:val="30"/>
          <w:szCs w:val="30"/>
          <w:cs/>
        </w:rPr>
        <w:t>เดือนสิ้นสุดวันที่ 3</w:t>
      </w:r>
      <w:r w:rsidR="00C7754C">
        <w:rPr>
          <w:rFonts w:ascii="Angsana New" w:hAnsi="Angsana New"/>
          <w:sz w:val="30"/>
          <w:szCs w:val="30"/>
        </w:rPr>
        <w:t>0</w:t>
      </w:r>
      <w:r w:rsidR="00003922">
        <w:rPr>
          <w:rFonts w:ascii="Angsana New" w:hAnsi="Angsana New"/>
          <w:sz w:val="30"/>
          <w:szCs w:val="30"/>
        </w:rPr>
        <w:t xml:space="preserve"> </w:t>
      </w:r>
      <w:r w:rsidR="00C7754C">
        <w:rPr>
          <w:rFonts w:ascii="Angsana New" w:hAnsi="Angsana New" w:hint="cs"/>
          <w:sz w:val="30"/>
          <w:szCs w:val="30"/>
          <w:cs/>
        </w:rPr>
        <w:t>มิถุนายน</w:t>
      </w:r>
      <w:r w:rsidRPr="00C17448">
        <w:rPr>
          <w:rFonts w:ascii="Angsana New" w:hAnsi="Angsana New"/>
          <w:sz w:val="30"/>
          <w:szCs w:val="30"/>
          <w:cs/>
        </w:rPr>
        <w:t xml:space="preserve"> </w:t>
      </w:r>
      <w:r w:rsidR="00251166">
        <w:rPr>
          <w:rFonts w:ascii="Angsana New" w:hAnsi="Angsana New"/>
          <w:sz w:val="30"/>
          <w:szCs w:val="30"/>
        </w:rPr>
        <w:br/>
      </w:r>
      <w:r w:rsidR="00003922">
        <w:rPr>
          <w:rFonts w:ascii="Angsana New" w:hAnsi="Angsana New"/>
          <w:sz w:val="30"/>
          <w:szCs w:val="30"/>
          <w:cs/>
        </w:rPr>
        <w:t>25</w:t>
      </w:r>
      <w:r w:rsidR="00B341FA">
        <w:rPr>
          <w:rFonts w:ascii="Angsana New" w:hAnsi="Angsana New"/>
          <w:sz w:val="30"/>
          <w:szCs w:val="30"/>
        </w:rPr>
        <w:t>61</w:t>
      </w:r>
      <w:r w:rsidRPr="00C17448">
        <w:rPr>
          <w:rFonts w:ascii="Angsana New" w:hAnsi="Angsana New"/>
          <w:sz w:val="30"/>
          <w:szCs w:val="30"/>
        </w:rPr>
        <w:t xml:space="preserve"> </w:t>
      </w:r>
      <w:r w:rsidRPr="00AD1637">
        <w:rPr>
          <w:rFonts w:ascii="Angsana New" w:hAnsi="Angsana New"/>
          <w:sz w:val="30"/>
          <w:szCs w:val="30"/>
          <w:cs/>
        </w:rPr>
        <w:t xml:space="preserve">คือร้อยละ </w:t>
      </w:r>
      <w:r w:rsidR="00DD245D">
        <w:rPr>
          <w:rFonts w:ascii="Angsana New" w:hAnsi="Angsana New"/>
          <w:sz w:val="30"/>
          <w:szCs w:val="30"/>
        </w:rPr>
        <w:t>3.94</w:t>
      </w:r>
      <w:r w:rsidR="00580752" w:rsidRPr="00AD1637">
        <w:rPr>
          <w:rFonts w:ascii="Angsana New" w:hAnsi="Angsana New" w:hint="cs"/>
          <w:sz w:val="30"/>
          <w:szCs w:val="30"/>
          <w:cs/>
        </w:rPr>
        <w:t xml:space="preserve"> และร้อยละ </w:t>
      </w:r>
      <w:r w:rsidR="00DD245D">
        <w:rPr>
          <w:rFonts w:ascii="Angsana New" w:hAnsi="Angsana New"/>
          <w:sz w:val="30"/>
          <w:szCs w:val="30"/>
        </w:rPr>
        <w:t>11.4</w:t>
      </w:r>
      <w:r w:rsidR="00AD1637" w:rsidRPr="00AD1637">
        <w:rPr>
          <w:rFonts w:ascii="Angsana New" w:hAnsi="Angsana New"/>
          <w:sz w:val="30"/>
          <w:szCs w:val="30"/>
        </w:rPr>
        <w:t>6</w:t>
      </w:r>
      <w:r w:rsidR="00003922" w:rsidRPr="001051EF">
        <w:rPr>
          <w:rFonts w:ascii="Angsana New" w:hAnsi="Angsana New" w:hint="cs"/>
          <w:sz w:val="30"/>
          <w:szCs w:val="30"/>
          <w:cs/>
        </w:rPr>
        <w:t xml:space="preserve"> </w:t>
      </w:r>
      <w:r w:rsidR="00580752" w:rsidRPr="001051EF">
        <w:rPr>
          <w:rFonts w:ascii="Angsana New" w:hAnsi="Angsana New" w:hint="cs"/>
          <w:sz w:val="30"/>
          <w:szCs w:val="30"/>
          <w:cs/>
        </w:rPr>
        <w:t>ตามลำดับ</w:t>
      </w:r>
      <w:r w:rsidRPr="001051EF">
        <w:rPr>
          <w:rFonts w:ascii="Angsana New" w:hAnsi="Angsana New" w:hint="cs"/>
          <w:sz w:val="30"/>
          <w:szCs w:val="30"/>
          <w:cs/>
        </w:rPr>
        <w:t xml:space="preserve"> </w:t>
      </w:r>
      <w:r w:rsidR="005F09CC" w:rsidRPr="00051341">
        <w:rPr>
          <w:rFonts w:ascii="Angsana New" w:hAnsi="Angsana New"/>
          <w:i/>
          <w:iCs/>
          <w:sz w:val="30"/>
          <w:szCs w:val="30"/>
        </w:rPr>
        <w:t>(2560</w:t>
      </w:r>
      <w:r w:rsidRPr="00051341">
        <w:rPr>
          <w:rFonts w:ascii="Angsana New" w:hAnsi="Angsana New"/>
          <w:i/>
          <w:iCs/>
          <w:sz w:val="30"/>
          <w:szCs w:val="30"/>
        </w:rPr>
        <w:t xml:space="preserve">: </w:t>
      </w:r>
      <w:r w:rsidRPr="00051341">
        <w:rPr>
          <w:rFonts w:ascii="Angsana New" w:hAnsi="Angsana New"/>
          <w:i/>
          <w:iCs/>
          <w:sz w:val="30"/>
          <w:szCs w:val="30"/>
          <w:cs/>
        </w:rPr>
        <w:t>ร้อยละ</w:t>
      </w:r>
      <w:r w:rsidR="00580752" w:rsidRPr="0005134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0973FC">
        <w:rPr>
          <w:rFonts w:ascii="Angsana New" w:hAnsi="Angsana New"/>
          <w:i/>
          <w:iCs/>
          <w:sz w:val="30"/>
          <w:szCs w:val="30"/>
        </w:rPr>
        <w:t>12.38</w:t>
      </w:r>
      <w:r w:rsidR="00941FB3" w:rsidRPr="00051341">
        <w:rPr>
          <w:rFonts w:ascii="Angsana New" w:hAnsi="Angsana New"/>
          <w:i/>
          <w:iCs/>
          <w:sz w:val="30"/>
          <w:szCs w:val="30"/>
        </w:rPr>
        <w:t xml:space="preserve"> </w:t>
      </w:r>
      <w:r w:rsidR="00580752" w:rsidRPr="00051341">
        <w:rPr>
          <w:rFonts w:ascii="Angsana New" w:hAnsi="Angsana New" w:hint="cs"/>
          <w:i/>
          <w:iCs/>
          <w:sz w:val="30"/>
          <w:szCs w:val="30"/>
          <w:cs/>
        </w:rPr>
        <w:t>และร้อยละ</w:t>
      </w:r>
      <w:r w:rsidR="008F5485" w:rsidRPr="00051341">
        <w:rPr>
          <w:rFonts w:ascii="Angsana New" w:hAnsi="Angsana New"/>
          <w:i/>
          <w:iCs/>
          <w:sz w:val="30"/>
          <w:szCs w:val="30"/>
        </w:rPr>
        <w:t xml:space="preserve"> </w:t>
      </w:r>
      <w:r w:rsidR="000973FC">
        <w:rPr>
          <w:rFonts w:ascii="Angsana New" w:hAnsi="Angsana New"/>
          <w:i/>
          <w:iCs/>
          <w:sz w:val="30"/>
          <w:szCs w:val="30"/>
        </w:rPr>
        <w:t>9.11</w:t>
      </w:r>
      <w:r w:rsidR="00941FB3" w:rsidRPr="00051341">
        <w:rPr>
          <w:rFonts w:ascii="Angsana New" w:hAnsi="Angsana New"/>
          <w:i/>
          <w:iCs/>
          <w:sz w:val="30"/>
          <w:szCs w:val="30"/>
        </w:rPr>
        <w:t xml:space="preserve"> </w:t>
      </w:r>
      <w:r w:rsidR="00580752" w:rsidRPr="00051341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051341">
        <w:rPr>
          <w:rFonts w:ascii="Angsana New" w:hAnsi="Angsana New"/>
          <w:i/>
          <w:iCs/>
          <w:sz w:val="30"/>
          <w:szCs w:val="30"/>
        </w:rPr>
        <w:t>)</w:t>
      </w:r>
      <w:r w:rsidRPr="00C17448">
        <w:rPr>
          <w:rFonts w:ascii="Angsana New" w:hAnsi="Angsana New"/>
          <w:sz w:val="30"/>
          <w:szCs w:val="30"/>
        </w:rPr>
        <w:t xml:space="preserve"> </w:t>
      </w:r>
    </w:p>
    <w:p w:rsidR="003F2F8E" w:rsidRPr="00730859" w:rsidRDefault="003F2F8E" w:rsidP="00C17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C17448" w:rsidRDefault="00C17448" w:rsidP="00C17448">
      <w:pPr>
        <w:ind w:firstLine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การเปลี่ยนแปลงในอัตราภาษีเงินได้ที่แท้จริงมีสาเหตุหลักจากปัจจัยดังต่อไปนี้</w:t>
      </w:r>
    </w:p>
    <w:p w:rsidR="00C17448" w:rsidRDefault="00C17448" w:rsidP="00C17448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รายได้ที่ไม่ต้องเสียภาษีเงินได้ และ</w:t>
      </w:r>
    </w:p>
    <w:p w:rsidR="00C17448" w:rsidRDefault="00C17448" w:rsidP="00C17448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ค่าใช้จ่ายทางภาษีที่ถือเป็นรายจ่ายได้เพิ่มขึ้น</w:t>
      </w:r>
      <w:r w:rsidR="005B3D75">
        <w:rPr>
          <w:rFonts w:ascii="Angsana New" w:hAnsi="Angsana New" w:hint="cs"/>
          <w:sz w:val="30"/>
          <w:szCs w:val="30"/>
          <w:cs/>
        </w:rPr>
        <w:t xml:space="preserve"> และ</w:t>
      </w:r>
    </w:p>
    <w:p w:rsidR="005B3D75" w:rsidRDefault="00A675D5" w:rsidP="00C17448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ค่าใช้จ่ายต้องห้ามทางภาษี</w:t>
      </w:r>
    </w:p>
    <w:p w:rsidR="004C4DE8" w:rsidRDefault="004C4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p w:rsidR="0060091F" w:rsidRDefault="00600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p w:rsidR="0060091F" w:rsidRDefault="00600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p w:rsidR="0060091F" w:rsidRDefault="00600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p w:rsidR="0060091F" w:rsidRDefault="00600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p w:rsidR="0060091F" w:rsidRDefault="00600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p w:rsidR="0060091F" w:rsidRDefault="00600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p w:rsidR="0060091F" w:rsidRDefault="00600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p w:rsidR="0060091F" w:rsidRDefault="00600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p w:rsidR="0060091F" w:rsidRDefault="00600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p w:rsidR="0060091F" w:rsidRPr="0060091F" w:rsidRDefault="0060091F" w:rsidP="0060091F">
      <w:pPr>
        <w:rPr>
          <w:rFonts w:ascii="Angsana New" w:hAnsi="Angsana New"/>
          <w:sz w:val="22"/>
          <w:szCs w:val="22"/>
          <w:cs/>
        </w:rPr>
      </w:pPr>
    </w:p>
    <w:p w:rsidR="003960C2" w:rsidRPr="001B41B9" w:rsidRDefault="003960C2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1B41B9">
        <w:rPr>
          <w:rFonts w:ascii="Angsana New" w:hAnsi="Angsana New"/>
          <w:b/>
          <w:bCs/>
          <w:sz w:val="30"/>
          <w:szCs w:val="30"/>
          <w:cs/>
        </w:rPr>
        <w:lastRenderedPageBreak/>
        <w:t>กำไรต่อหุ้น</w:t>
      </w:r>
      <w:r w:rsidR="002D7079">
        <w:rPr>
          <w:rFonts w:ascii="Angsana New" w:hAnsi="Angsana New" w:hint="cs"/>
          <w:b/>
          <w:bCs/>
          <w:sz w:val="30"/>
          <w:szCs w:val="30"/>
          <w:cs/>
        </w:rPr>
        <w:t>ขั้นพื้นฐาน</w:t>
      </w:r>
    </w:p>
    <w:p w:rsidR="003960C2" w:rsidRPr="003F2F8E" w:rsidRDefault="003960C2" w:rsidP="00396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27"/>
        <w:jc w:val="thaiDistribute"/>
        <w:rPr>
          <w:rFonts w:ascii="Angsana New" w:hAnsi="Angsana New"/>
          <w:sz w:val="22"/>
          <w:szCs w:val="22"/>
        </w:rPr>
      </w:pPr>
    </w:p>
    <w:p w:rsidR="003960C2" w:rsidRDefault="00940019" w:rsidP="00396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กำไร</w:t>
      </w:r>
      <w:r w:rsidR="003960C2" w:rsidRPr="00680FAC">
        <w:rPr>
          <w:rFonts w:asciiTheme="majorBidi" w:hAnsiTheme="majorBidi" w:cstheme="majorBidi"/>
          <w:sz w:val="30"/>
          <w:szCs w:val="30"/>
          <w:cs/>
        </w:rPr>
        <w:t>ต่อหุ้นขั้นพื้นฐานสำหรับงวด</w:t>
      </w:r>
      <w:r w:rsidR="00C7754C">
        <w:rPr>
          <w:rFonts w:asciiTheme="majorBidi" w:hAnsiTheme="majorBidi" w:cstheme="majorBidi" w:hint="cs"/>
          <w:sz w:val="30"/>
          <w:szCs w:val="30"/>
          <w:cs/>
        </w:rPr>
        <w:t>สามเดือนและเก้า</w:t>
      </w:r>
      <w:r w:rsidR="003960C2" w:rsidRPr="00680FAC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C7754C">
        <w:rPr>
          <w:rFonts w:asciiTheme="majorBidi" w:hAnsiTheme="majorBidi" w:cstheme="majorBidi"/>
          <w:sz w:val="30"/>
          <w:szCs w:val="30"/>
        </w:rPr>
        <w:t xml:space="preserve">30 </w:t>
      </w:r>
      <w:r w:rsidR="00C7754C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003922">
        <w:rPr>
          <w:rFonts w:asciiTheme="majorBidi" w:hAnsiTheme="majorBidi" w:cstheme="majorBidi"/>
          <w:sz w:val="30"/>
          <w:szCs w:val="30"/>
          <w:cs/>
        </w:rPr>
        <w:t xml:space="preserve"> 25</w:t>
      </w:r>
      <w:r w:rsidR="002A69D9">
        <w:rPr>
          <w:rFonts w:asciiTheme="majorBidi" w:hAnsiTheme="majorBidi" w:cstheme="majorBidi"/>
          <w:sz w:val="30"/>
          <w:szCs w:val="30"/>
        </w:rPr>
        <w:t>61</w:t>
      </w:r>
      <w:r w:rsidR="002A69D9">
        <w:rPr>
          <w:rFonts w:asciiTheme="majorBidi" w:hAnsiTheme="majorBidi" w:cstheme="majorBidi"/>
          <w:sz w:val="30"/>
          <w:szCs w:val="30"/>
          <w:cs/>
        </w:rPr>
        <w:t xml:space="preserve"> และ 25</w:t>
      </w:r>
      <w:r w:rsidR="002A69D9">
        <w:rPr>
          <w:rFonts w:asciiTheme="majorBidi" w:hAnsiTheme="majorBidi" w:cstheme="majorBidi"/>
          <w:sz w:val="30"/>
          <w:szCs w:val="30"/>
        </w:rPr>
        <w:t>60</w:t>
      </w:r>
      <w:r w:rsidR="00934C05">
        <w:rPr>
          <w:rFonts w:asciiTheme="majorBidi" w:hAnsiTheme="majorBidi" w:cstheme="majorBidi"/>
          <w:sz w:val="30"/>
          <w:szCs w:val="30"/>
          <w:cs/>
        </w:rPr>
        <w:t xml:space="preserve"> คำนวณจากกำไร</w:t>
      </w:r>
      <w:r w:rsidR="003960C2" w:rsidRPr="00680FAC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3960C2" w:rsidRPr="00CC16E4">
        <w:rPr>
          <w:rFonts w:asciiTheme="majorBidi" w:hAnsiTheme="majorBidi" w:cstheme="majorBidi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</w:t>
      </w:r>
      <w:r w:rsidR="002D7079" w:rsidRPr="00CC16E4">
        <w:rPr>
          <w:rFonts w:asciiTheme="majorBidi" w:hAnsiTheme="majorBidi" w:cstheme="majorBidi" w:hint="cs"/>
          <w:sz w:val="30"/>
          <w:szCs w:val="30"/>
          <w:cs/>
        </w:rPr>
        <w:t>แล้</w:t>
      </w:r>
      <w:r w:rsidR="003960C2" w:rsidRPr="00CC16E4">
        <w:rPr>
          <w:rFonts w:asciiTheme="majorBidi" w:hAnsiTheme="majorBidi" w:cstheme="majorBidi"/>
          <w:sz w:val="30"/>
          <w:szCs w:val="30"/>
          <w:cs/>
        </w:rPr>
        <w:t>วระหว่างงวดโดยแสดงการคำนวณดังนี</w:t>
      </w:r>
      <w:r w:rsidR="00CC16E4">
        <w:rPr>
          <w:rFonts w:asciiTheme="majorBidi" w:hAnsiTheme="majorBidi" w:cstheme="majorBidi" w:hint="cs"/>
          <w:sz w:val="30"/>
          <w:szCs w:val="30"/>
          <w:cs/>
        </w:rPr>
        <w:t>้</w:t>
      </w:r>
    </w:p>
    <w:p w:rsidR="00CC16E4" w:rsidRPr="003F2F8E" w:rsidRDefault="00CC16E4" w:rsidP="00396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55"/>
        <w:gridCol w:w="15"/>
        <w:gridCol w:w="1080"/>
        <w:gridCol w:w="270"/>
        <w:gridCol w:w="1080"/>
        <w:gridCol w:w="34"/>
        <w:gridCol w:w="202"/>
        <w:gridCol w:w="1204"/>
      </w:tblGrid>
      <w:tr w:rsidR="00D22DC2" w:rsidRPr="007A22B4" w:rsidTr="00B82D3C">
        <w:trPr>
          <w:trHeight w:val="420"/>
        </w:trPr>
        <w:tc>
          <w:tcPr>
            <w:tcW w:w="3870" w:type="dxa"/>
            <w:vMerge w:val="restart"/>
            <w:vAlign w:val="center"/>
          </w:tcPr>
          <w:p w:rsidR="00D22DC2" w:rsidRDefault="00D22DC2" w:rsidP="00D2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  <w:p w:rsidR="00D22DC2" w:rsidRPr="00F26814" w:rsidRDefault="00D851C9" w:rsidP="0000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สำหรับงวดสาม</w:t>
            </w:r>
            <w:r w:rsidR="00D22DC2" w:rsidRPr="007A22B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="00D22DC2" w:rsidRPr="002D0DC1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D22DC2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</w:t>
            </w:r>
            <w:r w:rsidR="00C7754C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0 </w:t>
            </w:r>
            <w:r w:rsidR="00C7754C" w:rsidRPr="00D851C9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0" w:type="dxa"/>
            <w:gridSpan w:val="4"/>
            <w:tcBorders>
              <w:bottom w:val="single" w:sz="4" w:space="0" w:color="FFFFFF" w:themeColor="background1"/>
            </w:tcBorders>
          </w:tcPr>
          <w:p w:rsidR="00D22DC2" w:rsidRPr="00E81823" w:rsidRDefault="00D22DC2" w:rsidP="00D2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8182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bottom w:val="single" w:sz="4" w:space="0" w:color="FFFFFF" w:themeColor="background1"/>
            </w:tcBorders>
          </w:tcPr>
          <w:p w:rsidR="00D22DC2" w:rsidRPr="00E81823" w:rsidRDefault="00D22DC2" w:rsidP="00D2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4"/>
          </w:tcPr>
          <w:p w:rsidR="00D22DC2" w:rsidRPr="00E81823" w:rsidRDefault="00D22DC2" w:rsidP="00D2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8182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3922" w:rsidRPr="007A22B4" w:rsidTr="00B82D3C">
        <w:trPr>
          <w:trHeight w:val="420"/>
        </w:trPr>
        <w:tc>
          <w:tcPr>
            <w:tcW w:w="3870" w:type="dxa"/>
            <w:vMerge/>
            <w:vAlign w:val="center"/>
          </w:tcPr>
          <w:p w:rsidR="00003922" w:rsidRPr="00B25372" w:rsidRDefault="00003922" w:rsidP="0000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</w:tcPr>
          <w:p w:rsidR="00003922" w:rsidRPr="00E81823" w:rsidRDefault="00003922" w:rsidP="00003922">
            <w:pPr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0F773A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55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03922" w:rsidRPr="00E81823" w:rsidRDefault="00003922" w:rsidP="00003922">
            <w:pPr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</w:tcBorders>
          </w:tcPr>
          <w:p w:rsidR="00003922" w:rsidRPr="00292793" w:rsidRDefault="000F773A" w:rsidP="00003922">
            <w:pPr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single" w:sz="4" w:space="0" w:color="FFFFFF" w:themeColor="background1"/>
            </w:tcBorders>
          </w:tcPr>
          <w:p w:rsidR="00003922" w:rsidRPr="00E81823" w:rsidRDefault="00003922" w:rsidP="0000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right w:val="single" w:sz="4" w:space="0" w:color="FFFFFF" w:themeColor="background1"/>
            </w:tcBorders>
          </w:tcPr>
          <w:p w:rsidR="00003922" w:rsidRPr="00E81823" w:rsidRDefault="00003922" w:rsidP="00003922">
            <w:pPr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0F773A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140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03922" w:rsidRPr="00292793" w:rsidRDefault="00003922" w:rsidP="000F773A">
            <w:pPr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0F773A"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</w:tr>
      <w:tr w:rsidR="00D22DC2" w:rsidRPr="007A22B4" w:rsidTr="00B82D3C">
        <w:tc>
          <w:tcPr>
            <w:tcW w:w="3870" w:type="dxa"/>
            <w:vAlign w:val="center"/>
          </w:tcPr>
          <w:p w:rsidR="00D22DC2" w:rsidRPr="004C4DE8" w:rsidRDefault="00D22DC2" w:rsidP="00D2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9"/>
            <w:tcBorders>
              <w:right w:val="single" w:sz="4" w:space="0" w:color="FFFFFF" w:themeColor="background1"/>
            </w:tcBorders>
            <w:vAlign w:val="center"/>
          </w:tcPr>
          <w:p w:rsidR="00D22DC2" w:rsidRPr="007A22B4" w:rsidRDefault="00D22DC2" w:rsidP="00576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3286D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(</w:t>
            </w:r>
            <w:r w:rsidR="005762C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7A22B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บาท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7A22B4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="005762C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7A22B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หุ้น</w:t>
            </w:r>
            <w:r w:rsidRPr="00A3286D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D22DC2" w:rsidRPr="007A22B4" w:rsidTr="00B82D3C">
        <w:tc>
          <w:tcPr>
            <w:tcW w:w="3870" w:type="dxa"/>
            <w:vAlign w:val="center"/>
          </w:tcPr>
          <w:p w:rsidR="00D22DC2" w:rsidRPr="00B25372" w:rsidRDefault="00940019" w:rsidP="00940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กำไร</w:t>
            </w:r>
            <w:r w:rsidR="00D22DC2" w:rsidRPr="00B25372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170" w:type="dxa"/>
            <w:vAlign w:val="center"/>
          </w:tcPr>
          <w:p w:rsidR="00D22DC2" w:rsidRPr="002D7079" w:rsidRDefault="00D22DC2" w:rsidP="00D2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center"/>
          </w:tcPr>
          <w:p w:rsidR="00D22DC2" w:rsidRPr="002D7079" w:rsidRDefault="00D22DC2" w:rsidP="00D2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D22DC2" w:rsidRPr="002D7079" w:rsidRDefault="00D22DC2" w:rsidP="00D2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D22DC2" w:rsidRPr="002D7079" w:rsidRDefault="00D22DC2" w:rsidP="00D2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D22DC2" w:rsidRPr="002D7079" w:rsidRDefault="00D22DC2" w:rsidP="00D2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center"/>
          </w:tcPr>
          <w:p w:rsidR="00D22DC2" w:rsidRPr="002D7079" w:rsidRDefault="00D22DC2" w:rsidP="00D2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:rsidR="00D22DC2" w:rsidRPr="002D7079" w:rsidRDefault="00D22DC2" w:rsidP="00D2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0F773A" w:rsidRPr="007A22B4" w:rsidTr="005762CA">
        <w:tc>
          <w:tcPr>
            <w:tcW w:w="3870" w:type="dxa"/>
            <w:vAlign w:val="center"/>
          </w:tcPr>
          <w:p w:rsidR="000F773A" w:rsidRPr="00B25372" w:rsidRDefault="000F773A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B25372"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B25372">
              <w:rPr>
                <w:rFonts w:ascii="Angsana New" w:hAnsi="Angsana New" w:hint="cs"/>
                <w:b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F773A" w:rsidRPr="002D7079" w:rsidRDefault="00AC501F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4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23,76</w:t>
            </w:r>
            <w:r w:rsidR="0054590C"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0F773A" w:rsidRPr="002D7079" w:rsidRDefault="000F773A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F773A" w:rsidRPr="002D7079" w:rsidRDefault="00C7754C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4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124,221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F773A" w:rsidRPr="002D7079" w:rsidRDefault="000F773A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F773A" w:rsidRPr="0012340F" w:rsidRDefault="00570FAA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109,28</w:t>
            </w:r>
            <w:r w:rsidR="0054590C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0F773A" w:rsidRPr="0012340F" w:rsidRDefault="000F773A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F773A" w:rsidRPr="002D7079" w:rsidRDefault="00C7754C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107,204</w:t>
            </w:r>
          </w:p>
        </w:tc>
      </w:tr>
      <w:tr w:rsidR="000F773A" w:rsidRPr="007A22B4" w:rsidTr="005762CA">
        <w:tc>
          <w:tcPr>
            <w:tcW w:w="3870" w:type="dxa"/>
            <w:vAlign w:val="center"/>
          </w:tcPr>
          <w:p w:rsidR="000F773A" w:rsidRPr="00B25372" w:rsidRDefault="000F773A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B25372">
              <w:rPr>
                <w:rFonts w:ascii="Angsana New" w:hAnsi="Angsana New" w:hint="cs"/>
                <w:b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F773A" w:rsidRPr="002D7079" w:rsidRDefault="004B7A60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4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21,000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0F773A" w:rsidRPr="002D7079" w:rsidRDefault="000F773A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F773A" w:rsidRPr="002D7079" w:rsidRDefault="000F773A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4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21,000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F773A" w:rsidRPr="002D7079" w:rsidRDefault="000F773A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F773A" w:rsidRPr="002D7079" w:rsidRDefault="004B7A60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4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21,000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0F773A" w:rsidRPr="002D7079" w:rsidRDefault="000F773A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F773A" w:rsidRPr="002D7079" w:rsidRDefault="000F773A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4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21,000</w:t>
            </w:r>
          </w:p>
        </w:tc>
      </w:tr>
      <w:tr w:rsidR="000F773A" w:rsidRPr="007A22B4" w:rsidTr="005762CA">
        <w:tc>
          <w:tcPr>
            <w:tcW w:w="3870" w:type="dxa"/>
            <w:vAlign w:val="center"/>
          </w:tcPr>
          <w:p w:rsidR="000F773A" w:rsidRPr="00B25372" w:rsidRDefault="000F773A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B25372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B2537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F773A" w:rsidRPr="004A3554" w:rsidRDefault="00383C62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1.</w:t>
            </w:r>
            <w:r w:rsidR="00AC501F">
              <w:rPr>
                <w:rFonts w:ascii="Angsana New" w:hAnsi="Angsana New"/>
                <w:b/>
                <w:sz w:val="30"/>
                <w:szCs w:val="30"/>
              </w:rPr>
              <w:t>13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0F773A" w:rsidRPr="004A3554" w:rsidRDefault="000F773A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F773A" w:rsidRPr="004A3554" w:rsidRDefault="00C7754C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5.92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F773A" w:rsidRPr="004A3554" w:rsidRDefault="000F773A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F773A" w:rsidRPr="004A3554" w:rsidRDefault="00570FAA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5</w:t>
            </w:r>
            <w:r w:rsidR="00D80913">
              <w:rPr>
                <w:rFonts w:ascii="Angsana New" w:hAnsi="Angsana New"/>
                <w:b/>
                <w:sz w:val="30"/>
                <w:szCs w:val="30"/>
              </w:rPr>
              <w:t>.20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0F773A" w:rsidRPr="004A3554" w:rsidRDefault="000F773A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  <w:tab w:val="left" w:pos="882"/>
              </w:tabs>
              <w:spacing w:line="240" w:lineRule="auto"/>
              <w:ind w:right="-28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F773A" w:rsidRPr="004A3554" w:rsidRDefault="00C7754C" w:rsidP="000F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5.10</w:t>
            </w:r>
          </w:p>
        </w:tc>
      </w:tr>
    </w:tbl>
    <w:p w:rsidR="00364F29" w:rsidRDefault="00364F29" w:rsidP="009B5F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"/>
        <w:jc w:val="thaiDistribute"/>
        <w:rPr>
          <w:rFonts w:ascii="Angsana New" w:hAnsi="Angsana New"/>
          <w:bCs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55"/>
        <w:gridCol w:w="15"/>
        <w:gridCol w:w="1080"/>
        <w:gridCol w:w="270"/>
        <w:gridCol w:w="1080"/>
        <w:gridCol w:w="34"/>
        <w:gridCol w:w="202"/>
        <w:gridCol w:w="1204"/>
      </w:tblGrid>
      <w:tr w:rsidR="00941FB3" w:rsidRPr="00E81823" w:rsidTr="00AE188E">
        <w:trPr>
          <w:trHeight w:val="420"/>
        </w:trPr>
        <w:tc>
          <w:tcPr>
            <w:tcW w:w="3870" w:type="dxa"/>
            <w:vMerge w:val="restart"/>
            <w:vAlign w:val="center"/>
          </w:tcPr>
          <w:p w:rsidR="00941FB3" w:rsidRDefault="00941FB3" w:rsidP="00AE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  <w:p w:rsidR="00941FB3" w:rsidRPr="00F26814" w:rsidRDefault="00C7754C" w:rsidP="00AE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สำหรับงวดเก้า</w:t>
            </w:r>
            <w:r w:rsidR="00941FB3" w:rsidRPr="007A22B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เดือน</w:t>
            </w:r>
            <w:r w:rsidR="00941FB3" w:rsidRPr="00D851C9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941FB3" w:rsidRPr="0054590C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</w:t>
            </w:r>
            <w:r w:rsidRPr="0054590C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0</w:t>
            </w:r>
            <w:r w:rsidRPr="00D851C9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D851C9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0" w:type="dxa"/>
            <w:gridSpan w:val="4"/>
            <w:tcBorders>
              <w:bottom w:val="single" w:sz="4" w:space="0" w:color="FFFFFF" w:themeColor="background1"/>
            </w:tcBorders>
          </w:tcPr>
          <w:p w:rsidR="00941FB3" w:rsidRPr="00E81823" w:rsidRDefault="00941FB3" w:rsidP="00AE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8182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bottom w:val="single" w:sz="4" w:space="0" w:color="FFFFFF" w:themeColor="background1"/>
            </w:tcBorders>
          </w:tcPr>
          <w:p w:rsidR="00941FB3" w:rsidRPr="00E81823" w:rsidRDefault="00941FB3" w:rsidP="00AE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4"/>
          </w:tcPr>
          <w:p w:rsidR="00941FB3" w:rsidRPr="00E81823" w:rsidRDefault="00941FB3" w:rsidP="00AE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8182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1FB3" w:rsidRPr="00292793" w:rsidTr="00AE188E">
        <w:trPr>
          <w:trHeight w:val="420"/>
        </w:trPr>
        <w:tc>
          <w:tcPr>
            <w:tcW w:w="3870" w:type="dxa"/>
            <w:vMerge/>
            <w:vAlign w:val="center"/>
          </w:tcPr>
          <w:p w:rsidR="00941FB3" w:rsidRPr="00B25372" w:rsidRDefault="00941FB3" w:rsidP="00AE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</w:tcPr>
          <w:p w:rsidR="00941FB3" w:rsidRPr="00E81823" w:rsidRDefault="00941FB3" w:rsidP="00AE188E">
            <w:pPr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55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941FB3" w:rsidRPr="00E81823" w:rsidRDefault="00941FB3" w:rsidP="00AE188E">
            <w:pPr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</w:tcBorders>
          </w:tcPr>
          <w:p w:rsidR="00941FB3" w:rsidRPr="00292793" w:rsidRDefault="00941FB3" w:rsidP="00941FB3">
            <w:pPr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single" w:sz="4" w:space="0" w:color="FFFFFF" w:themeColor="background1"/>
            </w:tcBorders>
          </w:tcPr>
          <w:p w:rsidR="00941FB3" w:rsidRPr="00E81823" w:rsidRDefault="00941FB3" w:rsidP="00AE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right w:val="single" w:sz="4" w:space="0" w:color="FFFFFF" w:themeColor="background1"/>
            </w:tcBorders>
          </w:tcPr>
          <w:p w:rsidR="00941FB3" w:rsidRPr="00E81823" w:rsidRDefault="00941FB3" w:rsidP="00AE188E">
            <w:pPr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140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941FB3" w:rsidRPr="00292793" w:rsidRDefault="00941FB3" w:rsidP="00941FB3">
            <w:pPr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</w:tr>
      <w:tr w:rsidR="00941FB3" w:rsidRPr="007A22B4" w:rsidTr="00AE188E">
        <w:tc>
          <w:tcPr>
            <w:tcW w:w="3870" w:type="dxa"/>
            <w:vAlign w:val="center"/>
          </w:tcPr>
          <w:p w:rsidR="00941FB3" w:rsidRPr="004C4DE8" w:rsidRDefault="00941FB3" w:rsidP="00AE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9"/>
            <w:tcBorders>
              <w:right w:val="single" w:sz="4" w:space="0" w:color="FFFFFF" w:themeColor="background1"/>
            </w:tcBorders>
            <w:vAlign w:val="center"/>
          </w:tcPr>
          <w:p w:rsidR="00941FB3" w:rsidRPr="007A22B4" w:rsidRDefault="00941FB3" w:rsidP="00AE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3286D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7A22B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บาท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7A22B4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พัน</w:t>
            </w:r>
            <w:r w:rsidRPr="007A22B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หุ้น</w:t>
            </w:r>
            <w:r w:rsidRPr="00A3286D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941FB3" w:rsidRPr="002D7079" w:rsidTr="00AE188E">
        <w:tc>
          <w:tcPr>
            <w:tcW w:w="3870" w:type="dxa"/>
            <w:vAlign w:val="center"/>
          </w:tcPr>
          <w:p w:rsidR="00941FB3" w:rsidRPr="00B25372" w:rsidRDefault="00941FB3" w:rsidP="00AE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กำไร</w:t>
            </w:r>
            <w:r w:rsidRPr="00B25372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170" w:type="dxa"/>
            <w:vAlign w:val="center"/>
          </w:tcPr>
          <w:p w:rsidR="00941FB3" w:rsidRPr="002D7079" w:rsidRDefault="00941FB3" w:rsidP="00AE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center"/>
          </w:tcPr>
          <w:p w:rsidR="00941FB3" w:rsidRPr="002D7079" w:rsidRDefault="00941FB3" w:rsidP="00AE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941FB3" w:rsidRPr="002D7079" w:rsidRDefault="00941FB3" w:rsidP="00AE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941FB3" w:rsidRPr="002D7079" w:rsidRDefault="00941FB3" w:rsidP="00AE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941FB3" w:rsidRPr="002D7079" w:rsidRDefault="00941FB3" w:rsidP="00AE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center"/>
          </w:tcPr>
          <w:p w:rsidR="00941FB3" w:rsidRPr="002D7079" w:rsidRDefault="00941FB3" w:rsidP="00AE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:rsidR="00941FB3" w:rsidRPr="002D7079" w:rsidRDefault="00941FB3" w:rsidP="00AE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941FB3" w:rsidRPr="002D7079" w:rsidTr="00AE188E">
        <w:tc>
          <w:tcPr>
            <w:tcW w:w="3870" w:type="dxa"/>
            <w:vAlign w:val="center"/>
          </w:tcPr>
          <w:p w:rsidR="00941FB3" w:rsidRPr="00B25372" w:rsidRDefault="00941FB3" w:rsidP="009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B25372"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B25372">
              <w:rPr>
                <w:rFonts w:ascii="Angsana New" w:hAnsi="Angsana New" w:hint="cs"/>
                <w:b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41FB3" w:rsidRPr="0012340F" w:rsidRDefault="00D80913" w:rsidP="009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4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213,40</w:t>
            </w:r>
            <w:r w:rsidR="0054590C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941FB3" w:rsidRPr="0012340F" w:rsidRDefault="00941FB3" w:rsidP="009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41FB3" w:rsidRPr="002D7079" w:rsidRDefault="00C7754C" w:rsidP="009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4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390,398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941FB3" w:rsidRPr="002D7079" w:rsidRDefault="00941FB3" w:rsidP="009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41FB3" w:rsidRPr="002D7079" w:rsidRDefault="00570FAA" w:rsidP="009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240,08</w:t>
            </w:r>
            <w:r w:rsidR="0054590C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941FB3" w:rsidRPr="002D7079" w:rsidRDefault="00941FB3" w:rsidP="009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41FB3" w:rsidRPr="002D7079" w:rsidRDefault="00E5239C" w:rsidP="009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543,979</w:t>
            </w:r>
          </w:p>
        </w:tc>
      </w:tr>
      <w:tr w:rsidR="00941FB3" w:rsidRPr="002D7079" w:rsidTr="00AE188E">
        <w:tc>
          <w:tcPr>
            <w:tcW w:w="3870" w:type="dxa"/>
            <w:vAlign w:val="center"/>
          </w:tcPr>
          <w:p w:rsidR="00941FB3" w:rsidRPr="00B25372" w:rsidRDefault="00941FB3" w:rsidP="009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B25372">
              <w:rPr>
                <w:rFonts w:ascii="Angsana New" w:hAnsi="Angsana New" w:hint="cs"/>
                <w:b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41FB3" w:rsidRPr="002D7079" w:rsidRDefault="004B7A60" w:rsidP="009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4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21,000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941FB3" w:rsidRPr="002D7079" w:rsidRDefault="00941FB3" w:rsidP="009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41FB3" w:rsidRPr="002D7079" w:rsidRDefault="00C7754C" w:rsidP="009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4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21,000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941FB3" w:rsidRPr="002D7079" w:rsidRDefault="00941FB3" w:rsidP="009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41FB3" w:rsidRPr="002D7079" w:rsidRDefault="004B7A60" w:rsidP="009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4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21,000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941FB3" w:rsidRPr="002D7079" w:rsidRDefault="00941FB3" w:rsidP="009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41FB3" w:rsidRPr="002D7079" w:rsidRDefault="00C7754C" w:rsidP="009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4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21,000</w:t>
            </w:r>
          </w:p>
        </w:tc>
      </w:tr>
      <w:tr w:rsidR="00941FB3" w:rsidRPr="004A3554" w:rsidTr="00AE188E">
        <w:tc>
          <w:tcPr>
            <w:tcW w:w="3870" w:type="dxa"/>
            <w:vAlign w:val="center"/>
          </w:tcPr>
          <w:p w:rsidR="00941FB3" w:rsidRPr="00B25372" w:rsidRDefault="00941FB3" w:rsidP="009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B25372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B2537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41FB3" w:rsidRPr="004A3554" w:rsidRDefault="00D80913" w:rsidP="009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10.16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941FB3" w:rsidRPr="004A3554" w:rsidRDefault="00941FB3" w:rsidP="009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41FB3" w:rsidRPr="004A3554" w:rsidRDefault="00C7754C" w:rsidP="009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18.59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941FB3" w:rsidRPr="004A3554" w:rsidRDefault="00941FB3" w:rsidP="009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41FB3" w:rsidRPr="004A3554" w:rsidRDefault="00570FAA" w:rsidP="009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11.43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941FB3" w:rsidRPr="004A3554" w:rsidRDefault="00941FB3" w:rsidP="009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  <w:tab w:val="left" w:pos="882"/>
              </w:tabs>
              <w:spacing w:line="240" w:lineRule="auto"/>
              <w:ind w:right="-28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41FB3" w:rsidRPr="004A3554" w:rsidRDefault="00E5239C" w:rsidP="009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25.90</w:t>
            </w:r>
          </w:p>
        </w:tc>
      </w:tr>
    </w:tbl>
    <w:p w:rsidR="0060091F" w:rsidRPr="0060091F" w:rsidRDefault="0060091F" w:rsidP="00FB7C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</w:rPr>
      </w:pPr>
    </w:p>
    <w:p w:rsidR="0060091F" w:rsidRDefault="0060091F" w:rsidP="0060091F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:rsidR="0060091F" w:rsidRPr="0060091F" w:rsidRDefault="0060091F" w:rsidP="00FB7C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</w:rPr>
      </w:pPr>
    </w:p>
    <w:p w:rsidR="000A4D3B" w:rsidRPr="00B25EBA" w:rsidRDefault="000A4D3B" w:rsidP="00FB7C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873AB">
        <w:rPr>
          <w:rFonts w:ascii="Angsana New" w:hAnsi="Angsana New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 2</w:t>
      </w:r>
      <w:r w:rsidRPr="009873AB">
        <w:rPr>
          <w:rFonts w:ascii="Angsana New" w:hAnsi="Angsana New"/>
          <w:sz w:val="30"/>
          <w:szCs w:val="30"/>
        </w:rPr>
        <w:t>4</w:t>
      </w:r>
      <w:r w:rsidRPr="009873AB">
        <w:rPr>
          <w:rFonts w:ascii="Angsana New" w:hAnsi="Angsana New"/>
          <w:sz w:val="30"/>
          <w:szCs w:val="30"/>
          <w:cs/>
        </w:rPr>
        <w:t xml:space="preserve"> มกราคม 256</w:t>
      </w:r>
      <w:r w:rsidRPr="009873AB">
        <w:rPr>
          <w:rFonts w:ascii="Angsana New" w:hAnsi="Angsana New"/>
          <w:sz w:val="30"/>
          <w:szCs w:val="30"/>
        </w:rPr>
        <w:t xml:space="preserve">1 </w:t>
      </w:r>
      <w:r w:rsidR="00B25EBA">
        <w:rPr>
          <w:rFonts w:ascii="Angsana New" w:hAnsi="Angsana New" w:hint="cs"/>
          <w:sz w:val="30"/>
          <w:szCs w:val="30"/>
          <w:cs/>
        </w:rPr>
        <w:t>ที่ประชุมผู้ถือหุ้น</w:t>
      </w:r>
      <w:r w:rsidRPr="009873AB">
        <w:rPr>
          <w:rFonts w:ascii="Angsana New" w:hAnsi="Angsana New"/>
          <w:sz w:val="30"/>
          <w:szCs w:val="30"/>
          <w:cs/>
        </w:rPr>
        <w:t>มีมติอนุมัติ</w:t>
      </w:r>
      <w:r w:rsidR="00B25EBA">
        <w:rPr>
          <w:rFonts w:ascii="Angsana New" w:hAnsi="Angsana New"/>
          <w:sz w:val="30"/>
          <w:szCs w:val="30"/>
          <w:cs/>
        </w:rPr>
        <w:br/>
      </w:r>
      <w:r w:rsidRPr="009873AB">
        <w:rPr>
          <w:rFonts w:ascii="Angsana New" w:hAnsi="Angsana New"/>
          <w:sz w:val="30"/>
          <w:szCs w:val="30"/>
          <w:cs/>
        </w:rPr>
        <w:t xml:space="preserve">การจัดสรรกำไรเป็นเงินปันผลในอัตราหุ้นละ </w:t>
      </w:r>
      <w:r w:rsidR="00B25EBA">
        <w:rPr>
          <w:rFonts w:ascii="Angsana New" w:hAnsi="Angsana New"/>
          <w:sz w:val="30"/>
          <w:szCs w:val="30"/>
        </w:rPr>
        <w:t>16.50</w:t>
      </w:r>
      <w:r w:rsidRPr="009873AB">
        <w:rPr>
          <w:rFonts w:ascii="Angsana New" w:hAnsi="Angsana New"/>
          <w:sz w:val="30"/>
          <w:szCs w:val="30"/>
        </w:rPr>
        <w:t xml:space="preserve"> </w:t>
      </w:r>
      <w:r w:rsidRPr="009873AB">
        <w:rPr>
          <w:rFonts w:ascii="Angsana New" w:hAnsi="Angsana New"/>
          <w:sz w:val="30"/>
          <w:szCs w:val="30"/>
          <w:cs/>
        </w:rPr>
        <w:t xml:space="preserve">บาท เป็นจำนวนเงิน </w:t>
      </w:r>
      <w:r w:rsidR="00B25EBA">
        <w:rPr>
          <w:rFonts w:ascii="Angsana New" w:hAnsi="Angsana New"/>
          <w:sz w:val="30"/>
          <w:szCs w:val="30"/>
        </w:rPr>
        <w:t>346.50</w:t>
      </w:r>
      <w:r w:rsidRPr="009873AB">
        <w:rPr>
          <w:rFonts w:ascii="Angsana New" w:hAnsi="Angsana New"/>
          <w:sz w:val="30"/>
          <w:szCs w:val="30"/>
        </w:rPr>
        <w:t xml:space="preserve"> </w:t>
      </w:r>
      <w:r w:rsidRPr="009873AB">
        <w:rPr>
          <w:rFonts w:ascii="Angsana New" w:hAnsi="Angsana New"/>
          <w:sz w:val="30"/>
          <w:szCs w:val="30"/>
          <w:cs/>
        </w:rPr>
        <w:t xml:space="preserve">ล้านบาท </w:t>
      </w:r>
      <w:r w:rsidR="00B25EBA">
        <w:rPr>
          <w:rFonts w:ascii="Angsana New" w:hAnsi="Angsana New" w:hint="cs"/>
          <w:sz w:val="30"/>
          <w:szCs w:val="30"/>
          <w:cs/>
        </w:rPr>
        <w:t>ทั้งนี้ในเดือนมิถุนายน</w:t>
      </w:r>
      <w:r w:rsidR="00B25EBA">
        <w:rPr>
          <w:rFonts w:ascii="Angsana New" w:hAnsi="Angsana New"/>
          <w:sz w:val="30"/>
          <w:szCs w:val="30"/>
        </w:rPr>
        <w:t xml:space="preserve">2560 </w:t>
      </w:r>
      <w:r w:rsidR="00B25EBA">
        <w:rPr>
          <w:rFonts w:ascii="Angsana New" w:hAnsi="Angsana New" w:hint="cs"/>
          <w:sz w:val="30"/>
          <w:szCs w:val="30"/>
          <w:cs/>
        </w:rPr>
        <w:t xml:space="preserve">บริษัทได้จ่ายเงินปันผลระหว่างกาลไปแล้วในอัตราหุ้นละ </w:t>
      </w:r>
      <w:r w:rsidR="00B25EBA">
        <w:rPr>
          <w:rFonts w:ascii="Angsana New" w:hAnsi="Angsana New"/>
          <w:sz w:val="30"/>
          <w:szCs w:val="30"/>
        </w:rPr>
        <w:t xml:space="preserve">6.50 </w:t>
      </w:r>
      <w:r w:rsidR="0054590C">
        <w:rPr>
          <w:rFonts w:ascii="Angsana New" w:hAnsi="Angsana New" w:hint="cs"/>
          <w:sz w:val="30"/>
          <w:szCs w:val="30"/>
          <w:cs/>
        </w:rPr>
        <w:t>บาท เป็นจำนวนเงิน</w:t>
      </w:r>
      <w:r w:rsidR="00640F21" w:rsidRPr="00640F21">
        <w:rPr>
          <w:rFonts w:ascii="Angsana New" w:hAnsi="Angsana New"/>
          <w:sz w:val="22"/>
        </w:rPr>
        <w:t xml:space="preserve"> </w:t>
      </w:r>
      <w:r w:rsidR="00B25EBA">
        <w:rPr>
          <w:rFonts w:ascii="Angsana New" w:hAnsi="Angsana New"/>
          <w:sz w:val="30"/>
          <w:szCs w:val="30"/>
        </w:rPr>
        <w:t xml:space="preserve">136.50 </w:t>
      </w:r>
      <w:r w:rsidR="00B25EBA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B25EBA">
        <w:rPr>
          <w:rFonts w:ascii="Angsana New" w:hAnsi="Angsana New"/>
          <w:sz w:val="30"/>
          <w:szCs w:val="30"/>
          <w:cs/>
        </w:rPr>
        <w:br/>
      </w:r>
      <w:r w:rsidR="00B25EBA">
        <w:rPr>
          <w:rFonts w:ascii="Angsana New" w:hAnsi="Angsana New" w:hint="cs"/>
          <w:sz w:val="30"/>
          <w:szCs w:val="30"/>
          <w:cs/>
        </w:rPr>
        <w:t>คงเหลือการจ่าย</w:t>
      </w:r>
      <w:r w:rsidRPr="009873AB">
        <w:rPr>
          <w:rFonts w:ascii="Angsana New" w:hAnsi="Angsana New"/>
          <w:sz w:val="30"/>
          <w:szCs w:val="30"/>
          <w:cs/>
        </w:rPr>
        <w:t>เงินปันผล</w:t>
      </w:r>
      <w:r w:rsidR="00B25EBA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="00B25EBA">
        <w:rPr>
          <w:rFonts w:ascii="Angsana New" w:hAnsi="Angsana New"/>
          <w:sz w:val="30"/>
          <w:szCs w:val="30"/>
        </w:rPr>
        <w:t xml:space="preserve">10.00 </w:t>
      </w:r>
      <w:r w:rsidR="00B25EBA">
        <w:rPr>
          <w:rFonts w:ascii="Angsana New" w:hAnsi="Angsana New" w:hint="cs"/>
          <w:sz w:val="30"/>
          <w:szCs w:val="30"/>
          <w:cs/>
        </w:rPr>
        <w:t xml:space="preserve">บาท รวมเป็นเงิน </w:t>
      </w:r>
      <w:r w:rsidR="00B25EBA">
        <w:rPr>
          <w:rFonts w:ascii="Angsana New" w:hAnsi="Angsana New"/>
          <w:sz w:val="30"/>
          <w:szCs w:val="30"/>
        </w:rPr>
        <w:t xml:space="preserve">210.00 </w:t>
      </w:r>
      <w:r w:rsidR="00B25EBA">
        <w:rPr>
          <w:rFonts w:ascii="Angsana New" w:hAnsi="Angsana New" w:hint="cs"/>
          <w:sz w:val="30"/>
          <w:szCs w:val="30"/>
          <w:cs/>
        </w:rPr>
        <w:t>ล้านบาท เงินปันผลดังกล่าวได้จ่ายให้แก่</w:t>
      </w:r>
      <w:r w:rsidR="00B25EBA">
        <w:rPr>
          <w:rFonts w:ascii="Angsana New" w:hAnsi="Angsana New"/>
          <w:sz w:val="30"/>
          <w:szCs w:val="30"/>
          <w:cs/>
        </w:rPr>
        <w:br/>
      </w:r>
      <w:r w:rsidR="00B25EBA">
        <w:rPr>
          <w:rFonts w:ascii="Angsana New" w:hAnsi="Angsana New" w:hint="cs"/>
          <w:sz w:val="30"/>
          <w:szCs w:val="30"/>
          <w:cs/>
        </w:rPr>
        <w:t xml:space="preserve">ผู้ถือหุ้นแล้วในวันที่ </w:t>
      </w:r>
      <w:r w:rsidR="00B25EBA">
        <w:rPr>
          <w:rFonts w:ascii="Angsana New" w:hAnsi="Angsana New"/>
          <w:sz w:val="30"/>
          <w:szCs w:val="30"/>
        </w:rPr>
        <w:t xml:space="preserve">16 </w:t>
      </w:r>
      <w:r w:rsidR="00B25EBA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B25EBA">
        <w:rPr>
          <w:rFonts w:ascii="Angsana New" w:hAnsi="Angsana New"/>
          <w:sz w:val="30"/>
          <w:szCs w:val="30"/>
        </w:rPr>
        <w:t>2561</w:t>
      </w:r>
    </w:p>
    <w:p w:rsidR="000A4D3B" w:rsidRPr="0060091F" w:rsidRDefault="000A4D3B" w:rsidP="00FB7C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</w:rPr>
      </w:pPr>
    </w:p>
    <w:p w:rsidR="00FB7CF2" w:rsidRPr="0023761C" w:rsidRDefault="00FB7CF2" w:rsidP="00FB7C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873AB">
        <w:rPr>
          <w:rFonts w:ascii="Angsana New" w:hAnsi="Angsana New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 20 มกราคม 2560</w:t>
      </w:r>
      <w:r w:rsidRPr="009873AB">
        <w:rPr>
          <w:rFonts w:ascii="Angsana New" w:hAnsi="Angsana New"/>
          <w:sz w:val="30"/>
          <w:szCs w:val="30"/>
        </w:rPr>
        <w:t xml:space="preserve"> </w:t>
      </w:r>
      <w:r w:rsidRPr="009873AB">
        <w:rPr>
          <w:rFonts w:ascii="Angsana New" w:hAnsi="Angsana New"/>
          <w:sz w:val="30"/>
          <w:szCs w:val="30"/>
          <w:cs/>
        </w:rPr>
        <w:t xml:space="preserve">ผู้ถือหุ้นมีมติอนุมัติการจัดสรรกำไรเป็นเงินปันผลในอัตราหุ้นละ </w:t>
      </w:r>
      <w:r w:rsidRPr="009873AB">
        <w:rPr>
          <w:rFonts w:ascii="Angsana New" w:hAnsi="Angsana New"/>
          <w:sz w:val="30"/>
          <w:szCs w:val="30"/>
        </w:rPr>
        <w:t>9</w:t>
      </w:r>
      <w:r w:rsidR="0054590C">
        <w:rPr>
          <w:rFonts w:ascii="Angsana New" w:hAnsi="Angsana New"/>
          <w:sz w:val="30"/>
          <w:szCs w:val="30"/>
        </w:rPr>
        <w:t>.00</w:t>
      </w:r>
      <w:r w:rsidRPr="009873AB">
        <w:rPr>
          <w:rFonts w:ascii="Angsana New" w:hAnsi="Angsana New"/>
          <w:sz w:val="30"/>
          <w:szCs w:val="30"/>
        </w:rPr>
        <w:t xml:space="preserve"> </w:t>
      </w:r>
      <w:r w:rsidRPr="009873AB">
        <w:rPr>
          <w:rFonts w:ascii="Angsana New" w:hAnsi="Angsana New"/>
          <w:sz w:val="30"/>
          <w:szCs w:val="30"/>
          <w:cs/>
        </w:rPr>
        <w:t xml:space="preserve">บาท เป็นจำนวนเงิน </w:t>
      </w:r>
      <w:r w:rsidRPr="009873AB">
        <w:rPr>
          <w:rFonts w:ascii="Angsana New" w:hAnsi="Angsana New"/>
          <w:sz w:val="30"/>
          <w:szCs w:val="30"/>
        </w:rPr>
        <w:t>189</w:t>
      </w:r>
      <w:r w:rsidR="0054590C">
        <w:rPr>
          <w:rFonts w:ascii="Angsana New" w:hAnsi="Angsana New"/>
          <w:sz w:val="30"/>
          <w:szCs w:val="30"/>
        </w:rPr>
        <w:t>.00</w:t>
      </w:r>
      <w:r w:rsidRPr="009873AB">
        <w:rPr>
          <w:rFonts w:ascii="Angsana New" w:hAnsi="Angsana New"/>
          <w:sz w:val="30"/>
          <w:szCs w:val="30"/>
        </w:rPr>
        <w:t xml:space="preserve"> </w:t>
      </w:r>
      <w:r w:rsidRPr="009873AB">
        <w:rPr>
          <w:rFonts w:ascii="Angsana New" w:hAnsi="Angsana New"/>
          <w:sz w:val="30"/>
          <w:szCs w:val="30"/>
          <w:cs/>
        </w:rPr>
        <w:t>ล้านบาท เงินปันผลดังกล่าวได้จ่ายให้แก่ผู้ถือหุ้น</w:t>
      </w:r>
      <w:r w:rsidR="00C2252E">
        <w:rPr>
          <w:rFonts w:ascii="Angsana New" w:hAnsi="Angsana New"/>
          <w:sz w:val="30"/>
          <w:szCs w:val="30"/>
        </w:rPr>
        <w:br/>
      </w:r>
      <w:r w:rsidRPr="009873AB">
        <w:rPr>
          <w:rFonts w:ascii="Angsana New" w:hAnsi="Angsana New"/>
          <w:sz w:val="30"/>
          <w:szCs w:val="30"/>
          <w:cs/>
        </w:rPr>
        <w:t>ใน</w:t>
      </w:r>
      <w:r w:rsidR="0023761C" w:rsidRPr="009873AB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23761C" w:rsidRPr="009873AB">
        <w:rPr>
          <w:rFonts w:ascii="Angsana New" w:hAnsi="Angsana New"/>
          <w:sz w:val="30"/>
          <w:szCs w:val="30"/>
        </w:rPr>
        <w:t xml:space="preserve">16 </w:t>
      </w:r>
      <w:r w:rsidR="0023761C" w:rsidRPr="009873AB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23761C" w:rsidRPr="009873AB">
        <w:rPr>
          <w:rFonts w:ascii="Angsana New" w:hAnsi="Angsana New"/>
          <w:sz w:val="30"/>
          <w:szCs w:val="30"/>
        </w:rPr>
        <w:t>2560</w:t>
      </w:r>
    </w:p>
    <w:p w:rsidR="00BB62CB" w:rsidRPr="00BB62CB" w:rsidRDefault="00BB62CB" w:rsidP="00BB62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:rsidR="00BB62CB" w:rsidRDefault="00BB62CB" w:rsidP="00BB62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B62CB">
        <w:rPr>
          <w:rFonts w:ascii="Angsana New" w:hAnsi="Angsana New"/>
          <w:sz w:val="30"/>
          <w:szCs w:val="30"/>
          <w:cs/>
        </w:rPr>
        <w:lastRenderedPageBreak/>
        <w:t>ในการประชุม</w:t>
      </w:r>
      <w:r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>
        <w:rPr>
          <w:rFonts w:ascii="Angsana New" w:hAnsi="Angsana New"/>
          <w:sz w:val="30"/>
          <w:szCs w:val="30"/>
          <w:cs/>
        </w:rPr>
        <w:t xml:space="preserve">ของบริษัทเมื่อวันที่ </w:t>
      </w:r>
      <w:r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พฤษภาคม</w:t>
      </w:r>
      <w:r w:rsidRPr="00BB62CB">
        <w:rPr>
          <w:rFonts w:ascii="Angsana New" w:hAnsi="Angsana New"/>
          <w:sz w:val="30"/>
          <w:szCs w:val="30"/>
          <w:cs/>
        </w:rPr>
        <w:t xml:space="preserve"> 2560</w:t>
      </w:r>
      <w:r w:rsidRPr="00BB62C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 w:rsidRPr="00BB62CB">
        <w:rPr>
          <w:rFonts w:ascii="Angsana New" w:hAnsi="Angsana New"/>
          <w:sz w:val="30"/>
          <w:szCs w:val="30"/>
          <w:cs/>
        </w:rPr>
        <w:t>มีมติอนุมัติ</w:t>
      </w:r>
      <w:r>
        <w:rPr>
          <w:rFonts w:ascii="Angsana New" w:hAnsi="Angsana New"/>
          <w:sz w:val="30"/>
          <w:szCs w:val="30"/>
          <w:cs/>
        </w:rPr>
        <w:br/>
      </w:r>
      <w:r w:rsidRPr="00BB62CB">
        <w:rPr>
          <w:rFonts w:ascii="Angsana New" w:hAnsi="Angsana New"/>
          <w:sz w:val="30"/>
          <w:szCs w:val="30"/>
          <w:cs/>
        </w:rPr>
        <w:t>การจัดสรรกำไรเป็นเงินปันผล</w:t>
      </w:r>
      <w:r>
        <w:rPr>
          <w:rFonts w:ascii="Angsana New" w:hAnsi="Angsana New" w:hint="cs"/>
          <w:sz w:val="30"/>
          <w:szCs w:val="30"/>
          <w:cs/>
        </w:rPr>
        <w:t>ระหว่างกาล</w:t>
      </w:r>
      <w:r w:rsidRPr="00BB62CB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>
        <w:rPr>
          <w:rFonts w:ascii="Angsana New" w:hAnsi="Angsana New"/>
          <w:sz w:val="30"/>
          <w:szCs w:val="30"/>
        </w:rPr>
        <w:t>6</w:t>
      </w:r>
      <w:r w:rsidRPr="00BB62CB"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/>
          <w:sz w:val="30"/>
          <w:szCs w:val="30"/>
        </w:rPr>
        <w:t>5</w:t>
      </w:r>
      <w:r w:rsidRPr="00BB62CB">
        <w:rPr>
          <w:rFonts w:ascii="Angsana New" w:hAnsi="Angsana New"/>
          <w:sz w:val="30"/>
          <w:szCs w:val="30"/>
        </w:rPr>
        <w:t xml:space="preserve">0 </w:t>
      </w:r>
      <w:r w:rsidRPr="00BB62CB">
        <w:rPr>
          <w:rFonts w:ascii="Angsana New" w:hAnsi="Angsana New"/>
          <w:sz w:val="30"/>
          <w:szCs w:val="30"/>
          <w:cs/>
        </w:rPr>
        <w:t xml:space="preserve">บาท เป็นจำนวนเงิน </w:t>
      </w:r>
      <w:r>
        <w:rPr>
          <w:rFonts w:ascii="Angsana New" w:hAnsi="Angsana New"/>
          <w:sz w:val="30"/>
          <w:szCs w:val="30"/>
        </w:rPr>
        <w:t>136</w:t>
      </w:r>
      <w:r w:rsidRPr="00BB62CB"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/>
          <w:sz w:val="30"/>
          <w:szCs w:val="30"/>
        </w:rPr>
        <w:t>5</w:t>
      </w:r>
      <w:r w:rsidRPr="00BB62CB">
        <w:rPr>
          <w:rFonts w:ascii="Angsana New" w:hAnsi="Angsana New"/>
          <w:sz w:val="30"/>
          <w:szCs w:val="30"/>
        </w:rPr>
        <w:t xml:space="preserve">0 </w:t>
      </w:r>
      <w:r w:rsidRPr="00BB62CB">
        <w:rPr>
          <w:rFonts w:ascii="Angsana New" w:hAnsi="Angsana New"/>
          <w:sz w:val="30"/>
          <w:szCs w:val="30"/>
          <w:cs/>
        </w:rPr>
        <w:t>ล้านบาท เงินปันผลดังกล่าวได้จ่ายให้แก่ผู้ถือหุ้นใน</w:t>
      </w:r>
      <w:r w:rsidRPr="00BB62CB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BB62CB">
        <w:rPr>
          <w:rFonts w:ascii="Angsana New" w:hAnsi="Angsana New"/>
          <w:sz w:val="30"/>
          <w:szCs w:val="30"/>
        </w:rPr>
        <w:t xml:space="preserve">6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BB62CB">
        <w:rPr>
          <w:rFonts w:ascii="Angsana New" w:hAnsi="Angsana New" w:hint="cs"/>
          <w:sz w:val="30"/>
          <w:szCs w:val="30"/>
          <w:cs/>
        </w:rPr>
        <w:t xml:space="preserve"> </w:t>
      </w:r>
      <w:r w:rsidRPr="00BB62CB">
        <w:rPr>
          <w:rFonts w:ascii="Angsana New" w:hAnsi="Angsana New"/>
          <w:sz w:val="30"/>
          <w:szCs w:val="30"/>
        </w:rPr>
        <w:t>2560</w:t>
      </w:r>
    </w:p>
    <w:p w:rsidR="00BB62CB" w:rsidRPr="0060091F" w:rsidRDefault="00BB62CB" w:rsidP="00BB62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20"/>
        <w:jc w:val="thaiDistribute"/>
        <w:rPr>
          <w:rFonts w:ascii="Angsana New" w:hAnsi="Angsana New"/>
          <w:sz w:val="22"/>
          <w:szCs w:val="22"/>
        </w:rPr>
      </w:pPr>
    </w:p>
    <w:p w:rsidR="0060091F" w:rsidRDefault="00C97239" w:rsidP="0060091F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:rsidR="0060091F" w:rsidRPr="0060091F" w:rsidRDefault="0060091F" w:rsidP="006009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2"/>
        </w:rPr>
      </w:pPr>
    </w:p>
    <w:p w:rsidR="00213ADE" w:rsidRDefault="00213ADE" w:rsidP="006009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60091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</w:t>
      </w:r>
      <w:r w:rsidRPr="0060091F">
        <w:rPr>
          <w:rFonts w:asciiTheme="majorBidi" w:hAnsiTheme="majorBidi"/>
          <w:b/>
          <w:bCs/>
          <w:i/>
          <w:iCs/>
          <w:sz w:val="30"/>
          <w:szCs w:val="30"/>
          <w:cs/>
        </w:rPr>
        <w:t>มูลค่ายุติธรรม</w:t>
      </w:r>
    </w:p>
    <w:p w:rsidR="0060091F" w:rsidRDefault="0060091F" w:rsidP="0060091F">
      <w:pPr>
        <w:pStyle w:val="block"/>
        <w:spacing w:after="0" w:line="240" w:lineRule="atLeast"/>
        <w:ind w:left="0" w:right="11"/>
        <w:jc w:val="thaiDistribute"/>
        <w:rPr>
          <w:rFonts w:ascii="Angsana New" w:hAnsi="Angsana New" w:cs="Angsana New"/>
          <w:b/>
          <w:bCs/>
          <w:szCs w:val="22"/>
          <w:lang w:val="en-US" w:bidi="th-TH"/>
        </w:rPr>
      </w:pPr>
    </w:p>
    <w:p w:rsidR="00213ADE" w:rsidRDefault="00213ADE" w:rsidP="0060091F">
      <w:pPr>
        <w:pStyle w:val="block"/>
        <w:spacing w:after="0" w:line="240" w:lineRule="atLeast"/>
        <w:ind w:left="540" w:right="11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213ADE">
        <w:rPr>
          <w:rFonts w:asciiTheme="majorBidi" w:hAnsiTheme="majorBidi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213ADE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>
        <w:rPr>
          <w:rFonts w:asciiTheme="majorBidi" w:hAnsiTheme="majorBidi" w:cs="Angsana New"/>
          <w:sz w:val="30"/>
          <w:szCs w:val="30"/>
          <w:cs/>
          <w:lang w:bidi="th-TH"/>
        </w:rPr>
        <w:t xml:space="preserve">ค่าด้วยมูลค่ายุติธรรม </w:t>
      </w:r>
      <w:r w:rsidRPr="0087261D">
        <w:rPr>
          <w:rFonts w:asciiTheme="majorBidi" w:hAnsiTheme="majorBidi" w:cs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87261D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 w:rsidRPr="0087261D">
        <w:rPr>
          <w:rFonts w:asciiTheme="majorBidi" w:hAnsiTheme="majorBidi" w:cs="Angsana New"/>
          <w:sz w:val="30"/>
          <w:szCs w:val="30"/>
          <w:cs/>
          <w:lang w:bidi="th-TH"/>
        </w:rPr>
        <w:t>ค่าด้วยมูลค่ายุติธรรมหากมูลค่า</w:t>
      </w:r>
      <w:r w:rsidRPr="0087261D">
        <w:rPr>
          <w:rFonts w:asciiTheme="majorBidi" w:hAnsiTheme="majorBidi" w:cs="Angsana New"/>
          <w:sz w:val="30"/>
          <w:szCs w:val="30"/>
          <w:lang w:bidi="th-TH"/>
        </w:rPr>
        <w:br/>
      </w:r>
      <w:r w:rsidRPr="0087261D">
        <w:rPr>
          <w:rFonts w:asciiTheme="majorBidi" w:hAnsiTheme="majorBidi" w:cs="Angsana New"/>
          <w:sz w:val="30"/>
          <w:szCs w:val="30"/>
          <w:cs/>
          <w:lang w:bidi="th-TH"/>
        </w:rPr>
        <w:t>ตามบัญชีใกล้เคียงกับมูลค่ายุติธรรมอย่างสมเหตุสมผล</w:t>
      </w:r>
    </w:p>
    <w:p w:rsidR="004C4DE8" w:rsidRPr="0060091F" w:rsidRDefault="004C4DE8" w:rsidP="00213ADE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zCs w:val="22"/>
          <w:lang w:bidi="th-TH"/>
        </w:rPr>
      </w:pPr>
    </w:p>
    <w:tbl>
      <w:tblPr>
        <w:tblW w:w="9353" w:type="dxa"/>
        <w:tblInd w:w="270" w:type="dxa"/>
        <w:tblLayout w:type="fixed"/>
        <w:tblCellMar>
          <w:left w:w="79" w:type="dxa"/>
          <w:right w:w="79" w:type="dxa"/>
        </w:tblCellMar>
        <w:tblLook w:val="0080" w:firstRow="0" w:lastRow="0" w:firstColumn="1" w:lastColumn="0" w:noHBand="0" w:noVBand="0"/>
      </w:tblPr>
      <w:tblGrid>
        <w:gridCol w:w="2140"/>
        <w:gridCol w:w="867"/>
        <w:gridCol w:w="180"/>
        <w:gridCol w:w="990"/>
        <w:gridCol w:w="180"/>
        <w:gridCol w:w="838"/>
        <w:gridCol w:w="7"/>
        <w:gridCol w:w="173"/>
        <w:gridCol w:w="7"/>
        <w:gridCol w:w="900"/>
        <w:gridCol w:w="180"/>
        <w:gridCol w:w="821"/>
        <w:gridCol w:w="178"/>
        <w:gridCol w:w="740"/>
        <w:gridCol w:w="180"/>
        <w:gridCol w:w="961"/>
        <w:gridCol w:w="11"/>
      </w:tblGrid>
      <w:tr w:rsidR="00A129E8" w:rsidRPr="007D6A49" w:rsidTr="00800688">
        <w:trPr>
          <w:gridAfter w:val="1"/>
          <w:wAfter w:w="11" w:type="dxa"/>
          <w:trHeight w:val="363"/>
          <w:tblHeader/>
        </w:trPr>
        <w:tc>
          <w:tcPr>
            <w:tcW w:w="2140" w:type="dxa"/>
            <w:vMerge w:val="restart"/>
            <w:shd w:val="clear" w:color="auto" w:fill="auto"/>
            <w:vAlign w:val="bottom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7202" w:type="dxa"/>
            <w:gridSpan w:val="15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D6A4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A129E8" w:rsidRPr="007D6A49" w:rsidTr="00800688">
        <w:trPr>
          <w:gridAfter w:val="1"/>
          <w:wAfter w:w="11" w:type="dxa"/>
          <w:trHeight w:val="363"/>
          <w:tblHeader/>
        </w:trPr>
        <w:tc>
          <w:tcPr>
            <w:tcW w:w="2140" w:type="dxa"/>
            <w:vMerge/>
            <w:shd w:val="clear" w:color="auto" w:fill="auto"/>
            <w:vAlign w:val="bottom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3055" w:type="dxa"/>
            <w:gridSpan w:val="5"/>
            <w:tcBorders>
              <w:bottom w:val="single" w:sz="4" w:space="0" w:color="auto"/>
            </w:tcBorders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gridSpan w:val="2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967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A129E8" w:rsidRPr="007D6A49" w:rsidTr="00800688">
        <w:trPr>
          <w:gridAfter w:val="1"/>
          <w:wAfter w:w="11" w:type="dxa"/>
          <w:trHeight w:val="363"/>
          <w:tblHeader/>
        </w:trPr>
        <w:tc>
          <w:tcPr>
            <w:tcW w:w="2140" w:type="dxa"/>
            <w:shd w:val="clear" w:color="auto" w:fill="auto"/>
            <w:vAlign w:val="bottom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หมุนเวียน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ไม่หมุนเวียน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gridSpan w:val="2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D6A49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D6A49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D6A49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129E8" w:rsidRPr="007D6A49" w:rsidTr="00800688">
        <w:trPr>
          <w:gridAfter w:val="1"/>
          <w:wAfter w:w="11" w:type="dxa"/>
          <w:tblHeader/>
        </w:trPr>
        <w:tc>
          <w:tcPr>
            <w:tcW w:w="2140" w:type="dxa"/>
            <w:shd w:val="clear" w:color="auto" w:fill="auto"/>
          </w:tcPr>
          <w:p w:rsidR="00A129E8" w:rsidRPr="007D6A49" w:rsidRDefault="00A129E8" w:rsidP="00A129E8">
            <w:pPr>
              <w:ind w:left="180" w:hanging="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02" w:type="dxa"/>
            <w:gridSpan w:val="15"/>
          </w:tcPr>
          <w:p w:rsidR="00A129E8" w:rsidRPr="003B0B42" w:rsidRDefault="003B0B42" w:rsidP="003B0B42">
            <w:pPr>
              <w:pStyle w:val="acctfourfigures"/>
              <w:tabs>
                <w:tab w:val="clear" w:pos="765"/>
                <w:tab w:val="decimal" w:pos="731"/>
                <w:tab w:val="left" w:pos="1928"/>
                <w:tab w:val="center" w:pos="3505"/>
              </w:tabs>
              <w:spacing w:line="240" w:lineRule="atLeast"/>
              <w:ind w:right="33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3B0B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ab/>
            </w:r>
            <w:r w:rsidRPr="003B0B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ab/>
            </w:r>
            <w:r w:rsidRPr="003B0B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ab/>
            </w:r>
            <w:r w:rsidR="00A129E8" w:rsidRPr="003B0B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129E8" w:rsidRPr="007D6A49" w:rsidTr="00800688">
        <w:trPr>
          <w:gridAfter w:val="1"/>
          <w:wAfter w:w="11" w:type="dxa"/>
        </w:trPr>
        <w:tc>
          <w:tcPr>
            <w:tcW w:w="2140" w:type="dxa"/>
            <w:shd w:val="clear" w:color="auto" w:fill="auto"/>
          </w:tcPr>
          <w:p w:rsidR="00A129E8" w:rsidRPr="0054788A" w:rsidRDefault="00C7754C" w:rsidP="00003922">
            <w:pPr>
              <w:ind w:left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A129E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="00A129E8" w:rsidRPr="007D6A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A129E8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="00003922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2A69D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67" w:type="dxa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8" w:type="dxa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gridSpan w:val="2"/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A129E8" w:rsidRPr="007D6A49" w:rsidRDefault="00A129E8" w:rsidP="00A129E8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A129E8" w:rsidRPr="007D6A49" w:rsidRDefault="00A129E8" w:rsidP="00A129E8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dxa"/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A129E8" w:rsidRPr="007D6A49" w:rsidRDefault="00A129E8" w:rsidP="00A129E8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29E8" w:rsidRPr="007D6A49" w:rsidTr="00800688">
        <w:trPr>
          <w:gridAfter w:val="1"/>
          <w:wAfter w:w="11" w:type="dxa"/>
        </w:trPr>
        <w:tc>
          <w:tcPr>
            <w:tcW w:w="2140" w:type="dxa"/>
            <w:shd w:val="clear" w:color="auto" w:fill="auto"/>
          </w:tcPr>
          <w:p w:rsidR="00A129E8" w:rsidRDefault="00A129E8" w:rsidP="00A129E8">
            <w:pPr>
              <w:tabs>
                <w:tab w:val="clear" w:pos="1871"/>
                <w:tab w:val="left" w:pos="1613"/>
              </w:tabs>
              <w:ind w:left="180" w:right="-24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841F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</w:t>
            </w:r>
            <w:r w:rsidRPr="002841F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ทรัพย์</w:t>
            </w:r>
            <w:r w:rsidRPr="002841F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</w:p>
          <w:p w:rsidR="00BB62CB" w:rsidRPr="002841F4" w:rsidRDefault="00FC611E" w:rsidP="00FC611E">
            <w:pPr>
              <w:tabs>
                <w:tab w:val="clear" w:pos="1871"/>
                <w:tab w:val="left" w:pos="1613"/>
              </w:tabs>
              <w:ind w:right="-24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   </w:t>
            </w:r>
            <w:r w:rsidR="00BB62C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และหนี้สินทางการเงิน</w:t>
            </w:r>
          </w:p>
          <w:p w:rsidR="00A129E8" w:rsidRDefault="0023761C" w:rsidP="0023761C">
            <w:pPr>
              <w:tabs>
                <w:tab w:val="clear" w:pos="1871"/>
                <w:tab w:val="left" w:pos="1613"/>
              </w:tabs>
              <w:ind w:right="-24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 </w:t>
            </w:r>
            <w:r w:rsidR="00A129E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ที่วัดมูลค่าด้วย</w:t>
            </w:r>
          </w:p>
          <w:p w:rsidR="00A129E8" w:rsidRDefault="00A129E8" w:rsidP="00A129E8">
            <w:pPr>
              <w:ind w:left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มูลค่ายุติธรรม</w:t>
            </w:r>
          </w:p>
        </w:tc>
        <w:tc>
          <w:tcPr>
            <w:tcW w:w="867" w:type="dxa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8" w:type="dxa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gridSpan w:val="2"/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A129E8" w:rsidRPr="007D6A49" w:rsidRDefault="00A129E8" w:rsidP="00A129E8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A129E8" w:rsidRPr="007D6A49" w:rsidRDefault="00A129E8" w:rsidP="00A129E8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dxa"/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A129E8" w:rsidRPr="007D6A49" w:rsidRDefault="00A129E8" w:rsidP="00A129E8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:rsidR="00A129E8" w:rsidRPr="007D6A49" w:rsidRDefault="00A129E8" w:rsidP="00A12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72AF" w:rsidRPr="007D6A49" w:rsidTr="00B20193">
        <w:trPr>
          <w:gridAfter w:val="1"/>
          <w:wAfter w:w="11" w:type="dxa"/>
        </w:trPr>
        <w:tc>
          <w:tcPr>
            <w:tcW w:w="2140" w:type="dxa"/>
            <w:shd w:val="clear" w:color="auto" w:fill="auto"/>
          </w:tcPr>
          <w:p w:rsidR="00DA72AF" w:rsidRDefault="00DA72AF" w:rsidP="00DA72AF">
            <w:pPr>
              <w:ind w:left="191" w:hanging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ตราสารทุนที่เป็น</w:t>
            </w:r>
          </w:p>
          <w:p w:rsidR="00DA72AF" w:rsidRPr="007D6A49" w:rsidRDefault="00DA72AF" w:rsidP="00DA72AF">
            <w:pPr>
              <w:ind w:left="191" w:hanging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หลักทรัพย์เผื่อขาย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DA72AF" w:rsidRPr="00DA72AF" w:rsidRDefault="00DA72AF" w:rsidP="00DA72AF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A72AF" w:rsidRPr="007D6A49" w:rsidRDefault="00DA72AF" w:rsidP="00DA72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A72AF" w:rsidRPr="007D6A49" w:rsidRDefault="00DA72AF" w:rsidP="00DA72AF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169,659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A72AF" w:rsidRPr="007D6A49" w:rsidRDefault="00DA72AF" w:rsidP="00DA72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DA72AF" w:rsidRPr="007D6A49" w:rsidRDefault="00DA72AF" w:rsidP="00D948E1">
            <w:pPr>
              <w:pStyle w:val="acctfourfigures"/>
              <w:tabs>
                <w:tab w:val="clear" w:pos="765"/>
                <w:tab w:val="left" w:pos="687"/>
              </w:tabs>
              <w:spacing w:line="240" w:lineRule="atLeast"/>
              <w:ind w:left="-136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169,659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DA72AF" w:rsidRPr="007D6A49" w:rsidRDefault="00DA72AF" w:rsidP="00DA72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7" w:type="dxa"/>
            <w:gridSpan w:val="2"/>
            <w:shd w:val="clear" w:color="auto" w:fill="auto"/>
            <w:vAlign w:val="bottom"/>
          </w:tcPr>
          <w:p w:rsidR="00DA72AF" w:rsidRPr="007D6A49" w:rsidRDefault="00DA72AF" w:rsidP="00DA72AF">
            <w:pPr>
              <w:pStyle w:val="acctfourfigures"/>
              <w:tabs>
                <w:tab w:val="clear" w:pos="765"/>
                <w:tab w:val="left" w:pos="708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169,659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A72AF" w:rsidRPr="00836AB2" w:rsidRDefault="00DA72AF" w:rsidP="00DA72AF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DA72AF" w:rsidRPr="00836AB2" w:rsidRDefault="00DA72AF" w:rsidP="00DA72AF">
            <w:pPr>
              <w:pStyle w:val="acctfourfigures"/>
              <w:tabs>
                <w:tab w:val="clear" w:pos="765"/>
              </w:tabs>
              <w:spacing w:line="240" w:lineRule="atLeas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A72AF" w:rsidRPr="00836AB2" w:rsidRDefault="00DA72AF" w:rsidP="00DA72A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DA72AF" w:rsidRPr="00836AB2" w:rsidRDefault="00DA72AF" w:rsidP="00DA72AF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A72AF" w:rsidRPr="007D6A49" w:rsidRDefault="00DA72AF" w:rsidP="00DA72A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:rsidR="00DA72AF" w:rsidRDefault="00DA72AF" w:rsidP="00DA72AF">
            <w:pPr>
              <w:pStyle w:val="acctfourfigures"/>
              <w:tabs>
                <w:tab w:val="clear" w:pos="765"/>
                <w:tab w:val="left" w:pos="69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DA72AF" w:rsidRPr="007D6A49" w:rsidRDefault="00DA72AF" w:rsidP="000421C6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169,659</w:t>
            </w:r>
          </w:p>
        </w:tc>
      </w:tr>
      <w:tr w:rsidR="00DE2710" w:rsidRPr="008D5BA6" w:rsidTr="00800688">
        <w:trPr>
          <w:gridAfter w:val="1"/>
          <w:wAfter w:w="11" w:type="dxa"/>
          <w:trHeight w:val="266"/>
        </w:trPr>
        <w:tc>
          <w:tcPr>
            <w:tcW w:w="2140" w:type="dxa"/>
            <w:shd w:val="clear" w:color="auto" w:fill="auto"/>
          </w:tcPr>
          <w:p w:rsidR="00DE2710" w:rsidRPr="007D6A49" w:rsidRDefault="00DE2710" w:rsidP="00DE2710">
            <w:pPr>
              <w:ind w:left="360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DE2710" w:rsidRDefault="00DE2710" w:rsidP="00DE27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  <w:p w:rsidR="00DE2710" w:rsidRPr="007D6A49" w:rsidRDefault="00DE2710" w:rsidP="00DE2710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-28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35"/>
                <w:lang w:val="en-US" w:bidi="th-TH"/>
              </w:rPr>
              <w:t xml:space="preserve">  (21,047)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E2710" w:rsidRPr="007D6A49" w:rsidRDefault="00DE2710" w:rsidP="00DE27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E2710" w:rsidRPr="007D6A49" w:rsidRDefault="00DE2710" w:rsidP="00DE2710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E2710" w:rsidRPr="007D6A49" w:rsidRDefault="00DE2710" w:rsidP="00DE27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DE2710" w:rsidRPr="00E06EAB" w:rsidRDefault="00D948E1" w:rsidP="00D948E1">
            <w:pPr>
              <w:pStyle w:val="acctfourfigures"/>
              <w:tabs>
                <w:tab w:val="clear" w:pos="765"/>
              </w:tabs>
              <w:spacing w:line="240" w:lineRule="atLeast"/>
              <w:ind w:right="-97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DE2710">
              <w:rPr>
                <w:rFonts w:ascii="Angsana New" w:hAnsi="Angsana New"/>
                <w:sz w:val="28"/>
                <w:szCs w:val="28"/>
                <w:lang w:val="en-US" w:bidi="th-TH"/>
              </w:rPr>
              <w:t>(21,047)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DE2710" w:rsidRPr="007D6A49" w:rsidRDefault="00DE2710" w:rsidP="00DE27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7" w:type="dxa"/>
            <w:gridSpan w:val="2"/>
            <w:shd w:val="clear" w:color="auto" w:fill="auto"/>
            <w:vAlign w:val="bottom"/>
          </w:tcPr>
          <w:p w:rsidR="00DE2710" w:rsidRPr="00836AB2" w:rsidRDefault="00DE2710" w:rsidP="00DE271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E2710" w:rsidRPr="00836AB2" w:rsidRDefault="00DE2710" w:rsidP="00DE2710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DE2710" w:rsidRPr="00836AB2" w:rsidRDefault="00DE2710" w:rsidP="00DE2710">
            <w:pPr>
              <w:pStyle w:val="acctfourfigures"/>
              <w:tabs>
                <w:tab w:val="clear" w:pos="765"/>
              </w:tabs>
              <w:spacing w:line="240" w:lineRule="atLeast"/>
              <w:ind w:right="-17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(21,047)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E2710" w:rsidRPr="00836AB2" w:rsidRDefault="00DE2710" w:rsidP="00DE2710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DE2710" w:rsidRPr="00836AB2" w:rsidRDefault="00DE2710" w:rsidP="00DE2710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E2710" w:rsidRPr="007D6A49" w:rsidRDefault="00DE2710" w:rsidP="00DE2710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:rsidR="00DE2710" w:rsidRPr="005804A7" w:rsidRDefault="000421C6" w:rsidP="000421C6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left="-196" w:right="-169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35"/>
                <w:lang w:val="en-US" w:bidi="th-TH"/>
              </w:rPr>
              <w:t xml:space="preserve">    </w:t>
            </w:r>
            <w:r w:rsidR="00DE2710">
              <w:rPr>
                <w:rFonts w:ascii="Angsana New" w:hAnsi="Angsana New"/>
                <w:sz w:val="28"/>
                <w:szCs w:val="35"/>
                <w:lang w:val="en-US" w:bidi="th-TH"/>
              </w:rPr>
              <w:t>(21,047)</w:t>
            </w:r>
          </w:p>
        </w:tc>
      </w:tr>
      <w:tr w:rsidR="001E73B3" w:rsidRPr="008D5BA6" w:rsidTr="00800688">
        <w:trPr>
          <w:gridAfter w:val="1"/>
          <w:wAfter w:w="11" w:type="dxa"/>
          <w:trHeight w:val="266"/>
        </w:trPr>
        <w:tc>
          <w:tcPr>
            <w:tcW w:w="2140" w:type="dxa"/>
            <w:shd w:val="clear" w:color="auto" w:fill="auto"/>
          </w:tcPr>
          <w:p w:rsidR="001E73B3" w:rsidRPr="001E73B3" w:rsidRDefault="001E73B3" w:rsidP="00DE2710">
            <w:pPr>
              <w:ind w:left="360" w:hanging="18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1E73B3" w:rsidRPr="001E73B3" w:rsidRDefault="001E73B3" w:rsidP="00DE27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E73B3" w:rsidRPr="001E73B3" w:rsidRDefault="001E73B3" w:rsidP="00DE27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E73B3" w:rsidRPr="001E73B3" w:rsidRDefault="001E73B3" w:rsidP="00DE2710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E73B3" w:rsidRPr="001E73B3" w:rsidRDefault="001E73B3" w:rsidP="00DE27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1E73B3" w:rsidRPr="001E73B3" w:rsidRDefault="001E73B3" w:rsidP="00D948E1">
            <w:pPr>
              <w:pStyle w:val="acctfourfigures"/>
              <w:tabs>
                <w:tab w:val="clear" w:pos="765"/>
              </w:tabs>
              <w:spacing w:line="240" w:lineRule="atLeast"/>
              <w:ind w:right="-97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1E73B3" w:rsidRPr="001E73B3" w:rsidRDefault="001E73B3" w:rsidP="00DE27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907" w:type="dxa"/>
            <w:gridSpan w:val="2"/>
            <w:shd w:val="clear" w:color="auto" w:fill="auto"/>
            <w:vAlign w:val="bottom"/>
          </w:tcPr>
          <w:p w:rsidR="001E73B3" w:rsidRPr="001E73B3" w:rsidRDefault="001E73B3" w:rsidP="00DE271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E73B3" w:rsidRPr="001E73B3" w:rsidRDefault="001E73B3" w:rsidP="00DE2710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1E73B3" w:rsidRPr="001E73B3" w:rsidRDefault="001E73B3" w:rsidP="00DE2710">
            <w:pPr>
              <w:pStyle w:val="acctfourfigures"/>
              <w:tabs>
                <w:tab w:val="clear" w:pos="765"/>
              </w:tabs>
              <w:spacing w:line="240" w:lineRule="atLeast"/>
              <w:ind w:right="-176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1E73B3" w:rsidRPr="001E73B3" w:rsidRDefault="001E73B3" w:rsidP="00DE2710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1E73B3" w:rsidRPr="001E73B3" w:rsidRDefault="001E73B3" w:rsidP="00DE2710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E73B3" w:rsidRPr="001E73B3" w:rsidRDefault="001E73B3" w:rsidP="00DE2710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:rsidR="001E73B3" w:rsidRPr="001E73B3" w:rsidRDefault="001E73B3" w:rsidP="000421C6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left="-196" w:right="-16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DA72AF" w:rsidRPr="008D5BA6" w:rsidTr="00800688">
        <w:trPr>
          <w:gridAfter w:val="1"/>
          <w:wAfter w:w="11" w:type="dxa"/>
          <w:trHeight w:val="266"/>
        </w:trPr>
        <w:tc>
          <w:tcPr>
            <w:tcW w:w="2140" w:type="dxa"/>
            <w:shd w:val="clear" w:color="auto" w:fill="auto"/>
          </w:tcPr>
          <w:p w:rsidR="00DA72AF" w:rsidRPr="00E35A7E" w:rsidRDefault="00DA72AF" w:rsidP="00DA72AF">
            <w:pPr>
              <w:ind w:left="36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35A7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  <w:p w:rsidR="00BB62CB" w:rsidRPr="00E35A7E" w:rsidRDefault="00DA72AF" w:rsidP="00BB62CB">
            <w:pPr>
              <w:ind w:left="36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35A7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ที่ไม่ได้วัดมูลค่า</w:t>
            </w:r>
            <w:r w:rsidR="00BB62CB" w:rsidRPr="00E35A7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ด้วย</w:t>
            </w:r>
          </w:p>
          <w:p w:rsidR="00DA72AF" w:rsidRPr="00BB62CB" w:rsidRDefault="00BB62CB" w:rsidP="00BB62CB">
            <w:pPr>
              <w:ind w:left="36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5A7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DA72AF" w:rsidRPr="00E35A7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DA72AF" w:rsidRPr="007D6A49" w:rsidRDefault="00DA72AF" w:rsidP="00DA72AF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-22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A72AF" w:rsidRPr="007D6A49" w:rsidRDefault="00DA72AF" w:rsidP="00DA72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A72AF" w:rsidRPr="007D6A49" w:rsidRDefault="00DA72AF" w:rsidP="00DA72AF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A72AF" w:rsidRPr="007D6A49" w:rsidRDefault="00DA72AF" w:rsidP="00DA72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DA72AF" w:rsidRPr="00E06EAB" w:rsidRDefault="00DA72AF" w:rsidP="00DA72AF">
            <w:pPr>
              <w:pStyle w:val="acctfourfigures"/>
              <w:tabs>
                <w:tab w:val="clear" w:pos="765"/>
              </w:tabs>
              <w:spacing w:line="240" w:lineRule="atLeast"/>
              <w:ind w:right="-7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DA72AF" w:rsidRPr="007D6A49" w:rsidRDefault="00DA72AF" w:rsidP="00DA72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7" w:type="dxa"/>
            <w:gridSpan w:val="2"/>
            <w:shd w:val="clear" w:color="auto" w:fill="auto"/>
            <w:vAlign w:val="bottom"/>
          </w:tcPr>
          <w:p w:rsidR="00DA72AF" w:rsidRPr="00836AB2" w:rsidRDefault="00DA72AF" w:rsidP="00DA72A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A72AF" w:rsidRPr="00836AB2" w:rsidRDefault="00DA72AF" w:rsidP="00DA72AF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DA72AF" w:rsidRPr="00836AB2" w:rsidRDefault="00DA72AF" w:rsidP="00DA72AF">
            <w:pPr>
              <w:pStyle w:val="acctfourfigures"/>
              <w:tabs>
                <w:tab w:val="clear" w:pos="765"/>
              </w:tabs>
              <w:spacing w:line="240" w:lineRule="atLeast"/>
              <w:ind w:right="-17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DA72AF" w:rsidRPr="00836AB2" w:rsidRDefault="00DA72AF" w:rsidP="00DA72A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DA72AF" w:rsidRPr="00836AB2" w:rsidRDefault="00DA72AF" w:rsidP="00DA72AF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A72AF" w:rsidRPr="007D6A49" w:rsidRDefault="00DA72AF" w:rsidP="00DA72A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:rsidR="00DA72AF" w:rsidRPr="005804A7" w:rsidRDefault="00DA72AF" w:rsidP="00DA72AF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left="-196" w:right="-169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</w:tr>
      <w:tr w:rsidR="00D948E1" w:rsidRPr="008D5BA6" w:rsidTr="00800688">
        <w:trPr>
          <w:gridAfter w:val="1"/>
          <w:wAfter w:w="11" w:type="dxa"/>
          <w:trHeight w:val="266"/>
        </w:trPr>
        <w:tc>
          <w:tcPr>
            <w:tcW w:w="2140" w:type="dxa"/>
            <w:shd w:val="clear" w:color="auto" w:fill="auto"/>
          </w:tcPr>
          <w:p w:rsidR="00D948E1" w:rsidRDefault="00D948E1" w:rsidP="00D948E1">
            <w:pPr>
              <w:ind w:left="360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  <w:p w:rsidR="00D948E1" w:rsidRDefault="00D948E1" w:rsidP="00D948E1">
            <w:pPr>
              <w:ind w:left="360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การเงิน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D948E1" w:rsidRDefault="00D948E1" w:rsidP="00D94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  <w:p w:rsidR="00D948E1" w:rsidRPr="007D6A49" w:rsidRDefault="00D948E1" w:rsidP="00D948E1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-22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35"/>
                <w:lang w:val="en-US" w:bidi="th-TH"/>
              </w:rPr>
              <w:t xml:space="preserve">    (1,163)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948E1" w:rsidRPr="007D6A49" w:rsidRDefault="00D948E1" w:rsidP="00D94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948E1" w:rsidRPr="007D6A49" w:rsidRDefault="00D948E1" w:rsidP="00D948E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(2,005)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948E1" w:rsidRPr="007D6A49" w:rsidRDefault="00D948E1" w:rsidP="00D94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D948E1" w:rsidRPr="00E06EAB" w:rsidRDefault="00D948E1" w:rsidP="00D948E1">
            <w:pPr>
              <w:pStyle w:val="acctfourfigures"/>
              <w:tabs>
                <w:tab w:val="clear" w:pos="765"/>
              </w:tabs>
              <w:spacing w:line="240" w:lineRule="atLeast"/>
              <w:ind w:right="-7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 (3,168)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D948E1" w:rsidRPr="007D6A49" w:rsidRDefault="00D948E1" w:rsidP="00D94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7" w:type="dxa"/>
            <w:gridSpan w:val="2"/>
            <w:shd w:val="clear" w:color="auto" w:fill="auto"/>
            <w:vAlign w:val="bottom"/>
          </w:tcPr>
          <w:p w:rsidR="00D948E1" w:rsidRPr="00836AB2" w:rsidRDefault="00D948E1" w:rsidP="00D948E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948E1" w:rsidRPr="00836AB2" w:rsidRDefault="00D948E1" w:rsidP="00D948E1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D948E1" w:rsidRPr="00836AB2" w:rsidRDefault="00D948E1" w:rsidP="00D948E1">
            <w:pPr>
              <w:pStyle w:val="acctfourfigures"/>
              <w:tabs>
                <w:tab w:val="clear" w:pos="765"/>
              </w:tabs>
              <w:spacing w:line="240" w:lineRule="atLeas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948E1" w:rsidRPr="00836AB2" w:rsidRDefault="00D948E1" w:rsidP="00D948E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D948E1" w:rsidRPr="00836AB2" w:rsidRDefault="00730859" w:rsidP="00D948E1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(3,282</w:t>
            </w:r>
            <w:r w:rsidR="00D948E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948E1" w:rsidRPr="007D6A49" w:rsidRDefault="00D948E1" w:rsidP="00D948E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:rsidR="00D948E1" w:rsidRPr="00D948E1" w:rsidRDefault="00730859" w:rsidP="00D948E1">
            <w:pPr>
              <w:pStyle w:val="acctfourfigures"/>
              <w:tabs>
                <w:tab w:val="clear" w:pos="765"/>
                <w:tab w:val="left" w:pos="69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(3,282</w:t>
            </w:r>
            <w:r w:rsidR="00D948E1" w:rsidRPr="00D948E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421C6" w:rsidRPr="008D5BA6" w:rsidTr="00800688">
        <w:trPr>
          <w:gridAfter w:val="1"/>
          <w:wAfter w:w="11" w:type="dxa"/>
          <w:trHeight w:val="266"/>
        </w:trPr>
        <w:tc>
          <w:tcPr>
            <w:tcW w:w="2140" w:type="dxa"/>
            <w:shd w:val="clear" w:color="auto" w:fill="auto"/>
          </w:tcPr>
          <w:p w:rsidR="000421C6" w:rsidRPr="00B25EBA" w:rsidRDefault="000421C6" w:rsidP="000421C6">
            <w:pPr>
              <w:spacing w:line="0" w:lineRule="atLeast"/>
              <w:ind w:left="360" w:hanging="18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0421C6" w:rsidRPr="00800688" w:rsidRDefault="000421C6" w:rsidP="000421C6">
            <w:pPr>
              <w:pStyle w:val="acctfourfigures"/>
              <w:tabs>
                <w:tab w:val="clear" w:pos="765"/>
              </w:tabs>
              <w:spacing w:line="0" w:lineRule="atLeast"/>
              <w:ind w:right="-222"/>
              <w:jc w:val="center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421C6" w:rsidRPr="00800688" w:rsidRDefault="000421C6" w:rsidP="000421C6">
            <w:pPr>
              <w:pStyle w:val="acctfourfigures"/>
              <w:tabs>
                <w:tab w:val="clear" w:pos="765"/>
              </w:tabs>
              <w:spacing w:line="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421C6" w:rsidRPr="00800688" w:rsidRDefault="000421C6" w:rsidP="000421C6">
            <w:pPr>
              <w:pStyle w:val="acctfourfigures"/>
              <w:tabs>
                <w:tab w:val="clear" w:pos="765"/>
                <w:tab w:val="left" w:pos="340"/>
                <w:tab w:val="center" w:pos="455"/>
                <w:tab w:val="left" w:pos="551"/>
              </w:tabs>
              <w:spacing w:line="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421C6" w:rsidRPr="00800688" w:rsidRDefault="000421C6" w:rsidP="000421C6">
            <w:pPr>
              <w:pStyle w:val="acctfourfigures"/>
              <w:tabs>
                <w:tab w:val="clear" w:pos="765"/>
              </w:tabs>
              <w:spacing w:line="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0421C6" w:rsidRPr="00800688" w:rsidRDefault="000421C6" w:rsidP="000421C6">
            <w:pPr>
              <w:pStyle w:val="acctfourfigures"/>
              <w:tabs>
                <w:tab w:val="clear" w:pos="765"/>
                <w:tab w:val="left" w:pos="694"/>
              </w:tabs>
              <w:spacing w:line="0" w:lineRule="atLeast"/>
              <w:ind w:right="-284"/>
              <w:jc w:val="center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0421C6" w:rsidRPr="00800688" w:rsidRDefault="000421C6" w:rsidP="000421C6">
            <w:pPr>
              <w:pStyle w:val="acctfourfigures"/>
              <w:tabs>
                <w:tab w:val="clear" w:pos="765"/>
              </w:tabs>
              <w:spacing w:line="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gridSpan w:val="2"/>
            <w:shd w:val="clear" w:color="auto" w:fill="auto"/>
            <w:vAlign w:val="bottom"/>
          </w:tcPr>
          <w:p w:rsidR="000421C6" w:rsidRPr="00800688" w:rsidRDefault="000421C6" w:rsidP="000421C6">
            <w:pPr>
              <w:pStyle w:val="acctfourfigures"/>
              <w:tabs>
                <w:tab w:val="clear" w:pos="765"/>
                <w:tab w:val="left" w:pos="340"/>
                <w:tab w:val="center" w:pos="455"/>
                <w:tab w:val="left" w:pos="551"/>
              </w:tabs>
              <w:spacing w:line="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421C6" w:rsidRPr="00800688" w:rsidRDefault="000421C6" w:rsidP="000421C6">
            <w:pPr>
              <w:pStyle w:val="acctfourfigures"/>
              <w:spacing w:line="0" w:lineRule="atLeast"/>
              <w:ind w:right="10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0421C6" w:rsidRPr="00800688" w:rsidRDefault="000421C6" w:rsidP="000421C6">
            <w:pPr>
              <w:pStyle w:val="acctfourfigures"/>
              <w:tabs>
                <w:tab w:val="clear" w:pos="765"/>
                <w:tab w:val="left" w:pos="340"/>
                <w:tab w:val="center" w:pos="455"/>
                <w:tab w:val="left" w:pos="551"/>
              </w:tabs>
              <w:spacing w:line="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0421C6" w:rsidRPr="00800688" w:rsidRDefault="000421C6" w:rsidP="000421C6">
            <w:pPr>
              <w:pStyle w:val="acctfourfigures"/>
              <w:tabs>
                <w:tab w:val="clear" w:pos="765"/>
              </w:tabs>
              <w:spacing w:line="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0421C6" w:rsidRPr="00800688" w:rsidRDefault="000421C6" w:rsidP="000421C6">
            <w:pPr>
              <w:pStyle w:val="acctfourfigures"/>
              <w:tabs>
                <w:tab w:val="clear" w:pos="765"/>
                <w:tab w:val="left" w:pos="340"/>
                <w:tab w:val="center" w:pos="455"/>
                <w:tab w:val="left" w:pos="551"/>
              </w:tabs>
              <w:spacing w:line="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421C6" w:rsidRPr="00800688" w:rsidRDefault="000421C6" w:rsidP="000421C6">
            <w:pPr>
              <w:pStyle w:val="acctfourfigures"/>
              <w:spacing w:line="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:rsidR="000421C6" w:rsidRPr="00800688" w:rsidRDefault="000421C6" w:rsidP="000421C6">
            <w:pPr>
              <w:pStyle w:val="acctfourfigures"/>
              <w:tabs>
                <w:tab w:val="clear" w:pos="765"/>
                <w:tab w:val="left" w:pos="720"/>
              </w:tabs>
              <w:spacing w:line="0" w:lineRule="atLeast"/>
              <w:ind w:right="-18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421C6" w:rsidRPr="007D6A49" w:rsidTr="00800688">
        <w:tc>
          <w:tcPr>
            <w:tcW w:w="2140" w:type="dxa"/>
            <w:shd w:val="clear" w:color="auto" w:fill="auto"/>
          </w:tcPr>
          <w:p w:rsidR="00730859" w:rsidRDefault="00730859" w:rsidP="000421C6">
            <w:pPr>
              <w:ind w:left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:rsidR="001E73B3" w:rsidRDefault="001E73B3" w:rsidP="000421C6">
            <w:pPr>
              <w:ind w:left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:rsidR="000421C6" w:rsidRPr="0054788A" w:rsidRDefault="000421C6" w:rsidP="000421C6">
            <w:pPr>
              <w:ind w:left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lastRenderedPageBreak/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867" w:type="dxa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5" w:type="dxa"/>
            <w:gridSpan w:val="2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0421C6" w:rsidRPr="007D6A49" w:rsidRDefault="000421C6" w:rsidP="000421C6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0421C6" w:rsidRPr="007D6A49" w:rsidRDefault="000421C6" w:rsidP="000421C6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dxa"/>
            <w:shd w:val="clear" w:color="auto" w:fill="auto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0421C6" w:rsidRPr="007D6A49" w:rsidRDefault="000421C6" w:rsidP="000421C6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shd w:val="clear" w:color="auto" w:fill="auto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21C6" w:rsidRPr="007D6A49" w:rsidTr="00800688">
        <w:tc>
          <w:tcPr>
            <w:tcW w:w="2140" w:type="dxa"/>
            <w:shd w:val="clear" w:color="auto" w:fill="auto"/>
          </w:tcPr>
          <w:p w:rsidR="000421C6" w:rsidRPr="002209B2" w:rsidRDefault="000421C6" w:rsidP="000421C6">
            <w:pPr>
              <w:tabs>
                <w:tab w:val="clear" w:pos="1871"/>
              </w:tabs>
              <w:ind w:left="191" w:right="-459" w:hanging="1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D6A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ทรัพย์</w:t>
            </w:r>
            <w:r w:rsidRPr="007D6A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Pr="002209B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และหนี้สินทางการเงิน</w:t>
            </w:r>
          </w:p>
          <w:p w:rsidR="000421C6" w:rsidRPr="002209B2" w:rsidRDefault="000421C6" w:rsidP="000421C6">
            <w:pPr>
              <w:ind w:left="191" w:hanging="1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209B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2209B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ที่วัดมูลค่าด้วย</w:t>
            </w:r>
          </w:p>
          <w:p w:rsidR="000421C6" w:rsidRDefault="000421C6" w:rsidP="000421C6">
            <w:pPr>
              <w:ind w:left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09B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มูลค่ายุติธรรม</w:t>
            </w:r>
          </w:p>
        </w:tc>
        <w:tc>
          <w:tcPr>
            <w:tcW w:w="867" w:type="dxa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5" w:type="dxa"/>
            <w:gridSpan w:val="2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0421C6" w:rsidRPr="007D6A49" w:rsidRDefault="000421C6" w:rsidP="000421C6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0421C6" w:rsidRPr="007D6A49" w:rsidRDefault="000421C6" w:rsidP="000421C6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dxa"/>
            <w:shd w:val="clear" w:color="auto" w:fill="auto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0421C6" w:rsidRPr="007D6A49" w:rsidRDefault="000421C6" w:rsidP="000421C6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shd w:val="clear" w:color="auto" w:fill="auto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48E1" w:rsidRPr="00D948E1" w:rsidTr="00800688">
        <w:tc>
          <w:tcPr>
            <w:tcW w:w="2140" w:type="dxa"/>
            <w:shd w:val="clear" w:color="auto" w:fill="auto"/>
          </w:tcPr>
          <w:p w:rsidR="00D948E1" w:rsidRDefault="00D948E1" w:rsidP="00D948E1">
            <w:pPr>
              <w:ind w:left="191" w:hanging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ตราสารทุนที่เป็น</w:t>
            </w:r>
          </w:p>
          <w:p w:rsidR="00D948E1" w:rsidRPr="007D6A49" w:rsidRDefault="00D948E1" w:rsidP="00D948E1">
            <w:pPr>
              <w:ind w:left="191" w:hanging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หลักทรัพย์เผื่อขาย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D948E1" w:rsidRPr="007D6A49" w:rsidRDefault="00D948E1" w:rsidP="00D948E1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948E1" w:rsidRPr="007D6A49" w:rsidRDefault="00D948E1" w:rsidP="00D94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948E1" w:rsidRPr="007D6A49" w:rsidRDefault="00D948E1" w:rsidP="00D948E1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177,738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948E1" w:rsidRPr="007D6A49" w:rsidRDefault="00D948E1" w:rsidP="00D94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5" w:type="dxa"/>
            <w:gridSpan w:val="2"/>
            <w:shd w:val="clear" w:color="auto" w:fill="auto"/>
            <w:vAlign w:val="bottom"/>
          </w:tcPr>
          <w:p w:rsidR="00D948E1" w:rsidRPr="007D6A49" w:rsidRDefault="00D948E1" w:rsidP="00D948E1">
            <w:pPr>
              <w:pStyle w:val="acctfourfigures"/>
              <w:tabs>
                <w:tab w:val="clear" w:pos="765"/>
                <w:tab w:val="left" w:pos="687"/>
              </w:tabs>
              <w:spacing w:line="240" w:lineRule="atLeast"/>
              <w:ind w:left="-136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177,738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D948E1" w:rsidRPr="007D6A49" w:rsidRDefault="00D948E1" w:rsidP="00D94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D948E1" w:rsidRPr="007D6A49" w:rsidRDefault="00D948E1" w:rsidP="00D948E1">
            <w:pPr>
              <w:pStyle w:val="acctfourfigures"/>
              <w:tabs>
                <w:tab w:val="clear" w:pos="765"/>
                <w:tab w:val="left" w:pos="708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177,738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948E1" w:rsidRPr="00836AB2" w:rsidRDefault="00D948E1" w:rsidP="00D948E1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D948E1" w:rsidRPr="00836AB2" w:rsidRDefault="00D948E1" w:rsidP="00D948E1">
            <w:pPr>
              <w:pStyle w:val="acctfourfigures"/>
              <w:tabs>
                <w:tab w:val="clear" w:pos="765"/>
              </w:tabs>
              <w:spacing w:line="240" w:lineRule="atLeas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948E1" w:rsidRPr="00836AB2" w:rsidRDefault="00D948E1" w:rsidP="00D948E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D948E1" w:rsidRPr="00C165BD" w:rsidRDefault="00D948E1" w:rsidP="00D948E1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Pr="00C165B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948E1" w:rsidRPr="007D6A49" w:rsidRDefault="00D948E1" w:rsidP="00D948E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shd w:val="clear" w:color="auto" w:fill="auto"/>
          </w:tcPr>
          <w:p w:rsidR="00D948E1" w:rsidRDefault="00D948E1" w:rsidP="00D948E1">
            <w:pPr>
              <w:pStyle w:val="acctfourfigures"/>
              <w:tabs>
                <w:tab w:val="clear" w:pos="765"/>
                <w:tab w:val="left" w:pos="69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D948E1" w:rsidRPr="007D6A49" w:rsidRDefault="00D948E1" w:rsidP="00D948E1">
            <w:pPr>
              <w:pStyle w:val="acctfourfigures"/>
              <w:tabs>
                <w:tab w:val="clear" w:pos="765"/>
                <w:tab w:val="left" w:pos="810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177,738</w:t>
            </w:r>
          </w:p>
        </w:tc>
      </w:tr>
      <w:tr w:rsidR="00D948E1" w:rsidRPr="00D948E1" w:rsidTr="00800688">
        <w:trPr>
          <w:trHeight w:val="266"/>
        </w:trPr>
        <w:tc>
          <w:tcPr>
            <w:tcW w:w="2140" w:type="dxa"/>
            <w:shd w:val="clear" w:color="auto" w:fill="auto"/>
          </w:tcPr>
          <w:p w:rsidR="00D948E1" w:rsidRPr="007D6A49" w:rsidRDefault="00D948E1" w:rsidP="00D948E1">
            <w:pPr>
              <w:ind w:left="360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D948E1" w:rsidRDefault="00D948E1" w:rsidP="00D94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  <w:p w:rsidR="00D948E1" w:rsidRPr="007D6A49" w:rsidRDefault="00D948E1" w:rsidP="00D948E1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-22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35"/>
                <w:lang w:val="en-US" w:bidi="th-TH"/>
              </w:rPr>
              <w:t xml:space="preserve">    (2,407)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948E1" w:rsidRPr="007D6A49" w:rsidRDefault="00D948E1" w:rsidP="00D94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948E1" w:rsidRPr="007D6A49" w:rsidRDefault="00D948E1" w:rsidP="00D948E1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948E1" w:rsidRPr="007D6A49" w:rsidRDefault="00D948E1" w:rsidP="00D94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5" w:type="dxa"/>
            <w:gridSpan w:val="2"/>
            <w:shd w:val="clear" w:color="auto" w:fill="auto"/>
            <w:vAlign w:val="bottom"/>
          </w:tcPr>
          <w:p w:rsidR="00D948E1" w:rsidRPr="00E06EAB" w:rsidRDefault="00D948E1" w:rsidP="00D948E1">
            <w:pPr>
              <w:pStyle w:val="acctfourfigures"/>
              <w:tabs>
                <w:tab w:val="clear" w:pos="765"/>
              </w:tabs>
              <w:spacing w:line="240" w:lineRule="atLeast"/>
              <w:ind w:right="-7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 (2,407)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D948E1" w:rsidRPr="007D6A49" w:rsidRDefault="00D948E1" w:rsidP="00D94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D948E1" w:rsidRPr="00836AB2" w:rsidRDefault="00D948E1" w:rsidP="00D948E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948E1" w:rsidRPr="00836AB2" w:rsidRDefault="00D948E1" w:rsidP="00D948E1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D948E1" w:rsidRPr="00836AB2" w:rsidRDefault="00D948E1" w:rsidP="00D948E1">
            <w:pPr>
              <w:pStyle w:val="acctfourfigures"/>
              <w:tabs>
                <w:tab w:val="clear" w:pos="765"/>
              </w:tabs>
              <w:spacing w:line="240" w:lineRule="atLeast"/>
              <w:ind w:right="-17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(2,407)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948E1" w:rsidRPr="00836AB2" w:rsidRDefault="00D948E1" w:rsidP="00D948E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D948E1" w:rsidRPr="00C165BD" w:rsidRDefault="00D948E1" w:rsidP="00D948E1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Pr="00C165B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948E1" w:rsidRPr="007D6A49" w:rsidRDefault="00D948E1" w:rsidP="00D948E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shd w:val="clear" w:color="auto" w:fill="auto"/>
            <w:vAlign w:val="bottom"/>
          </w:tcPr>
          <w:p w:rsidR="00D948E1" w:rsidRPr="00D948E1" w:rsidRDefault="00D948E1" w:rsidP="00D948E1">
            <w:pPr>
              <w:pStyle w:val="acctfourfigures"/>
              <w:tabs>
                <w:tab w:val="clear" w:pos="765"/>
                <w:tab w:val="left" w:pos="69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48E1">
              <w:rPr>
                <w:rFonts w:ascii="Angsana New" w:hAnsi="Angsana New"/>
                <w:sz w:val="28"/>
                <w:szCs w:val="28"/>
              </w:rPr>
              <w:t xml:space="preserve">      (2,407)</w:t>
            </w:r>
          </w:p>
        </w:tc>
      </w:tr>
    </w:tbl>
    <w:p w:rsidR="00680B62" w:rsidRPr="001E73B3" w:rsidRDefault="00680B62" w:rsidP="001E73B3">
      <w:pPr>
        <w:spacing w:line="0" w:lineRule="atLeast"/>
        <w:ind w:firstLine="720"/>
        <w:rPr>
          <w:rFonts w:asciiTheme="majorBidi" w:hAnsiTheme="majorBidi" w:cstheme="majorBidi"/>
          <w:sz w:val="14"/>
          <w:szCs w:val="14"/>
        </w:rPr>
      </w:pPr>
    </w:p>
    <w:tbl>
      <w:tblPr>
        <w:tblW w:w="9369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810"/>
        <w:gridCol w:w="180"/>
        <w:gridCol w:w="1080"/>
        <w:gridCol w:w="180"/>
        <w:gridCol w:w="810"/>
        <w:gridCol w:w="9"/>
        <w:gridCol w:w="171"/>
        <w:gridCol w:w="9"/>
        <w:gridCol w:w="891"/>
        <w:gridCol w:w="9"/>
        <w:gridCol w:w="171"/>
        <w:gridCol w:w="9"/>
        <w:gridCol w:w="819"/>
        <w:gridCol w:w="9"/>
        <w:gridCol w:w="171"/>
        <w:gridCol w:w="9"/>
        <w:gridCol w:w="792"/>
        <w:gridCol w:w="9"/>
        <w:gridCol w:w="171"/>
        <w:gridCol w:w="9"/>
        <w:gridCol w:w="882"/>
        <w:gridCol w:w="9"/>
      </w:tblGrid>
      <w:tr w:rsidR="003C4115" w:rsidRPr="007D6A49" w:rsidTr="00F74793">
        <w:trPr>
          <w:gridAfter w:val="1"/>
          <w:wAfter w:w="9" w:type="dxa"/>
          <w:trHeight w:val="363"/>
          <w:tblHeader/>
        </w:trPr>
        <w:tc>
          <w:tcPr>
            <w:tcW w:w="2160" w:type="dxa"/>
            <w:vMerge w:val="restart"/>
            <w:shd w:val="clear" w:color="auto" w:fill="auto"/>
            <w:vAlign w:val="bottom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7200" w:type="dxa"/>
            <w:gridSpan w:val="21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D6A4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3C4115" w:rsidRPr="007D6A49" w:rsidTr="00F74793">
        <w:trPr>
          <w:gridAfter w:val="1"/>
          <w:wAfter w:w="9" w:type="dxa"/>
          <w:trHeight w:val="363"/>
          <w:tblHeader/>
        </w:trPr>
        <w:tc>
          <w:tcPr>
            <w:tcW w:w="2160" w:type="dxa"/>
            <w:vMerge/>
            <w:shd w:val="clear" w:color="auto" w:fill="auto"/>
            <w:vAlign w:val="bottom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3060" w:type="dxa"/>
            <w:gridSpan w:val="5"/>
            <w:tcBorders>
              <w:bottom w:val="single" w:sz="4" w:space="0" w:color="auto"/>
            </w:tcBorders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gridSpan w:val="2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960" w:type="dxa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C4115" w:rsidRPr="007D6A49" w:rsidTr="00F74793">
        <w:trPr>
          <w:gridAfter w:val="1"/>
          <w:wAfter w:w="9" w:type="dxa"/>
          <w:trHeight w:val="363"/>
          <w:tblHeader/>
        </w:trPr>
        <w:tc>
          <w:tcPr>
            <w:tcW w:w="2160" w:type="dxa"/>
            <w:shd w:val="clear" w:color="auto" w:fill="auto"/>
            <w:vAlign w:val="bottom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หมุนเวียน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ไม่หมุนเวียน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gridSpan w:val="2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D6A49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D6A49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D6A49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C4115" w:rsidRPr="007D6A49" w:rsidRDefault="003C4115" w:rsidP="00F747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C4115" w:rsidRPr="007D6A49" w:rsidTr="00F74793">
        <w:trPr>
          <w:gridAfter w:val="1"/>
          <w:wAfter w:w="9" w:type="dxa"/>
          <w:tblHeader/>
        </w:trPr>
        <w:tc>
          <w:tcPr>
            <w:tcW w:w="2160" w:type="dxa"/>
            <w:shd w:val="clear" w:color="auto" w:fill="auto"/>
          </w:tcPr>
          <w:p w:rsidR="003C4115" w:rsidRPr="007D6A49" w:rsidRDefault="003C4115" w:rsidP="00F74793">
            <w:pPr>
              <w:ind w:left="180" w:hanging="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00" w:type="dxa"/>
            <w:gridSpan w:val="21"/>
          </w:tcPr>
          <w:p w:rsidR="003C4115" w:rsidRPr="003B0B42" w:rsidRDefault="003C4115" w:rsidP="00F74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3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3B0B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C4115" w:rsidRPr="00E5239C" w:rsidTr="00F74793">
        <w:trPr>
          <w:gridAfter w:val="1"/>
          <w:wAfter w:w="9" w:type="dxa"/>
        </w:trPr>
        <w:tc>
          <w:tcPr>
            <w:tcW w:w="2160" w:type="dxa"/>
            <w:shd w:val="clear" w:color="auto" w:fill="auto"/>
          </w:tcPr>
          <w:p w:rsidR="003C4115" w:rsidRPr="00E5239C" w:rsidRDefault="00C7754C" w:rsidP="00F74793">
            <w:pPr>
              <w:ind w:left="180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E5239C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30</w:t>
            </w:r>
            <w:r w:rsidR="003C4115" w:rsidRPr="00E5239C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E5239C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มิถุนายน</w:t>
            </w:r>
            <w:r w:rsidR="003C4115" w:rsidRPr="00E5239C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="003C4115" w:rsidRPr="00E5239C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2561</w:t>
            </w:r>
          </w:p>
        </w:tc>
        <w:tc>
          <w:tcPr>
            <w:tcW w:w="810" w:type="dxa"/>
          </w:tcPr>
          <w:p w:rsidR="003C4115" w:rsidRPr="00E5239C" w:rsidRDefault="003C4115" w:rsidP="00F74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</w:tcPr>
          <w:p w:rsidR="003C4115" w:rsidRPr="00E5239C" w:rsidRDefault="003C4115" w:rsidP="00F74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:rsidR="003C4115" w:rsidRPr="00E5239C" w:rsidRDefault="003C4115" w:rsidP="00F74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</w:tcPr>
          <w:p w:rsidR="003C4115" w:rsidRPr="00E5239C" w:rsidRDefault="003C4115" w:rsidP="00F74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10" w:type="dxa"/>
          </w:tcPr>
          <w:p w:rsidR="003C4115" w:rsidRPr="00E5239C" w:rsidRDefault="003C4115" w:rsidP="00F74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:rsidR="003C4115" w:rsidRPr="00E5239C" w:rsidRDefault="003C4115" w:rsidP="00F74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3C4115" w:rsidRPr="00E5239C" w:rsidRDefault="003C4115" w:rsidP="00F74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3C4115" w:rsidRPr="00E5239C" w:rsidRDefault="003C4115" w:rsidP="00F74793">
            <w:pPr>
              <w:pStyle w:val="acctfourfigures"/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28" w:type="dxa"/>
            <w:gridSpan w:val="2"/>
            <w:shd w:val="clear" w:color="auto" w:fill="auto"/>
          </w:tcPr>
          <w:p w:rsidR="003C4115" w:rsidRPr="00E5239C" w:rsidRDefault="003C4115" w:rsidP="00F7479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3C4115" w:rsidRPr="00E5239C" w:rsidRDefault="003C4115" w:rsidP="00F74793">
            <w:pPr>
              <w:pStyle w:val="acctfourfigures"/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01" w:type="dxa"/>
            <w:gridSpan w:val="2"/>
            <w:shd w:val="clear" w:color="auto" w:fill="auto"/>
          </w:tcPr>
          <w:p w:rsidR="003C4115" w:rsidRPr="00E5239C" w:rsidRDefault="003C4115" w:rsidP="00F74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3C4115" w:rsidRPr="00E5239C" w:rsidRDefault="003C4115" w:rsidP="00F74793">
            <w:pPr>
              <w:pStyle w:val="acctfourfigures"/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91" w:type="dxa"/>
            <w:gridSpan w:val="2"/>
            <w:shd w:val="clear" w:color="auto" w:fill="auto"/>
          </w:tcPr>
          <w:p w:rsidR="003C4115" w:rsidRPr="00E5239C" w:rsidRDefault="003C4115" w:rsidP="00F74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3C4115" w:rsidRPr="00E5239C" w:rsidTr="00F74793">
        <w:trPr>
          <w:gridAfter w:val="1"/>
          <w:wAfter w:w="9" w:type="dxa"/>
        </w:trPr>
        <w:tc>
          <w:tcPr>
            <w:tcW w:w="2160" w:type="dxa"/>
            <w:shd w:val="clear" w:color="auto" w:fill="auto"/>
          </w:tcPr>
          <w:p w:rsidR="003C4115" w:rsidRDefault="003C4115" w:rsidP="00F74793">
            <w:pPr>
              <w:tabs>
                <w:tab w:val="clear" w:pos="1871"/>
                <w:tab w:val="left" w:pos="1613"/>
              </w:tabs>
              <w:ind w:left="180" w:right="-241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</w:rPr>
            </w:pPr>
            <w:r w:rsidRPr="00E5239C"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สิน</w:t>
            </w:r>
            <w:r w:rsidRPr="00E5239C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ทรัพย์</w:t>
            </w:r>
            <w:r w:rsidRPr="00E5239C"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ทางการเงิน</w:t>
            </w:r>
          </w:p>
          <w:p w:rsidR="00BB62CB" w:rsidRPr="00E5239C" w:rsidRDefault="00BB62CB" w:rsidP="00F74793">
            <w:pPr>
              <w:tabs>
                <w:tab w:val="clear" w:pos="1871"/>
                <w:tab w:val="left" w:pos="1613"/>
              </w:tabs>
              <w:ind w:left="180" w:right="-241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 xml:space="preserve">   และหนี้สินทางการเงิน</w:t>
            </w:r>
          </w:p>
          <w:p w:rsidR="003C4115" w:rsidRPr="00E5239C" w:rsidRDefault="00BB62CB" w:rsidP="00BB62CB">
            <w:pPr>
              <w:tabs>
                <w:tab w:val="clear" w:pos="1871"/>
                <w:tab w:val="left" w:pos="1613"/>
              </w:tabs>
              <w:ind w:right="-241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 xml:space="preserve">      </w:t>
            </w:r>
            <w:r w:rsidR="003C4115" w:rsidRPr="00E5239C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ที่วัดมูลค่าด้วย</w:t>
            </w:r>
          </w:p>
          <w:p w:rsidR="003C4115" w:rsidRPr="00E5239C" w:rsidRDefault="00BB62CB" w:rsidP="00F74793">
            <w:pPr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 xml:space="preserve">   </w:t>
            </w:r>
            <w:r w:rsidR="003C4115" w:rsidRPr="00E5239C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810" w:type="dxa"/>
          </w:tcPr>
          <w:p w:rsidR="003C4115" w:rsidRPr="00E5239C" w:rsidRDefault="003C4115" w:rsidP="00F74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</w:tcPr>
          <w:p w:rsidR="003C4115" w:rsidRPr="00E5239C" w:rsidRDefault="003C4115" w:rsidP="00F74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:rsidR="003C4115" w:rsidRPr="00E5239C" w:rsidRDefault="003C4115" w:rsidP="00F74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</w:tcPr>
          <w:p w:rsidR="003C4115" w:rsidRPr="00E5239C" w:rsidRDefault="003C4115" w:rsidP="00F74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10" w:type="dxa"/>
          </w:tcPr>
          <w:p w:rsidR="003C4115" w:rsidRPr="00E5239C" w:rsidRDefault="003C4115" w:rsidP="00F74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:rsidR="003C4115" w:rsidRPr="00E5239C" w:rsidRDefault="003C4115" w:rsidP="00F74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3C4115" w:rsidRPr="00E5239C" w:rsidRDefault="003C4115" w:rsidP="00F74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3C4115" w:rsidRPr="00E5239C" w:rsidRDefault="003C4115" w:rsidP="00F74793">
            <w:pPr>
              <w:pStyle w:val="acctfourfigures"/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28" w:type="dxa"/>
            <w:gridSpan w:val="2"/>
            <w:shd w:val="clear" w:color="auto" w:fill="auto"/>
          </w:tcPr>
          <w:p w:rsidR="003C4115" w:rsidRPr="00E5239C" w:rsidRDefault="003C4115" w:rsidP="00F7479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3C4115" w:rsidRPr="00E5239C" w:rsidRDefault="003C4115" w:rsidP="00F74793">
            <w:pPr>
              <w:pStyle w:val="acctfourfigures"/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01" w:type="dxa"/>
            <w:gridSpan w:val="2"/>
            <w:shd w:val="clear" w:color="auto" w:fill="auto"/>
          </w:tcPr>
          <w:p w:rsidR="003C4115" w:rsidRPr="00E5239C" w:rsidRDefault="003C4115" w:rsidP="00F74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3C4115" w:rsidRPr="00E5239C" w:rsidRDefault="003C4115" w:rsidP="00F74793">
            <w:pPr>
              <w:pStyle w:val="acctfourfigures"/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91" w:type="dxa"/>
            <w:gridSpan w:val="2"/>
            <w:shd w:val="clear" w:color="auto" w:fill="auto"/>
          </w:tcPr>
          <w:p w:rsidR="003C4115" w:rsidRPr="00E5239C" w:rsidRDefault="003C4115" w:rsidP="00F74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D948E1" w:rsidRPr="00E5239C" w:rsidTr="00B20193">
        <w:trPr>
          <w:gridAfter w:val="1"/>
          <w:wAfter w:w="9" w:type="dxa"/>
        </w:trPr>
        <w:tc>
          <w:tcPr>
            <w:tcW w:w="2160" w:type="dxa"/>
            <w:shd w:val="clear" w:color="auto" w:fill="auto"/>
          </w:tcPr>
          <w:p w:rsidR="00D948E1" w:rsidRPr="00E5239C" w:rsidRDefault="00D948E1" w:rsidP="00D948E1">
            <w:pPr>
              <w:ind w:left="191" w:hanging="11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239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ตราสารทุนที่เป็น</w:t>
            </w:r>
          </w:p>
          <w:p w:rsidR="00D948E1" w:rsidRPr="00E5239C" w:rsidRDefault="00D948E1" w:rsidP="00D948E1">
            <w:pPr>
              <w:ind w:left="191" w:hanging="1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5239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หลักทรัพย์เผื่อขาย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948E1" w:rsidRPr="00DA72AF" w:rsidRDefault="00D948E1" w:rsidP="00D948E1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948E1" w:rsidRPr="007D6A49" w:rsidRDefault="00D948E1" w:rsidP="00D94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948E1" w:rsidRPr="007D6A49" w:rsidRDefault="00D948E1" w:rsidP="00D948E1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169,659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948E1" w:rsidRPr="007D6A49" w:rsidRDefault="00D948E1" w:rsidP="00D94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948E1" w:rsidRPr="007D6A49" w:rsidRDefault="00D948E1" w:rsidP="00D948E1">
            <w:pPr>
              <w:pStyle w:val="acctfourfigures"/>
              <w:tabs>
                <w:tab w:val="clear" w:pos="765"/>
                <w:tab w:val="left" w:pos="652"/>
              </w:tabs>
              <w:spacing w:line="240" w:lineRule="atLeast"/>
              <w:ind w:left="-136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169,659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D948E1" w:rsidRPr="007D6A49" w:rsidRDefault="00D948E1" w:rsidP="00D94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D948E1" w:rsidRPr="007D6A49" w:rsidRDefault="00D948E1" w:rsidP="00D948E1">
            <w:pPr>
              <w:pStyle w:val="acctfourfigures"/>
              <w:tabs>
                <w:tab w:val="clear" w:pos="765"/>
                <w:tab w:val="left" w:pos="708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169,659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D948E1" w:rsidRPr="00836AB2" w:rsidRDefault="00D948E1" w:rsidP="00D948E1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gridSpan w:val="2"/>
            <w:shd w:val="clear" w:color="auto" w:fill="auto"/>
            <w:vAlign w:val="bottom"/>
          </w:tcPr>
          <w:p w:rsidR="00D948E1" w:rsidRPr="00836AB2" w:rsidRDefault="00D948E1" w:rsidP="00D948E1">
            <w:pPr>
              <w:pStyle w:val="acctfourfigures"/>
              <w:tabs>
                <w:tab w:val="clear" w:pos="765"/>
              </w:tabs>
              <w:spacing w:line="240" w:lineRule="atLeas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D948E1" w:rsidRPr="00836AB2" w:rsidRDefault="00D948E1" w:rsidP="00D948E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bottom"/>
          </w:tcPr>
          <w:p w:rsidR="00D948E1" w:rsidRPr="00C165BD" w:rsidRDefault="00D948E1" w:rsidP="00D948E1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Pr="00C165B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D948E1" w:rsidRPr="007D6A49" w:rsidRDefault="00D948E1" w:rsidP="00D948E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1" w:type="dxa"/>
            <w:gridSpan w:val="2"/>
            <w:shd w:val="clear" w:color="auto" w:fill="auto"/>
          </w:tcPr>
          <w:p w:rsidR="00D948E1" w:rsidRDefault="00D948E1" w:rsidP="00D948E1">
            <w:pPr>
              <w:pStyle w:val="acctfourfigures"/>
              <w:tabs>
                <w:tab w:val="clear" w:pos="765"/>
                <w:tab w:val="left" w:pos="69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D948E1" w:rsidRPr="007D6A49" w:rsidRDefault="00D948E1" w:rsidP="00D948E1">
            <w:pPr>
              <w:pStyle w:val="acctfourfigures"/>
              <w:tabs>
                <w:tab w:val="clear" w:pos="765"/>
                <w:tab w:val="left" w:pos="749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169,659</w:t>
            </w:r>
          </w:p>
        </w:tc>
      </w:tr>
      <w:tr w:rsidR="00364F29" w:rsidRPr="00E5239C" w:rsidTr="00F74793">
        <w:trPr>
          <w:gridAfter w:val="1"/>
          <w:wAfter w:w="9" w:type="dxa"/>
          <w:trHeight w:val="266"/>
        </w:trPr>
        <w:tc>
          <w:tcPr>
            <w:tcW w:w="2160" w:type="dxa"/>
            <w:shd w:val="clear" w:color="auto" w:fill="auto"/>
            <w:vAlign w:val="bottom"/>
          </w:tcPr>
          <w:p w:rsidR="00364F29" w:rsidRPr="001522C9" w:rsidRDefault="00364F29" w:rsidP="00364F29">
            <w:pPr>
              <w:ind w:left="360" w:hanging="18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364F29" w:rsidRPr="00612DCF" w:rsidRDefault="00364F29" w:rsidP="00D948E1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left="-79" w:right="-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2DCF">
              <w:rPr>
                <w:rFonts w:ascii="Angsana New" w:hAnsi="Angsana New"/>
                <w:sz w:val="28"/>
                <w:szCs w:val="28"/>
              </w:rPr>
              <w:t>(2</w:t>
            </w:r>
            <w:r>
              <w:rPr>
                <w:rFonts w:ascii="Angsana New" w:hAnsi="Angsana New"/>
                <w:sz w:val="28"/>
                <w:szCs w:val="28"/>
              </w:rPr>
              <w:t>1,04</w:t>
            </w:r>
            <w:r w:rsidRPr="00612DCF">
              <w:rPr>
                <w:rFonts w:ascii="Angsana New" w:hAnsi="Angsana New"/>
                <w:sz w:val="28"/>
                <w:szCs w:val="28"/>
              </w:rPr>
              <w:t>7)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64F29" w:rsidRPr="007D6A49" w:rsidRDefault="00364F29" w:rsidP="00364F29">
            <w:pPr>
              <w:pStyle w:val="acctfourfigures"/>
              <w:tabs>
                <w:tab w:val="clear" w:pos="765"/>
              </w:tabs>
              <w:spacing w:line="240" w:lineRule="atLeast"/>
              <w:ind w:left="-136" w:right="-2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64F29" w:rsidRPr="007D6A49" w:rsidRDefault="00364F29" w:rsidP="00364F29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64F29" w:rsidRPr="007D6A49" w:rsidRDefault="00364F29" w:rsidP="00364F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364F29" w:rsidRDefault="00364F29" w:rsidP="00364F29">
            <w:pPr>
              <w:pStyle w:val="acctfourfigures"/>
              <w:tabs>
                <w:tab w:val="clear" w:pos="765"/>
              </w:tabs>
              <w:spacing w:line="240" w:lineRule="atLeast"/>
              <w:ind w:left="-136" w:right="-20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364F29" w:rsidRPr="007D6A49" w:rsidRDefault="00364F29" w:rsidP="00364F29">
            <w:pPr>
              <w:pStyle w:val="acctfourfigures"/>
              <w:tabs>
                <w:tab w:val="clear" w:pos="765"/>
                <w:tab w:val="left" w:pos="677"/>
              </w:tabs>
              <w:spacing w:line="240" w:lineRule="atLeast"/>
              <w:ind w:left="-136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(21,047)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364F29" w:rsidRPr="007D6A49" w:rsidRDefault="00364F29" w:rsidP="00364F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364F29" w:rsidRPr="00836AB2" w:rsidRDefault="00364F29" w:rsidP="00364F2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364F29" w:rsidRPr="00836AB2" w:rsidRDefault="00364F29" w:rsidP="00364F29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gridSpan w:val="2"/>
            <w:shd w:val="clear" w:color="auto" w:fill="auto"/>
            <w:vAlign w:val="bottom"/>
          </w:tcPr>
          <w:p w:rsidR="00364F29" w:rsidRPr="00836AB2" w:rsidRDefault="00364F29" w:rsidP="00364F29">
            <w:pPr>
              <w:pStyle w:val="acctfourfigures"/>
              <w:tabs>
                <w:tab w:val="clear" w:pos="765"/>
                <w:tab w:val="left" w:pos="596"/>
              </w:tabs>
              <w:spacing w:line="240" w:lineRule="atLeast"/>
              <w:ind w:right="-5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  (21,047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364F29" w:rsidRPr="00836AB2" w:rsidRDefault="00364F29" w:rsidP="00364F29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bottom"/>
          </w:tcPr>
          <w:p w:rsidR="00364F29" w:rsidRPr="00C165BD" w:rsidRDefault="00364F29" w:rsidP="00364F29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Pr="00C165B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364F29" w:rsidRPr="007D6A49" w:rsidRDefault="00364F29" w:rsidP="00364F29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1" w:type="dxa"/>
            <w:gridSpan w:val="2"/>
            <w:shd w:val="clear" w:color="auto" w:fill="auto"/>
            <w:vAlign w:val="bottom"/>
          </w:tcPr>
          <w:p w:rsidR="00364F29" w:rsidRPr="00DA72AF" w:rsidRDefault="00364F29" w:rsidP="00364F29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722"/>
              </w:tabs>
              <w:spacing w:line="240" w:lineRule="atLeast"/>
              <w:ind w:left="82" w:right="-16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(21,047)</w:t>
            </w:r>
          </w:p>
        </w:tc>
      </w:tr>
      <w:tr w:rsidR="001E73B3" w:rsidRPr="001E73B3" w:rsidTr="001E73B3">
        <w:trPr>
          <w:gridAfter w:val="1"/>
          <w:wAfter w:w="9" w:type="dxa"/>
          <w:trHeight w:val="173"/>
        </w:trPr>
        <w:tc>
          <w:tcPr>
            <w:tcW w:w="2160" w:type="dxa"/>
            <w:shd w:val="clear" w:color="auto" w:fill="auto"/>
            <w:vAlign w:val="bottom"/>
          </w:tcPr>
          <w:p w:rsidR="001E73B3" w:rsidRPr="001E73B3" w:rsidRDefault="001E73B3" w:rsidP="001E73B3">
            <w:pPr>
              <w:spacing w:line="0" w:lineRule="atLeast"/>
              <w:ind w:left="360" w:hanging="180"/>
              <w:rPr>
                <w:rFonts w:ascii="Angsana New" w:hAnsi="Angsan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1E73B3" w:rsidRPr="001E73B3" w:rsidRDefault="001E73B3" w:rsidP="001E73B3">
            <w:pPr>
              <w:pStyle w:val="acctfourfigures"/>
              <w:tabs>
                <w:tab w:val="clear" w:pos="765"/>
                <w:tab w:val="left" w:pos="641"/>
              </w:tabs>
              <w:spacing w:line="0" w:lineRule="atLeast"/>
              <w:ind w:left="-79" w:right="-35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E73B3" w:rsidRPr="001E73B3" w:rsidRDefault="001E73B3" w:rsidP="001E73B3">
            <w:pPr>
              <w:pStyle w:val="acctfourfigures"/>
              <w:tabs>
                <w:tab w:val="clear" w:pos="765"/>
              </w:tabs>
              <w:spacing w:line="0" w:lineRule="atLeast"/>
              <w:ind w:left="-136" w:right="-201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E73B3" w:rsidRPr="001E73B3" w:rsidRDefault="001E73B3" w:rsidP="001E73B3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0" w:lineRule="atLeast"/>
              <w:ind w:right="11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E73B3" w:rsidRPr="001E73B3" w:rsidRDefault="001E73B3" w:rsidP="001E73B3">
            <w:pPr>
              <w:pStyle w:val="acctfourfigures"/>
              <w:tabs>
                <w:tab w:val="clear" w:pos="765"/>
              </w:tabs>
              <w:spacing w:line="0" w:lineRule="atLeast"/>
              <w:ind w:right="11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1E73B3" w:rsidRPr="001E73B3" w:rsidRDefault="001E73B3" w:rsidP="001E73B3">
            <w:pPr>
              <w:pStyle w:val="acctfourfigures"/>
              <w:tabs>
                <w:tab w:val="clear" w:pos="765"/>
              </w:tabs>
              <w:spacing w:line="0" w:lineRule="atLeast"/>
              <w:ind w:left="-136" w:right="-201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1E73B3" w:rsidRPr="001E73B3" w:rsidRDefault="001E73B3" w:rsidP="001E73B3">
            <w:pPr>
              <w:pStyle w:val="acctfourfigures"/>
              <w:tabs>
                <w:tab w:val="clear" w:pos="765"/>
              </w:tabs>
              <w:spacing w:line="0" w:lineRule="atLeast"/>
              <w:ind w:right="11"/>
              <w:jc w:val="center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1E73B3" w:rsidRPr="001E73B3" w:rsidRDefault="001E73B3" w:rsidP="001E73B3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1E73B3" w:rsidRPr="001E73B3" w:rsidRDefault="001E73B3" w:rsidP="001E73B3">
            <w:pPr>
              <w:pStyle w:val="acctfourfigures"/>
              <w:spacing w:line="0" w:lineRule="atLeast"/>
              <w:ind w:right="101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28" w:type="dxa"/>
            <w:gridSpan w:val="2"/>
            <w:shd w:val="clear" w:color="auto" w:fill="auto"/>
            <w:vAlign w:val="bottom"/>
          </w:tcPr>
          <w:p w:rsidR="001E73B3" w:rsidRPr="001E73B3" w:rsidRDefault="001E73B3" w:rsidP="001E73B3">
            <w:pPr>
              <w:pStyle w:val="acctfourfigures"/>
              <w:tabs>
                <w:tab w:val="clear" w:pos="765"/>
                <w:tab w:val="left" w:pos="596"/>
              </w:tabs>
              <w:spacing w:line="0" w:lineRule="atLeast"/>
              <w:ind w:right="-52"/>
              <w:jc w:val="center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1E73B3" w:rsidRPr="001E73B3" w:rsidRDefault="001E73B3" w:rsidP="001E73B3">
            <w:pPr>
              <w:pStyle w:val="acctfourfigures"/>
              <w:spacing w:line="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bottom"/>
          </w:tcPr>
          <w:p w:rsidR="001E73B3" w:rsidRPr="001E73B3" w:rsidRDefault="001E73B3" w:rsidP="001E73B3">
            <w:pPr>
              <w:pStyle w:val="acctfourfigures"/>
              <w:tabs>
                <w:tab w:val="clear" w:pos="765"/>
                <w:tab w:val="left" w:pos="551"/>
              </w:tabs>
              <w:spacing w:line="0" w:lineRule="atLeast"/>
              <w:ind w:right="11"/>
              <w:jc w:val="center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1E73B3" w:rsidRPr="001E73B3" w:rsidRDefault="001E73B3" w:rsidP="001E73B3">
            <w:pPr>
              <w:pStyle w:val="acctfourfigures"/>
              <w:spacing w:line="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91" w:type="dxa"/>
            <w:gridSpan w:val="2"/>
            <w:shd w:val="clear" w:color="auto" w:fill="auto"/>
            <w:vAlign w:val="bottom"/>
          </w:tcPr>
          <w:p w:rsidR="001E73B3" w:rsidRPr="001E73B3" w:rsidRDefault="001E73B3" w:rsidP="001E73B3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722"/>
              </w:tabs>
              <w:spacing w:line="0" w:lineRule="atLeast"/>
              <w:ind w:left="82" w:right="-169"/>
              <w:jc w:val="center"/>
              <w:rPr>
                <w:rFonts w:ascii="Angsana New" w:hAnsi="Angsana New"/>
                <w:spacing w:val="-4"/>
                <w:sz w:val="12"/>
                <w:szCs w:val="12"/>
              </w:rPr>
            </w:pPr>
          </w:p>
        </w:tc>
      </w:tr>
      <w:tr w:rsidR="00364F29" w:rsidRPr="007D6A49" w:rsidTr="00F74793">
        <w:trPr>
          <w:gridAfter w:val="1"/>
          <w:wAfter w:w="9" w:type="dxa"/>
          <w:trHeight w:val="266"/>
        </w:trPr>
        <w:tc>
          <w:tcPr>
            <w:tcW w:w="2160" w:type="dxa"/>
            <w:shd w:val="clear" w:color="auto" w:fill="auto"/>
          </w:tcPr>
          <w:p w:rsidR="00364F29" w:rsidRDefault="00364F29" w:rsidP="00364F29">
            <w:pPr>
              <w:ind w:left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D6A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ทรัพย์</w:t>
            </w:r>
            <w:r w:rsidRPr="007D6A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ที่</w:t>
            </w:r>
          </w:p>
          <w:p w:rsidR="00364F29" w:rsidRDefault="00364F29" w:rsidP="00364F29">
            <w:pPr>
              <w:ind w:left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 ไม่ได้วัดมูลค่าด้วย</w:t>
            </w:r>
          </w:p>
          <w:p w:rsidR="00364F29" w:rsidRDefault="00364F29" w:rsidP="00364F29">
            <w:pPr>
              <w:ind w:left="191" w:hanging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มูลค่ายุติธรรม</w:t>
            </w:r>
          </w:p>
        </w:tc>
        <w:tc>
          <w:tcPr>
            <w:tcW w:w="810" w:type="dxa"/>
          </w:tcPr>
          <w:p w:rsidR="00364F29" w:rsidRPr="007D6A49" w:rsidRDefault="00364F29" w:rsidP="00364F29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364F29" w:rsidRPr="007D6A49" w:rsidRDefault="00364F29" w:rsidP="00364F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364F29" w:rsidRDefault="00364F29" w:rsidP="00364F29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364F29" w:rsidRPr="007D6A49" w:rsidRDefault="00364F29" w:rsidP="00364F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364F29" w:rsidRDefault="00364F29" w:rsidP="00364F29">
            <w:pPr>
              <w:pStyle w:val="acctfourfigures"/>
              <w:tabs>
                <w:tab w:val="clear" w:pos="765"/>
              </w:tabs>
              <w:spacing w:line="240" w:lineRule="atLeast"/>
              <w:ind w:left="-136" w:right="-2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:rsidR="00364F29" w:rsidRPr="007D6A49" w:rsidRDefault="00364F29" w:rsidP="00364F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364F29" w:rsidRDefault="00364F29" w:rsidP="00364F29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364F29" w:rsidRPr="00836AB2" w:rsidRDefault="00364F29" w:rsidP="00364F29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gridSpan w:val="2"/>
            <w:shd w:val="clear" w:color="auto" w:fill="auto"/>
          </w:tcPr>
          <w:p w:rsidR="00364F29" w:rsidRPr="00836AB2" w:rsidRDefault="00364F29" w:rsidP="00364F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364F29" w:rsidRPr="00836AB2" w:rsidRDefault="00364F29" w:rsidP="00364F29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1" w:type="dxa"/>
            <w:gridSpan w:val="2"/>
            <w:shd w:val="clear" w:color="auto" w:fill="auto"/>
          </w:tcPr>
          <w:p w:rsidR="00364F29" w:rsidRPr="00836AB2" w:rsidRDefault="00364F29" w:rsidP="00364F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364F29" w:rsidRPr="007D6A49" w:rsidRDefault="00364F29" w:rsidP="00364F29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1" w:type="dxa"/>
            <w:gridSpan w:val="2"/>
            <w:shd w:val="clear" w:color="auto" w:fill="auto"/>
          </w:tcPr>
          <w:p w:rsidR="00364F29" w:rsidRDefault="00364F29" w:rsidP="00364F29">
            <w:pPr>
              <w:pStyle w:val="acctfourfigures"/>
              <w:tabs>
                <w:tab w:val="clear" w:pos="765"/>
                <w:tab w:val="left" w:pos="340"/>
                <w:tab w:val="center" w:pos="45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501F" w:rsidRPr="007D6A49" w:rsidTr="00224D35">
        <w:trPr>
          <w:gridAfter w:val="1"/>
          <w:wAfter w:w="9" w:type="dxa"/>
          <w:trHeight w:val="266"/>
        </w:trPr>
        <w:tc>
          <w:tcPr>
            <w:tcW w:w="2160" w:type="dxa"/>
            <w:shd w:val="clear" w:color="auto" w:fill="auto"/>
          </w:tcPr>
          <w:p w:rsidR="00AC501F" w:rsidRDefault="00AC501F" w:rsidP="00AC501F">
            <w:pPr>
              <w:ind w:left="191" w:hanging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</w:t>
            </w:r>
          </w:p>
          <w:p w:rsidR="00AC501F" w:rsidRDefault="00AC501F" w:rsidP="00AC501F">
            <w:pPr>
              <w:ind w:left="191" w:hanging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แก่บริษัทย่อย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AC501F" w:rsidRPr="004F53BA" w:rsidRDefault="00AC501F" w:rsidP="00AC501F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left="-79" w:right="-3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20,000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C501F" w:rsidRPr="004F53BA" w:rsidRDefault="00AC501F" w:rsidP="00AC501F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left="-79" w:right="-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C501F" w:rsidRPr="007D6A49" w:rsidRDefault="00AC501F" w:rsidP="00AC501F">
            <w:pPr>
              <w:pStyle w:val="acctfourfigures"/>
              <w:tabs>
                <w:tab w:val="clear" w:pos="765"/>
                <w:tab w:val="left" w:pos="902"/>
              </w:tabs>
              <w:spacing w:line="240" w:lineRule="atLeast"/>
              <w:ind w:left="-169" w:right="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C501F" w:rsidRPr="007D6A49" w:rsidRDefault="00AC501F" w:rsidP="00AC501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AC501F" w:rsidRPr="007D6A49" w:rsidRDefault="00AC501F" w:rsidP="00AC501F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left="-136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90</w:t>
            </w:r>
            <w:r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AC501F" w:rsidRPr="007D6A49" w:rsidRDefault="00AC501F" w:rsidP="00AC501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AC501F" w:rsidRPr="00836AB2" w:rsidRDefault="00AC501F" w:rsidP="00AC501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AC501F" w:rsidRPr="00836AB2" w:rsidRDefault="00AC501F" w:rsidP="00AC501F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gridSpan w:val="2"/>
            <w:shd w:val="clear" w:color="auto" w:fill="auto"/>
            <w:vAlign w:val="bottom"/>
          </w:tcPr>
          <w:p w:rsidR="00AC501F" w:rsidRPr="00836AB2" w:rsidRDefault="00AC501F" w:rsidP="00AC501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AC501F" w:rsidRPr="00836AB2" w:rsidRDefault="00AC501F" w:rsidP="00AC501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bottom"/>
          </w:tcPr>
          <w:p w:rsidR="00AC501F" w:rsidRPr="00C165BD" w:rsidRDefault="00AC501F" w:rsidP="00AC501F">
            <w:pPr>
              <w:pStyle w:val="acctfourfigures"/>
              <w:tabs>
                <w:tab w:val="clear" w:pos="765"/>
              </w:tabs>
              <w:spacing w:line="240" w:lineRule="atLeast"/>
              <w:ind w:right="-13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86,733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AC501F" w:rsidRPr="007D6A49" w:rsidRDefault="00AC501F" w:rsidP="00AC501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1" w:type="dxa"/>
            <w:gridSpan w:val="2"/>
            <w:shd w:val="clear" w:color="auto" w:fill="auto"/>
            <w:vAlign w:val="bottom"/>
          </w:tcPr>
          <w:p w:rsidR="00AC501F" w:rsidRPr="00686666" w:rsidRDefault="00AC501F" w:rsidP="00AC501F">
            <w:pPr>
              <w:pStyle w:val="acctfourfigures"/>
              <w:tabs>
                <w:tab w:val="clear" w:pos="765"/>
              </w:tabs>
              <w:spacing w:line="240" w:lineRule="atLeast"/>
              <w:ind w:right="-520"/>
              <w:rPr>
                <w:rFonts w:ascii="Angsana New" w:hAnsi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35"/>
                <w:lang w:val="en-US" w:bidi="th-TH"/>
              </w:rPr>
              <w:t xml:space="preserve">     86,733</w:t>
            </w:r>
          </w:p>
        </w:tc>
      </w:tr>
      <w:tr w:rsidR="000421C6" w:rsidRPr="007D6A49" w:rsidTr="00F74793">
        <w:trPr>
          <w:gridAfter w:val="1"/>
          <w:wAfter w:w="9" w:type="dxa"/>
          <w:trHeight w:val="266"/>
        </w:trPr>
        <w:tc>
          <w:tcPr>
            <w:tcW w:w="2160" w:type="dxa"/>
            <w:shd w:val="clear" w:color="auto" w:fill="auto"/>
          </w:tcPr>
          <w:p w:rsidR="000421C6" w:rsidRDefault="000421C6" w:rsidP="000421C6">
            <w:pPr>
              <w:ind w:left="191" w:hanging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  <w:p w:rsidR="000421C6" w:rsidRPr="001522C9" w:rsidRDefault="000421C6" w:rsidP="000421C6">
            <w:pPr>
              <w:ind w:left="191" w:hanging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0421C6" w:rsidRPr="00612DCF" w:rsidRDefault="000421C6" w:rsidP="00D948E1">
            <w:pPr>
              <w:pStyle w:val="acctfourfigures"/>
              <w:tabs>
                <w:tab w:val="clear" w:pos="765"/>
                <w:tab w:val="left" w:pos="623"/>
              </w:tabs>
              <w:spacing w:line="240" w:lineRule="atLeast"/>
              <w:ind w:left="-79" w:right="-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(1,163</w:t>
            </w:r>
            <w:r w:rsidRPr="00612DC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</w:tabs>
              <w:spacing w:line="240" w:lineRule="atLeast"/>
              <w:ind w:left="-136" w:right="-2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421C6" w:rsidRPr="001522C9" w:rsidRDefault="000421C6" w:rsidP="000421C6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    (2,005)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421C6" w:rsidRPr="001522C9" w:rsidRDefault="000421C6" w:rsidP="000421C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421C6" w:rsidRPr="001522C9" w:rsidRDefault="000421C6" w:rsidP="000421C6">
            <w:pPr>
              <w:pStyle w:val="acctfourfigures"/>
              <w:tabs>
                <w:tab w:val="clear" w:pos="765"/>
                <w:tab w:val="left" w:pos="588"/>
              </w:tabs>
              <w:spacing w:line="240" w:lineRule="atLeast"/>
              <w:ind w:right="-14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(3,168)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0421C6" w:rsidRPr="001522C9" w:rsidRDefault="000421C6" w:rsidP="000421C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0421C6" w:rsidRPr="00836AB2" w:rsidRDefault="000421C6" w:rsidP="000421C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0421C6" w:rsidRPr="00836AB2" w:rsidRDefault="000421C6" w:rsidP="000421C6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gridSpan w:val="2"/>
            <w:shd w:val="clear" w:color="auto" w:fill="auto"/>
            <w:vAlign w:val="bottom"/>
          </w:tcPr>
          <w:p w:rsidR="000421C6" w:rsidRPr="00836AB2" w:rsidRDefault="000421C6" w:rsidP="000421C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0421C6" w:rsidRPr="00836AB2" w:rsidRDefault="000421C6" w:rsidP="000421C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bottom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  <w:tab w:val="left" w:pos="602"/>
                <w:tab w:val="left" w:pos="641"/>
              </w:tabs>
              <w:spacing w:line="240" w:lineRule="atLeast"/>
              <w:ind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730859">
              <w:rPr>
                <w:rFonts w:ascii="Angsana New" w:hAnsi="Angsana New"/>
                <w:sz w:val="28"/>
                <w:szCs w:val="28"/>
              </w:rPr>
              <w:t>(3,282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0421C6" w:rsidRPr="001522C9" w:rsidRDefault="000421C6" w:rsidP="000421C6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1" w:type="dxa"/>
            <w:gridSpan w:val="2"/>
            <w:shd w:val="clear" w:color="auto" w:fill="auto"/>
            <w:vAlign w:val="bottom"/>
          </w:tcPr>
          <w:p w:rsidR="000421C6" w:rsidRPr="007D6A49" w:rsidRDefault="000421C6" w:rsidP="00AC501F">
            <w:pPr>
              <w:pStyle w:val="acctfourfigures"/>
              <w:tabs>
                <w:tab w:val="clear" w:pos="765"/>
                <w:tab w:val="left" w:pos="641"/>
                <w:tab w:val="left" w:pos="733"/>
              </w:tabs>
              <w:spacing w:line="240" w:lineRule="atLeast"/>
              <w:ind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  </w:t>
            </w:r>
            <w:r w:rsidR="00730859">
              <w:rPr>
                <w:rFonts w:ascii="Angsana New" w:hAnsi="Angsana New"/>
                <w:sz w:val="28"/>
                <w:szCs w:val="28"/>
              </w:rPr>
              <w:t>(3,282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421C6" w:rsidRPr="007D6A49" w:rsidTr="00F74793">
        <w:tc>
          <w:tcPr>
            <w:tcW w:w="2160" w:type="dxa"/>
            <w:shd w:val="clear" w:color="auto" w:fill="auto"/>
          </w:tcPr>
          <w:p w:rsidR="000421C6" w:rsidRPr="0054788A" w:rsidRDefault="000421C6" w:rsidP="000421C6">
            <w:pPr>
              <w:ind w:left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lastRenderedPageBreak/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7D6A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810" w:type="dxa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  <w:gridSpan w:val="2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421C6" w:rsidRPr="007D6A49" w:rsidRDefault="000421C6" w:rsidP="000421C6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gridSpan w:val="2"/>
            <w:shd w:val="clear" w:color="auto" w:fill="auto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421C6" w:rsidRPr="007D6A49" w:rsidRDefault="000421C6" w:rsidP="000421C6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1" w:type="dxa"/>
            <w:gridSpan w:val="2"/>
            <w:shd w:val="clear" w:color="auto" w:fill="auto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421C6" w:rsidRPr="007D6A49" w:rsidRDefault="000421C6" w:rsidP="000421C6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1" w:type="dxa"/>
            <w:gridSpan w:val="2"/>
            <w:shd w:val="clear" w:color="auto" w:fill="auto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21C6" w:rsidRPr="007D6A49" w:rsidTr="00F74793">
        <w:tc>
          <w:tcPr>
            <w:tcW w:w="2160" w:type="dxa"/>
            <w:shd w:val="clear" w:color="auto" w:fill="auto"/>
          </w:tcPr>
          <w:p w:rsidR="000421C6" w:rsidRPr="002209B2" w:rsidRDefault="000421C6" w:rsidP="000421C6">
            <w:pPr>
              <w:tabs>
                <w:tab w:val="clear" w:pos="1871"/>
              </w:tabs>
              <w:ind w:left="191" w:right="-459" w:hanging="1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D6A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ทรัพย์</w:t>
            </w:r>
            <w:r w:rsidRPr="007D6A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Pr="002209B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และหนี้สินทางการเงิน</w:t>
            </w:r>
          </w:p>
          <w:p w:rsidR="000421C6" w:rsidRPr="002209B2" w:rsidRDefault="000421C6" w:rsidP="000421C6">
            <w:pPr>
              <w:ind w:left="191" w:hanging="1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209B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2209B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ที่วัดมูลค่าด้วย</w:t>
            </w:r>
          </w:p>
          <w:p w:rsidR="000421C6" w:rsidRDefault="000421C6" w:rsidP="000421C6">
            <w:pPr>
              <w:ind w:left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09B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มูลค่ายุติธรรม</w:t>
            </w:r>
          </w:p>
        </w:tc>
        <w:tc>
          <w:tcPr>
            <w:tcW w:w="810" w:type="dxa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  <w:gridSpan w:val="2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421C6" w:rsidRPr="007D6A49" w:rsidRDefault="000421C6" w:rsidP="000421C6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gridSpan w:val="2"/>
            <w:shd w:val="clear" w:color="auto" w:fill="auto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421C6" w:rsidRPr="007D6A49" w:rsidRDefault="000421C6" w:rsidP="000421C6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1" w:type="dxa"/>
            <w:gridSpan w:val="2"/>
            <w:shd w:val="clear" w:color="auto" w:fill="auto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421C6" w:rsidRPr="007D6A49" w:rsidRDefault="000421C6" w:rsidP="000421C6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1" w:type="dxa"/>
            <w:gridSpan w:val="2"/>
            <w:shd w:val="clear" w:color="auto" w:fill="auto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21C6" w:rsidRPr="007D6A49" w:rsidTr="00F74793">
        <w:tc>
          <w:tcPr>
            <w:tcW w:w="2160" w:type="dxa"/>
            <w:shd w:val="clear" w:color="auto" w:fill="auto"/>
          </w:tcPr>
          <w:p w:rsidR="000421C6" w:rsidRDefault="000421C6" w:rsidP="000421C6">
            <w:pPr>
              <w:ind w:left="191" w:hanging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ตราสารทุนที่เป็น</w:t>
            </w:r>
          </w:p>
          <w:p w:rsidR="000421C6" w:rsidRPr="007D6A49" w:rsidRDefault="000421C6" w:rsidP="000421C6">
            <w:pPr>
              <w:ind w:left="191" w:hanging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หลักทรัพย์เผื่อขาย</w:t>
            </w:r>
          </w:p>
        </w:tc>
        <w:tc>
          <w:tcPr>
            <w:tcW w:w="810" w:type="dxa"/>
            <w:vAlign w:val="bottom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  <w:tab w:val="left" w:pos="812"/>
              </w:tabs>
              <w:spacing w:line="240" w:lineRule="atLeast"/>
              <w:ind w:left="-169" w:right="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177,738</w:t>
            </w:r>
          </w:p>
        </w:tc>
        <w:tc>
          <w:tcPr>
            <w:tcW w:w="180" w:type="dxa"/>
            <w:vAlign w:val="bottom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  <w:gridSpan w:val="2"/>
            <w:vAlign w:val="bottom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  <w:tab w:val="left" w:pos="688"/>
              </w:tabs>
              <w:spacing w:line="240" w:lineRule="atLeast"/>
              <w:ind w:left="-136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097A">
              <w:rPr>
                <w:rFonts w:ascii="Angsana New" w:hAnsi="Angsana New"/>
                <w:sz w:val="28"/>
                <w:szCs w:val="28"/>
                <w:lang w:val="en-US" w:bidi="th-TH"/>
              </w:rPr>
              <w:t>177</w:t>
            </w:r>
            <w:r>
              <w:rPr>
                <w:rFonts w:ascii="Angsana New" w:hAnsi="Angsana New"/>
                <w:sz w:val="28"/>
                <w:szCs w:val="28"/>
              </w:rPr>
              <w:t>,738</w:t>
            </w:r>
          </w:p>
        </w:tc>
        <w:tc>
          <w:tcPr>
            <w:tcW w:w="180" w:type="dxa"/>
            <w:gridSpan w:val="2"/>
            <w:vAlign w:val="bottom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177,738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0421C6" w:rsidRPr="00836AB2" w:rsidRDefault="000421C6" w:rsidP="000421C6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gridSpan w:val="2"/>
            <w:shd w:val="clear" w:color="auto" w:fill="auto"/>
            <w:vAlign w:val="bottom"/>
          </w:tcPr>
          <w:p w:rsidR="000421C6" w:rsidRPr="00836AB2" w:rsidRDefault="000421C6" w:rsidP="000421C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0421C6" w:rsidRPr="00836AB2" w:rsidRDefault="000421C6" w:rsidP="000421C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bottom"/>
          </w:tcPr>
          <w:p w:rsidR="000421C6" w:rsidRPr="00C165BD" w:rsidRDefault="000421C6" w:rsidP="000421C6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Pr="00C165B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0421C6" w:rsidRPr="007D6A49" w:rsidRDefault="000421C6" w:rsidP="000421C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1" w:type="dxa"/>
            <w:gridSpan w:val="2"/>
            <w:shd w:val="clear" w:color="auto" w:fill="auto"/>
            <w:vAlign w:val="bottom"/>
          </w:tcPr>
          <w:p w:rsidR="000421C6" w:rsidRPr="00686666" w:rsidRDefault="000421C6" w:rsidP="000421C6">
            <w:pPr>
              <w:pStyle w:val="acctfourfigures"/>
              <w:tabs>
                <w:tab w:val="clear" w:pos="765"/>
              </w:tabs>
              <w:spacing w:line="240" w:lineRule="atLeast"/>
              <w:ind w:right="-520"/>
              <w:rPr>
                <w:rFonts w:ascii="Angsana New" w:hAnsi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35"/>
                <w:lang w:val="en-US" w:bidi="th-TH"/>
              </w:rPr>
              <w:t xml:space="preserve">   </w:t>
            </w:r>
            <w:r w:rsidRPr="00686666">
              <w:rPr>
                <w:rFonts w:ascii="Angsana New" w:hAnsi="Angsana New"/>
                <w:sz w:val="28"/>
                <w:szCs w:val="35"/>
                <w:lang w:val="en-US" w:bidi="th-TH"/>
              </w:rPr>
              <w:t>177,738</w:t>
            </w:r>
          </w:p>
        </w:tc>
      </w:tr>
      <w:tr w:rsidR="000421C6" w:rsidRPr="007D6A49" w:rsidTr="00F74793">
        <w:trPr>
          <w:trHeight w:val="266"/>
        </w:trPr>
        <w:tc>
          <w:tcPr>
            <w:tcW w:w="2160" w:type="dxa"/>
            <w:shd w:val="clear" w:color="auto" w:fill="auto"/>
            <w:vAlign w:val="bottom"/>
          </w:tcPr>
          <w:p w:rsidR="000421C6" w:rsidRPr="007D6A49" w:rsidRDefault="000421C6" w:rsidP="000421C6">
            <w:pPr>
              <w:ind w:left="360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810" w:type="dxa"/>
            <w:vAlign w:val="bottom"/>
          </w:tcPr>
          <w:p w:rsidR="000421C6" w:rsidRPr="00612DCF" w:rsidRDefault="000421C6" w:rsidP="000421C6">
            <w:pPr>
              <w:pStyle w:val="acctfourfigures"/>
              <w:tabs>
                <w:tab w:val="clear" w:pos="765"/>
                <w:tab w:val="left" w:pos="686"/>
              </w:tabs>
              <w:spacing w:line="240" w:lineRule="atLeast"/>
              <w:ind w:left="-79" w:right="-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2DCF">
              <w:rPr>
                <w:rFonts w:ascii="Angsana New" w:hAnsi="Angsana New"/>
                <w:sz w:val="28"/>
                <w:szCs w:val="28"/>
              </w:rPr>
              <w:t>(2,407)</w:t>
            </w:r>
          </w:p>
        </w:tc>
        <w:tc>
          <w:tcPr>
            <w:tcW w:w="180" w:type="dxa"/>
            <w:vAlign w:val="bottom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</w:tabs>
              <w:spacing w:line="240" w:lineRule="atLeast"/>
              <w:ind w:left="-136" w:right="-2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180" w:type="dxa"/>
            <w:vAlign w:val="bottom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  <w:gridSpan w:val="2"/>
            <w:vAlign w:val="bottom"/>
          </w:tcPr>
          <w:p w:rsidR="000421C6" w:rsidRDefault="000421C6" w:rsidP="000421C6">
            <w:pPr>
              <w:pStyle w:val="acctfourfigures"/>
              <w:tabs>
                <w:tab w:val="clear" w:pos="765"/>
              </w:tabs>
              <w:spacing w:line="240" w:lineRule="atLeast"/>
              <w:ind w:left="-136" w:right="-20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421C6" w:rsidRPr="007D6A49" w:rsidRDefault="000421C6" w:rsidP="000421C6">
            <w:pPr>
              <w:pStyle w:val="acctfourfigures"/>
              <w:tabs>
                <w:tab w:val="clear" w:pos="765"/>
                <w:tab w:val="left" w:pos="677"/>
              </w:tabs>
              <w:spacing w:line="240" w:lineRule="atLeast"/>
              <w:ind w:left="-136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(2,407)</w:t>
            </w:r>
          </w:p>
        </w:tc>
        <w:tc>
          <w:tcPr>
            <w:tcW w:w="180" w:type="dxa"/>
            <w:gridSpan w:val="2"/>
            <w:vAlign w:val="bottom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0421C6" w:rsidRPr="00836AB2" w:rsidRDefault="000421C6" w:rsidP="000421C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0421C6" w:rsidRPr="00836AB2" w:rsidRDefault="000421C6" w:rsidP="000421C6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gridSpan w:val="2"/>
            <w:shd w:val="clear" w:color="auto" w:fill="auto"/>
            <w:vAlign w:val="bottom"/>
          </w:tcPr>
          <w:p w:rsidR="000421C6" w:rsidRPr="00836AB2" w:rsidRDefault="000421C6" w:rsidP="000421C6">
            <w:pPr>
              <w:pStyle w:val="acctfourfigures"/>
              <w:tabs>
                <w:tab w:val="clear" w:pos="765"/>
                <w:tab w:val="left" w:pos="596"/>
              </w:tabs>
              <w:spacing w:line="240" w:lineRule="atLeast"/>
              <w:ind w:right="-5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  (2,407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0421C6" w:rsidRPr="00836AB2" w:rsidRDefault="000421C6" w:rsidP="000421C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bottom"/>
          </w:tcPr>
          <w:p w:rsidR="000421C6" w:rsidRPr="00C165BD" w:rsidRDefault="000421C6" w:rsidP="000421C6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Pr="00C165B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0421C6" w:rsidRPr="007D6A49" w:rsidRDefault="000421C6" w:rsidP="000421C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1" w:type="dxa"/>
            <w:gridSpan w:val="2"/>
            <w:shd w:val="clear" w:color="auto" w:fill="auto"/>
            <w:vAlign w:val="bottom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  <w:tab w:val="left" w:pos="602"/>
                <w:tab w:val="left" w:pos="641"/>
              </w:tabs>
              <w:spacing w:line="240" w:lineRule="atLeast"/>
              <w:ind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</w:rPr>
              <w:t>(2,407)</w:t>
            </w:r>
          </w:p>
        </w:tc>
      </w:tr>
      <w:tr w:rsidR="000421C6" w:rsidRPr="007D6A49" w:rsidTr="00F74793">
        <w:trPr>
          <w:trHeight w:val="266"/>
        </w:trPr>
        <w:tc>
          <w:tcPr>
            <w:tcW w:w="2160" w:type="dxa"/>
            <w:shd w:val="clear" w:color="auto" w:fill="auto"/>
            <w:vAlign w:val="bottom"/>
          </w:tcPr>
          <w:p w:rsidR="000421C6" w:rsidRPr="001522C9" w:rsidRDefault="000421C6" w:rsidP="000421C6">
            <w:pPr>
              <w:ind w:left="360" w:hanging="18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:rsidR="000421C6" w:rsidRPr="001522C9" w:rsidRDefault="000421C6" w:rsidP="000421C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0421C6" w:rsidRPr="001522C9" w:rsidRDefault="000421C6" w:rsidP="000421C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:rsidR="000421C6" w:rsidRPr="001522C9" w:rsidRDefault="000421C6" w:rsidP="000421C6">
            <w:pPr>
              <w:pStyle w:val="acctfourfigures"/>
              <w:tabs>
                <w:tab w:val="clear" w:pos="765"/>
                <w:tab w:val="left" w:pos="340"/>
                <w:tab w:val="center" w:pos="45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0421C6" w:rsidRPr="001522C9" w:rsidRDefault="000421C6" w:rsidP="000421C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9" w:type="dxa"/>
            <w:gridSpan w:val="2"/>
            <w:vAlign w:val="bottom"/>
          </w:tcPr>
          <w:p w:rsidR="000421C6" w:rsidRPr="001522C9" w:rsidRDefault="000421C6" w:rsidP="000421C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0421C6" w:rsidRPr="001522C9" w:rsidRDefault="000421C6" w:rsidP="000421C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0421C6" w:rsidRPr="001522C9" w:rsidRDefault="000421C6" w:rsidP="000421C6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0421C6" w:rsidRPr="001522C9" w:rsidRDefault="000421C6" w:rsidP="000421C6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8" w:type="dxa"/>
            <w:gridSpan w:val="2"/>
            <w:shd w:val="clear" w:color="auto" w:fill="auto"/>
            <w:vAlign w:val="bottom"/>
          </w:tcPr>
          <w:p w:rsidR="000421C6" w:rsidRPr="001522C9" w:rsidRDefault="000421C6" w:rsidP="000421C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0421C6" w:rsidRPr="001522C9" w:rsidRDefault="000421C6" w:rsidP="000421C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bottom"/>
          </w:tcPr>
          <w:p w:rsidR="000421C6" w:rsidRPr="001522C9" w:rsidRDefault="000421C6" w:rsidP="000421C6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0421C6" w:rsidRPr="001522C9" w:rsidRDefault="000421C6" w:rsidP="000421C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shd w:val="clear" w:color="auto" w:fill="auto"/>
            <w:vAlign w:val="bottom"/>
          </w:tcPr>
          <w:p w:rsidR="000421C6" w:rsidRPr="001522C9" w:rsidRDefault="000421C6" w:rsidP="000421C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421C6" w:rsidRPr="007D6A49" w:rsidTr="00F74793">
        <w:trPr>
          <w:trHeight w:val="266"/>
        </w:trPr>
        <w:tc>
          <w:tcPr>
            <w:tcW w:w="2160" w:type="dxa"/>
            <w:shd w:val="clear" w:color="auto" w:fill="auto"/>
          </w:tcPr>
          <w:p w:rsidR="000421C6" w:rsidRDefault="000421C6" w:rsidP="000421C6">
            <w:pPr>
              <w:ind w:left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D6A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ทรัพย์</w:t>
            </w:r>
            <w:r w:rsidRPr="007D6A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ที่</w:t>
            </w:r>
          </w:p>
          <w:p w:rsidR="000421C6" w:rsidRDefault="000421C6" w:rsidP="000421C6">
            <w:pPr>
              <w:ind w:left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 ไม่ได้วัดมูลค่าด้วย</w:t>
            </w:r>
          </w:p>
          <w:p w:rsidR="000421C6" w:rsidRDefault="000421C6" w:rsidP="000421C6">
            <w:pPr>
              <w:ind w:left="191" w:hanging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มูลค่ายุติธรรม</w:t>
            </w:r>
          </w:p>
        </w:tc>
        <w:tc>
          <w:tcPr>
            <w:tcW w:w="810" w:type="dxa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0421C6" w:rsidRDefault="000421C6" w:rsidP="000421C6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  <w:gridSpan w:val="2"/>
          </w:tcPr>
          <w:p w:rsidR="000421C6" w:rsidRDefault="000421C6" w:rsidP="000421C6">
            <w:pPr>
              <w:pStyle w:val="acctfourfigures"/>
              <w:tabs>
                <w:tab w:val="clear" w:pos="765"/>
              </w:tabs>
              <w:spacing w:line="240" w:lineRule="atLeast"/>
              <w:ind w:left="-136" w:right="-2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0421C6" w:rsidRDefault="000421C6" w:rsidP="000421C6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421C6" w:rsidRPr="00836AB2" w:rsidRDefault="000421C6" w:rsidP="000421C6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gridSpan w:val="2"/>
            <w:shd w:val="clear" w:color="auto" w:fill="auto"/>
          </w:tcPr>
          <w:p w:rsidR="000421C6" w:rsidRPr="00836AB2" w:rsidRDefault="000421C6" w:rsidP="000421C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421C6" w:rsidRPr="00836AB2" w:rsidRDefault="000421C6" w:rsidP="000421C6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1" w:type="dxa"/>
            <w:gridSpan w:val="2"/>
            <w:shd w:val="clear" w:color="auto" w:fill="auto"/>
          </w:tcPr>
          <w:p w:rsidR="000421C6" w:rsidRPr="00836AB2" w:rsidRDefault="000421C6" w:rsidP="000421C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421C6" w:rsidRPr="007D6A49" w:rsidRDefault="000421C6" w:rsidP="000421C6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1" w:type="dxa"/>
            <w:gridSpan w:val="2"/>
            <w:shd w:val="clear" w:color="auto" w:fill="auto"/>
          </w:tcPr>
          <w:p w:rsidR="000421C6" w:rsidRDefault="000421C6" w:rsidP="000421C6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21C6" w:rsidRPr="007D6A49" w:rsidTr="00F74793">
        <w:trPr>
          <w:trHeight w:val="266"/>
        </w:trPr>
        <w:tc>
          <w:tcPr>
            <w:tcW w:w="2160" w:type="dxa"/>
            <w:shd w:val="clear" w:color="auto" w:fill="auto"/>
          </w:tcPr>
          <w:p w:rsidR="000421C6" w:rsidRDefault="000421C6" w:rsidP="000421C6">
            <w:pPr>
              <w:ind w:left="191" w:hanging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</w:t>
            </w:r>
          </w:p>
          <w:p w:rsidR="000421C6" w:rsidRDefault="000421C6" w:rsidP="000421C6">
            <w:pPr>
              <w:ind w:left="191" w:hanging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แก่บริษัทย่อย</w:t>
            </w:r>
          </w:p>
        </w:tc>
        <w:tc>
          <w:tcPr>
            <w:tcW w:w="810" w:type="dxa"/>
            <w:vAlign w:val="bottom"/>
          </w:tcPr>
          <w:p w:rsidR="000421C6" w:rsidRDefault="000421C6" w:rsidP="000421C6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:rsidR="000421C6" w:rsidRPr="008477A9" w:rsidRDefault="000421C6" w:rsidP="000421C6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15,000</w:t>
            </w:r>
          </w:p>
        </w:tc>
        <w:tc>
          <w:tcPr>
            <w:tcW w:w="180" w:type="dxa"/>
            <w:vAlign w:val="bottom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0421C6" w:rsidRPr="007913DF" w:rsidRDefault="000421C6" w:rsidP="000421C6">
            <w:pPr>
              <w:pStyle w:val="acctfourfigures"/>
              <w:tabs>
                <w:tab w:val="clear" w:pos="765"/>
                <w:tab w:val="left" w:pos="812"/>
              </w:tabs>
              <w:spacing w:line="240" w:lineRule="atLeast"/>
              <w:ind w:left="-169" w:right="2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0421C6" w:rsidRPr="007913DF" w:rsidRDefault="000421C6" w:rsidP="000421C6">
            <w:pPr>
              <w:pStyle w:val="acctfourfigures"/>
              <w:tabs>
                <w:tab w:val="clear" w:pos="765"/>
                <w:tab w:val="left" w:pos="812"/>
              </w:tabs>
              <w:spacing w:line="240" w:lineRule="atLeast"/>
              <w:ind w:left="-169" w:right="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13DF">
              <w:rPr>
                <w:rFonts w:ascii="Angsana New" w:hAnsi="Angsana New"/>
                <w:sz w:val="28"/>
                <w:szCs w:val="28"/>
              </w:rPr>
              <w:t>85,000</w:t>
            </w:r>
          </w:p>
        </w:tc>
        <w:tc>
          <w:tcPr>
            <w:tcW w:w="180" w:type="dxa"/>
            <w:vAlign w:val="bottom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  <w:gridSpan w:val="2"/>
            <w:vAlign w:val="bottom"/>
          </w:tcPr>
          <w:p w:rsidR="000421C6" w:rsidRDefault="000421C6" w:rsidP="000421C6">
            <w:pPr>
              <w:pStyle w:val="acctfourfigures"/>
              <w:tabs>
                <w:tab w:val="clear" w:pos="765"/>
                <w:tab w:val="left" w:pos="688"/>
              </w:tabs>
              <w:spacing w:line="240" w:lineRule="atLeast"/>
              <w:ind w:left="-136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180" w:type="dxa"/>
            <w:gridSpan w:val="2"/>
            <w:vAlign w:val="bottom"/>
          </w:tcPr>
          <w:p w:rsidR="000421C6" w:rsidRPr="007D6A49" w:rsidRDefault="000421C6" w:rsidP="000421C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0421C6" w:rsidRPr="00836AB2" w:rsidRDefault="000421C6" w:rsidP="000421C6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0421C6" w:rsidRPr="00836AB2" w:rsidRDefault="000421C6" w:rsidP="000421C6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gridSpan w:val="2"/>
            <w:shd w:val="clear" w:color="auto" w:fill="auto"/>
            <w:vAlign w:val="bottom"/>
          </w:tcPr>
          <w:p w:rsidR="000421C6" w:rsidRPr="00836AB2" w:rsidRDefault="000421C6" w:rsidP="000421C6">
            <w:pPr>
              <w:pStyle w:val="acctfourfigures"/>
              <w:tabs>
                <w:tab w:val="clear" w:pos="765"/>
              </w:tabs>
              <w:spacing w:line="240" w:lineRule="atLeast"/>
              <w:ind w:right="-6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0421C6" w:rsidRPr="00836AB2" w:rsidRDefault="000421C6" w:rsidP="000421C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bottom"/>
          </w:tcPr>
          <w:p w:rsidR="000421C6" w:rsidRPr="00836AB2" w:rsidRDefault="000421C6" w:rsidP="000421C6">
            <w:pPr>
              <w:pStyle w:val="acctfourfigures"/>
              <w:tabs>
                <w:tab w:val="clear" w:pos="765"/>
                <w:tab w:val="left" w:pos="722"/>
              </w:tabs>
              <w:spacing w:line="240" w:lineRule="atLeast"/>
              <w:ind w:left="-8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95,650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0421C6" w:rsidRPr="007D6A49" w:rsidRDefault="000421C6" w:rsidP="000421C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1" w:type="dxa"/>
            <w:gridSpan w:val="2"/>
            <w:shd w:val="clear" w:color="auto" w:fill="auto"/>
            <w:vAlign w:val="bottom"/>
          </w:tcPr>
          <w:p w:rsidR="000421C6" w:rsidRDefault="000421C6" w:rsidP="000421C6">
            <w:pPr>
              <w:pStyle w:val="acctfourfigures"/>
              <w:tabs>
                <w:tab w:val="clear" w:pos="765"/>
              </w:tabs>
              <w:spacing w:line="240" w:lineRule="atLeast"/>
              <w:ind w:right="-22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95,650</w:t>
            </w:r>
          </w:p>
        </w:tc>
      </w:tr>
    </w:tbl>
    <w:p w:rsidR="00800688" w:rsidRPr="00730859" w:rsidRDefault="00800688" w:rsidP="00F358CD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b/>
          <w:bCs/>
          <w:sz w:val="16"/>
          <w:szCs w:val="16"/>
          <w:lang w:val="en-US" w:bidi="th-TH"/>
        </w:rPr>
      </w:pPr>
    </w:p>
    <w:p w:rsidR="00BE3DE5" w:rsidRPr="009A57B8" w:rsidRDefault="00BE3DE5" w:rsidP="00BE3DE5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9A57B8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เ</w:t>
      </w:r>
      <w:r w:rsidRPr="009A57B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ครื่องมือทางการเงิน</w:t>
      </w:r>
      <w:r w:rsidRPr="009A57B8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ที่วัดมูลค่า</w:t>
      </w:r>
      <w:r w:rsidRPr="009A57B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ด้วยมูลค่ายุติธรรม </w:t>
      </w:r>
    </w:p>
    <w:p w:rsidR="00BE3DE5" w:rsidRPr="00730859" w:rsidRDefault="00BE3DE5" w:rsidP="00BE3DE5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16"/>
          <w:szCs w:val="16"/>
          <w:highlight w:val="cyan"/>
          <w:lang w:val="en-US" w:bidi="th-TH"/>
        </w:rPr>
      </w:pPr>
    </w:p>
    <w:p w:rsidR="00BE3DE5" w:rsidRPr="009A57B8" w:rsidRDefault="00BE3DE5" w:rsidP="00BE3DE5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9A57B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ลำดับ</w:t>
      </w:r>
      <w:r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>ชั้น</w:t>
      </w:r>
      <w:r w:rsidRPr="009A57B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ของมูลค่ายุติธรรม</w:t>
      </w:r>
    </w:p>
    <w:p w:rsidR="00BE3DE5" w:rsidRPr="00730859" w:rsidRDefault="00BE3DE5" w:rsidP="00BE3DE5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16"/>
          <w:szCs w:val="16"/>
          <w:highlight w:val="cyan"/>
          <w:lang w:val="en-US" w:bidi="th-TH"/>
        </w:rPr>
      </w:pPr>
    </w:p>
    <w:p w:rsidR="00BE3DE5" w:rsidRDefault="00BE3DE5" w:rsidP="00BE3DE5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A57B8">
        <w:rPr>
          <w:rFonts w:asciiTheme="majorBidi" w:hAnsiTheme="majorBidi" w:cstheme="majorBidi"/>
          <w:sz w:val="30"/>
          <w:szCs w:val="30"/>
          <w:cs/>
          <w:lang w:bidi="th-TH"/>
        </w:rPr>
        <w:t>ตาราง</w:t>
      </w:r>
      <w:r w:rsidRPr="009A57B8">
        <w:rPr>
          <w:rFonts w:asciiTheme="majorBidi" w:hAnsiTheme="majorBidi" w:cstheme="majorBidi" w:hint="cs"/>
          <w:sz w:val="30"/>
          <w:szCs w:val="30"/>
          <w:cs/>
          <w:lang w:bidi="th-TH"/>
        </w:rPr>
        <w:t>ข้างต้น</w:t>
      </w:r>
      <w:r w:rsidRPr="009A57B8">
        <w:rPr>
          <w:rFonts w:asciiTheme="majorBidi" w:hAnsiTheme="majorBidi" w:cstheme="majorBidi"/>
          <w:sz w:val="30"/>
          <w:szCs w:val="30"/>
          <w:cs/>
          <w:lang w:bidi="th-TH"/>
        </w:rPr>
        <w:t>วิเคราะห์การวัดมูลค่ายุติธรรมที่เกิดขึ้นประจำสำหรับสินทรัพย์ทางการเงิน</w:t>
      </w:r>
      <w:r w:rsidR="00B82D3C">
        <w:rPr>
          <w:rFonts w:asciiTheme="majorBidi" w:hAnsiTheme="majorBidi" w:cstheme="majorBidi" w:hint="cs"/>
          <w:sz w:val="30"/>
          <w:szCs w:val="30"/>
          <w:cs/>
          <w:lang w:bidi="th-TH"/>
        </w:rPr>
        <w:t>และหนี้สินทางการเงิน</w:t>
      </w:r>
      <w:r w:rsidRPr="009A57B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B82D3C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9A57B8">
        <w:rPr>
          <w:rFonts w:asciiTheme="majorBidi" w:hAnsiTheme="majorBidi" w:cstheme="majorBidi"/>
          <w:sz w:val="30"/>
          <w:szCs w:val="30"/>
          <w:cs/>
          <w:lang w:bidi="th-TH"/>
        </w:rPr>
        <w:t>การวัดมูลค่ายุติธรรมเหล่านี้ถูกจัดประเภทอยู่ในระดับที่ต่างกัน</w:t>
      </w:r>
      <w:r w:rsidRPr="009A57B8">
        <w:rPr>
          <w:rFonts w:asciiTheme="majorBidi" w:hAnsiTheme="majorBidi" w:cs="Angsana New"/>
          <w:sz w:val="30"/>
          <w:szCs w:val="30"/>
          <w:cs/>
          <w:lang w:bidi="th-TH"/>
        </w:rPr>
        <w:t>ของลำดับชั้นมูลค่ายุติธรรมตามข้อมูลที่ใช้</w:t>
      </w:r>
      <w:r w:rsidR="00B82D3C">
        <w:rPr>
          <w:rFonts w:asciiTheme="majorBidi" w:hAnsiTheme="majorBidi" w:cs="Angsana New"/>
          <w:sz w:val="30"/>
          <w:szCs w:val="30"/>
          <w:cs/>
          <w:lang w:bidi="th-TH"/>
        </w:rPr>
        <w:br/>
      </w:r>
      <w:r w:rsidRPr="009A57B8">
        <w:rPr>
          <w:rFonts w:asciiTheme="majorBidi" w:hAnsiTheme="majorBidi" w:cs="Angsana New"/>
          <w:sz w:val="30"/>
          <w:szCs w:val="30"/>
          <w:cs/>
          <w:lang w:bidi="th-TH"/>
        </w:rPr>
        <w:t>ในการประเมินมูลค่า</w:t>
      </w:r>
      <w:r w:rsidRPr="009A57B8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นิยามของระดับต่างๆ มีดังนี้</w:t>
      </w:r>
    </w:p>
    <w:p w:rsidR="00E274E6" w:rsidRPr="00730859" w:rsidRDefault="00E274E6" w:rsidP="00BE3DE5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16"/>
          <w:szCs w:val="16"/>
          <w:lang w:bidi="th-TH"/>
        </w:rPr>
      </w:pPr>
    </w:p>
    <w:p w:rsidR="00BE3DE5" w:rsidRPr="009A57B8" w:rsidRDefault="00BE3DE5" w:rsidP="00BE3DE5">
      <w:pPr>
        <w:pStyle w:val="block"/>
        <w:numPr>
          <w:ilvl w:val="0"/>
          <w:numId w:val="18"/>
        </w:numPr>
        <w:spacing w:after="0" w:line="240" w:lineRule="atLeast"/>
        <w:ind w:left="126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A57B8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</w:t>
      </w:r>
      <w:r w:rsidRPr="009A57B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ระดับ </w:t>
      </w:r>
      <w:r w:rsidRPr="009A57B8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9A57B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9A57B8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9A57B8">
        <w:rPr>
          <w:rFonts w:asciiTheme="majorBidi" w:hAnsiTheme="majorBidi" w:cs="Angsana New"/>
          <w:sz w:val="30"/>
          <w:szCs w:val="30"/>
          <w:cs/>
          <w:lang w:bidi="th-TH"/>
        </w:rPr>
        <w:t>ราคาเสนอ</w:t>
      </w:r>
      <w:r w:rsidRPr="009A57B8">
        <w:rPr>
          <w:rFonts w:asciiTheme="majorBidi" w:hAnsiTheme="majorBidi" w:cs="Angsana New" w:hint="cs"/>
          <w:sz w:val="30"/>
          <w:szCs w:val="30"/>
          <w:cs/>
          <w:lang w:bidi="th-TH"/>
        </w:rPr>
        <w:t>ซื้อขาย</w:t>
      </w:r>
      <w:r w:rsidRPr="009A57B8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9A57B8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9A57B8">
        <w:rPr>
          <w:rFonts w:asciiTheme="majorBidi" w:hAnsiTheme="majorBidi" w:cs="Angsana New"/>
          <w:sz w:val="30"/>
          <w:szCs w:val="30"/>
          <w:cs/>
          <w:lang w:bidi="th-TH"/>
        </w:rPr>
        <w:t>ไม่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ต้อง</w:t>
      </w:r>
      <w:r w:rsidRPr="009A57B8">
        <w:rPr>
          <w:rFonts w:asciiTheme="majorBidi" w:hAnsiTheme="majorBidi" w:cs="Angsana New"/>
          <w:sz w:val="30"/>
          <w:szCs w:val="30"/>
          <w:cs/>
          <w:lang w:bidi="th-TH"/>
        </w:rPr>
        <w:t>ปรับปรุง</w:t>
      </w:r>
      <w:r w:rsidRPr="009A57B8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9A57B8">
        <w:rPr>
          <w:rFonts w:asciiTheme="majorBidi" w:hAnsiTheme="majorBidi" w:cs="Angsana New"/>
          <w:sz w:val="30"/>
          <w:szCs w:val="30"/>
          <w:cs/>
          <w:lang w:bidi="th-TH"/>
        </w:rPr>
        <w:t>ในตลาด</w:t>
      </w:r>
      <w:r w:rsidRPr="009A57B8">
        <w:rPr>
          <w:rFonts w:asciiTheme="majorBidi" w:hAnsiTheme="majorBidi" w:cs="Angsana New" w:hint="cs"/>
          <w:sz w:val="30"/>
          <w:szCs w:val="30"/>
          <w:cs/>
          <w:lang w:bidi="th-TH"/>
        </w:rPr>
        <w:t>ที่มีสภาพ</w:t>
      </w:r>
      <w:r w:rsidRPr="009A57B8">
        <w:rPr>
          <w:rFonts w:asciiTheme="majorBidi" w:hAnsiTheme="majorBidi" w:cs="Angsana New"/>
          <w:sz w:val="30"/>
          <w:szCs w:val="30"/>
          <w:cs/>
          <w:lang w:bidi="th-TH"/>
        </w:rPr>
        <w:t>คล่องสำหรับสินทรัพย์หรือหนี้สิน</w:t>
      </w:r>
      <w:r w:rsidRPr="009A57B8">
        <w:rPr>
          <w:rFonts w:asciiTheme="majorBidi" w:hAnsiTheme="majorBidi" w:cs="Angsana New" w:hint="cs"/>
          <w:sz w:val="30"/>
          <w:szCs w:val="30"/>
          <w:cs/>
          <w:lang w:bidi="th-TH"/>
        </w:rPr>
        <w:t>อย่างเดี</w:t>
      </w:r>
      <w:r w:rsidRPr="00BE3DE5">
        <w:rPr>
          <w:rFonts w:asciiTheme="majorBidi" w:hAnsiTheme="majorBidi" w:cs="Angsana New" w:hint="cs"/>
          <w:sz w:val="30"/>
          <w:szCs w:val="30"/>
          <w:cs/>
          <w:lang w:bidi="th-TH"/>
        </w:rPr>
        <w:t>ยวกันซึ่ง</w:t>
      </w:r>
      <w:r w:rsidRPr="00BE3DE5">
        <w:rPr>
          <w:rFonts w:asciiTheme="majorBidi" w:hAnsiTheme="majorBidi" w:cs="Angsana New"/>
          <w:sz w:val="30"/>
          <w:szCs w:val="30"/>
          <w:cs/>
          <w:lang w:bidi="th-TH"/>
        </w:rPr>
        <w:t>กลุ่มบริษัทสามารถเข้า</w:t>
      </w:r>
      <w:r w:rsidRPr="009A57B8">
        <w:rPr>
          <w:rFonts w:asciiTheme="majorBidi" w:hAnsiTheme="majorBidi" w:cs="Angsana New"/>
          <w:sz w:val="30"/>
          <w:szCs w:val="30"/>
          <w:cs/>
          <w:lang w:bidi="th-TH"/>
        </w:rPr>
        <w:t>ถึงตลาดนั้น ณ วันที่วัด</w:t>
      </w:r>
      <w:r w:rsidRPr="009A57B8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 w:rsidRPr="009A57B8">
        <w:rPr>
          <w:rFonts w:asciiTheme="majorBidi" w:hAnsiTheme="majorBidi" w:cs="Angsana New"/>
          <w:sz w:val="30"/>
          <w:szCs w:val="30"/>
          <w:cs/>
          <w:lang w:bidi="th-TH"/>
        </w:rPr>
        <w:t>ค่า</w:t>
      </w:r>
    </w:p>
    <w:p w:rsidR="00BE3DE5" w:rsidRPr="009A57B8" w:rsidRDefault="00BE3DE5" w:rsidP="00BE3DE5">
      <w:pPr>
        <w:pStyle w:val="block"/>
        <w:numPr>
          <w:ilvl w:val="0"/>
          <w:numId w:val="18"/>
        </w:numPr>
        <w:spacing w:after="0" w:line="240" w:lineRule="atLeast"/>
        <w:ind w:left="126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A57B8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</w:t>
      </w:r>
      <w:r w:rsidRPr="009A57B8">
        <w:rPr>
          <w:rFonts w:asciiTheme="majorBidi" w:hAnsiTheme="majorBidi" w:cstheme="majorBidi"/>
          <w:sz w:val="30"/>
          <w:szCs w:val="30"/>
          <w:cs/>
          <w:lang w:bidi="th-TH"/>
        </w:rPr>
        <w:t>ระดับ</w:t>
      </w:r>
      <w:r w:rsidRPr="009A57B8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9A57B8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9A57B8">
        <w:rPr>
          <w:rFonts w:asciiTheme="majorBidi" w:hAnsiTheme="majorBidi" w:cs="Angsana New"/>
          <w:sz w:val="30"/>
          <w:szCs w:val="30"/>
          <w:cs/>
          <w:lang w:bidi="th-TH"/>
        </w:rPr>
        <w:t>ข้อมูลอื่นที่สังเกตได้ไม่ว่า</w:t>
      </w:r>
      <w:r w:rsidRPr="009A57B8">
        <w:rPr>
          <w:rFonts w:asciiTheme="majorBidi" w:hAnsiTheme="majorBidi" w:cs="Angsana New" w:hint="cs"/>
          <w:sz w:val="30"/>
          <w:szCs w:val="30"/>
          <w:cs/>
          <w:lang w:bidi="th-TH"/>
        </w:rPr>
        <w:t>โดย</w:t>
      </w:r>
      <w:r w:rsidRPr="009A57B8">
        <w:rPr>
          <w:rFonts w:asciiTheme="majorBidi" w:hAnsiTheme="majorBidi" w:cs="Angsana New"/>
          <w:sz w:val="30"/>
          <w:szCs w:val="30"/>
          <w:cs/>
          <w:lang w:bidi="th-TH"/>
        </w:rPr>
        <w:t>ทางตรงหรือโดยทางอ้อมสำหรับสินทรัพย์</w:t>
      </w:r>
      <w:r w:rsidRPr="009A57B8">
        <w:rPr>
          <w:rFonts w:asciiTheme="majorBidi" w:hAnsiTheme="majorBidi" w:cs="Angsana New" w:hint="cs"/>
          <w:sz w:val="30"/>
          <w:szCs w:val="30"/>
          <w:cs/>
          <w:lang w:bidi="th-TH"/>
        </w:rPr>
        <w:t>นั้น</w:t>
      </w:r>
      <w:r w:rsidRPr="009A57B8">
        <w:rPr>
          <w:rFonts w:asciiTheme="majorBidi" w:hAnsiTheme="majorBidi" w:cs="Angsana New"/>
          <w:sz w:val="30"/>
          <w:szCs w:val="30"/>
          <w:cs/>
          <w:lang w:bidi="th-TH"/>
        </w:rPr>
        <w:t>หรือหนี้สิน</w:t>
      </w:r>
      <w:r w:rsidRPr="009A57B8">
        <w:rPr>
          <w:rFonts w:asciiTheme="majorBidi" w:hAnsiTheme="majorBidi" w:cs="Angsana New" w:hint="cs"/>
          <w:sz w:val="30"/>
          <w:szCs w:val="30"/>
          <w:cs/>
          <w:lang w:bidi="th-TH"/>
        </w:rPr>
        <w:t>นั้น</w:t>
      </w:r>
      <w:r w:rsidRPr="009A57B8">
        <w:rPr>
          <w:rFonts w:asciiTheme="majorBidi" w:hAnsiTheme="majorBidi" w:cs="Angsana New"/>
          <w:sz w:val="30"/>
          <w:szCs w:val="30"/>
          <w:cs/>
          <w:lang w:bidi="th-TH"/>
        </w:rPr>
        <w:t>นอกเหนือจากราคาเสนอ</w:t>
      </w:r>
      <w:r w:rsidRPr="009A57B8">
        <w:rPr>
          <w:rFonts w:asciiTheme="majorBidi" w:hAnsiTheme="majorBidi" w:cs="Angsana New" w:hint="cs"/>
          <w:sz w:val="30"/>
          <w:szCs w:val="30"/>
          <w:cs/>
          <w:lang w:bidi="th-TH"/>
        </w:rPr>
        <w:t>ซื้อขาย</w:t>
      </w:r>
      <w:r w:rsidRPr="009A57B8">
        <w:rPr>
          <w:rFonts w:asciiTheme="majorBidi" w:hAnsiTheme="majorBidi" w:cs="Angsana New"/>
          <w:sz w:val="30"/>
          <w:szCs w:val="30"/>
          <w:cs/>
          <w:lang w:bidi="th-TH"/>
        </w:rPr>
        <w:t>ซึ่งรวมอยู่ใน</w:t>
      </w:r>
      <w:r w:rsidRPr="009A57B8">
        <w:rPr>
          <w:rFonts w:asciiTheme="majorBidi" w:hAnsiTheme="majorBidi" w:cs="Angsana New" w:hint="cs"/>
          <w:sz w:val="30"/>
          <w:szCs w:val="30"/>
          <w:cs/>
          <w:lang w:bidi="th-TH"/>
        </w:rPr>
        <w:t>ข้อมูล</w:t>
      </w:r>
      <w:r w:rsidRPr="009A57B8">
        <w:rPr>
          <w:rFonts w:asciiTheme="majorBidi" w:hAnsiTheme="majorBidi" w:cs="Angsana New"/>
          <w:sz w:val="30"/>
          <w:szCs w:val="30"/>
          <w:cs/>
          <w:lang w:bidi="th-TH"/>
        </w:rPr>
        <w:t xml:space="preserve">ระดับ </w:t>
      </w:r>
      <w:r w:rsidRPr="009A57B8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:rsidR="00BE3DE5" w:rsidRPr="001522C9" w:rsidRDefault="00BE3DE5" w:rsidP="00BE3DE5">
      <w:pPr>
        <w:pStyle w:val="block"/>
        <w:numPr>
          <w:ilvl w:val="0"/>
          <w:numId w:val="18"/>
        </w:numPr>
        <w:spacing w:after="0" w:line="240" w:lineRule="atLeast"/>
        <w:ind w:left="1260" w:right="-7"/>
        <w:rPr>
          <w:rFonts w:asciiTheme="majorBidi" w:hAnsiTheme="majorBidi" w:cstheme="majorBidi"/>
          <w:sz w:val="30"/>
          <w:szCs w:val="30"/>
          <w:lang w:bidi="th-TH"/>
        </w:rPr>
      </w:pPr>
      <w:r w:rsidRPr="009A57B8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</w:t>
      </w:r>
      <w:r w:rsidRPr="009A57B8">
        <w:rPr>
          <w:rFonts w:asciiTheme="majorBidi" w:hAnsiTheme="majorBidi" w:cstheme="majorBidi"/>
          <w:sz w:val="30"/>
          <w:szCs w:val="30"/>
          <w:cs/>
          <w:lang w:bidi="th-TH"/>
        </w:rPr>
        <w:t>ระดับ</w:t>
      </w:r>
      <w:r w:rsidRPr="009A57B8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9A57B8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9A57B8">
        <w:rPr>
          <w:rFonts w:asciiTheme="majorBidi" w:hAnsiTheme="majorBidi" w:cs="Angsana New"/>
          <w:sz w:val="30"/>
          <w:szCs w:val="30"/>
          <w:cs/>
          <w:lang w:bidi="th-TH"/>
        </w:rPr>
        <w:t>ข้อมูลที่</w:t>
      </w:r>
      <w:r w:rsidRPr="009A57B8">
        <w:rPr>
          <w:rFonts w:asciiTheme="majorBidi" w:hAnsiTheme="majorBidi" w:cs="Angsana New" w:hint="cs"/>
          <w:sz w:val="30"/>
          <w:szCs w:val="30"/>
          <w:cs/>
          <w:lang w:bidi="th-TH"/>
        </w:rPr>
        <w:t>ไม่สามารถ</w:t>
      </w:r>
      <w:r w:rsidRPr="009A57B8">
        <w:rPr>
          <w:rFonts w:asciiTheme="majorBidi" w:hAnsiTheme="majorBidi" w:cs="Angsana New"/>
          <w:sz w:val="30"/>
          <w:szCs w:val="30"/>
          <w:cs/>
          <w:lang w:bidi="th-TH"/>
        </w:rPr>
        <w:t>สังเกตได้สำหรับสินทรัพย์</w:t>
      </w:r>
      <w:r w:rsidRPr="009A57B8">
        <w:rPr>
          <w:rFonts w:asciiTheme="majorBidi" w:hAnsiTheme="majorBidi" w:cs="Angsana New" w:hint="cs"/>
          <w:sz w:val="30"/>
          <w:szCs w:val="30"/>
          <w:cs/>
          <w:lang w:bidi="th-TH"/>
        </w:rPr>
        <w:t>นั้น</w:t>
      </w:r>
      <w:r w:rsidRPr="009A57B8">
        <w:rPr>
          <w:rFonts w:asciiTheme="majorBidi" w:hAnsiTheme="majorBidi" w:cs="Angsana New"/>
          <w:sz w:val="30"/>
          <w:szCs w:val="30"/>
          <w:cs/>
          <w:lang w:bidi="th-TH"/>
        </w:rPr>
        <w:t>หรือหนี้สิน</w:t>
      </w:r>
      <w:r w:rsidRPr="009A57B8">
        <w:rPr>
          <w:rFonts w:asciiTheme="majorBidi" w:hAnsiTheme="majorBidi" w:cs="Angsana New" w:hint="cs"/>
          <w:sz w:val="30"/>
          <w:szCs w:val="30"/>
          <w:cs/>
          <w:lang w:bidi="th-TH"/>
        </w:rPr>
        <w:t>นั้น</w:t>
      </w:r>
    </w:p>
    <w:p w:rsidR="001522C9" w:rsidRPr="000260E8" w:rsidRDefault="001522C9" w:rsidP="001522C9">
      <w:pPr>
        <w:pStyle w:val="block"/>
        <w:spacing w:after="0" w:line="240" w:lineRule="atLeast"/>
        <w:ind w:left="1260" w:right="-7"/>
        <w:rPr>
          <w:rFonts w:asciiTheme="majorBidi" w:hAnsiTheme="majorBidi" w:cstheme="majorBidi"/>
          <w:sz w:val="30"/>
          <w:szCs w:val="30"/>
          <w:lang w:bidi="th-TH"/>
        </w:rPr>
      </w:pPr>
    </w:p>
    <w:p w:rsidR="00B26394" w:rsidRDefault="00B26394" w:rsidP="00A34589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color w:val="000000"/>
          <w:sz w:val="30"/>
          <w:szCs w:val="30"/>
          <w:lang w:bidi="th-TH"/>
        </w:rPr>
      </w:pPr>
      <w:r w:rsidRPr="00B26394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lastRenderedPageBreak/>
        <w:t xml:space="preserve">มูลค่ายุติธรรมระดับ </w:t>
      </w:r>
      <w:r w:rsidRPr="00B26394">
        <w:rPr>
          <w:rFonts w:ascii="Angsana New" w:hAnsi="Angsana New" w:cs="Angsana New"/>
          <w:color w:val="000000"/>
          <w:sz w:val="30"/>
          <w:szCs w:val="30"/>
          <w:lang w:bidi="th-TH"/>
        </w:rPr>
        <w:t xml:space="preserve">2 </w:t>
      </w:r>
      <w:r w:rsidRPr="00B26394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สำหรับตราสารอนุพันธ์ที่ซื้อขายนอกตลาดหลักทรัพย์ อ้างอิงราคาจากนายหน้า ซึ่งได้มี</w:t>
      </w:r>
      <w:r w:rsidR="00E9313A">
        <w:rPr>
          <w:rFonts w:ascii="Angsana New" w:hAnsi="Angsana New" w:cs="Angsana New"/>
          <w:color w:val="000000"/>
          <w:sz w:val="30"/>
          <w:szCs w:val="30"/>
          <w:lang w:bidi="th-TH"/>
        </w:rPr>
        <w:br/>
      </w:r>
      <w:r w:rsidRPr="00B26394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การทดสอบความสมเหตุสมผลของราคาเหล่านั้น โดยการคิดลดกระแสเงินสดในอนาคตที่คาดการณ์ไว้ด้วย</w:t>
      </w:r>
      <w:r w:rsidR="00E9313A">
        <w:rPr>
          <w:rFonts w:ascii="Angsana New" w:hAnsi="Angsana New" w:cs="Angsana New"/>
          <w:color w:val="000000"/>
          <w:sz w:val="30"/>
          <w:szCs w:val="30"/>
          <w:lang w:bidi="th-TH"/>
        </w:rPr>
        <w:br/>
      </w:r>
      <w:r w:rsidRPr="00B26394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</w:t>
      </w:r>
      <w:r w:rsidR="00E9313A">
        <w:rPr>
          <w:rFonts w:ascii="Angsana New" w:hAnsi="Angsana New" w:cs="Angsana New"/>
          <w:color w:val="000000"/>
          <w:sz w:val="30"/>
          <w:szCs w:val="30"/>
          <w:lang w:bidi="th-TH"/>
        </w:rPr>
        <w:br/>
      </w:r>
      <w:r w:rsidRPr="00B26394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ทางการเงินสะท้อนผลกระทบของความเสี่ยงด้านเครดิตและได้รวมการปรับปรุงความเสี่ยง</w:t>
      </w:r>
      <w:r w:rsidRPr="00E9313A">
        <w:rPr>
          <w:rFonts w:ascii="Angsana New" w:hAnsi="Angsana New" w:cs="Angsana New"/>
          <w:color w:val="000000"/>
          <w:spacing w:val="-16"/>
          <w:sz w:val="30"/>
          <w:szCs w:val="30"/>
          <w:cs/>
          <w:lang w:bidi="th-TH"/>
        </w:rPr>
        <w:t>ด้าน</w:t>
      </w:r>
      <w:r w:rsidRPr="00E9313A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>เครดิตของกลุ่มบริษัท</w:t>
      </w:r>
      <w:r w:rsidRPr="00B26394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และคู่สัญญา ตามความเหมาะสม</w:t>
      </w:r>
    </w:p>
    <w:p w:rsidR="002A7E1C" w:rsidRPr="00730859" w:rsidRDefault="002A7E1C" w:rsidP="00A34589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color w:val="000000"/>
          <w:szCs w:val="22"/>
          <w:lang w:val="en-US" w:bidi="th-TH"/>
        </w:rPr>
      </w:pPr>
    </w:p>
    <w:p w:rsidR="00AC409B" w:rsidRPr="001532FD" w:rsidRDefault="00F13835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1532FD">
        <w:rPr>
          <w:rFonts w:ascii="Angsana New" w:hAnsi="Angsana New"/>
          <w:b/>
          <w:bCs/>
          <w:sz w:val="30"/>
          <w:szCs w:val="30"/>
          <w:cs/>
        </w:rPr>
        <w:t>ภาระผูกพันกับ</w:t>
      </w:r>
      <w:r w:rsidR="0086631F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="00F52A70" w:rsidRPr="001532FD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  <w:r w:rsidR="00C13A60" w:rsidRPr="001532FD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D5300D" w:rsidRPr="00730859" w:rsidRDefault="00D5300D" w:rsidP="00D53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color w:val="FF0000"/>
          <w:sz w:val="22"/>
          <w:szCs w:val="22"/>
        </w:rPr>
      </w:pP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3"/>
        <w:gridCol w:w="1151"/>
        <w:gridCol w:w="18"/>
        <w:gridCol w:w="239"/>
        <w:gridCol w:w="1208"/>
        <w:gridCol w:w="283"/>
        <w:gridCol w:w="1158"/>
        <w:gridCol w:w="272"/>
        <w:gridCol w:w="1165"/>
      </w:tblGrid>
      <w:tr w:rsidR="00467D00" w:rsidRPr="001B41B9" w:rsidTr="00EB1E25">
        <w:trPr>
          <w:tblHeader/>
        </w:trPr>
        <w:tc>
          <w:tcPr>
            <w:tcW w:w="2007" w:type="pct"/>
          </w:tcPr>
          <w:p w:rsidR="00467D00" w:rsidRPr="001B41B9" w:rsidRDefault="00467D00" w:rsidP="002A6E33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5" w:type="pct"/>
            <w:gridSpan w:val="4"/>
          </w:tcPr>
          <w:p w:rsidR="00467D00" w:rsidRPr="001B41B9" w:rsidRDefault="00467D00" w:rsidP="002A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</w:tcPr>
          <w:p w:rsidR="00467D00" w:rsidRPr="001B41B9" w:rsidRDefault="00467D00" w:rsidP="002A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4" w:type="pct"/>
            <w:gridSpan w:val="3"/>
          </w:tcPr>
          <w:p w:rsidR="00467D00" w:rsidRPr="001B41B9" w:rsidRDefault="00467D00" w:rsidP="002A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754C" w:rsidRPr="000D534D" w:rsidTr="00EB1E25">
        <w:trPr>
          <w:tblHeader/>
        </w:trPr>
        <w:tc>
          <w:tcPr>
            <w:tcW w:w="2007" w:type="pct"/>
          </w:tcPr>
          <w:p w:rsidR="00C7754C" w:rsidRPr="000D534D" w:rsidRDefault="00C7754C" w:rsidP="00C7754C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  <w:gridSpan w:val="2"/>
          </w:tcPr>
          <w:p w:rsidR="00C7754C" w:rsidRPr="000D534D" w:rsidRDefault="00C7754C" w:rsidP="00C77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30" w:type="pct"/>
          </w:tcPr>
          <w:p w:rsidR="00C7754C" w:rsidRPr="000D534D" w:rsidRDefault="00C7754C" w:rsidP="00C77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:rsidR="00C7754C" w:rsidRPr="000D534D" w:rsidRDefault="00C7754C" w:rsidP="00C77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534D"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4" w:type="pct"/>
          </w:tcPr>
          <w:p w:rsidR="00C7754C" w:rsidRPr="000D534D" w:rsidRDefault="00C7754C" w:rsidP="00C77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:rsidR="00C7754C" w:rsidRPr="000D534D" w:rsidRDefault="00C7754C" w:rsidP="00C77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48" w:type="pct"/>
          </w:tcPr>
          <w:p w:rsidR="00C7754C" w:rsidRPr="000D534D" w:rsidRDefault="00C7754C" w:rsidP="00C77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C7754C" w:rsidRPr="000D534D" w:rsidRDefault="00C7754C" w:rsidP="00C77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534D"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C7754C" w:rsidRPr="000D534D" w:rsidTr="00EB1E25">
        <w:trPr>
          <w:tblHeader/>
        </w:trPr>
        <w:tc>
          <w:tcPr>
            <w:tcW w:w="2007" w:type="pct"/>
          </w:tcPr>
          <w:p w:rsidR="00C7754C" w:rsidRPr="000D534D" w:rsidRDefault="00C7754C" w:rsidP="00C7754C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  <w:gridSpan w:val="2"/>
          </w:tcPr>
          <w:p w:rsidR="00C7754C" w:rsidRPr="000D534D" w:rsidRDefault="00C7754C" w:rsidP="00C7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D534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61</w:t>
            </w:r>
          </w:p>
        </w:tc>
        <w:tc>
          <w:tcPr>
            <w:tcW w:w="130" w:type="pct"/>
          </w:tcPr>
          <w:p w:rsidR="00C7754C" w:rsidRPr="000D534D" w:rsidRDefault="00C7754C" w:rsidP="00C7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8" w:type="pct"/>
          </w:tcPr>
          <w:p w:rsidR="00C7754C" w:rsidRPr="00060315" w:rsidRDefault="00C7754C" w:rsidP="00C7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154" w:type="pct"/>
          </w:tcPr>
          <w:p w:rsidR="00C7754C" w:rsidRPr="000D534D" w:rsidRDefault="00C7754C" w:rsidP="00C77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C7754C" w:rsidRPr="000D534D" w:rsidRDefault="00C7754C" w:rsidP="00C7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D534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61</w:t>
            </w:r>
          </w:p>
        </w:tc>
        <w:tc>
          <w:tcPr>
            <w:tcW w:w="148" w:type="pct"/>
          </w:tcPr>
          <w:p w:rsidR="00C7754C" w:rsidRPr="000D534D" w:rsidRDefault="00C7754C" w:rsidP="00C7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:rsidR="00C7754C" w:rsidRPr="00060315" w:rsidRDefault="00C7754C" w:rsidP="00C7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</w:tr>
      <w:tr w:rsidR="001E52AA" w:rsidRPr="001B41B9" w:rsidTr="00EB1E25">
        <w:trPr>
          <w:tblHeader/>
        </w:trPr>
        <w:tc>
          <w:tcPr>
            <w:tcW w:w="2007" w:type="pct"/>
          </w:tcPr>
          <w:p w:rsidR="001E52AA" w:rsidRPr="001B41B9" w:rsidRDefault="001E52AA" w:rsidP="002A6E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3" w:type="pct"/>
            <w:gridSpan w:val="8"/>
          </w:tcPr>
          <w:p w:rsidR="001E52AA" w:rsidRPr="001B41B9" w:rsidRDefault="001E52AA" w:rsidP="002A6E3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B41B9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4E97" w:rsidRPr="001B41B9" w:rsidTr="00C56BBC">
        <w:tc>
          <w:tcPr>
            <w:tcW w:w="2007" w:type="pct"/>
          </w:tcPr>
          <w:p w:rsidR="00A44E97" w:rsidRPr="001B41B9" w:rsidRDefault="00A44E97" w:rsidP="00A44E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B41B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27" w:type="pct"/>
            <w:shd w:val="clear" w:color="auto" w:fill="auto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8" w:type="pct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4" w:type="pct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43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43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46D9F" w:rsidRPr="001B41B9" w:rsidTr="00C56BBC">
        <w:tc>
          <w:tcPr>
            <w:tcW w:w="2007" w:type="pct"/>
          </w:tcPr>
          <w:p w:rsidR="00546D9F" w:rsidRPr="00546D9F" w:rsidRDefault="00546D9F" w:rsidP="00A44E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546D9F"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สัญญาที่ยังไม่</w:t>
            </w:r>
            <w:r w:rsidR="00CB0E3B"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ได้</w:t>
            </w:r>
            <w:r w:rsidRPr="00546D9F"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รับรู้</w:t>
            </w:r>
          </w:p>
        </w:tc>
        <w:tc>
          <w:tcPr>
            <w:tcW w:w="627" w:type="pct"/>
            <w:shd w:val="clear" w:color="auto" w:fill="auto"/>
          </w:tcPr>
          <w:p w:rsidR="00546D9F" w:rsidRPr="001B41B9" w:rsidRDefault="00546D9F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:rsidR="00546D9F" w:rsidRPr="001B41B9" w:rsidRDefault="00546D9F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8" w:type="pct"/>
          </w:tcPr>
          <w:p w:rsidR="00546D9F" w:rsidRPr="001B41B9" w:rsidRDefault="00546D9F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4" w:type="pct"/>
          </w:tcPr>
          <w:p w:rsidR="00546D9F" w:rsidRPr="001B41B9" w:rsidRDefault="00546D9F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546D9F" w:rsidRPr="001B41B9" w:rsidRDefault="00546D9F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43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:rsidR="00546D9F" w:rsidRPr="001B41B9" w:rsidRDefault="00546D9F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</w:tcPr>
          <w:p w:rsidR="00546D9F" w:rsidRPr="001B41B9" w:rsidRDefault="00546D9F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43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44E97" w:rsidRPr="001B41B9" w:rsidTr="003F71FA">
        <w:tc>
          <w:tcPr>
            <w:tcW w:w="2007" w:type="pct"/>
          </w:tcPr>
          <w:p w:rsidR="00A44E97" w:rsidRPr="00BD05AA" w:rsidRDefault="00A44E97" w:rsidP="00A44E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D05A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คำสั่งซื้อที่ได้รับการยืนยันแล้ว</w:t>
            </w:r>
          </w:p>
        </w:tc>
        <w:tc>
          <w:tcPr>
            <w:tcW w:w="627" w:type="pct"/>
            <w:shd w:val="clear" w:color="auto" w:fill="auto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8" w:type="pct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4" w:type="pct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43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43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3F71FA" w:rsidRPr="001B41B9" w:rsidTr="003F71FA">
        <w:tc>
          <w:tcPr>
            <w:tcW w:w="2007" w:type="pct"/>
          </w:tcPr>
          <w:p w:rsidR="003F71FA" w:rsidRPr="00236F51" w:rsidRDefault="003F71FA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27" w:type="pct"/>
            <w:tcBorders>
              <w:bottom w:val="double" w:sz="4" w:space="0" w:color="auto"/>
            </w:tcBorders>
            <w:shd w:val="clear" w:color="auto" w:fill="auto"/>
          </w:tcPr>
          <w:p w:rsidR="003F71FA" w:rsidRPr="00A97446" w:rsidRDefault="00364F29" w:rsidP="003F71F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4,740</w:t>
            </w:r>
          </w:p>
        </w:tc>
        <w:tc>
          <w:tcPr>
            <w:tcW w:w="140" w:type="pct"/>
            <w:gridSpan w:val="2"/>
            <w:shd w:val="clear" w:color="auto" w:fill="auto"/>
          </w:tcPr>
          <w:p w:rsidR="003F71FA" w:rsidRPr="00DC2494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double" w:sz="4" w:space="0" w:color="auto"/>
            </w:tcBorders>
            <w:shd w:val="clear" w:color="auto" w:fill="auto"/>
          </w:tcPr>
          <w:p w:rsidR="003F71FA" w:rsidRPr="00A97446" w:rsidRDefault="003F71FA" w:rsidP="003F71FA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572</w:t>
            </w:r>
          </w:p>
        </w:tc>
        <w:tc>
          <w:tcPr>
            <w:tcW w:w="154" w:type="pct"/>
            <w:shd w:val="clear" w:color="auto" w:fill="auto"/>
          </w:tcPr>
          <w:p w:rsidR="003F71FA" w:rsidRPr="00DC2494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  <w:shd w:val="clear" w:color="auto" w:fill="auto"/>
          </w:tcPr>
          <w:p w:rsidR="003F71FA" w:rsidRPr="00CF2ACE" w:rsidRDefault="00364F29" w:rsidP="003F71FA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4,740</w:t>
            </w:r>
          </w:p>
        </w:tc>
        <w:tc>
          <w:tcPr>
            <w:tcW w:w="148" w:type="pct"/>
            <w:shd w:val="clear" w:color="auto" w:fill="auto"/>
          </w:tcPr>
          <w:p w:rsidR="003F71FA" w:rsidRPr="00DC2494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  <w:shd w:val="clear" w:color="auto" w:fill="auto"/>
          </w:tcPr>
          <w:p w:rsidR="003F71FA" w:rsidRPr="00F74737" w:rsidRDefault="003F71FA" w:rsidP="003F71FA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747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572</w:t>
            </w:r>
          </w:p>
        </w:tc>
      </w:tr>
      <w:tr w:rsidR="00730859" w:rsidRPr="001B41B9" w:rsidTr="00730859">
        <w:tc>
          <w:tcPr>
            <w:tcW w:w="2007" w:type="pct"/>
          </w:tcPr>
          <w:p w:rsidR="00730859" w:rsidRPr="00730859" w:rsidRDefault="00730859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pct"/>
            <w:shd w:val="clear" w:color="auto" w:fill="auto"/>
          </w:tcPr>
          <w:p w:rsidR="00730859" w:rsidRPr="00730859" w:rsidRDefault="00730859" w:rsidP="003F71F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:rsidR="00730859" w:rsidRPr="00730859" w:rsidRDefault="00730859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8" w:type="pct"/>
            <w:shd w:val="clear" w:color="auto" w:fill="auto"/>
          </w:tcPr>
          <w:p w:rsidR="00730859" w:rsidRPr="00730859" w:rsidRDefault="00730859" w:rsidP="003F71FA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54" w:type="pct"/>
            <w:shd w:val="clear" w:color="auto" w:fill="auto"/>
          </w:tcPr>
          <w:p w:rsidR="00730859" w:rsidRPr="00730859" w:rsidRDefault="00730859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31" w:type="pct"/>
            <w:shd w:val="clear" w:color="auto" w:fill="auto"/>
          </w:tcPr>
          <w:p w:rsidR="00730859" w:rsidRPr="00730859" w:rsidRDefault="00730859" w:rsidP="003F71FA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8" w:type="pct"/>
            <w:shd w:val="clear" w:color="auto" w:fill="auto"/>
          </w:tcPr>
          <w:p w:rsidR="00730859" w:rsidRPr="00730859" w:rsidRDefault="00730859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35" w:type="pct"/>
            <w:shd w:val="clear" w:color="auto" w:fill="auto"/>
          </w:tcPr>
          <w:p w:rsidR="00730859" w:rsidRPr="00730859" w:rsidRDefault="00730859" w:rsidP="003F71FA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3F71FA" w:rsidRPr="00CC16E4" w:rsidTr="00CC16E4">
        <w:tc>
          <w:tcPr>
            <w:tcW w:w="2634" w:type="pct"/>
            <w:gridSpan w:val="2"/>
            <w:shd w:val="clear" w:color="auto" w:fill="auto"/>
          </w:tcPr>
          <w:p w:rsidR="003F71FA" w:rsidRPr="00236F51" w:rsidRDefault="003F71FA" w:rsidP="003F71FA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36F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236F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40" w:type="pct"/>
            <w:gridSpan w:val="2"/>
            <w:shd w:val="clear" w:color="auto" w:fill="auto"/>
          </w:tcPr>
          <w:p w:rsidR="003F71FA" w:rsidRPr="001B41B9" w:rsidRDefault="003F71FA" w:rsidP="003F7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3F71FA" w:rsidRPr="001B41B9" w:rsidRDefault="003F71FA" w:rsidP="003F7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:rsidR="003F71FA" w:rsidRPr="001B41B9" w:rsidRDefault="003F71FA" w:rsidP="003F7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3F71FA" w:rsidRPr="001B41B9" w:rsidRDefault="003F71FA" w:rsidP="003F7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3F71FA" w:rsidRPr="001B41B9" w:rsidRDefault="003F71FA" w:rsidP="003F7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3F71FA" w:rsidRPr="001B41B9" w:rsidRDefault="003F71FA" w:rsidP="003F7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71FA" w:rsidRPr="003F71FA" w:rsidTr="000B72B0">
        <w:tc>
          <w:tcPr>
            <w:tcW w:w="2007" w:type="pct"/>
            <w:shd w:val="clear" w:color="auto" w:fill="auto"/>
          </w:tcPr>
          <w:p w:rsidR="003F71FA" w:rsidRPr="001B41B9" w:rsidRDefault="003F71FA" w:rsidP="003F71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B41B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27" w:type="pct"/>
            <w:shd w:val="clear" w:color="auto" w:fill="auto"/>
          </w:tcPr>
          <w:p w:rsidR="003F71FA" w:rsidRPr="001B41B9" w:rsidRDefault="00364F29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1,284</w:t>
            </w:r>
          </w:p>
        </w:tc>
        <w:tc>
          <w:tcPr>
            <w:tcW w:w="140" w:type="pct"/>
            <w:gridSpan w:val="2"/>
            <w:shd w:val="clear" w:color="auto" w:fill="auto"/>
          </w:tcPr>
          <w:p w:rsidR="003F71FA" w:rsidRPr="001B41B9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3F71FA" w:rsidRPr="003F71FA" w:rsidRDefault="003F71FA" w:rsidP="003F71FA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71FA">
              <w:rPr>
                <w:rFonts w:ascii="Angsana New" w:hAnsi="Angsana New"/>
                <w:sz w:val="30"/>
                <w:szCs w:val="30"/>
                <w:lang w:val="en-US" w:bidi="th-TH"/>
              </w:rPr>
              <w:t>2,857</w:t>
            </w:r>
          </w:p>
        </w:tc>
        <w:tc>
          <w:tcPr>
            <w:tcW w:w="154" w:type="pct"/>
            <w:shd w:val="clear" w:color="auto" w:fill="auto"/>
          </w:tcPr>
          <w:p w:rsidR="003F71FA" w:rsidRPr="003F71FA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  <w:tab w:val="decimal" w:pos="932"/>
              </w:tabs>
              <w:spacing w:before="0" w:line="240" w:lineRule="auto"/>
              <w:ind w:lef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3F71FA" w:rsidRPr="001B41B9" w:rsidRDefault="00364F29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5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1,206</w:t>
            </w:r>
          </w:p>
        </w:tc>
        <w:tc>
          <w:tcPr>
            <w:tcW w:w="148" w:type="pct"/>
            <w:shd w:val="clear" w:color="auto" w:fill="auto"/>
          </w:tcPr>
          <w:p w:rsidR="003F71FA" w:rsidRPr="001B41B9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3F71FA" w:rsidRPr="003F71FA" w:rsidRDefault="003F71FA" w:rsidP="003F71FA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71FA">
              <w:rPr>
                <w:rFonts w:ascii="Angsana New" w:hAnsi="Angsana New"/>
                <w:sz w:val="30"/>
                <w:szCs w:val="30"/>
                <w:lang w:val="en-US" w:bidi="th-TH"/>
              </w:rPr>
              <w:t>2,707</w:t>
            </w:r>
          </w:p>
        </w:tc>
      </w:tr>
      <w:tr w:rsidR="003F71FA" w:rsidRPr="003F71FA" w:rsidTr="000B72B0">
        <w:tc>
          <w:tcPr>
            <w:tcW w:w="2007" w:type="pct"/>
            <w:shd w:val="clear" w:color="auto" w:fill="auto"/>
          </w:tcPr>
          <w:p w:rsidR="003F71FA" w:rsidRPr="001B41B9" w:rsidRDefault="003F71FA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:rsidR="003F71FA" w:rsidRPr="001B41B9" w:rsidRDefault="00364F29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2,004</w:t>
            </w:r>
          </w:p>
        </w:tc>
        <w:tc>
          <w:tcPr>
            <w:tcW w:w="140" w:type="pct"/>
            <w:gridSpan w:val="2"/>
            <w:shd w:val="clear" w:color="auto" w:fill="auto"/>
          </w:tcPr>
          <w:p w:rsidR="003F71FA" w:rsidRPr="001B41B9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:rsidR="003F71FA" w:rsidRPr="003F71FA" w:rsidRDefault="003F71FA" w:rsidP="003F71FA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71FA">
              <w:rPr>
                <w:rFonts w:ascii="Angsana New" w:hAnsi="Angsana New"/>
                <w:sz w:val="30"/>
                <w:szCs w:val="30"/>
                <w:lang w:val="en-US" w:bidi="th-TH"/>
              </w:rPr>
              <w:t>2,489</w:t>
            </w:r>
          </w:p>
        </w:tc>
        <w:tc>
          <w:tcPr>
            <w:tcW w:w="154" w:type="pct"/>
            <w:shd w:val="clear" w:color="auto" w:fill="auto"/>
          </w:tcPr>
          <w:p w:rsidR="003F71FA" w:rsidRPr="003F71FA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  <w:tab w:val="decimal" w:pos="932"/>
              </w:tabs>
              <w:spacing w:before="0" w:line="240" w:lineRule="auto"/>
              <w:ind w:left="-108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:rsidR="003F71FA" w:rsidRPr="001B41B9" w:rsidRDefault="00364F29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5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1,968</w:t>
            </w:r>
          </w:p>
        </w:tc>
        <w:tc>
          <w:tcPr>
            <w:tcW w:w="148" w:type="pct"/>
            <w:shd w:val="clear" w:color="auto" w:fill="auto"/>
          </w:tcPr>
          <w:p w:rsidR="003F71FA" w:rsidRPr="001B41B9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</w:tcPr>
          <w:p w:rsidR="003F71FA" w:rsidRPr="003F71FA" w:rsidRDefault="003F71FA" w:rsidP="003F71FA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71FA">
              <w:rPr>
                <w:rFonts w:ascii="Angsana New" w:hAnsi="Angsana New"/>
                <w:sz w:val="30"/>
                <w:szCs w:val="30"/>
                <w:lang w:val="en-US" w:bidi="th-TH"/>
              </w:rPr>
              <w:t>2,407</w:t>
            </w:r>
          </w:p>
        </w:tc>
      </w:tr>
      <w:tr w:rsidR="003F71FA" w:rsidRPr="003F71FA" w:rsidTr="00CB0E3B">
        <w:trPr>
          <w:trHeight w:val="100"/>
        </w:trPr>
        <w:tc>
          <w:tcPr>
            <w:tcW w:w="2007" w:type="pct"/>
            <w:shd w:val="clear" w:color="auto" w:fill="auto"/>
          </w:tcPr>
          <w:p w:rsidR="003F71FA" w:rsidRPr="001B41B9" w:rsidRDefault="003F71FA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71FA" w:rsidRPr="001B41B9" w:rsidRDefault="00364F29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3,288</w:t>
            </w:r>
          </w:p>
        </w:tc>
        <w:tc>
          <w:tcPr>
            <w:tcW w:w="140" w:type="pct"/>
            <w:gridSpan w:val="2"/>
            <w:shd w:val="clear" w:color="auto" w:fill="auto"/>
          </w:tcPr>
          <w:p w:rsidR="003F71FA" w:rsidRPr="001B41B9" w:rsidRDefault="003F71FA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71FA" w:rsidRPr="00A97446" w:rsidRDefault="003F71FA" w:rsidP="003F71FA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5,346</w:t>
            </w:r>
          </w:p>
        </w:tc>
        <w:tc>
          <w:tcPr>
            <w:tcW w:w="154" w:type="pct"/>
            <w:shd w:val="clear" w:color="auto" w:fill="auto"/>
          </w:tcPr>
          <w:p w:rsidR="003F71FA" w:rsidRPr="003F71FA" w:rsidRDefault="003F71FA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  <w:tab w:val="decimal" w:pos="932"/>
              </w:tabs>
              <w:spacing w:line="240" w:lineRule="auto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71FA" w:rsidRPr="001B41B9" w:rsidRDefault="00364F29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3,174</w:t>
            </w:r>
          </w:p>
        </w:tc>
        <w:tc>
          <w:tcPr>
            <w:tcW w:w="148" w:type="pct"/>
            <w:shd w:val="clear" w:color="auto" w:fill="auto"/>
          </w:tcPr>
          <w:p w:rsidR="003F71FA" w:rsidRPr="001B41B9" w:rsidRDefault="003F71FA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71FA" w:rsidRPr="00F74737" w:rsidRDefault="003F71FA" w:rsidP="003F71FA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747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5,114</w:t>
            </w:r>
          </w:p>
        </w:tc>
      </w:tr>
    </w:tbl>
    <w:p w:rsidR="004C4DE8" w:rsidRPr="00730859" w:rsidRDefault="004C4DE8" w:rsidP="00A84BF5">
      <w:pPr>
        <w:spacing w:line="200" w:lineRule="atLeast"/>
        <w:rPr>
          <w:rFonts w:asciiTheme="majorBidi" w:hAnsiTheme="majorBidi" w:cstheme="majorBidi"/>
          <w:sz w:val="22"/>
          <w:szCs w:val="22"/>
        </w:rPr>
      </w:pP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3"/>
        <w:gridCol w:w="1151"/>
        <w:gridCol w:w="257"/>
        <w:gridCol w:w="1208"/>
        <w:gridCol w:w="283"/>
        <w:gridCol w:w="1158"/>
        <w:gridCol w:w="272"/>
        <w:gridCol w:w="1165"/>
      </w:tblGrid>
      <w:tr w:rsidR="003F71FA" w:rsidRPr="001B41B9" w:rsidTr="000B72B0">
        <w:tc>
          <w:tcPr>
            <w:tcW w:w="2007" w:type="pct"/>
            <w:shd w:val="clear" w:color="auto" w:fill="auto"/>
          </w:tcPr>
          <w:p w:rsidR="003F71FA" w:rsidRPr="001B41B9" w:rsidRDefault="003F71FA" w:rsidP="003F71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B41B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27" w:type="pct"/>
            <w:shd w:val="clear" w:color="auto" w:fill="auto"/>
          </w:tcPr>
          <w:p w:rsidR="003F71FA" w:rsidRPr="001B41B9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:rsidR="003F71FA" w:rsidRPr="001B41B9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3F71FA" w:rsidRPr="001B41B9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:rsidR="003F71FA" w:rsidRPr="001B41B9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3F71FA" w:rsidRPr="001B41B9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43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3F71FA" w:rsidRPr="001B41B9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3F71FA" w:rsidRPr="001B41B9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43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3F71FA" w:rsidRPr="003F71FA" w:rsidTr="000B72B0">
        <w:tc>
          <w:tcPr>
            <w:tcW w:w="2007" w:type="pct"/>
            <w:shd w:val="clear" w:color="auto" w:fill="auto"/>
          </w:tcPr>
          <w:p w:rsidR="003F71FA" w:rsidRPr="001B41B9" w:rsidRDefault="003F71FA" w:rsidP="003F71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</w:t>
            </w:r>
            <w:r w:rsidRPr="001B41B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คำสั่งซื้อที่ผู้ขายสินค้าตกลงแล้ว</w:t>
            </w:r>
          </w:p>
        </w:tc>
        <w:tc>
          <w:tcPr>
            <w:tcW w:w="627" w:type="pct"/>
            <w:shd w:val="clear" w:color="auto" w:fill="auto"/>
          </w:tcPr>
          <w:p w:rsidR="003F71FA" w:rsidRPr="00C6343A" w:rsidRDefault="00364F29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 w:themeColor="text1"/>
                <w:sz w:val="30"/>
                <w:szCs w:val="30"/>
              </w:rPr>
              <w:t>102,561</w:t>
            </w:r>
          </w:p>
        </w:tc>
        <w:tc>
          <w:tcPr>
            <w:tcW w:w="140" w:type="pct"/>
            <w:shd w:val="clear" w:color="auto" w:fill="auto"/>
          </w:tcPr>
          <w:p w:rsidR="003F71FA" w:rsidRPr="001B41B9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3F71FA" w:rsidRPr="00A97446" w:rsidRDefault="003F71FA" w:rsidP="003F71FA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130,125</w:t>
            </w:r>
          </w:p>
        </w:tc>
        <w:tc>
          <w:tcPr>
            <w:tcW w:w="154" w:type="pct"/>
            <w:shd w:val="clear" w:color="auto" w:fill="auto"/>
          </w:tcPr>
          <w:p w:rsidR="003F71FA" w:rsidRPr="003F71FA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  <w:tab w:val="decimal" w:pos="932"/>
              </w:tabs>
              <w:spacing w:before="0" w:line="240" w:lineRule="auto"/>
              <w:ind w:lef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3F71FA" w:rsidRPr="001B41B9" w:rsidRDefault="00364F29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5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90,58</w:t>
            </w:r>
            <w:r w:rsidR="00BB62C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148" w:type="pct"/>
            <w:shd w:val="clear" w:color="auto" w:fill="auto"/>
          </w:tcPr>
          <w:p w:rsidR="003F71FA" w:rsidRPr="001B41B9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3F71FA" w:rsidRPr="00A97446" w:rsidRDefault="003F71FA" w:rsidP="003F71FA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115,182</w:t>
            </w:r>
          </w:p>
        </w:tc>
      </w:tr>
      <w:tr w:rsidR="003F71FA" w:rsidRPr="003F71FA" w:rsidTr="000B72B0">
        <w:tc>
          <w:tcPr>
            <w:tcW w:w="2007" w:type="pct"/>
            <w:shd w:val="clear" w:color="auto" w:fill="auto"/>
          </w:tcPr>
          <w:p w:rsidR="003F71FA" w:rsidRPr="001B41B9" w:rsidRDefault="003F71FA" w:rsidP="003F71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</w:t>
            </w:r>
            <w:r w:rsidRPr="001B41B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สัญญาขายเงินตราต่างประเทศล่วงหน้า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*</w:t>
            </w:r>
          </w:p>
        </w:tc>
        <w:tc>
          <w:tcPr>
            <w:tcW w:w="627" w:type="pct"/>
            <w:shd w:val="clear" w:color="auto" w:fill="auto"/>
          </w:tcPr>
          <w:p w:rsidR="003F71FA" w:rsidRPr="001B41B9" w:rsidRDefault="00364F29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564,822</w:t>
            </w:r>
          </w:p>
        </w:tc>
        <w:tc>
          <w:tcPr>
            <w:tcW w:w="140" w:type="pct"/>
            <w:shd w:val="clear" w:color="auto" w:fill="auto"/>
          </w:tcPr>
          <w:p w:rsidR="003F71FA" w:rsidRPr="001B41B9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3F71FA" w:rsidRPr="00A97446" w:rsidRDefault="003F71FA" w:rsidP="003F71FA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474,107</w:t>
            </w:r>
          </w:p>
        </w:tc>
        <w:tc>
          <w:tcPr>
            <w:tcW w:w="154" w:type="pct"/>
            <w:shd w:val="clear" w:color="auto" w:fill="auto"/>
          </w:tcPr>
          <w:p w:rsidR="003F71FA" w:rsidRPr="003F71FA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  <w:tab w:val="decimal" w:pos="932"/>
              </w:tabs>
              <w:spacing w:before="0" w:line="240" w:lineRule="auto"/>
              <w:ind w:lef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3F71FA" w:rsidRPr="001B41B9" w:rsidRDefault="00364F29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5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564,822</w:t>
            </w:r>
          </w:p>
        </w:tc>
        <w:tc>
          <w:tcPr>
            <w:tcW w:w="148" w:type="pct"/>
            <w:shd w:val="clear" w:color="auto" w:fill="auto"/>
          </w:tcPr>
          <w:p w:rsidR="003F71FA" w:rsidRPr="001B41B9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3F71FA" w:rsidRPr="00A97446" w:rsidRDefault="003F71FA" w:rsidP="003F71FA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474,107</w:t>
            </w:r>
          </w:p>
        </w:tc>
      </w:tr>
      <w:tr w:rsidR="003F71FA" w:rsidRPr="003F71FA" w:rsidTr="000B72B0">
        <w:tc>
          <w:tcPr>
            <w:tcW w:w="2007" w:type="pct"/>
            <w:shd w:val="clear" w:color="auto" w:fill="auto"/>
          </w:tcPr>
          <w:p w:rsidR="003F71FA" w:rsidRPr="001B41B9" w:rsidRDefault="003F71FA" w:rsidP="003F71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</w:t>
            </w:r>
            <w:r w:rsidRPr="001B41B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:rsidR="003F71FA" w:rsidRPr="001B41B9" w:rsidRDefault="00364F29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10,80</w:t>
            </w:r>
            <w:r w:rsidR="00BB62C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140" w:type="pct"/>
            <w:shd w:val="clear" w:color="auto" w:fill="auto"/>
          </w:tcPr>
          <w:p w:rsidR="003F71FA" w:rsidRPr="001B41B9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:rsidR="003F71FA" w:rsidRPr="00A97446" w:rsidRDefault="003F71FA" w:rsidP="003F71FA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18,041</w:t>
            </w:r>
          </w:p>
        </w:tc>
        <w:tc>
          <w:tcPr>
            <w:tcW w:w="154" w:type="pct"/>
            <w:shd w:val="clear" w:color="auto" w:fill="auto"/>
          </w:tcPr>
          <w:p w:rsidR="003F71FA" w:rsidRPr="003F71FA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  <w:tab w:val="decimal" w:pos="932"/>
              </w:tabs>
              <w:spacing w:before="0" w:line="240" w:lineRule="auto"/>
              <w:ind w:lef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3F71FA" w:rsidRPr="001B41B9" w:rsidRDefault="00364F29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5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8,92</w:t>
            </w:r>
            <w:r w:rsidR="00BB62C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8" w:type="pct"/>
            <w:shd w:val="clear" w:color="auto" w:fill="auto"/>
          </w:tcPr>
          <w:p w:rsidR="003F71FA" w:rsidRPr="001B41B9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3F71FA" w:rsidRPr="00A97446" w:rsidRDefault="003F71FA" w:rsidP="003F71FA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16,157</w:t>
            </w:r>
          </w:p>
        </w:tc>
      </w:tr>
      <w:tr w:rsidR="003F71FA" w:rsidRPr="003F71FA" w:rsidTr="000B72B0">
        <w:trPr>
          <w:trHeight w:val="397"/>
        </w:trPr>
        <w:tc>
          <w:tcPr>
            <w:tcW w:w="2007" w:type="pct"/>
            <w:shd w:val="clear" w:color="auto" w:fill="auto"/>
          </w:tcPr>
          <w:p w:rsidR="003F71FA" w:rsidRPr="001B41B9" w:rsidRDefault="003F71FA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71FA" w:rsidRPr="001B41B9" w:rsidRDefault="00364F29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678,18</w:t>
            </w:r>
            <w:r w:rsidR="00BB62C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0" w:type="pct"/>
            <w:shd w:val="clear" w:color="auto" w:fill="auto"/>
          </w:tcPr>
          <w:p w:rsidR="003F71FA" w:rsidRPr="001B41B9" w:rsidRDefault="003F71FA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71FA" w:rsidRPr="003F71FA" w:rsidRDefault="003F71FA" w:rsidP="003F71FA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F71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622,273</w:t>
            </w:r>
          </w:p>
        </w:tc>
        <w:tc>
          <w:tcPr>
            <w:tcW w:w="154" w:type="pct"/>
            <w:shd w:val="clear" w:color="auto" w:fill="auto"/>
          </w:tcPr>
          <w:p w:rsidR="003F71FA" w:rsidRPr="003F71FA" w:rsidRDefault="003F71FA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  <w:tab w:val="decimal" w:pos="932"/>
              </w:tabs>
              <w:spacing w:line="240" w:lineRule="auto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71FA" w:rsidRPr="001B41B9" w:rsidRDefault="00364F29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664,331</w:t>
            </w:r>
          </w:p>
        </w:tc>
        <w:tc>
          <w:tcPr>
            <w:tcW w:w="148" w:type="pct"/>
            <w:shd w:val="clear" w:color="auto" w:fill="auto"/>
          </w:tcPr>
          <w:p w:rsidR="003F71FA" w:rsidRPr="001B41B9" w:rsidRDefault="003F71FA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71FA" w:rsidRPr="003F71FA" w:rsidRDefault="003F71FA" w:rsidP="003F71FA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F71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605,446</w:t>
            </w:r>
          </w:p>
        </w:tc>
      </w:tr>
    </w:tbl>
    <w:p w:rsidR="003D4EFC" w:rsidRDefault="003D4EFC" w:rsidP="00B67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1F50A8" w:rsidRDefault="001F50A8" w:rsidP="00B67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1F50A8" w:rsidRDefault="001F50A8" w:rsidP="00B67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1F50A8" w:rsidRDefault="001F50A8" w:rsidP="00B67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1F50A8" w:rsidRPr="00F358CD" w:rsidRDefault="001F50A8" w:rsidP="00B67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052F29" w:rsidRDefault="00491964" w:rsidP="00B67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925C6">
        <w:rPr>
          <w:rFonts w:ascii="Angsana New" w:hAnsi="Angsana New"/>
          <w:sz w:val="30"/>
          <w:szCs w:val="30"/>
        </w:rPr>
        <w:lastRenderedPageBreak/>
        <w:t xml:space="preserve">* </w:t>
      </w:r>
      <w:r w:rsidRPr="001925C6">
        <w:rPr>
          <w:rFonts w:ascii="Angsana New" w:hAnsi="Angsana New"/>
          <w:sz w:val="30"/>
          <w:szCs w:val="30"/>
          <w:cs/>
        </w:rPr>
        <w:t>สัญญาขายเงินตราต่างประเทศล่</w:t>
      </w:r>
      <w:r w:rsidR="00846E75">
        <w:rPr>
          <w:rFonts w:ascii="Angsana New" w:hAnsi="Angsana New"/>
          <w:sz w:val="30"/>
          <w:szCs w:val="30"/>
          <w:cs/>
        </w:rPr>
        <w:t>วงหน้ามีระยะเวลาครบกำหนดไม่เกิน</w:t>
      </w:r>
      <w:r w:rsidR="00846E75">
        <w:rPr>
          <w:rFonts w:ascii="Angsana New" w:hAnsi="Angsana New" w:hint="cs"/>
          <w:sz w:val="30"/>
          <w:szCs w:val="30"/>
          <w:cs/>
        </w:rPr>
        <w:t>หนึ่ง</w:t>
      </w:r>
      <w:r w:rsidR="00B67C21">
        <w:rPr>
          <w:rFonts w:ascii="Angsana New" w:hAnsi="Angsana New"/>
          <w:sz w:val="30"/>
          <w:szCs w:val="30"/>
          <w:cs/>
        </w:rPr>
        <w:t>ปี และคู่สัญญาเป็นธนาคารพาณิชย์</w:t>
      </w:r>
      <w:r w:rsidR="00E33A20" w:rsidRPr="001925C6">
        <w:rPr>
          <w:rFonts w:ascii="Angsana New" w:hAnsi="Angsana New"/>
          <w:sz w:val="30"/>
          <w:szCs w:val="30"/>
        </w:rPr>
        <w:t xml:space="preserve"> </w:t>
      </w:r>
      <w:r w:rsidRPr="001925C6">
        <w:rPr>
          <w:rFonts w:ascii="Angsana New" w:hAnsi="Angsana New"/>
          <w:sz w:val="30"/>
          <w:szCs w:val="30"/>
          <w:cs/>
        </w:rPr>
        <w:t>โดย</w:t>
      </w:r>
      <w:r w:rsidR="00680B62">
        <w:rPr>
          <w:rFonts w:ascii="Angsana New" w:hAnsi="Angsana New" w:hint="cs"/>
          <w:sz w:val="30"/>
          <w:szCs w:val="30"/>
          <w:cs/>
        </w:rPr>
        <w:t>จัดตามประเภท</w:t>
      </w:r>
      <w:r w:rsidRPr="001925C6">
        <w:rPr>
          <w:rFonts w:ascii="Angsana New" w:hAnsi="Angsana New"/>
          <w:sz w:val="30"/>
          <w:szCs w:val="30"/>
          <w:cs/>
        </w:rPr>
        <w:t>สกุลเงิน</w:t>
      </w:r>
      <w:r w:rsidR="00680B62">
        <w:rPr>
          <w:rFonts w:ascii="Angsana New" w:hAnsi="Angsana New" w:hint="cs"/>
          <w:sz w:val="30"/>
          <w:szCs w:val="30"/>
          <w:cs/>
        </w:rPr>
        <w:t>ตรา</w:t>
      </w:r>
      <w:r w:rsidRPr="001925C6">
        <w:rPr>
          <w:rFonts w:ascii="Angsana New" w:hAnsi="Angsana New"/>
          <w:sz w:val="30"/>
          <w:szCs w:val="30"/>
          <w:cs/>
        </w:rPr>
        <w:t>ด</w:t>
      </w:r>
      <w:r w:rsidR="0097411C" w:rsidRPr="001925C6">
        <w:rPr>
          <w:rFonts w:ascii="Angsana New" w:hAnsi="Angsana New"/>
          <w:sz w:val="30"/>
          <w:szCs w:val="30"/>
          <w:cs/>
        </w:rPr>
        <w:t>ังนี้</w:t>
      </w:r>
    </w:p>
    <w:p w:rsidR="0076617C" w:rsidRDefault="0076617C" w:rsidP="00B67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55"/>
        <w:gridCol w:w="265"/>
        <w:gridCol w:w="1100"/>
        <w:gridCol w:w="265"/>
        <w:gridCol w:w="1265"/>
        <w:gridCol w:w="265"/>
        <w:gridCol w:w="1265"/>
      </w:tblGrid>
      <w:tr w:rsidR="007B29EB" w:rsidRPr="001925C6" w:rsidTr="00D27D19">
        <w:tc>
          <w:tcPr>
            <w:tcW w:w="3600" w:type="dxa"/>
          </w:tcPr>
          <w:p w:rsidR="007B29EB" w:rsidRPr="001925C6" w:rsidRDefault="007B29EB" w:rsidP="007B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7B29EB" w:rsidRPr="001925C6" w:rsidRDefault="007B29EB" w:rsidP="007B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25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2520" w:type="dxa"/>
            <w:gridSpan w:val="3"/>
          </w:tcPr>
          <w:p w:rsidR="007B29EB" w:rsidRPr="001925C6" w:rsidRDefault="007B29EB" w:rsidP="007B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25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มูลค่าตามสัญญา</w:t>
            </w:r>
          </w:p>
          <w:p w:rsidR="007B29EB" w:rsidRPr="001925C6" w:rsidRDefault="007B29EB" w:rsidP="007B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25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(สกุลเงินต่างประเทศ)</w:t>
            </w:r>
          </w:p>
        </w:tc>
        <w:tc>
          <w:tcPr>
            <w:tcW w:w="265" w:type="dxa"/>
          </w:tcPr>
          <w:p w:rsidR="007B29EB" w:rsidRPr="001925C6" w:rsidRDefault="007B29EB" w:rsidP="007B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3"/>
          </w:tcPr>
          <w:p w:rsidR="007B29EB" w:rsidRPr="001925C6" w:rsidRDefault="007B29EB" w:rsidP="007B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25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  <w:p w:rsidR="007B29EB" w:rsidRPr="001925C6" w:rsidRDefault="007B29EB" w:rsidP="007B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25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(สกุลเงินบาท)</w:t>
            </w:r>
          </w:p>
        </w:tc>
      </w:tr>
      <w:tr w:rsidR="00C7754C" w:rsidRPr="001925C6" w:rsidTr="00D27D19">
        <w:tc>
          <w:tcPr>
            <w:tcW w:w="3600" w:type="dxa"/>
          </w:tcPr>
          <w:p w:rsidR="00C7754C" w:rsidRPr="001925C6" w:rsidRDefault="00C7754C" w:rsidP="00C7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:rsidR="00C7754C" w:rsidRPr="000D534D" w:rsidRDefault="00C7754C" w:rsidP="00C77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65" w:type="dxa"/>
          </w:tcPr>
          <w:p w:rsidR="00C7754C" w:rsidRPr="000D534D" w:rsidRDefault="00C7754C" w:rsidP="00C77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:rsidR="00C7754C" w:rsidRPr="000D534D" w:rsidRDefault="00C7754C" w:rsidP="00C77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534D"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5" w:type="dxa"/>
          </w:tcPr>
          <w:p w:rsidR="00C7754C" w:rsidRPr="001925C6" w:rsidRDefault="00C7754C" w:rsidP="00C7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:rsidR="00C7754C" w:rsidRPr="000D534D" w:rsidRDefault="00C7754C" w:rsidP="00C77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65" w:type="dxa"/>
          </w:tcPr>
          <w:p w:rsidR="00C7754C" w:rsidRPr="000D534D" w:rsidRDefault="00C7754C" w:rsidP="00C77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:rsidR="00C7754C" w:rsidRPr="000D534D" w:rsidRDefault="00C7754C" w:rsidP="00C77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534D"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C7754C" w:rsidRPr="001925C6" w:rsidTr="00D27D19">
        <w:tc>
          <w:tcPr>
            <w:tcW w:w="3600" w:type="dxa"/>
          </w:tcPr>
          <w:p w:rsidR="00C7754C" w:rsidRPr="001925C6" w:rsidRDefault="00C7754C" w:rsidP="00C7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:rsidR="00C7754C" w:rsidRPr="000D534D" w:rsidRDefault="00C7754C" w:rsidP="00C7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D534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61</w:t>
            </w:r>
          </w:p>
        </w:tc>
        <w:tc>
          <w:tcPr>
            <w:tcW w:w="265" w:type="dxa"/>
          </w:tcPr>
          <w:p w:rsidR="00C7754C" w:rsidRPr="000D534D" w:rsidRDefault="00C7754C" w:rsidP="00C7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0" w:type="dxa"/>
          </w:tcPr>
          <w:p w:rsidR="00C7754C" w:rsidRPr="00060315" w:rsidRDefault="00C7754C" w:rsidP="00C7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265" w:type="dxa"/>
          </w:tcPr>
          <w:p w:rsidR="00C7754C" w:rsidRPr="001925C6" w:rsidRDefault="00C7754C" w:rsidP="00C7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:rsidR="00C7754C" w:rsidRPr="000D534D" w:rsidRDefault="00C7754C" w:rsidP="00C7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D534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61</w:t>
            </w:r>
          </w:p>
        </w:tc>
        <w:tc>
          <w:tcPr>
            <w:tcW w:w="265" w:type="dxa"/>
          </w:tcPr>
          <w:p w:rsidR="00C7754C" w:rsidRPr="000D534D" w:rsidRDefault="00C7754C" w:rsidP="00C7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</w:tcPr>
          <w:p w:rsidR="00C7754C" w:rsidRPr="00060315" w:rsidRDefault="00C7754C" w:rsidP="00C7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</w:tr>
      <w:tr w:rsidR="007B29EB" w:rsidRPr="001925C6" w:rsidTr="00D27D19">
        <w:tc>
          <w:tcPr>
            <w:tcW w:w="3600" w:type="dxa"/>
          </w:tcPr>
          <w:p w:rsidR="007B29EB" w:rsidRPr="001925C6" w:rsidRDefault="007B29EB" w:rsidP="007B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7B29EB" w:rsidRPr="001925C6" w:rsidRDefault="007B29EB" w:rsidP="007B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925C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925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ล้าน)</w:t>
            </w:r>
          </w:p>
        </w:tc>
        <w:tc>
          <w:tcPr>
            <w:tcW w:w="265" w:type="dxa"/>
          </w:tcPr>
          <w:p w:rsidR="007B29EB" w:rsidRPr="001925C6" w:rsidRDefault="007B29EB" w:rsidP="007B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3"/>
          </w:tcPr>
          <w:p w:rsidR="007B29EB" w:rsidRPr="001925C6" w:rsidRDefault="007B29EB" w:rsidP="007B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925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71FA" w:rsidRPr="001925C6" w:rsidTr="00D545B8">
        <w:tc>
          <w:tcPr>
            <w:tcW w:w="3600" w:type="dxa"/>
          </w:tcPr>
          <w:p w:rsidR="003F71FA" w:rsidRPr="001925C6" w:rsidRDefault="003F71FA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25C6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155" w:type="dxa"/>
            <w:tcBorders>
              <w:bottom w:val="double" w:sz="4" w:space="0" w:color="auto"/>
            </w:tcBorders>
            <w:shd w:val="clear" w:color="auto" w:fill="auto"/>
          </w:tcPr>
          <w:p w:rsidR="003F71FA" w:rsidRPr="00221E72" w:rsidRDefault="00364F29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17.71</w:t>
            </w:r>
          </w:p>
        </w:tc>
        <w:tc>
          <w:tcPr>
            <w:tcW w:w="265" w:type="dxa"/>
            <w:shd w:val="clear" w:color="auto" w:fill="auto"/>
          </w:tcPr>
          <w:p w:rsidR="003F71FA" w:rsidRPr="00221E72" w:rsidRDefault="003F71FA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  <w:shd w:val="clear" w:color="auto" w:fill="auto"/>
          </w:tcPr>
          <w:p w:rsidR="003F71FA" w:rsidRPr="003D04B3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2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D04B3">
              <w:rPr>
                <w:rFonts w:ascii="Angsana New" w:hAnsi="Angsana New"/>
                <w:sz w:val="30"/>
                <w:szCs w:val="30"/>
              </w:rPr>
              <w:t>14.28</w:t>
            </w:r>
          </w:p>
        </w:tc>
        <w:tc>
          <w:tcPr>
            <w:tcW w:w="265" w:type="dxa"/>
            <w:shd w:val="clear" w:color="auto" w:fill="auto"/>
          </w:tcPr>
          <w:p w:rsidR="003F71FA" w:rsidRPr="00221E72" w:rsidRDefault="003F71FA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</w:tcPr>
          <w:p w:rsidR="003F71FA" w:rsidRPr="00221E72" w:rsidRDefault="00BB62CB" w:rsidP="00C7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585,869</w:t>
            </w:r>
          </w:p>
        </w:tc>
        <w:tc>
          <w:tcPr>
            <w:tcW w:w="265" w:type="dxa"/>
            <w:shd w:val="clear" w:color="auto" w:fill="auto"/>
          </w:tcPr>
          <w:p w:rsidR="003F71FA" w:rsidRPr="00221E72" w:rsidRDefault="003F71FA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</w:tcPr>
          <w:p w:rsidR="003F71FA" w:rsidRPr="00221E72" w:rsidRDefault="003F71FA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476,514</w:t>
            </w:r>
          </w:p>
        </w:tc>
      </w:tr>
    </w:tbl>
    <w:p w:rsidR="00800688" w:rsidRPr="00FB790A" w:rsidRDefault="00800688" w:rsidP="00594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AC3E48" w:rsidRPr="001925C6" w:rsidRDefault="00AC3E48" w:rsidP="00594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925C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สัญญาอื่นๆ</w:t>
      </w:r>
    </w:p>
    <w:p w:rsidR="00AC3E48" w:rsidRPr="00FB790A" w:rsidRDefault="00AC3E48" w:rsidP="00594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6616E" w:rsidRPr="0088390F" w:rsidRDefault="00F6616E" w:rsidP="00F661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i/>
          <w:iCs/>
          <w:sz w:val="30"/>
          <w:szCs w:val="30"/>
        </w:rPr>
      </w:pPr>
      <w:r w:rsidRPr="0088390F">
        <w:rPr>
          <w:rFonts w:ascii="Angsana New" w:hAnsi="Angsana New"/>
          <w:i/>
          <w:iCs/>
          <w:sz w:val="30"/>
          <w:szCs w:val="30"/>
          <w:cs/>
        </w:rPr>
        <w:t>สัญญาซื้อขายภาชนะบรรจุ</w:t>
      </w:r>
    </w:p>
    <w:p w:rsidR="00F6616E" w:rsidRPr="00FB790A" w:rsidRDefault="00F6616E" w:rsidP="000260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" w:firstLine="720"/>
        <w:jc w:val="thaiDistribute"/>
        <w:rPr>
          <w:rFonts w:ascii="Angsana New" w:hAnsi="Angsana New"/>
          <w:sz w:val="30"/>
          <w:szCs w:val="30"/>
        </w:rPr>
      </w:pPr>
    </w:p>
    <w:p w:rsidR="00601C20" w:rsidRDefault="00601C20" w:rsidP="00601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F218C9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pacing w:val="-4"/>
          <w:sz w:val="30"/>
          <w:szCs w:val="30"/>
        </w:rPr>
        <w:t xml:space="preserve">1 </w:t>
      </w:r>
      <w:r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F218C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2560</w:t>
      </w:r>
      <w:r>
        <w:rPr>
          <w:rFonts w:ascii="Angsana New" w:hAnsi="Angsana New"/>
          <w:spacing w:val="-4"/>
          <w:sz w:val="30"/>
          <w:szCs w:val="30"/>
          <w:cs/>
        </w:rPr>
        <w:t xml:space="preserve"> บริษัททำสัญญาซื้อ</w:t>
      </w:r>
      <w:r w:rsidRPr="00F218C9">
        <w:rPr>
          <w:rFonts w:ascii="Angsana New" w:hAnsi="Angsana New"/>
          <w:spacing w:val="-4"/>
          <w:sz w:val="30"/>
          <w:szCs w:val="30"/>
          <w:cs/>
        </w:rPr>
        <w:t>ภาชนะบรรจุกับบริษัท</w:t>
      </w:r>
      <w:r w:rsidRPr="00F218C9">
        <w:rPr>
          <w:rFonts w:ascii="Angsana New" w:hAnsi="Angsana New" w:hint="cs"/>
          <w:spacing w:val="-4"/>
          <w:sz w:val="30"/>
          <w:szCs w:val="30"/>
          <w:cs/>
        </w:rPr>
        <w:t>ในประเทศ</w:t>
      </w:r>
      <w:r w:rsidRPr="00F218C9">
        <w:rPr>
          <w:rFonts w:ascii="Angsana New" w:hAnsi="Angsana New"/>
          <w:spacing w:val="-4"/>
          <w:sz w:val="30"/>
          <w:szCs w:val="30"/>
          <w:cs/>
        </w:rPr>
        <w:t>แห่งหนึ่งมีกำหนดระยะเวลา</w:t>
      </w:r>
      <w:r w:rsidRPr="00F218C9">
        <w:rPr>
          <w:rFonts w:ascii="Angsana New" w:hAnsi="Angsana New"/>
          <w:spacing w:val="-4"/>
          <w:sz w:val="30"/>
          <w:szCs w:val="30"/>
        </w:rPr>
        <w:t xml:space="preserve"> 1 </w:t>
      </w:r>
      <w:r w:rsidRPr="00F218C9">
        <w:rPr>
          <w:rFonts w:ascii="Angsana New" w:hAnsi="Angsana New"/>
          <w:spacing w:val="-4"/>
          <w:sz w:val="30"/>
          <w:szCs w:val="30"/>
          <w:cs/>
        </w:rPr>
        <w:t>ปี</w:t>
      </w:r>
      <w:r w:rsidRPr="00F218C9"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br/>
      </w:r>
      <w:r w:rsidRPr="00F218C9">
        <w:rPr>
          <w:rFonts w:ascii="Angsana New" w:hAnsi="Angsana New"/>
          <w:spacing w:val="-4"/>
          <w:sz w:val="30"/>
          <w:szCs w:val="30"/>
          <w:cs/>
        </w:rPr>
        <w:t>เริ่มตั้งแต่วันที่</w:t>
      </w:r>
      <w:r w:rsidRPr="00F218C9">
        <w:rPr>
          <w:rFonts w:ascii="Angsana New" w:hAnsi="Angsana New"/>
          <w:spacing w:val="-4"/>
          <w:sz w:val="30"/>
          <w:szCs w:val="30"/>
        </w:rPr>
        <w:t xml:space="preserve"> 1 </w:t>
      </w:r>
      <w:r w:rsidRPr="00F218C9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Pr="00F218C9">
        <w:rPr>
          <w:rFonts w:ascii="Angsana New" w:hAnsi="Angsana New"/>
          <w:spacing w:val="-4"/>
          <w:sz w:val="30"/>
          <w:szCs w:val="30"/>
        </w:rPr>
        <w:t xml:space="preserve"> </w:t>
      </w:r>
      <w:r w:rsidRPr="00F218C9">
        <w:rPr>
          <w:rFonts w:ascii="Angsana New" w:hAnsi="Angsana New"/>
          <w:spacing w:val="-4"/>
          <w:sz w:val="30"/>
          <w:szCs w:val="30"/>
          <w:cs/>
        </w:rPr>
        <w:t>25</w:t>
      </w:r>
      <w:r w:rsidRPr="00F218C9">
        <w:rPr>
          <w:rFonts w:ascii="Angsana New" w:hAnsi="Angsana New"/>
          <w:spacing w:val="-4"/>
          <w:sz w:val="30"/>
          <w:szCs w:val="30"/>
        </w:rPr>
        <w:t xml:space="preserve">60 </w:t>
      </w:r>
      <w:r w:rsidRPr="00F218C9">
        <w:rPr>
          <w:rFonts w:ascii="Angsana New" w:hAnsi="Angsana New"/>
          <w:spacing w:val="-4"/>
          <w:sz w:val="30"/>
          <w:szCs w:val="30"/>
          <w:cs/>
        </w:rPr>
        <w:t>ถึงวันที่</w:t>
      </w:r>
      <w:r w:rsidRPr="00F218C9">
        <w:rPr>
          <w:rFonts w:ascii="Angsana New" w:hAnsi="Angsana New"/>
          <w:spacing w:val="-4"/>
          <w:sz w:val="30"/>
          <w:szCs w:val="30"/>
        </w:rPr>
        <w:t xml:space="preserve"> </w:t>
      </w:r>
      <w:r w:rsidRPr="00F218C9">
        <w:rPr>
          <w:rFonts w:ascii="Angsana New" w:hAnsi="Angsana New"/>
          <w:spacing w:val="-4"/>
          <w:sz w:val="30"/>
          <w:szCs w:val="30"/>
          <w:cs/>
        </w:rPr>
        <w:t>31</w:t>
      </w:r>
      <w:r w:rsidRPr="00F218C9">
        <w:rPr>
          <w:rFonts w:ascii="Angsana New" w:hAnsi="Angsana New"/>
          <w:spacing w:val="-4"/>
          <w:sz w:val="30"/>
          <w:szCs w:val="30"/>
        </w:rPr>
        <w:t xml:space="preserve"> </w:t>
      </w:r>
      <w:r w:rsidRPr="00F218C9">
        <w:rPr>
          <w:rFonts w:ascii="Angsana New" w:hAnsi="Angsana New"/>
          <w:spacing w:val="-4"/>
          <w:sz w:val="30"/>
          <w:szCs w:val="30"/>
          <w:cs/>
        </w:rPr>
        <w:t>สิงหาคม</w:t>
      </w:r>
      <w:r w:rsidRPr="00F218C9">
        <w:rPr>
          <w:rFonts w:ascii="Angsana New" w:hAnsi="Angsana New"/>
          <w:spacing w:val="-4"/>
          <w:sz w:val="30"/>
          <w:szCs w:val="30"/>
        </w:rPr>
        <w:t xml:space="preserve"> </w:t>
      </w:r>
      <w:r w:rsidRPr="00F218C9">
        <w:rPr>
          <w:rFonts w:ascii="Angsana New" w:hAnsi="Angsana New"/>
          <w:spacing w:val="-4"/>
          <w:sz w:val="30"/>
          <w:szCs w:val="30"/>
          <w:cs/>
        </w:rPr>
        <w:t>25</w:t>
      </w:r>
      <w:r w:rsidRPr="00F218C9">
        <w:rPr>
          <w:rFonts w:ascii="Angsana New" w:hAnsi="Angsana New"/>
          <w:spacing w:val="-4"/>
          <w:sz w:val="30"/>
          <w:szCs w:val="30"/>
        </w:rPr>
        <w:t xml:space="preserve">61 </w:t>
      </w:r>
      <w:r w:rsidRPr="00F218C9">
        <w:rPr>
          <w:rFonts w:ascii="Angsana New" w:hAnsi="Angsana New" w:hint="cs"/>
          <w:spacing w:val="-4"/>
          <w:sz w:val="30"/>
          <w:szCs w:val="30"/>
          <w:cs/>
        </w:rPr>
        <w:t>โดยบริษัทมีภาระผูกพันตามราคาที่กำหนดไว้ในสัญญา</w:t>
      </w:r>
    </w:p>
    <w:p w:rsidR="000260E8" w:rsidRPr="00FB790A" w:rsidRDefault="000260E8" w:rsidP="008750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AC3E48" w:rsidRPr="0087504D" w:rsidRDefault="00AC3E48" w:rsidP="008750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i/>
          <w:iCs/>
          <w:sz w:val="30"/>
          <w:szCs w:val="30"/>
        </w:rPr>
      </w:pPr>
      <w:r w:rsidRPr="0087504D">
        <w:rPr>
          <w:rFonts w:ascii="Angsana New" w:hAnsi="Angsana New"/>
          <w:i/>
          <w:iCs/>
          <w:sz w:val="30"/>
          <w:szCs w:val="30"/>
          <w:cs/>
        </w:rPr>
        <w:t>สัญญาขายสินค้า</w:t>
      </w:r>
      <w:r w:rsidR="0087504D">
        <w:rPr>
          <w:rFonts w:ascii="Angsana New" w:hAnsi="Angsana New" w:hint="cs"/>
          <w:i/>
          <w:iCs/>
          <w:sz w:val="30"/>
          <w:szCs w:val="30"/>
          <w:cs/>
        </w:rPr>
        <w:t>สำเร็จรูป</w:t>
      </w:r>
      <w:r w:rsidRPr="0087504D">
        <w:rPr>
          <w:rFonts w:ascii="Angsana New" w:hAnsi="Angsana New"/>
          <w:i/>
          <w:iCs/>
          <w:sz w:val="30"/>
          <w:szCs w:val="30"/>
          <w:cs/>
        </w:rPr>
        <w:t>ล่วงหน้า</w:t>
      </w:r>
    </w:p>
    <w:p w:rsidR="00076A7B" w:rsidRPr="00FB790A" w:rsidRDefault="00076A7B" w:rsidP="00286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80B62" w:rsidRDefault="00601C20" w:rsidP="00680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40A84">
        <w:rPr>
          <w:rFonts w:ascii="Angsana New" w:hAnsi="Angsana New"/>
          <w:sz w:val="30"/>
          <w:szCs w:val="30"/>
          <w:cs/>
        </w:rPr>
        <w:t>ณ</w:t>
      </w:r>
      <w:r w:rsidRPr="00240A84">
        <w:rPr>
          <w:rFonts w:ascii="Angsana New" w:hAnsi="Angsana New"/>
          <w:color w:val="FFFFFF" w:themeColor="background1"/>
          <w:sz w:val="12"/>
          <w:szCs w:val="12"/>
        </w:rPr>
        <w:t>.</w:t>
      </w:r>
      <w:r w:rsidRPr="00F6616E">
        <w:rPr>
          <w:rFonts w:ascii="Angsana New" w:hAnsi="Angsana New"/>
          <w:sz w:val="30"/>
          <w:szCs w:val="30"/>
          <w:cs/>
        </w:rPr>
        <w:t>วันที่</w:t>
      </w:r>
      <w:r w:rsidRPr="00F6616E">
        <w:rPr>
          <w:rFonts w:ascii="Angsana New" w:hAnsi="Angsana New"/>
          <w:color w:val="FFFFFF" w:themeColor="background1"/>
          <w:sz w:val="12"/>
          <w:szCs w:val="12"/>
        </w:rPr>
        <w:t>.</w:t>
      </w:r>
      <w:r>
        <w:rPr>
          <w:rFonts w:ascii="Angsana New" w:hAnsi="Angsana New"/>
          <w:color w:val="FFFFFF" w:themeColor="background1"/>
          <w:sz w:val="12"/>
          <w:szCs w:val="12"/>
        </w:rPr>
        <w:t xml:space="preserve"> </w:t>
      </w:r>
      <w:r w:rsidR="002A2F6B">
        <w:rPr>
          <w:rFonts w:ascii="Angsana New" w:hAnsi="Angsana New"/>
          <w:sz w:val="30"/>
          <w:szCs w:val="30"/>
        </w:rPr>
        <w:t xml:space="preserve">30 </w:t>
      </w:r>
      <w:r w:rsidR="002A2F6B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25</w:t>
      </w:r>
      <w:r w:rsidR="002A7E1C">
        <w:rPr>
          <w:rFonts w:ascii="Angsana New" w:hAnsi="Angsana New"/>
          <w:sz w:val="30"/>
          <w:szCs w:val="30"/>
        </w:rPr>
        <w:t>6</w:t>
      </w:r>
      <w:r w:rsidR="004F27A5">
        <w:rPr>
          <w:rFonts w:ascii="Angsana New" w:hAnsi="Angsana New"/>
          <w:sz w:val="30"/>
          <w:szCs w:val="30"/>
        </w:rPr>
        <w:t>1</w:t>
      </w:r>
      <w:r w:rsidRPr="00F6616E">
        <w:rPr>
          <w:rFonts w:ascii="Angsana New" w:hAnsi="Angsana New"/>
          <w:sz w:val="30"/>
          <w:szCs w:val="30"/>
        </w:rPr>
        <w:t xml:space="preserve"> </w:t>
      </w:r>
      <w:r w:rsidRPr="00F6616E">
        <w:rPr>
          <w:rFonts w:ascii="Angsana New" w:hAnsi="Angsana New"/>
          <w:color w:val="FFFFFF" w:themeColor="background1"/>
          <w:sz w:val="12"/>
          <w:szCs w:val="12"/>
        </w:rPr>
        <w:t>.</w:t>
      </w:r>
      <w:r w:rsidRPr="00F6616E">
        <w:rPr>
          <w:rFonts w:ascii="Angsana New" w:hAnsi="Angsana New"/>
          <w:sz w:val="30"/>
          <w:szCs w:val="30"/>
          <w:cs/>
        </w:rPr>
        <w:t>บริษัทมีสัญญาขายสินค้า</w:t>
      </w:r>
      <w:r w:rsidR="00BB62CB">
        <w:rPr>
          <w:rFonts w:ascii="Angsana New" w:hAnsi="Angsana New" w:hint="cs"/>
          <w:sz w:val="30"/>
          <w:szCs w:val="30"/>
          <w:cs/>
        </w:rPr>
        <w:t>สำเร็จรูป</w:t>
      </w:r>
      <w:r w:rsidRPr="00F6616E">
        <w:rPr>
          <w:rFonts w:ascii="Angsana New" w:hAnsi="Angsana New"/>
          <w:sz w:val="30"/>
          <w:szCs w:val="30"/>
          <w:cs/>
        </w:rPr>
        <w:t>ล่วงหน้ากับบริษัทต่างประเทศ</w:t>
      </w:r>
      <w:r w:rsidRPr="00F6616E">
        <w:rPr>
          <w:rFonts w:ascii="Angsana New" w:hAnsi="Angsana New" w:hint="cs"/>
          <w:sz w:val="30"/>
          <w:szCs w:val="30"/>
          <w:cs/>
        </w:rPr>
        <w:t>ห</w:t>
      </w:r>
      <w:r w:rsidR="00BB62CB">
        <w:rPr>
          <w:rFonts w:ascii="Angsana New" w:hAnsi="Angsana New"/>
          <w:sz w:val="30"/>
          <w:szCs w:val="30"/>
          <w:cs/>
        </w:rPr>
        <w:t>ลายแห่งรวมเป็นจำนวนเงิน</w:t>
      </w:r>
      <w:r w:rsidR="00BB62CB">
        <w:rPr>
          <w:rFonts w:ascii="Angsana New" w:hAnsi="Angsana New" w:hint="cs"/>
          <w:sz w:val="30"/>
          <w:szCs w:val="30"/>
          <w:cs/>
        </w:rPr>
        <w:t xml:space="preserve"> </w:t>
      </w:r>
      <w:r w:rsidR="00364F29">
        <w:rPr>
          <w:rFonts w:ascii="Angsana New" w:hAnsi="Angsana New"/>
          <w:sz w:val="30"/>
          <w:szCs w:val="30"/>
        </w:rPr>
        <w:t>942.82</w:t>
      </w:r>
      <w:r w:rsidR="00FC46DD">
        <w:rPr>
          <w:rFonts w:ascii="Angsana New" w:hAnsi="Angsana New"/>
          <w:sz w:val="30"/>
          <w:szCs w:val="30"/>
        </w:rPr>
        <w:t xml:space="preserve"> </w:t>
      </w:r>
      <w:r w:rsidRPr="00F6616E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04393F">
        <w:rPr>
          <w:rFonts w:ascii="Angsana New" w:hAnsi="Angsana New"/>
          <w:i/>
          <w:iCs/>
          <w:sz w:val="30"/>
          <w:szCs w:val="30"/>
        </w:rPr>
        <w:t xml:space="preserve">(30 </w:t>
      </w:r>
      <w:r w:rsidRPr="0004393F"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r w:rsidRPr="0004393F">
        <w:rPr>
          <w:rFonts w:ascii="Angsana New" w:hAnsi="Angsana New"/>
          <w:i/>
          <w:iCs/>
          <w:sz w:val="30"/>
          <w:szCs w:val="30"/>
        </w:rPr>
        <w:t xml:space="preserve">2560: 964.23 </w:t>
      </w:r>
      <w:r w:rsidRPr="0004393F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04393F">
        <w:rPr>
          <w:rFonts w:ascii="Angsana New" w:hAnsi="Angsana New"/>
          <w:i/>
          <w:iCs/>
          <w:sz w:val="30"/>
          <w:szCs w:val="30"/>
        </w:rPr>
        <w:t>)</w:t>
      </w:r>
    </w:p>
    <w:p w:rsidR="00D33917" w:rsidRPr="00680B62" w:rsidRDefault="00D33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sectPr w:rsidR="00D33917" w:rsidRPr="00680B62" w:rsidSect="008410C1">
      <w:headerReference w:type="default" r:id="rId22"/>
      <w:headerReference w:type="first" r:id="rId23"/>
      <w:footerReference w:type="first" r:id="rId24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0EF0" w:rsidRDefault="00EA0EF0" w:rsidP="005F5E41">
      <w:r>
        <w:separator/>
      </w:r>
    </w:p>
  </w:endnote>
  <w:endnote w:type="continuationSeparator" w:id="0">
    <w:p w:rsidR="00EA0EF0" w:rsidRDefault="00EA0EF0" w:rsidP="005F5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479841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734402" w:rsidRPr="00734402" w:rsidRDefault="0073440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3440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3440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34402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33</w:t>
        </w:r>
        <w:r w:rsidRPr="0073440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90A" w:rsidRPr="002A722B" w:rsidRDefault="00FB790A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 w:rsidR="00734402">
      <w:rPr>
        <w:rStyle w:val="PageNumber"/>
        <w:rFonts w:ascii="Angsana New" w:hAnsi="Angsana New"/>
        <w:noProof/>
        <w:sz w:val="30"/>
        <w:szCs w:val="30"/>
      </w:rPr>
      <w:t>17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:rsidR="00FB790A" w:rsidRPr="009D066B" w:rsidRDefault="00FB790A" w:rsidP="000B195A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90A" w:rsidRPr="002A722B" w:rsidRDefault="00FB790A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 w:rsidR="00734402">
      <w:rPr>
        <w:rStyle w:val="PageNumber"/>
        <w:rFonts w:ascii="Angsana New" w:hAnsi="Angsana New"/>
        <w:noProof/>
        <w:sz w:val="30"/>
        <w:szCs w:val="30"/>
      </w:rPr>
      <w:t>34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:rsidR="00FB790A" w:rsidRPr="006E199B" w:rsidRDefault="00FB790A" w:rsidP="00E650C5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90A" w:rsidRPr="002A722B" w:rsidRDefault="00FB790A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 w:rsidR="00734402">
      <w:rPr>
        <w:rStyle w:val="PageNumber"/>
        <w:rFonts w:ascii="Angsana New" w:hAnsi="Angsana New"/>
        <w:noProof/>
        <w:sz w:val="30"/>
        <w:szCs w:val="30"/>
      </w:rPr>
      <w:t>35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:rsidR="00FB790A" w:rsidRPr="006E199B" w:rsidRDefault="00FB790A" w:rsidP="00E650C5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90A" w:rsidRPr="002A722B" w:rsidRDefault="00FB790A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 w:rsidR="00734402">
      <w:rPr>
        <w:rStyle w:val="PageNumber"/>
        <w:rFonts w:ascii="Angsana New" w:hAnsi="Angsana New"/>
        <w:noProof/>
        <w:sz w:val="30"/>
        <w:szCs w:val="30"/>
      </w:rPr>
      <w:t>36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:rsidR="00FB790A" w:rsidRPr="006E199B" w:rsidRDefault="00FB790A" w:rsidP="000D44EB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90A" w:rsidRPr="002A722B" w:rsidRDefault="00FB790A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 w:rsidR="00734402">
      <w:rPr>
        <w:rStyle w:val="PageNumber"/>
        <w:rFonts w:ascii="Angsana New" w:hAnsi="Angsana New"/>
        <w:noProof/>
        <w:sz w:val="30"/>
        <w:szCs w:val="30"/>
      </w:rPr>
      <w:t>37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:rsidR="00FB790A" w:rsidRPr="006E199B" w:rsidRDefault="00FB790A" w:rsidP="000D44EB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90A" w:rsidRPr="002A722B" w:rsidRDefault="00FB790A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 w:rsidR="00734402">
      <w:rPr>
        <w:rStyle w:val="PageNumber"/>
        <w:rFonts w:ascii="Angsana New" w:hAnsi="Angsana New"/>
        <w:noProof/>
        <w:sz w:val="30"/>
        <w:szCs w:val="30"/>
      </w:rPr>
      <w:t>38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:rsidR="00FB790A" w:rsidRPr="00607047" w:rsidRDefault="00FB790A" w:rsidP="000B195A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0EF0" w:rsidRDefault="00EA0EF0" w:rsidP="005F5E41">
      <w:r>
        <w:separator/>
      </w:r>
    </w:p>
  </w:footnote>
  <w:footnote w:type="continuationSeparator" w:id="0">
    <w:p w:rsidR="00EA0EF0" w:rsidRDefault="00EA0EF0" w:rsidP="005F5E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90A" w:rsidRPr="00F62F33" w:rsidRDefault="00FB790A" w:rsidP="00E167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:rsidR="00FB790A" w:rsidRDefault="00FB790A" w:rsidP="00E167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FB790A" w:rsidRDefault="00FB790A" w:rsidP="00777C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cs/>
      </w:rPr>
      <w:t>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/>
        <w:b/>
        <w:bCs/>
        <w:sz w:val="32"/>
        <w:szCs w:val="32"/>
      </w:rPr>
      <w:t>61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FB790A" w:rsidRPr="002A2A4B" w:rsidRDefault="00FB790A">
    <w:pPr>
      <w:pStyle w:val="Header"/>
      <w:rPr>
        <w:color w:val="FF0000"/>
        <w:sz w:val="30"/>
        <w:szCs w:val="30"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90A" w:rsidRPr="00F62F33" w:rsidRDefault="00FB790A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:rsidR="00FB790A" w:rsidRPr="00F62F33" w:rsidRDefault="00FB790A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FB790A" w:rsidRDefault="00FB790A" w:rsidP="006146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/>
        <w:b/>
        <w:bCs/>
        <w:sz w:val="32"/>
        <w:szCs w:val="32"/>
      </w:rPr>
      <w:t>61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FB790A" w:rsidRPr="00F62F33" w:rsidRDefault="00FB790A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90A" w:rsidRPr="00F62F33" w:rsidRDefault="00FB790A" w:rsidP="009F09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:rsidR="00FB790A" w:rsidRDefault="00FB790A" w:rsidP="009F09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FB790A" w:rsidRDefault="00FB790A" w:rsidP="00777C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cs/>
      </w:rPr>
      <w:t>3</w:t>
    </w:r>
    <w:r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/>
        <w:b/>
        <w:bCs/>
        <w:sz w:val="32"/>
        <w:szCs w:val="32"/>
      </w:rPr>
      <w:t>61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FB790A" w:rsidRPr="00F71E21" w:rsidRDefault="00FB790A">
    <w:pPr>
      <w:pStyle w:val="Header"/>
      <w:rPr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90A" w:rsidRDefault="00FB790A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90A" w:rsidRPr="00F62F33" w:rsidRDefault="00FB790A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:rsidR="00FB790A" w:rsidRPr="00F62F33" w:rsidRDefault="00FB790A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FB790A" w:rsidRDefault="00FB790A" w:rsidP="00552D3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</w:t>
    </w:r>
    <w:r w:rsidRPr="00552D3E">
      <w:rPr>
        <w:rFonts w:ascii="Angsana New" w:hAnsi="Angsana New" w:hint="cs"/>
        <w:b/>
        <w:bCs/>
        <w:sz w:val="32"/>
        <w:szCs w:val="32"/>
        <w:cs/>
      </w:rPr>
      <w:t>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cs/>
      </w:rPr>
      <w:t>31 มีนาคม 2558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FB790A" w:rsidRPr="00F62F33" w:rsidRDefault="00FB790A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90A" w:rsidRPr="00F62F33" w:rsidRDefault="00FB790A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:rsidR="00FB790A" w:rsidRDefault="00FB790A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FB790A" w:rsidRDefault="00FB790A" w:rsidP="006146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cs/>
      </w:rPr>
      <w:t>3</w:t>
    </w:r>
    <w:r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/>
        <w:b/>
        <w:bCs/>
        <w:sz w:val="32"/>
        <w:szCs w:val="32"/>
      </w:rPr>
      <w:t xml:space="preserve">61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FB790A" w:rsidRDefault="00FB790A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90A" w:rsidRDefault="00FB790A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90A" w:rsidRPr="00F62F33" w:rsidRDefault="00FB790A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:rsidR="00FB790A" w:rsidRPr="00F62F33" w:rsidRDefault="00FB790A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FB790A" w:rsidRDefault="00FB790A" w:rsidP="006146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cs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/>
        <w:b/>
        <w:bCs/>
        <w:sz w:val="32"/>
        <w:szCs w:val="32"/>
      </w:rPr>
      <w:t>60</w:t>
    </w:r>
    <w:r>
      <w:rPr>
        <w:rFonts w:ascii="Angsana New" w:hAnsi="Angsana New" w:hint="cs"/>
        <w:b/>
        <w:bCs/>
        <w:sz w:val="32"/>
        <w:szCs w:val="32"/>
        <w:cs/>
      </w:rPr>
      <w:t xml:space="preserve"> ไม่ได้ตรวจสอบ)</w:t>
    </w:r>
  </w:p>
  <w:p w:rsidR="00FB790A" w:rsidRPr="00F62F33" w:rsidRDefault="00FB790A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90A" w:rsidRPr="00F62F33" w:rsidRDefault="00FB790A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:rsidR="00FB790A" w:rsidRDefault="00FB790A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FB790A" w:rsidRDefault="00FB790A" w:rsidP="006146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cs/>
      </w:rPr>
      <w:t>3</w:t>
    </w:r>
    <w:r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/>
        <w:b/>
        <w:bCs/>
        <w:sz w:val="32"/>
        <w:szCs w:val="32"/>
      </w:rPr>
      <w:t>61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FB790A" w:rsidRDefault="00FB790A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90A" w:rsidRPr="00F62F33" w:rsidRDefault="00FB790A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:rsidR="00FB790A" w:rsidRPr="00F62F33" w:rsidRDefault="00FB790A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FB790A" w:rsidRDefault="00FB790A" w:rsidP="006146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cs/>
      </w:rPr>
      <w:t>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/>
        <w:b/>
        <w:bCs/>
        <w:sz w:val="32"/>
        <w:szCs w:val="32"/>
      </w:rPr>
      <w:t>61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:rsidR="00FB790A" w:rsidRPr="00F62F33" w:rsidRDefault="00FB790A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A63B18"/>
    <w:multiLevelType w:val="hybridMultilevel"/>
    <w:tmpl w:val="73285B68"/>
    <w:lvl w:ilvl="0" w:tplc="B64E5E6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12129D92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BE6E91"/>
    <w:multiLevelType w:val="hybridMultilevel"/>
    <w:tmpl w:val="08E81220"/>
    <w:lvl w:ilvl="0" w:tplc="1110F142">
      <w:start w:val="30"/>
      <w:numFmt w:val="bullet"/>
      <w:lvlText w:val="-"/>
      <w:lvlJc w:val="left"/>
      <w:pPr>
        <w:ind w:left="761" w:hanging="78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</w:abstractNum>
  <w:abstractNum w:abstractNumId="12" w15:restartNumberingAfterBreak="0">
    <w:nsid w:val="111F0D75"/>
    <w:multiLevelType w:val="hybridMultilevel"/>
    <w:tmpl w:val="C464AD9C"/>
    <w:lvl w:ilvl="0" w:tplc="876A5992">
      <w:start w:val="6"/>
      <w:numFmt w:val="bullet"/>
      <w:lvlText w:val="-"/>
      <w:lvlJc w:val="left"/>
      <w:pPr>
        <w:ind w:left="1010" w:hanging="65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8637D2"/>
    <w:multiLevelType w:val="hybridMultilevel"/>
    <w:tmpl w:val="49FA6220"/>
    <w:lvl w:ilvl="0" w:tplc="A6AC81F0">
      <w:start w:val="4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E2B0DD0"/>
    <w:multiLevelType w:val="hybridMultilevel"/>
    <w:tmpl w:val="4F447036"/>
    <w:lvl w:ilvl="0" w:tplc="76B8CD8E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3" w15:restartNumberingAfterBreak="0">
    <w:nsid w:val="4E595FDE"/>
    <w:multiLevelType w:val="hybridMultilevel"/>
    <w:tmpl w:val="C6AEA1B2"/>
    <w:lvl w:ilvl="0" w:tplc="36D887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AF45FE7"/>
    <w:multiLevelType w:val="hybridMultilevel"/>
    <w:tmpl w:val="4BF8FFAC"/>
    <w:lvl w:ilvl="0" w:tplc="ADBED030"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6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901223"/>
    <w:multiLevelType w:val="hybridMultilevel"/>
    <w:tmpl w:val="04F6BD76"/>
    <w:lvl w:ilvl="0" w:tplc="B0183134">
      <w:start w:val="1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5"/>
  </w:num>
  <w:num w:numId="13">
    <w:abstractNumId w:val="24"/>
  </w:num>
  <w:num w:numId="14">
    <w:abstractNumId w:val="16"/>
  </w:num>
  <w:num w:numId="15">
    <w:abstractNumId w:val="19"/>
  </w:num>
  <w:num w:numId="16">
    <w:abstractNumId w:val="10"/>
  </w:num>
  <w:num w:numId="17">
    <w:abstractNumId w:val="21"/>
  </w:num>
  <w:num w:numId="18">
    <w:abstractNumId w:val="14"/>
  </w:num>
  <w:num w:numId="19">
    <w:abstractNumId w:val="23"/>
  </w:num>
  <w:num w:numId="20">
    <w:abstractNumId w:val="20"/>
  </w:num>
  <w:num w:numId="21">
    <w:abstractNumId w:val="22"/>
  </w:num>
  <w:num w:numId="22">
    <w:abstractNumId w:val="26"/>
  </w:num>
  <w:num w:numId="23">
    <w:abstractNumId w:val="27"/>
  </w:num>
  <w:num w:numId="24">
    <w:abstractNumId w:val="11"/>
  </w:num>
  <w:num w:numId="25">
    <w:abstractNumId w:val="17"/>
  </w:num>
  <w:num w:numId="26">
    <w:abstractNumId w:val="13"/>
  </w:num>
  <w:num w:numId="27">
    <w:abstractNumId w:val="25"/>
  </w:num>
  <w:num w:numId="28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687"/>
    <w:rsid w:val="00000343"/>
    <w:rsid w:val="000003ED"/>
    <w:rsid w:val="00000789"/>
    <w:rsid w:val="00000B37"/>
    <w:rsid w:val="00000CC3"/>
    <w:rsid w:val="0000139F"/>
    <w:rsid w:val="0000166D"/>
    <w:rsid w:val="00001753"/>
    <w:rsid w:val="00001891"/>
    <w:rsid w:val="00001CEF"/>
    <w:rsid w:val="00002542"/>
    <w:rsid w:val="00002CCC"/>
    <w:rsid w:val="00002F09"/>
    <w:rsid w:val="0000305C"/>
    <w:rsid w:val="00003922"/>
    <w:rsid w:val="00003BD3"/>
    <w:rsid w:val="000044A0"/>
    <w:rsid w:val="00005201"/>
    <w:rsid w:val="00005319"/>
    <w:rsid w:val="000056B3"/>
    <w:rsid w:val="000056E1"/>
    <w:rsid w:val="0000589F"/>
    <w:rsid w:val="00005B3C"/>
    <w:rsid w:val="00005E38"/>
    <w:rsid w:val="00006525"/>
    <w:rsid w:val="00006CB2"/>
    <w:rsid w:val="00007129"/>
    <w:rsid w:val="0000731D"/>
    <w:rsid w:val="000073F5"/>
    <w:rsid w:val="00007826"/>
    <w:rsid w:val="00007FFE"/>
    <w:rsid w:val="000100C2"/>
    <w:rsid w:val="00010226"/>
    <w:rsid w:val="00010354"/>
    <w:rsid w:val="00010768"/>
    <w:rsid w:val="00010DF5"/>
    <w:rsid w:val="0001102A"/>
    <w:rsid w:val="00011388"/>
    <w:rsid w:val="00011516"/>
    <w:rsid w:val="000118A5"/>
    <w:rsid w:val="00011BE2"/>
    <w:rsid w:val="00011D8E"/>
    <w:rsid w:val="0001228F"/>
    <w:rsid w:val="0001288E"/>
    <w:rsid w:val="0001295E"/>
    <w:rsid w:val="00012B36"/>
    <w:rsid w:val="00012C28"/>
    <w:rsid w:val="00012C67"/>
    <w:rsid w:val="00012FC3"/>
    <w:rsid w:val="00013257"/>
    <w:rsid w:val="00013753"/>
    <w:rsid w:val="0001416E"/>
    <w:rsid w:val="00014335"/>
    <w:rsid w:val="0001437C"/>
    <w:rsid w:val="000143E1"/>
    <w:rsid w:val="00014655"/>
    <w:rsid w:val="00014794"/>
    <w:rsid w:val="00014F00"/>
    <w:rsid w:val="00014FF5"/>
    <w:rsid w:val="00015A61"/>
    <w:rsid w:val="0001608E"/>
    <w:rsid w:val="000160DC"/>
    <w:rsid w:val="0001644A"/>
    <w:rsid w:val="00016548"/>
    <w:rsid w:val="00016B88"/>
    <w:rsid w:val="00017069"/>
    <w:rsid w:val="0001716F"/>
    <w:rsid w:val="000179E4"/>
    <w:rsid w:val="00017A77"/>
    <w:rsid w:val="0002005A"/>
    <w:rsid w:val="00020115"/>
    <w:rsid w:val="00020183"/>
    <w:rsid w:val="00020A9F"/>
    <w:rsid w:val="00020ACC"/>
    <w:rsid w:val="00020B6C"/>
    <w:rsid w:val="00020F3B"/>
    <w:rsid w:val="0002198E"/>
    <w:rsid w:val="00021F21"/>
    <w:rsid w:val="0002224D"/>
    <w:rsid w:val="000226F6"/>
    <w:rsid w:val="000227A9"/>
    <w:rsid w:val="00022CAD"/>
    <w:rsid w:val="00022CF8"/>
    <w:rsid w:val="00022F94"/>
    <w:rsid w:val="000233AA"/>
    <w:rsid w:val="0002367C"/>
    <w:rsid w:val="0002377E"/>
    <w:rsid w:val="00023A12"/>
    <w:rsid w:val="00023A49"/>
    <w:rsid w:val="0002400C"/>
    <w:rsid w:val="000241C4"/>
    <w:rsid w:val="0002431F"/>
    <w:rsid w:val="00024378"/>
    <w:rsid w:val="000243E6"/>
    <w:rsid w:val="000249EB"/>
    <w:rsid w:val="00024DF2"/>
    <w:rsid w:val="00025938"/>
    <w:rsid w:val="00026041"/>
    <w:rsid w:val="000260E8"/>
    <w:rsid w:val="000266E1"/>
    <w:rsid w:val="00026D38"/>
    <w:rsid w:val="00026E47"/>
    <w:rsid w:val="000270E2"/>
    <w:rsid w:val="00027B15"/>
    <w:rsid w:val="00027BB0"/>
    <w:rsid w:val="00027C0D"/>
    <w:rsid w:val="00030325"/>
    <w:rsid w:val="00030491"/>
    <w:rsid w:val="00030FD0"/>
    <w:rsid w:val="00031502"/>
    <w:rsid w:val="00031803"/>
    <w:rsid w:val="000318A7"/>
    <w:rsid w:val="00031B0F"/>
    <w:rsid w:val="00031EE2"/>
    <w:rsid w:val="00032594"/>
    <w:rsid w:val="000329E6"/>
    <w:rsid w:val="00032A08"/>
    <w:rsid w:val="00032C66"/>
    <w:rsid w:val="00032DB5"/>
    <w:rsid w:val="000340F4"/>
    <w:rsid w:val="00034692"/>
    <w:rsid w:val="000348F8"/>
    <w:rsid w:val="0003495B"/>
    <w:rsid w:val="00034964"/>
    <w:rsid w:val="000349D0"/>
    <w:rsid w:val="000351B8"/>
    <w:rsid w:val="0003534B"/>
    <w:rsid w:val="0003561B"/>
    <w:rsid w:val="0003569D"/>
    <w:rsid w:val="000358CF"/>
    <w:rsid w:val="00035C28"/>
    <w:rsid w:val="000366EA"/>
    <w:rsid w:val="00036B95"/>
    <w:rsid w:val="00036C7C"/>
    <w:rsid w:val="00036EE0"/>
    <w:rsid w:val="00036F51"/>
    <w:rsid w:val="000372F2"/>
    <w:rsid w:val="0003767A"/>
    <w:rsid w:val="000377B9"/>
    <w:rsid w:val="000407E5"/>
    <w:rsid w:val="00040A41"/>
    <w:rsid w:val="00040BC9"/>
    <w:rsid w:val="00040CD5"/>
    <w:rsid w:val="00040CED"/>
    <w:rsid w:val="000414BA"/>
    <w:rsid w:val="00041505"/>
    <w:rsid w:val="00041565"/>
    <w:rsid w:val="0004182D"/>
    <w:rsid w:val="00041AA1"/>
    <w:rsid w:val="00041AB3"/>
    <w:rsid w:val="00041C22"/>
    <w:rsid w:val="00041C3E"/>
    <w:rsid w:val="000421C6"/>
    <w:rsid w:val="000430F5"/>
    <w:rsid w:val="00043705"/>
    <w:rsid w:val="0004371E"/>
    <w:rsid w:val="0004372A"/>
    <w:rsid w:val="0004390F"/>
    <w:rsid w:val="000441E1"/>
    <w:rsid w:val="000443C5"/>
    <w:rsid w:val="00044667"/>
    <w:rsid w:val="000446B8"/>
    <w:rsid w:val="000451F7"/>
    <w:rsid w:val="0004525A"/>
    <w:rsid w:val="000452AD"/>
    <w:rsid w:val="00045686"/>
    <w:rsid w:val="00045BE7"/>
    <w:rsid w:val="00045F01"/>
    <w:rsid w:val="00046119"/>
    <w:rsid w:val="000464D2"/>
    <w:rsid w:val="0004740B"/>
    <w:rsid w:val="0004760D"/>
    <w:rsid w:val="0004764B"/>
    <w:rsid w:val="00047ADC"/>
    <w:rsid w:val="00047D2F"/>
    <w:rsid w:val="000502B7"/>
    <w:rsid w:val="000502F6"/>
    <w:rsid w:val="000503C0"/>
    <w:rsid w:val="00050AEA"/>
    <w:rsid w:val="00050E7B"/>
    <w:rsid w:val="00050EC0"/>
    <w:rsid w:val="0005110F"/>
    <w:rsid w:val="00051341"/>
    <w:rsid w:val="00051365"/>
    <w:rsid w:val="00051493"/>
    <w:rsid w:val="0005159C"/>
    <w:rsid w:val="00051708"/>
    <w:rsid w:val="00051D97"/>
    <w:rsid w:val="00051F58"/>
    <w:rsid w:val="0005237F"/>
    <w:rsid w:val="00052969"/>
    <w:rsid w:val="00052B3D"/>
    <w:rsid w:val="00052F29"/>
    <w:rsid w:val="00052FA9"/>
    <w:rsid w:val="000533EE"/>
    <w:rsid w:val="00053970"/>
    <w:rsid w:val="00053A29"/>
    <w:rsid w:val="00053A38"/>
    <w:rsid w:val="00053DA3"/>
    <w:rsid w:val="00053DF7"/>
    <w:rsid w:val="00053F57"/>
    <w:rsid w:val="00054BFE"/>
    <w:rsid w:val="00055069"/>
    <w:rsid w:val="00055077"/>
    <w:rsid w:val="00055538"/>
    <w:rsid w:val="00055634"/>
    <w:rsid w:val="0005586E"/>
    <w:rsid w:val="00055C18"/>
    <w:rsid w:val="00055C56"/>
    <w:rsid w:val="00055E44"/>
    <w:rsid w:val="000560A6"/>
    <w:rsid w:val="00056591"/>
    <w:rsid w:val="000565E8"/>
    <w:rsid w:val="00056A5C"/>
    <w:rsid w:val="00056F04"/>
    <w:rsid w:val="000570B4"/>
    <w:rsid w:val="000573ED"/>
    <w:rsid w:val="000574D1"/>
    <w:rsid w:val="000574EA"/>
    <w:rsid w:val="00057F9D"/>
    <w:rsid w:val="000600E0"/>
    <w:rsid w:val="00060304"/>
    <w:rsid w:val="00060315"/>
    <w:rsid w:val="0006037F"/>
    <w:rsid w:val="00060520"/>
    <w:rsid w:val="00060E6D"/>
    <w:rsid w:val="0006169F"/>
    <w:rsid w:val="00061990"/>
    <w:rsid w:val="000621C9"/>
    <w:rsid w:val="0006221A"/>
    <w:rsid w:val="0006242B"/>
    <w:rsid w:val="0006253F"/>
    <w:rsid w:val="00062BD3"/>
    <w:rsid w:val="000637E8"/>
    <w:rsid w:val="000639BA"/>
    <w:rsid w:val="00063BA8"/>
    <w:rsid w:val="00063BDF"/>
    <w:rsid w:val="00064C56"/>
    <w:rsid w:val="000650F4"/>
    <w:rsid w:val="00065A4A"/>
    <w:rsid w:val="00066DCC"/>
    <w:rsid w:val="00067027"/>
    <w:rsid w:val="00067331"/>
    <w:rsid w:val="0006778F"/>
    <w:rsid w:val="00067B41"/>
    <w:rsid w:val="00067C58"/>
    <w:rsid w:val="00067E68"/>
    <w:rsid w:val="00070078"/>
    <w:rsid w:val="0007008B"/>
    <w:rsid w:val="000704A4"/>
    <w:rsid w:val="00070695"/>
    <w:rsid w:val="00070E91"/>
    <w:rsid w:val="000717EE"/>
    <w:rsid w:val="00071AC9"/>
    <w:rsid w:val="00071CE4"/>
    <w:rsid w:val="000726C6"/>
    <w:rsid w:val="00072B8B"/>
    <w:rsid w:val="00072DD4"/>
    <w:rsid w:val="00072F94"/>
    <w:rsid w:val="000730BD"/>
    <w:rsid w:val="00073D4E"/>
    <w:rsid w:val="000742DD"/>
    <w:rsid w:val="00074599"/>
    <w:rsid w:val="00074870"/>
    <w:rsid w:val="000748C1"/>
    <w:rsid w:val="00074CD4"/>
    <w:rsid w:val="00074FE2"/>
    <w:rsid w:val="0007506F"/>
    <w:rsid w:val="00075549"/>
    <w:rsid w:val="0007575B"/>
    <w:rsid w:val="000758AF"/>
    <w:rsid w:val="000759BF"/>
    <w:rsid w:val="000763D3"/>
    <w:rsid w:val="000764C0"/>
    <w:rsid w:val="000768C3"/>
    <w:rsid w:val="00076A0C"/>
    <w:rsid w:val="00076A7B"/>
    <w:rsid w:val="00076C3C"/>
    <w:rsid w:val="00076E79"/>
    <w:rsid w:val="000770A7"/>
    <w:rsid w:val="000772E9"/>
    <w:rsid w:val="000776AB"/>
    <w:rsid w:val="000776AF"/>
    <w:rsid w:val="00080045"/>
    <w:rsid w:val="0008014D"/>
    <w:rsid w:val="00080BE0"/>
    <w:rsid w:val="00080C2F"/>
    <w:rsid w:val="00080F3D"/>
    <w:rsid w:val="00080F86"/>
    <w:rsid w:val="000816A8"/>
    <w:rsid w:val="0008170A"/>
    <w:rsid w:val="00081766"/>
    <w:rsid w:val="00081BA7"/>
    <w:rsid w:val="00081F8C"/>
    <w:rsid w:val="00082221"/>
    <w:rsid w:val="000829F2"/>
    <w:rsid w:val="00082A13"/>
    <w:rsid w:val="00082B1B"/>
    <w:rsid w:val="00082B49"/>
    <w:rsid w:val="00082B5B"/>
    <w:rsid w:val="00083209"/>
    <w:rsid w:val="000832E2"/>
    <w:rsid w:val="00083735"/>
    <w:rsid w:val="00083CCC"/>
    <w:rsid w:val="00083CFB"/>
    <w:rsid w:val="000850DD"/>
    <w:rsid w:val="0008533A"/>
    <w:rsid w:val="000854A0"/>
    <w:rsid w:val="0008556F"/>
    <w:rsid w:val="000856C8"/>
    <w:rsid w:val="00085A60"/>
    <w:rsid w:val="00085EB4"/>
    <w:rsid w:val="00085EB6"/>
    <w:rsid w:val="0008642D"/>
    <w:rsid w:val="00086634"/>
    <w:rsid w:val="00086681"/>
    <w:rsid w:val="00086E36"/>
    <w:rsid w:val="00086FD5"/>
    <w:rsid w:val="00087201"/>
    <w:rsid w:val="00087B05"/>
    <w:rsid w:val="00087BC0"/>
    <w:rsid w:val="00087C64"/>
    <w:rsid w:val="00087EF2"/>
    <w:rsid w:val="000905A2"/>
    <w:rsid w:val="00090824"/>
    <w:rsid w:val="00090902"/>
    <w:rsid w:val="00090A12"/>
    <w:rsid w:val="00090C85"/>
    <w:rsid w:val="00090D0C"/>
    <w:rsid w:val="00091219"/>
    <w:rsid w:val="000918C8"/>
    <w:rsid w:val="00091CB7"/>
    <w:rsid w:val="00091FF7"/>
    <w:rsid w:val="00092140"/>
    <w:rsid w:val="00092A12"/>
    <w:rsid w:val="00092B64"/>
    <w:rsid w:val="00092C6A"/>
    <w:rsid w:val="00092F51"/>
    <w:rsid w:val="00092F64"/>
    <w:rsid w:val="00093AFF"/>
    <w:rsid w:val="00094FE0"/>
    <w:rsid w:val="00095816"/>
    <w:rsid w:val="00095CAA"/>
    <w:rsid w:val="00095FCA"/>
    <w:rsid w:val="0009629A"/>
    <w:rsid w:val="000963E9"/>
    <w:rsid w:val="0009660B"/>
    <w:rsid w:val="000966C9"/>
    <w:rsid w:val="0009699C"/>
    <w:rsid w:val="00096B26"/>
    <w:rsid w:val="00096B8E"/>
    <w:rsid w:val="00096D43"/>
    <w:rsid w:val="00096E73"/>
    <w:rsid w:val="00096ECF"/>
    <w:rsid w:val="000973FC"/>
    <w:rsid w:val="000A0F12"/>
    <w:rsid w:val="000A179C"/>
    <w:rsid w:val="000A1FD6"/>
    <w:rsid w:val="000A2101"/>
    <w:rsid w:val="000A2542"/>
    <w:rsid w:val="000A2DF3"/>
    <w:rsid w:val="000A2EA8"/>
    <w:rsid w:val="000A3228"/>
    <w:rsid w:val="000A32A7"/>
    <w:rsid w:val="000A3C40"/>
    <w:rsid w:val="000A439C"/>
    <w:rsid w:val="000A495F"/>
    <w:rsid w:val="000A4ABF"/>
    <w:rsid w:val="000A4CC5"/>
    <w:rsid w:val="000A4CCE"/>
    <w:rsid w:val="000A4D3B"/>
    <w:rsid w:val="000A4F76"/>
    <w:rsid w:val="000A59D9"/>
    <w:rsid w:val="000A6007"/>
    <w:rsid w:val="000A61C7"/>
    <w:rsid w:val="000A6DE9"/>
    <w:rsid w:val="000A6F09"/>
    <w:rsid w:val="000A6F80"/>
    <w:rsid w:val="000A7398"/>
    <w:rsid w:val="000A7846"/>
    <w:rsid w:val="000A78DE"/>
    <w:rsid w:val="000A7CC5"/>
    <w:rsid w:val="000B09E1"/>
    <w:rsid w:val="000B0C4C"/>
    <w:rsid w:val="000B1540"/>
    <w:rsid w:val="000B16D7"/>
    <w:rsid w:val="000B195A"/>
    <w:rsid w:val="000B1AB0"/>
    <w:rsid w:val="000B1DBC"/>
    <w:rsid w:val="000B203F"/>
    <w:rsid w:val="000B214F"/>
    <w:rsid w:val="000B234F"/>
    <w:rsid w:val="000B260B"/>
    <w:rsid w:val="000B27F8"/>
    <w:rsid w:val="000B2AAA"/>
    <w:rsid w:val="000B2BE3"/>
    <w:rsid w:val="000B399D"/>
    <w:rsid w:val="000B3F61"/>
    <w:rsid w:val="000B4222"/>
    <w:rsid w:val="000B44E8"/>
    <w:rsid w:val="000B4A48"/>
    <w:rsid w:val="000B53AA"/>
    <w:rsid w:val="000B5838"/>
    <w:rsid w:val="000B58B1"/>
    <w:rsid w:val="000B5D0C"/>
    <w:rsid w:val="000B5D5F"/>
    <w:rsid w:val="000B6074"/>
    <w:rsid w:val="000B60BA"/>
    <w:rsid w:val="000B63B2"/>
    <w:rsid w:val="000B6872"/>
    <w:rsid w:val="000B72B0"/>
    <w:rsid w:val="000B74C2"/>
    <w:rsid w:val="000B764C"/>
    <w:rsid w:val="000B7CB2"/>
    <w:rsid w:val="000B7DF7"/>
    <w:rsid w:val="000C05E8"/>
    <w:rsid w:val="000C0982"/>
    <w:rsid w:val="000C12EE"/>
    <w:rsid w:val="000C136B"/>
    <w:rsid w:val="000C161F"/>
    <w:rsid w:val="000C1D04"/>
    <w:rsid w:val="000C1ED2"/>
    <w:rsid w:val="000C227B"/>
    <w:rsid w:val="000C23BA"/>
    <w:rsid w:val="000C2805"/>
    <w:rsid w:val="000C2C19"/>
    <w:rsid w:val="000C2FD6"/>
    <w:rsid w:val="000C3176"/>
    <w:rsid w:val="000C31D7"/>
    <w:rsid w:val="000C31D8"/>
    <w:rsid w:val="000C390A"/>
    <w:rsid w:val="000C3A8E"/>
    <w:rsid w:val="000C4096"/>
    <w:rsid w:val="000C438E"/>
    <w:rsid w:val="000C469D"/>
    <w:rsid w:val="000C4A2B"/>
    <w:rsid w:val="000C4E18"/>
    <w:rsid w:val="000C539B"/>
    <w:rsid w:val="000C53C1"/>
    <w:rsid w:val="000C5E63"/>
    <w:rsid w:val="000C6898"/>
    <w:rsid w:val="000C6B32"/>
    <w:rsid w:val="000C6B8A"/>
    <w:rsid w:val="000C6D6D"/>
    <w:rsid w:val="000D0422"/>
    <w:rsid w:val="000D05DE"/>
    <w:rsid w:val="000D082F"/>
    <w:rsid w:val="000D288B"/>
    <w:rsid w:val="000D2C19"/>
    <w:rsid w:val="000D3887"/>
    <w:rsid w:val="000D4421"/>
    <w:rsid w:val="000D44EB"/>
    <w:rsid w:val="000D4B10"/>
    <w:rsid w:val="000D4B91"/>
    <w:rsid w:val="000D534D"/>
    <w:rsid w:val="000D56C7"/>
    <w:rsid w:val="000D58D9"/>
    <w:rsid w:val="000D5DE4"/>
    <w:rsid w:val="000D6B0E"/>
    <w:rsid w:val="000D6E2F"/>
    <w:rsid w:val="000D6E4B"/>
    <w:rsid w:val="000D6E58"/>
    <w:rsid w:val="000D74BD"/>
    <w:rsid w:val="000D7D24"/>
    <w:rsid w:val="000D7FBD"/>
    <w:rsid w:val="000E037E"/>
    <w:rsid w:val="000E045D"/>
    <w:rsid w:val="000E0460"/>
    <w:rsid w:val="000E0ACB"/>
    <w:rsid w:val="000E1277"/>
    <w:rsid w:val="000E1358"/>
    <w:rsid w:val="000E1F6D"/>
    <w:rsid w:val="000E28CB"/>
    <w:rsid w:val="000E38E0"/>
    <w:rsid w:val="000E3DEC"/>
    <w:rsid w:val="000E4135"/>
    <w:rsid w:val="000E46BB"/>
    <w:rsid w:val="000E483E"/>
    <w:rsid w:val="000E4D38"/>
    <w:rsid w:val="000E4F4F"/>
    <w:rsid w:val="000E500E"/>
    <w:rsid w:val="000E5628"/>
    <w:rsid w:val="000E6068"/>
    <w:rsid w:val="000E6937"/>
    <w:rsid w:val="000E6A89"/>
    <w:rsid w:val="000E6D9F"/>
    <w:rsid w:val="000E7195"/>
    <w:rsid w:val="000E7373"/>
    <w:rsid w:val="000E74C9"/>
    <w:rsid w:val="000E7DDF"/>
    <w:rsid w:val="000E7E2C"/>
    <w:rsid w:val="000F02E8"/>
    <w:rsid w:val="000F0D92"/>
    <w:rsid w:val="000F115D"/>
    <w:rsid w:val="000F14D6"/>
    <w:rsid w:val="000F1727"/>
    <w:rsid w:val="000F176C"/>
    <w:rsid w:val="000F18D4"/>
    <w:rsid w:val="000F1C50"/>
    <w:rsid w:val="000F1C81"/>
    <w:rsid w:val="000F1CA4"/>
    <w:rsid w:val="000F1CAB"/>
    <w:rsid w:val="000F1E69"/>
    <w:rsid w:val="000F2C3C"/>
    <w:rsid w:val="000F32C7"/>
    <w:rsid w:val="000F3492"/>
    <w:rsid w:val="000F35F2"/>
    <w:rsid w:val="000F3D89"/>
    <w:rsid w:val="000F3F33"/>
    <w:rsid w:val="000F45D4"/>
    <w:rsid w:val="000F48FC"/>
    <w:rsid w:val="000F4AA0"/>
    <w:rsid w:val="000F4EDD"/>
    <w:rsid w:val="000F5698"/>
    <w:rsid w:val="000F5764"/>
    <w:rsid w:val="000F5A61"/>
    <w:rsid w:val="000F5B7E"/>
    <w:rsid w:val="000F5D25"/>
    <w:rsid w:val="000F60C1"/>
    <w:rsid w:val="000F63C2"/>
    <w:rsid w:val="000F65D1"/>
    <w:rsid w:val="000F67BE"/>
    <w:rsid w:val="000F773A"/>
    <w:rsid w:val="000F7A11"/>
    <w:rsid w:val="000F7DB0"/>
    <w:rsid w:val="0010104B"/>
    <w:rsid w:val="0010107B"/>
    <w:rsid w:val="001012F9"/>
    <w:rsid w:val="001017D0"/>
    <w:rsid w:val="00101DBE"/>
    <w:rsid w:val="0010360D"/>
    <w:rsid w:val="001039F7"/>
    <w:rsid w:val="00103C32"/>
    <w:rsid w:val="00103D88"/>
    <w:rsid w:val="00103DB5"/>
    <w:rsid w:val="001048C2"/>
    <w:rsid w:val="00104B08"/>
    <w:rsid w:val="00104D24"/>
    <w:rsid w:val="00104E59"/>
    <w:rsid w:val="00104ED0"/>
    <w:rsid w:val="001051EF"/>
    <w:rsid w:val="00105366"/>
    <w:rsid w:val="00105438"/>
    <w:rsid w:val="00105B36"/>
    <w:rsid w:val="00105E1D"/>
    <w:rsid w:val="00105E5B"/>
    <w:rsid w:val="00106334"/>
    <w:rsid w:val="001063A1"/>
    <w:rsid w:val="001066F0"/>
    <w:rsid w:val="0010700A"/>
    <w:rsid w:val="001071E5"/>
    <w:rsid w:val="0010740B"/>
    <w:rsid w:val="00107BF5"/>
    <w:rsid w:val="00107F6E"/>
    <w:rsid w:val="0011004D"/>
    <w:rsid w:val="001100E1"/>
    <w:rsid w:val="00110132"/>
    <w:rsid w:val="001103F7"/>
    <w:rsid w:val="001108D9"/>
    <w:rsid w:val="00110A2F"/>
    <w:rsid w:val="00110DCB"/>
    <w:rsid w:val="00110EF0"/>
    <w:rsid w:val="001113BC"/>
    <w:rsid w:val="00111BAF"/>
    <w:rsid w:val="001127D1"/>
    <w:rsid w:val="00112E52"/>
    <w:rsid w:val="00112E7F"/>
    <w:rsid w:val="0011309E"/>
    <w:rsid w:val="001133C3"/>
    <w:rsid w:val="00114027"/>
    <w:rsid w:val="00114CA3"/>
    <w:rsid w:val="00114E57"/>
    <w:rsid w:val="00115496"/>
    <w:rsid w:val="001157F9"/>
    <w:rsid w:val="00115D0E"/>
    <w:rsid w:val="00116691"/>
    <w:rsid w:val="00116C5E"/>
    <w:rsid w:val="00116E7D"/>
    <w:rsid w:val="001170D9"/>
    <w:rsid w:val="00117621"/>
    <w:rsid w:val="00117971"/>
    <w:rsid w:val="00117E6F"/>
    <w:rsid w:val="00120560"/>
    <w:rsid w:val="00120918"/>
    <w:rsid w:val="001209BC"/>
    <w:rsid w:val="00120B2B"/>
    <w:rsid w:val="00120C96"/>
    <w:rsid w:val="0012118B"/>
    <w:rsid w:val="00121484"/>
    <w:rsid w:val="001219B9"/>
    <w:rsid w:val="00121B5A"/>
    <w:rsid w:val="00121BA8"/>
    <w:rsid w:val="001222B3"/>
    <w:rsid w:val="0012300E"/>
    <w:rsid w:val="0012340F"/>
    <w:rsid w:val="0012353E"/>
    <w:rsid w:val="00123B92"/>
    <w:rsid w:val="00124AC0"/>
    <w:rsid w:val="0012522F"/>
    <w:rsid w:val="00125908"/>
    <w:rsid w:val="001259E8"/>
    <w:rsid w:val="00125C1B"/>
    <w:rsid w:val="00125DEB"/>
    <w:rsid w:val="00125EE8"/>
    <w:rsid w:val="00126B25"/>
    <w:rsid w:val="001275B9"/>
    <w:rsid w:val="001278E2"/>
    <w:rsid w:val="00127F18"/>
    <w:rsid w:val="00127F4A"/>
    <w:rsid w:val="00130E71"/>
    <w:rsid w:val="0013181D"/>
    <w:rsid w:val="00131E32"/>
    <w:rsid w:val="00131E87"/>
    <w:rsid w:val="0013277E"/>
    <w:rsid w:val="00132F5B"/>
    <w:rsid w:val="00132FE7"/>
    <w:rsid w:val="00132FEE"/>
    <w:rsid w:val="00133ACD"/>
    <w:rsid w:val="00133C57"/>
    <w:rsid w:val="00133D24"/>
    <w:rsid w:val="00134384"/>
    <w:rsid w:val="00134566"/>
    <w:rsid w:val="0013478C"/>
    <w:rsid w:val="00134EDC"/>
    <w:rsid w:val="0013531F"/>
    <w:rsid w:val="00136683"/>
    <w:rsid w:val="001366E4"/>
    <w:rsid w:val="001370C9"/>
    <w:rsid w:val="00137952"/>
    <w:rsid w:val="001401AF"/>
    <w:rsid w:val="001404C2"/>
    <w:rsid w:val="001405B6"/>
    <w:rsid w:val="001409DB"/>
    <w:rsid w:val="00140A91"/>
    <w:rsid w:val="00140D2D"/>
    <w:rsid w:val="001410A7"/>
    <w:rsid w:val="001414D9"/>
    <w:rsid w:val="00141591"/>
    <w:rsid w:val="00141827"/>
    <w:rsid w:val="00141BE9"/>
    <w:rsid w:val="00141DBE"/>
    <w:rsid w:val="00141F2C"/>
    <w:rsid w:val="001424C4"/>
    <w:rsid w:val="001427B9"/>
    <w:rsid w:val="001427ED"/>
    <w:rsid w:val="00142860"/>
    <w:rsid w:val="00142A2B"/>
    <w:rsid w:val="00142E13"/>
    <w:rsid w:val="00142F4B"/>
    <w:rsid w:val="00143043"/>
    <w:rsid w:val="0014334C"/>
    <w:rsid w:val="0014354F"/>
    <w:rsid w:val="00143A15"/>
    <w:rsid w:val="00143FBF"/>
    <w:rsid w:val="001440AE"/>
    <w:rsid w:val="00144332"/>
    <w:rsid w:val="001443DE"/>
    <w:rsid w:val="00144C2E"/>
    <w:rsid w:val="00144D10"/>
    <w:rsid w:val="00144DCE"/>
    <w:rsid w:val="00144F96"/>
    <w:rsid w:val="001454A8"/>
    <w:rsid w:val="0014568C"/>
    <w:rsid w:val="00145DFA"/>
    <w:rsid w:val="001466C5"/>
    <w:rsid w:val="001472BB"/>
    <w:rsid w:val="001472C8"/>
    <w:rsid w:val="001502D2"/>
    <w:rsid w:val="00150A5F"/>
    <w:rsid w:val="00150F41"/>
    <w:rsid w:val="001511EF"/>
    <w:rsid w:val="001512B5"/>
    <w:rsid w:val="001512F8"/>
    <w:rsid w:val="00151380"/>
    <w:rsid w:val="0015140C"/>
    <w:rsid w:val="0015174C"/>
    <w:rsid w:val="001519F1"/>
    <w:rsid w:val="00151A4C"/>
    <w:rsid w:val="00151CA0"/>
    <w:rsid w:val="00151EAD"/>
    <w:rsid w:val="001522C9"/>
    <w:rsid w:val="00152784"/>
    <w:rsid w:val="001527C4"/>
    <w:rsid w:val="00152EA5"/>
    <w:rsid w:val="00152EFB"/>
    <w:rsid w:val="001531AA"/>
    <w:rsid w:val="001532FD"/>
    <w:rsid w:val="001534DD"/>
    <w:rsid w:val="001539E6"/>
    <w:rsid w:val="0015407A"/>
    <w:rsid w:val="00154515"/>
    <w:rsid w:val="00154A37"/>
    <w:rsid w:val="00154E2F"/>
    <w:rsid w:val="00155089"/>
    <w:rsid w:val="001550E6"/>
    <w:rsid w:val="001552C5"/>
    <w:rsid w:val="001552C8"/>
    <w:rsid w:val="0015530F"/>
    <w:rsid w:val="001555ED"/>
    <w:rsid w:val="001559F4"/>
    <w:rsid w:val="00155F6E"/>
    <w:rsid w:val="00155FBA"/>
    <w:rsid w:val="00156313"/>
    <w:rsid w:val="00156387"/>
    <w:rsid w:val="00156477"/>
    <w:rsid w:val="001564AB"/>
    <w:rsid w:val="00156533"/>
    <w:rsid w:val="001565B2"/>
    <w:rsid w:val="0015692A"/>
    <w:rsid w:val="00156B4B"/>
    <w:rsid w:val="00156C9B"/>
    <w:rsid w:val="001574D5"/>
    <w:rsid w:val="00157619"/>
    <w:rsid w:val="00157642"/>
    <w:rsid w:val="00157E11"/>
    <w:rsid w:val="001600DD"/>
    <w:rsid w:val="001602FB"/>
    <w:rsid w:val="0016067A"/>
    <w:rsid w:val="001608D4"/>
    <w:rsid w:val="00160A91"/>
    <w:rsid w:val="00160B6C"/>
    <w:rsid w:val="001616FF"/>
    <w:rsid w:val="0016186B"/>
    <w:rsid w:val="00161C06"/>
    <w:rsid w:val="00163CBC"/>
    <w:rsid w:val="00164050"/>
    <w:rsid w:val="00164791"/>
    <w:rsid w:val="00164B15"/>
    <w:rsid w:val="00164D16"/>
    <w:rsid w:val="00164E54"/>
    <w:rsid w:val="001655CC"/>
    <w:rsid w:val="00165D0A"/>
    <w:rsid w:val="0016612C"/>
    <w:rsid w:val="00166911"/>
    <w:rsid w:val="00166D7C"/>
    <w:rsid w:val="00166F45"/>
    <w:rsid w:val="00167060"/>
    <w:rsid w:val="00167268"/>
    <w:rsid w:val="001673C0"/>
    <w:rsid w:val="00167E3A"/>
    <w:rsid w:val="0017020A"/>
    <w:rsid w:val="0017054E"/>
    <w:rsid w:val="001706A6"/>
    <w:rsid w:val="00170D13"/>
    <w:rsid w:val="00170D7A"/>
    <w:rsid w:val="001710A0"/>
    <w:rsid w:val="00171845"/>
    <w:rsid w:val="00172854"/>
    <w:rsid w:val="00172A8B"/>
    <w:rsid w:val="00172B94"/>
    <w:rsid w:val="001733AD"/>
    <w:rsid w:val="00173977"/>
    <w:rsid w:val="001739CC"/>
    <w:rsid w:val="00173DC3"/>
    <w:rsid w:val="00173EB1"/>
    <w:rsid w:val="0017456B"/>
    <w:rsid w:val="001747A1"/>
    <w:rsid w:val="00174D49"/>
    <w:rsid w:val="00174F74"/>
    <w:rsid w:val="00175D4B"/>
    <w:rsid w:val="001760F3"/>
    <w:rsid w:val="0017635F"/>
    <w:rsid w:val="00176396"/>
    <w:rsid w:val="00176CDD"/>
    <w:rsid w:val="001777D2"/>
    <w:rsid w:val="00180131"/>
    <w:rsid w:val="001803DD"/>
    <w:rsid w:val="00180445"/>
    <w:rsid w:val="001805AD"/>
    <w:rsid w:val="00180CA9"/>
    <w:rsid w:val="00180EB3"/>
    <w:rsid w:val="00181039"/>
    <w:rsid w:val="001810DB"/>
    <w:rsid w:val="001814F0"/>
    <w:rsid w:val="00181748"/>
    <w:rsid w:val="001817AB"/>
    <w:rsid w:val="001819FC"/>
    <w:rsid w:val="0018221E"/>
    <w:rsid w:val="0018222B"/>
    <w:rsid w:val="0018223F"/>
    <w:rsid w:val="0018261A"/>
    <w:rsid w:val="00182C42"/>
    <w:rsid w:val="00182DCF"/>
    <w:rsid w:val="0018304B"/>
    <w:rsid w:val="0018342E"/>
    <w:rsid w:val="001836D1"/>
    <w:rsid w:val="00183A89"/>
    <w:rsid w:val="00183F5F"/>
    <w:rsid w:val="001846CF"/>
    <w:rsid w:val="0018492D"/>
    <w:rsid w:val="00184966"/>
    <w:rsid w:val="00184AC4"/>
    <w:rsid w:val="00184B28"/>
    <w:rsid w:val="00184B31"/>
    <w:rsid w:val="00184CEE"/>
    <w:rsid w:val="00184F02"/>
    <w:rsid w:val="001850C2"/>
    <w:rsid w:val="00186547"/>
    <w:rsid w:val="001868A9"/>
    <w:rsid w:val="00186B33"/>
    <w:rsid w:val="00186F48"/>
    <w:rsid w:val="0018740C"/>
    <w:rsid w:val="001877AA"/>
    <w:rsid w:val="001877CE"/>
    <w:rsid w:val="001906B4"/>
    <w:rsid w:val="00190F8F"/>
    <w:rsid w:val="001916EE"/>
    <w:rsid w:val="00191ABE"/>
    <w:rsid w:val="00191C02"/>
    <w:rsid w:val="001925C6"/>
    <w:rsid w:val="00192CDA"/>
    <w:rsid w:val="0019309E"/>
    <w:rsid w:val="0019323A"/>
    <w:rsid w:val="00193364"/>
    <w:rsid w:val="0019395F"/>
    <w:rsid w:val="00193B69"/>
    <w:rsid w:val="001943B4"/>
    <w:rsid w:val="00194850"/>
    <w:rsid w:val="00194E9C"/>
    <w:rsid w:val="00195047"/>
    <w:rsid w:val="001953A9"/>
    <w:rsid w:val="00195491"/>
    <w:rsid w:val="00195D15"/>
    <w:rsid w:val="00195D84"/>
    <w:rsid w:val="001967AD"/>
    <w:rsid w:val="00196A19"/>
    <w:rsid w:val="00196BAC"/>
    <w:rsid w:val="00196D15"/>
    <w:rsid w:val="00197179"/>
    <w:rsid w:val="001979B0"/>
    <w:rsid w:val="00197AC1"/>
    <w:rsid w:val="001A0654"/>
    <w:rsid w:val="001A0DEC"/>
    <w:rsid w:val="001A0EDF"/>
    <w:rsid w:val="001A147A"/>
    <w:rsid w:val="001A189F"/>
    <w:rsid w:val="001A1A41"/>
    <w:rsid w:val="001A21BA"/>
    <w:rsid w:val="001A2339"/>
    <w:rsid w:val="001A2CB6"/>
    <w:rsid w:val="001A311E"/>
    <w:rsid w:val="001A329E"/>
    <w:rsid w:val="001A34D3"/>
    <w:rsid w:val="001A34F6"/>
    <w:rsid w:val="001A37F7"/>
    <w:rsid w:val="001A3FD1"/>
    <w:rsid w:val="001A4034"/>
    <w:rsid w:val="001A4337"/>
    <w:rsid w:val="001A43BF"/>
    <w:rsid w:val="001A4945"/>
    <w:rsid w:val="001A56C5"/>
    <w:rsid w:val="001A6133"/>
    <w:rsid w:val="001A61DD"/>
    <w:rsid w:val="001A657B"/>
    <w:rsid w:val="001A69F7"/>
    <w:rsid w:val="001A6B60"/>
    <w:rsid w:val="001A6BAD"/>
    <w:rsid w:val="001A6C3F"/>
    <w:rsid w:val="001A7037"/>
    <w:rsid w:val="001A7316"/>
    <w:rsid w:val="001A7501"/>
    <w:rsid w:val="001A76E3"/>
    <w:rsid w:val="001A771A"/>
    <w:rsid w:val="001A788E"/>
    <w:rsid w:val="001A7F2A"/>
    <w:rsid w:val="001B038E"/>
    <w:rsid w:val="001B066C"/>
    <w:rsid w:val="001B0709"/>
    <w:rsid w:val="001B07DF"/>
    <w:rsid w:val="001B09C9"/>
    <w:rsid w:val="001B0ACF"/>
    <w:rsid w:val="001B1771"/>
    <w:rsid w:val="001B18B5"/>
    <w:rsid w:val="001B1BED"/>
    <w:rsid w:val="001B2320"/>
    <w:rsid w:val="001B24B7"/>
    <w:rsid w:val="001B2704"/>
    <w:rsid w:val="001B3062"/>
    <w:rsid w:val="001B37B6"/>
    <w:rsid w:val="001B41B9"/>
    <w:rsid w:val="001B42E2"/>
    <w:rsid w:val="001B4436"/>
    <w:rsid w:val="001B4995"/>
    <w:rsid w:val="001B548D"/>
    <w:rsid w:val="001B5A89"/>
    <w:rsid w:val="001B5ACD"/>
    <w:rsid w:val="001B5E28"/>
    <w:rsid w:val="001B5EA1"/>
    <w:rsid w:val="001B641E"/>
    <w:rsid w:val="001B665E"/>
    <w:rsid w:val="001B711C"/>
    <w:rsid w:val="001B72C7"/>
    <w:rsid w:val="001B76DA"/>
    <w:rsid w:val="001B7B52"/>
    <w:rsid w:val="001C0052"/>
    <w:rsid w:val="001C0280"/>
    <w:rsid w:val="001C0517"/>
    <w:rsid w:val="001C0AC9"/>
    <w:rsid w:val="001C1A5A"/>
    <w:rsid w:val="001C2261"/>
    <w:rsid w:val="001C2836"/>
    <w:rsid w:val="001C2E8D"/>
    <w:rsid w:val="001C2F3B"/>
    <w:rsid w:val="001C2F86"/>
    <w:rsid w:val="001C3314"/>
    <w:rsid w:val="001C408E"/>
    <w:rsid w:val="001C4178"/>
    <w:rsid w:val="001C4263"/>
    <w:rsid w:val="001C437C"/>
    <w:rsid w:val="001C469F"/>
    <w:rsid w:val="001C482A"/>
    <w:rsid w:val="001C561F"/>
    <w:rsid w:val="001C5AD1"/>
    <w:rsid w:val="001C5FD6"/>
    <w:rsid w:val="001C701F"/>
    <w:rsid w:val="001C702D"/>
    <w:rsid w:val="001C72EB"/>
    <w:rsid w:val="001C78A6"/>
    <w:rsid w:val="001C7B6A"/>
    <w:rsid w:val="001C7C66"/>
    <w:rsid w:val="001D0327"/>
    <w:rsid w:val="001D0D21"/>
    <w:rsid w:val="001D10FD"/>
    <w:rsid w:val="001D12A6"/>
    <w:rsid w:val="001D1549"/>
    <w:rsid w:val="001D29C3"/>
    <w:rsid w:val="001D2D0E"/>
    <w:rsid w:val="001D2D17"/>
    <w:rsid w:val="001D2E35"/>
    <w:rsid w:val="001D371B"/>
    <w:rsid w:val="001D39C0"/>
    <w:rsid w:val="001D3E03"/>
    <w:rsid w:val="001D3EFE"/>
    <w:rsid w:val="001D4608"/>
    <w:rsid w:val="001D483A"/>
    <w:rsid w:val="001D4A8B"/>
    <w:rsid w:val="001D4ECF"/>
    <w:rsid w:val="001D533A"/>
    <w:rsid w:val="001D5721"/>
    <w:rsid w:val="001D5819"/>
    <w:rsid w:val="001D5A81"/>
    <w:rsid w:val="001D666A"/>
    <w:rsid w:val="001D675A"/>
    <w:rsid w:val="001D68AD"/>
    <w:rsid w:val="001D7290"/>
    <w:rsid w:val="001D72ED"/>
    <w:rsid w:val="001D7684"/>
    <w:rsid w:val="001D76F1"/>
    <w:rsid w:val="001D7769"/>
    <w:rsid w:val="001E0FEC"/>
    <w:rsid w:val="001E132A"/>
    <w:rsid w:val="001E1B34"/>
    <w:rsid w:val="001E1BB6"/>
    <w:rsid w:val="001E1D45"/>
    <w:rsid w:val="001E1EFA"/>
    <w:rsid w:val="001E28CC"/>
    <w:rsid w:val="001E2AFB"/>
    <w:rsid w:val="001E3D40"/>
    <w:rsid w:val="001E4061"/>
    <w:rsid w:val="001E41D6"/>
    <w:rsid w:val="001E44B5"/>
    <w:rsid w:val="001E4990"/>
    <w:rsid w:val="001E4B87"/>
    <w:rsid w:val="001E4B9F"/>
    <w:rsid w:val="001E4C4D"/>
    <w:rsid w:val="001E50FD"/>
    <w:rsid w:val="001E52AA"/>
    <w:rsid w:val="001E52E6"/>
    <w:rsid w:val="001E5A05"/>
    <w:rsid w:val="001E5DAE"/>
    <w:rsid w:val="001E60E3"/>
    <w:rsid w:val="001E6234"/>
    <w:rsid w:val="001E6386"/>
    <w:rsid w:val="001E69C2"/>
    <w:rsid w:val="001E712F"/>
    <w:rsid w:val="001E7352"/>
    <w:rsid w:val="001E73B3"/>
    <w:rsid w:val="001E747D"/>
    <w:rsid w:val="001E7603"/>
    <w:rsid w:val="001F01BF"/>
    <w:rsid w:val="001F069E"/>
    <w:rsid w:val="001F0723"/>
    <w:rsid w:val="001F1A80"/>
    <w:rsid w:val="001F1BF3"/>
    <w:rsid w:val="001F232F"/>
    <w:rsid w:val="001F2580"/>
    <w:rsid w:val="001F26CE"/>
    <w:rsid w:val="001F294B"/>
    <w:rsid w:val="001F2B7D"/>
    <w:rsid w:val="001F3A3F"/>
    <w:rsid w:val="001F3ABC"/>
    <w:rsid w:val="001F3FF9"/>
    <w:rsid w:val="001F4B78"/>
    <w:rsid w:val="001F4F1F"/>
    <w:rsid w:val="001F50A8"/>
    <w:rsid w:val="001F5434"/>
    <w:rsid w:val="001F5A6A"/>
    <w:rsid w:val="001F5F19"/>
    <w:rsid w:val="001F5F9F"/>
    <w:rsid w:val="001F6013"/>
    <w:rsid w:val="001F67AE"/>
    <w:rsid w:val="001F680D"/>
    <w:rsid w:val="001F6813"/>
    <w:rsid w:val="001F6DEF"/>
    <w:rsid w:val="001F6FC9"/>
    <w:rsid w:val="001F6FDE"/>
    <w:rsid w:val="001F7180"/>
    <w:rsid w:val="0020027C"/>
    <w:rsid w:val="00200BA4"/>
    <w:rsid w:val="00200D0E"/>
    <w:rsid w:val="00200DD6"/>
    <w:rsid w:val="002010FD"/>
    <w:rsid w:val="002019A6"/>
    <w:rsid w:val="00201A8E"/>
    <w:rsid w:val="00201DDE"/>
    <w:rsid w:val="00201E91"/>
    <w:rsid w:val="00202089"/>
    <w:rsid w:val="002023AF"/>
    <w:rsid w:val="0020247F"/>
    <w:rsid w:val="00202A3C"/>
    <w:rsid w:val="00202B2B"/>
    <w:rsid w:val="002034AF"/>
    <w:rsid w:val="00203931"/>
    <w:rsid w:val="00203E0C"/>
    <w:rsid w:val="00203FCE"/>
    <w:rsid w:val="0020400B"/>
    <w:rsid w:val="0020452E"/>
    <w:rsid w:val="00204623"/>
    <w:rsid w:val="002048B4"/>
    <w:rsid w:val="00204DAE"/>
    <w:rsid w:val="00205B0E"/>
    <w:rsid w:val="00205BC7"/>
    <w:rsid w:val="0020649F"/>
    <w:rsid w:val="00207014"/>
    <w:rsid w:val="002103FB"/>
    <w:rsid w:val="00210427"/>
    <w:rsid w:val="002107B1"/>
    <w:rsid w:val="002107F2"/>
    <w:rsid w:val="00210F6E"/>
    <w:rsid w:val="002112E5"/>
    <w:rsid w:val="0021146C"/>
    <w:rsid w:val="002119BD"/>
    <w:rsid w:val="002121D7"/>
    <w:rsid w:val="00212581"/>
    <w:rsid w:val="002127A9"/>
    <w:rsid w:val="0021287A"/>
    <w:rsid w:val="002128BE"/>
    <w:rsid w:val="00212D7B"/>
    <w:rsid w:val="0021331E"/>
    <w:rsid w:val="002139B6"/>
    <w:rsid w:val="00213ADE"/>
    <w:rsid w:val="00214069"/>
    <w:rsid w:val="0021440C"/>
    <w:rsid w:val="00214605"/>
    <w:rsid w:val="00214E1B"/>
    <w:rsid w:val="00214FD9"/>
    <w:rsid w:val="00215298"/>
    <w:rsid w:val="002156D5"/>
    <w:rsid w:val="002159A6"/>
    <w:rsid w:val="00215F5A"/>
    <w:rsid w:val="002163D1"/>
    <w:rsid w:val="002165ED"/>
    <w:rsid w:val="002168C3"/>
    <w:rsid w:val="00216DEF"/>
    <w:rsid w:val="00217773"/>
    <w:rsid w:val="002177E3"/>
    <w:rsid w:val="002178C5"/>
    <w:rsid w:val="00217D8C"/>
    <w:rsid w:val="0022007D"/>
    <w:rsid w:val="00220361"/>
    <w:rsid w:val="002206A4"/>
    <w:rsid w:val="00220AAC"/>
    <w:rsid w:val="00221E72"/>
    <w:rsid w:val="002229F8"/>
    <w:rsid w:val="002232AE"/>
    <w:rsid w:val="0022342F"/>
    <w:rsid w:val="002236BB"/>
    <w:rsid w:val="00223A7A"/>
    <w:rsid w:val="00223C8F"/>
    <w:rsid w:val="00223F17"/>
    <w:rsid w:val="00223F64"/>
    <w:rsid w:val="00224331"/>
    <w:rsid w:val="00224723"/>
    <w:rsid w:val="00224810"/>
    <w:rsid w:val="0022484F"/>
    <w:rsid w:val="00224C15"/>
    <w:rsid w:val="00224D35"/>
    <w:rsid w:val="0022545D"/>
    <w:rsid w:val="00226262"/>
    <w:rsid w:val="00227154"/>
    <w:rsid w:val="00227581"/>
    <w:rsid w:val="00227C9D"/>
    <w:rsid w:val="00227DAD"/>
    <w:rsid w:val="00230239"/>
    <w:rsid w:val="00230488"/>
    <w:rsid w:val="002304D5"/>
    <w:rsid w:val="0023086E"/>
    <w:rsid w:val="0023108B"/>
    <w:rsid w:val="002313B6"/>
    <w:rsid w:val="002313B7"/>
    <w:rsid w:val="00231A6C"/>
    <w:rsid w:val="00231F66"/>
    <w:rsid w:val="00232613"/>
    <w:rsid w:val="00232C1D"/>
    <w:rsid w:val="00233312"/>
    <w:rsid w:val="00234B83"/>
    <w:rsid w:val="00234E20"/>
    <w:rsid w:val="00234F31"/>
    <w:rsid w:val="00235EE6"/>
    <w:rsid w:val="0023625D"/>
    <w:rsid w:val="00236557"/>
    <w:rsid w:val="00236DF7"/>
    <w:rsid w:val="00236EFA"/>
    <w:rsid w:val="00236F51"/>
    <w:rsid w:val="0023761C"/>
    <w:rsid w:val="00240547"/>
    <w:rsid w:val="00240765"/>
    <w:rsid w:val="00240A84"/>
    <w:rsid w:val="00240AAC"/>
    <w:rsid w:val="00241059"/>
    <w:rsid w:val="0024105E"/>
    <w:rsid w:val="002410FE"/>
    <w:rsid w:val="0024127D"/>
    <w:rsid w:val="002414ED"/>
    <w:rsid w:val="00241937"/>
    <w:rsid w:val="00241BF1"/>
    <w:rsid w:val="00241CC6"/>
    <w:rsid w:val="00241D23"/>
    <w:rsid w:val="002422F0"/>
    <w:rsid w:val="00242500"/>
    <w:rsid w:val="002436AD"/>
    <w:rsid w:val="00243C7A"/>
    <w:rsid w:val="002440AB"/>
    <w:rsid w:val="0024436D"/>
    <w:rsid w:val="0024447C"/>
    <w:rsid w:val="002449BF"/>
    <w:rsid w:val="0024504A"/>
    <w:rsid w:val="002451B9"/>
    <w:rsid w:val="00245308"/>
    <w:rsid w:val="002456A3"/>
    <w:rsid w:val="00245909"/>
    <w:rsid w:val="00245A16"/>
    <w:rsid w:val="00245BA4"/>
    <w:rsid w:val="002467EE"/>
    <w:rsid w:val="002469DC"/>
    <w:rsid w:val="002469E8"/>
    <w:rsid w:val="00246B37"/>
    <w:rsid w:val="0024726E"/>
    <w:rsid w:val="002472D2"/>
    <w:rsid w:val="0024757A"/>
    <w:rsid w:val="002475F0"/>
    <w:rsid w:val="0024773E"/>
    <w:rsid w:val="00247B6F"/>
    <w:rsid w:val="00247F8F"/>
    <w:rsid w:val="00247FCB"/>
    <w:rsid w:val="002500C6"/>
    <w:rsid w:val="00250235"/>
    <w:rsid w:val="002502C5"/>
    <w:rsid w:val="002502E7"/>
    <w:rsid w:val="00250529"/>
    <w:rsid w:val="002507A0"/>
    <w:rsid w:val="00250E54"/>
    <w:rsid w:val="00250F05"/>
    <w:rsid w:val="00250F7B"/>
    <w:rsid w:val="00251055"/>
    <w:rsid w:val="00251166"/>
    <w:rsid w:val="0025116F"/>
    <w:rsid w:val="00251BC5"/>
    <w:rsid w:val="00251CA2"/>
    <w:rsid w:val="002520DD"/>
    <w:rsid w:val="002522D4"/>
    <w:rsid w:val="002537A1"/>
    <w:rsid w:val="00253E96"/>
    <w:rsid w:val="0025421C"/>
    <w:rsid w:val="0025443D"/>
    <w:rsid w:val="00254912"/>
    <w:rsid w:val="00254F1A"/>
    <w:rsid w:val="00254F1C"/>
    <w:rsid w:val="00254F39"/>
    <w:rsid w:val="00255086"/>
    <w:rsid w:val="0025573D"/>
    <w:rsid w:val="00255C53"/>
    <w:rsid w:val="00256119"/>
    <w:rsid w:val="0025616C"/>
    <w:rsid w:val="0025654A"/>
    <w:rsid w:val="002566AC"/>
    <w:rsid w:val="00256D64"/>
    <w:rsid w:val="00256DD1"/>
    <w:rsid w:val="00256DE7"/>
    <w:rsid w:val="00256E7C"/>
    <w:rsid w:val="0025709B"/>
    <w:rsid w:val="002570B9"/>
    <w:rsid w:val="0025750D"/>
    <w:rsid w:val="002576D5"/>
    <w:rsid w:val="00257A8C"/>
    <w:rsid w:val="00257B84"/>
    <w:rsid w:val="002600C0"/>
    <w:rsid w:val="002601B1"/>
    <w:rsid w:val="0026052F"/>
    <w:rsid w:val="002606F9"/>
    <w:rsid w:val="0026084F"/>
    <w:rsid w:val="002609B9"/>
    <w:rsid w:val="0026135E"/>
    <w:rsid w:val="00261552"/>
    <w:rsid w:val="0026170B"/>
    <w:rsid w:val="0026173C"/>
    <w:rsid w:val="00261DC3"/>
    <w:rsid w:val="002624EF"/>
    <w:rsid w:val="0026269C"/>
    <w:rsid w:val="00262AC6"/>
    <w:rsid w:val="00262CE4"/>
    <w:rsid w:val="00263208"/>
    <w:rsid w:val="00263D9D"/>
    <w:rsid w:val="00264397"/>
    <w:rsid w:val="00264411"/>
    <w:rsid w:val="0026444F"/>
    <w:rsid w:val="0026455C"/>
    <w:rsid w:val="00264CB0"/>
    <w:rsid w:val="00264DC8"/>
    <w:rsid w:val="00264EA8"/>
    <w:rsid w:val="0026576D"/>
    <w:rsid w:val="00265939"/>
    <w:rsid w:val="00265CEE"/>
    <w:rsid w:val="00265E07"/>
    <w:rsid w:val="0026647D"/>
    <w:rsid w:val="00266574"/>
    <w:rsid w:val="0026684B"/>
    <w:rsid w:val="00266B29"/>
    <w:rsid w:val="00266E4A"/>
    <w:rsid w:val="00266FF1"/>
    <w:rsid w:val="00267390"/>
    <w:rsid w:val="00267A31"/>
    <w:rsid w:val="00267D07"/>
    <w:rsid w:val="002702C5"/>
    <w:rsid w:val="00270402"/>
    <w:rsid w:val="002709AF"/>
    <w:rsid w:val="00271422"/>
    <w:rsid w:val="0027155D"/>
    <w:rsid w:val="0027157F"/>
    <w:rsid w:val="00271735"/>
    <w:rsid w:val="00271B10"/>
    <w:rsid w:val="00272639"/>
    <w:rsid w:val="00273194"/>
    <w:rsid w:val="00273B06"/>
    <w:rsid w:val="00273E7E"/>
    <w:rsid w:val="002742EE"/>
    <w:rsid w:val="002744E2"/>
    <w:rsid w:val="00274569"/>
    <w:rsid w:val="0027475E"/>
    <w:rsid w:val="002747B4"/>
    <w:rsid w:val="00274CF0"/>
    <w:rsid w:val="0027525D"/>
    <w:rsid w:val="00275308"/>
    <w:rsid w:val="00275522"/>
    <w:rsid w:val="0027568B"/>
    <w:rsid w:val="00275B14"/>
    <w:rsid w:val="00275BE4"/>
    <w:rsid w:val="00275E80"/>
    <w:rsid w:val="0027605C"/>
    <w:rsid w:val="002761D3"/>
    <w:rsid w:val="00276224"/>
    <w:rsid w:val="002762CA"/>
    <w:rsid w:val="0027632F"/>
    <w:rsid w:val="0027692E"/>
    <w:rsid w:val="00276B8D"/>
    <w:rsid w:val="00276C8A"/>
    <w:rsid w:val="00276E3D"/>
    <w:rsid w:val="002771B1"/>
    <w:rsid w:val="002772F4"/>
    <w:rsid w:val="00277386"/>
    <w:rsid w:val="0027740E"/>
    <w:rsid w:val="002774D9"/>
    <w:rsid w:val="00277530"/>
    <w:rsid w:val="00277843"/>
    <w:rsid w:val="00277D22"/>
    <w:rsid w:val="00277D8D"/>
    <w:rsid w:val="00277FB7"/>
    <w:rsid w:val="0028002C"/>
    <w:rsid w:val="00280282"/>
    <w:rsid w:val="00280488"/>
    <w:rsid w:val="002804CD"/>
    <w:rsid w:val="00280995"/>
    <w:rsid w:val="00280F17"/>
    <w:rsid w:val="002813C0"/>
    <w:rsid w:val="002818AE"/>
    <w:rsid w:val="00281B87"/>
    <w:rsid w:val="002826E5"/>
    <w:rsid w:val="00282FEA"/>
    <w:rsid w:val="00283815"/>
    <w:rsid w:val="00283CF1"/>
    <w:rsid w:val="002841F4"/>
    <w:rsid w:val="00284861"/>
    <w:rsid w:val="0028522A"/>
    <w:rsid w:val="00285A5C"/>
    <w:rsid w:val="00286352"/>
    <w:rsid w:val="00286637"/>
    <w:rsid w:val="002869D1"/>
    <w:rsid w:val="00286B81"/>
    <w:rsid w:val="002874D7"/>
    <w:rsid w:val="00287717"/>
    <w:rsid w:val="0028785B"/>
    <w:rsid w:val="0028798F"/>
    <w:rsid w:val="00290A6E"/>
    <w:rsid w:val="00290CE3"/>
    <w:rsid w:val="00291273"/>
    <w:rsid w:val="0029134A"/>
    <w:rsid w:val="00291867"/>
    <w:rsid w:val="00291B39"/>
    <w:rsid w:val="00291B4E"/>
    <w:rsid w:val="002920C1"/>
    <w:rsid w:val="00292183"/>
    <w:rsid w:val="00292793"/>
    <w:rsid w:val="00292F93"/>
    <w:rsid w:val="00293128"/>
    <w:rsid w:val="002931B0"/>
    <w:rsid w:val="00294DDB"/>
    <w:rsid w:val="00294E26"/>
    <w:rsid w:val="00294FD1"/>
    <w:rsid w:val="002953EF"/>
    <w:rsid w:val="0029546D"/>
    <w:rsid w:val="00295570"/>
    <w:rsid w:val="00295591"/>
    <w:rsid w:val="00295A97"/>
    <w:rsid w:val="00295A9C"/>
    <w:rsid w:val="00295C0F"/>
    <w:rsid w:val="00295C53"/>
    <w:rsid w:val="00295F33"/>
    <w:rsid w:val="002968C7"/>
    <w:rsid w:val="0029695D"/>
    <w:rsid w:val="00296E33"/>
    <w:rsid w:val="00296E98"/>
    <w:rsid w:val="0029733A"/>
    <w:rsid w:val="002975CF"/>
    <w:rsid w:val="002977C1"/>
    <w:rsid w:val="00297B92"/>
    <w:rsid w:val="00297C1B"/>
    <w:rsid w:val="00297C9B"/>
    <w:rsid w:val="00297CF1"/>
    <w:rsid w:val="00297EFA"/>
    <w:rsid w:val="002A029C"/>
    <w:rsid w:val="002A0442"/>
    <w:rsid w:val="002A0576"/>
    <w:rsid w:val="002A0882"/>
    <w:rsid w:val="002A0A50"/>
    <w:rsid w:val="002A0A95"/>
    <w:rsid w:val="002A0AE7"/>
    <w:rsid w:val="002A0C24"/>
    <w:rsid w:val="002A0FCD"/>
    <w:rsid w:val="002A1689"/>
    <w:rsid w:val="002A1BC1"/>
    <w:rsid w:val="002A22C9"/>
    <w:rsid w:val="002A22F9"/>
    <w:rsid w:val="002A29F3"/>
    <w:rsid w:val="002A2A4B"/>
    <w:rsid w:val="002A2F6B"/>
    <w:rsid w:val="002A32D3"/>
    <w:rsid w:val="002A3570"/>
    <w:rsid w:val="002A36D8"/>
    <w:rsid w:val="002A3D30"/>
    <w:rsid w:val="002A40D2"/>
    <w:rsid w:val="002A4B5A"/>
    <w:rsid w:val="002A4CB6"/>
    <w:rsid w:val="002A51E9"/>
    <w:rsid w:val="002A536E"/>
    <w:rsid w:val="002A583F"/>
    <w:rsid w:val="002A625F"/>
    <w:rsid w:val="002A656E"/>
    <w:rsid w:val="002A6795"/>
    <w:rsid w:val="002A6872"/>
    <w:rsid w:val="002A69D9"/>
    <w:rsid w:val="002A6E33"/>
    <w:rsid w:val="002A6F7F"/>
    <w:rsid w:val="002A71D7"/>
    <w:rsid w:val="002A722B"/>
    <w:rsid w:val="002A729F"/>
    <w:rsid w:val="002A773B"/>
    <w:rsid w:val="002A7CA2"/>
    <w:rsid w:val="002A7D13"/>
    <w:rsid w:val="002A7E1C"/>
    <w:rsid w:val="002B0595"/>
    <w:rsid w:val="002B05AA"/>
    <w:rsid w:val="002B087E"/>
    <w:rsid w:val="002B0895"/>
    <w:rsid w:val="002B0D56"/>
    <w:rsid w:val="002B17D0"/>
    <w:rsid w:val="002B19FD"/>
    <w:rsid w:val="002B1C1C"/>
    <w:rsid w:val="002B1D79"/>
    <w:rsid w:val="002B1DDF"/>
    <w:rsid w:val="002B215E"/>
    <w:rsid w:val="002B2C99"/>
    <w:rsid w:val="002B3403"/>
    <w:rsid w:val="002B3EBF"/>
    <w:rsid w:val="002B4570"/>
    <w:rsid w:val="002B45AE"/>
    <w:rsid w:val="002B46B2"/>
    <w:rsid w:val="002B4BAA"/>
    <w:rsid w:val="002B5897"/>
    <w:rsid w:val="002B68D9"/>
    <w:rsid w:val="002B70A5"/>
    <w:rsid w:val="002B7480"/>
    <w:rsid w:val="002B74C3"/>
    <w:rsid w:val="002B7922"/>
    <w:rsid w:val="002B7D4F"/>
    <w:rsid w:val="002C0027"/>
    <w:rsid w:val="002C00FB"/>
    <w:rsid w:val="002C06C0"/>
    <w:rsid w:val="002C0A24"/>
    <w:rsid w:val="002C0CC7"/>
    <w:rsid w:val="002C1017"/>
    <w:rsid w:val="002C109E"/>
    <w:rsid w:val="002C1AD1"/>
    <w:rsid w:val="002C2263"/>
    <w:rsid w:val="002C2A94"/>
    <w:rsid w:val="002C391A"/>
    <w:rsid w:val="002C41CF"/>
    <w:rsid w:val="002C41F0"/>
    <w:rsid w:val="002C420C"/>
    <w:rsid w:val="002C47ED"/>
    <w:rsid w:val="002C4E64"/>
    <w:rsid w:val="002C50F6"/>
    <w:rsid w:val="002C55CC"/>
    <w:rsid w:val="002C586B"/>
    <w:rsid w:val="002C58EE"/>
    <w:rsid w:val="002C5CC0"/>
    <w:rsid w:val="002C6171"/>
    <w:rsid w:val="002C6228"/>
    <w:rsid w:val="002C62DA"/>
    <w:rsid w:val="002C64B3"/>
    <w:rsid w:val="002C67DE"/>
    <w:rsid w:val="002C6A4F"/>
    <w:rsid w:val="002C76C7"/>
    <w:rsid w:val="002C78B3"/>
    <w:rsid w:val="002C790D"/>
    <w:rsid w:val="002C7A4A"/>
    <w:rsid w:val="002D05E2"/>
    <w:rsid w:val="002D09D8"/>
    <w:rsid w:val="002D0A4D"/>
    <w:rsid w:val="002D0DC1"/>
    <w:rsid w:val="002D15CC"/>
    <w:rsid w:val="002D2AA1"/>
    <w:rsid w:val="002D2C83"/>
    <w:rsid w:val="002D332B"/>
    <w:rsid w:val="002D3EBC"/>
    <w:rsid w:val="002D4EAC"/>
    <w:rsid w:val="002D574E"/>
    <w:rsid w:val="002D5956"/>
    <w:rsid w:val="002D59E5"/>
    <w:rsid w:val="002D5A20"/>
    <w:rsid w:val="002D5B81"/>
    <w:rsid w:val="002D5EDA"/>
    <w:rsid w:val="002D6536"/>
    <w:rsid w:val="002D65E0"/>
    <w:rsid w:val="002D679B"/>
    <w:rsid w:val="002D68C4"/>
    <w:rsid w:val="002D6AA8"/>
    <w:rsid w:val="002D6C44"/>
    <w:rsid w:val="002D6DDF"/>
    <w:rsid w:val="002D7079"/>
    <w:rsid w:val="002D7453"/>
    <w:rsid w:val="002D78B7"/>
    <w:rsid w:val="002D7A1D"/>
    <w:rsid w:val="002D7B7B"/>
    <w:rsid w:val="002D7EE3"/>
    <w:rsid w:val="002D7EFD"/>
    <w:rsid w:val="002D7FC6"/>
    <w:rsid w:val="002E00C6"/>
    <w:rsid w:val="002E0327"/>
    <w:rsid w:val="002E0747"/>
    <w:rsid w:val="002E0D46"/>
    <w:rsid w:val="002E1057"/>
    <w:rsid w:val="002E122B"/>
    <w:rsid w:val="002E1425"/>
    <w:rsid w:val="002E1704"/>
    <w:rsid w:val="002E18D6"/>
    <w:rsid w:val="002E1C12"/>
    <w:rsid w:val="002E200E"/>
    <w:rsid w:val="002E22CA"/>
    <w:rsid w:val="002E24DA"/>
    <w:rsid w:val="002E25B2"/>
    <w:rsid w:val="002E2776"/>
    <w:rsid w:val="002E28E7"/>
    <w:rsid w:val="002E2DB6"/>
    <w:rsid w:val="002E2FCB"/>
    <w:rsid w:val="002E3428"/>
    <w:rsid w:val="002E3E80"/>
    <w:rsid w:val="002E443F"/>
    <w:rsid w:val="002E4F63"/>
    <w:rsid w:val="002E50FB"/>
    <w:rsid w:val="002E583A"/>
    <w:rsid w:val="002E67AF"/>
    <w:rsid w:val="002E723C"/>
    <w:rsid w:val="002E728F"/>
    <w:rsid w:val="002E7A80"/>
    <w:rsid w:val="002E7ABB"/>
    <w:rsid w:val="002E7B62"/>
    <w:rsid w:val="002F0032"/>
    <w:rsid w:val="002F01B5"/>
    <w:rsid w:val="002F0CA0"/>
    <w:rsid w:val="002F11AD"/>
    <w:rsid w:val="002F1703"/>
    <w:rsid w:val="002F1CFA"/>
    <w:rsid w:val="002F1D67"/>
    <w:rsid w:val="002F1FED"/>
    <w:rsid w:val="002F2078"/>
    <w:rsid w:val="002F22BC"/>
    <w:rsid w:val="002F2763"/>
    <w:rsid w:val="002F286F"/>
    <w:rsid w:val="002F3171"/>
    <w:rsid w:val="002F3292"/>
    <w:rsid w:val="002F38BF"/>
    <w:rsid w:val="002F3C76"/>
    <w:rsid w:val="002F3D1F"/>
    <w:rsid w:val="002F4056"/>
    <w:rsid w:val="002F419B"/>
    <w:rsid w:val="002F4271"/>
    <w:rsid w:val="002F4C9D"/>
    <w:rsid w:val="002F4E36"/>
    <w:rsid w:val="002F4F9D"/>
    <w:rsid w:val="002F5C8A"/>
    <w:rsid w:val="002F604B"/>
    <w:rsid w:val="002F66B1"/>
    <w:rsid w:val="002F6CA3"/>
    <w:rsid w:val="002F6F3A"/>
    <w:rsid w:val="002F7226"/>
    <w:rsid w:val="002F72FE"/>
    <w:rsid w:val="002F777C"/>
    <w:rsid w:val="003003C3"/>
    <w:rsid w:val="00300DB7"/>
    <w:rsid w:val="003018D0"/>
    <w:rsid w:val="00302092"/>
    <w:rsid w:val="00302234"/>
    <w:rsid w:val="003024CE"/>
    <w:rsid w:val="003028D0"/>
    <w:rsid w:val="00302CCA"/>
    <w:rsid w:val="00302E72"/>
    <w:rsid w:val="00303760"/>
    <w:rsid w:val="00303B03"/>
    <w:rsid w:val="003041E8"/>
    <w:rsid w:val="003046F5"/>
    <w:rsid w:val="00304CF2"/>
    <w:rsid w:val="00304F7C"/>
    <w:rsid w:val="00305117"/>
    <w:rsid w:val="00305144"/>
    <w:rsid w:val="00305A4B"/>
    <w:rsid w:val="00305C2A"/>
    <w:rsid w:val="003060AF"/>
    <w:rsid w:val="00306690"/>
    <w:rsid w:val="00306780"/>
    <w:rsid w:val="00306A7E"/>
    <w:rsid w:val="00306C3B"/>
    <w:rsid w:val="00306E72"/>
    <w:rsid w:val="00307075"/>
    <w:rsid w:val="003079C4"/>
    <w:rsid w:val="00307FDB"/>
    <w:rsid w:val="00310178"/>
    <w:rsid w:val="00310194"/>
    <w:rsid w:val="003101C6"/>
    <w:rsid w:val="003103AE"/>
    <w:rsid w:val="003105F7"/>
    <w:rsid w:val="00311358"/>
    <w:rsid w:val="0031148E"/>
    <w:rsid w:val="003114FD"/>
    <w:rsid w:val="00311577"/>
    <w:rsid w:val="0031197E"/>
    <w:rsid w:val="00311C5E"/>
    <w:rsid w:val="00311DBB"/>
    <w:rsid w:val="00312CD7"/>
    <w:rsid w:val="00312DD2"/>
    <w:rsid w:val="00312F7C"/>
    <w:rsid w:val="003132CD"/>
    <w:rsid w:val="00313AED"/>
    <w:rsid w:val="00313E33"/>
    <w:rsid w:val="0031488E"/>
    <w:rsid w:val="00314A07"/>
    <w:rsid w:val="00314B92"/>
    <w:rsid w:val="00315B6C"/>
    <w:rsid w:val="0031612C"/>
    <w:rsid w:val="003165B6"/>
    <w:rsid w:val="00316C32"/>
    <w:rsid w:val="00316FA3"/>
    <w:rsid w:val="00317588"/>
    <w:rsid w:val="003177AA"/>
    <w:rsid w:val="003178BF"/>
    <w:rsid w:val="003209A1"/>
    <w:rsid w:val="00321391"/>
    <w:rsid w:val="00321660"/>
    <w:rsid w:val="0032191B"/>
    <w:rsid w:val="00321BD1"/>
    <w:rsid w:val="00322265"/>
    <w:rsid w:val="003230A7"/>
    <w:rsid w:val="00323417"/>
    <w:rsid w:val="00323A7D"/>
    <w:rsid w:val="003242DE"/>
    <w:rsid w:val="003244CA"/>
    <w:rsid w:val="003247C3"/>
    <w:rsid w:val="00325227"/>
    <w:rsid w:val="00325314"/>
    <w:rsid w:val="003258BF"/>
    <w:rsid w:val="00325C0B"/>
    <w:rsid w:val="00325D4E"/>
    <w:rsid w:val="00325EFD"/>
    <w:rsid w:val="00326211"/>
    <w:rsid w:val="003265FE"/>
    <w:rsid w:val="00326A35"/>
    <w:rsid w:val="00327973"/>
    <w:rsid w:val="00327DC9"/>
    <w:rsid w:val="00327E3C"/>
    <w:rsid w:val="003302E7"/>
    <w:rsid w:val="003303C1"/>
    <w:rsid w:val="00330AA5"/>
    <w:rsid w:val="00330B99"/>
    <w:rsid w:val="00330C4C"/>
    <w:rsid w:val="00330F47"/>
    <w:rsid w:val="003312CF"/>
    <w:rsid w:val="003312E8"/>
    <w:rsid w:val="00331A51"/>
    <w:rsid w:val="00331B6E"/>
    <w:rsid w:val="00331C87"/>
    <w:rsid w:val="00331F06"/>
    <w:rsid w:val="003325BD"/>
    <w:rsid w:val="0033261E"/>
    <w:rsid w:val="003328C3"/>
    <w:rsid w:val="00332A42"/>
    <w:rsid w:val="00332B09"/>
    <w:rsid w:val="00332E6F"/>
    <w:rsid w:val="00333857"/>
    <w:rsid w:val="003338EC"/>
    <w:rsid w:val="003339EB"/>
    <w:rsid w:val="00333B9F"/>
    <w:rsid w:val="0033435B"/>
    <w:rsid w:val="0033467D"/>
    <w:rsid w:val="00334FFA"/>
    <w:rsid w:val="00335415"/>
    <w:rsid w:val="00335864"/>
    <w:rsid w:val="00335B9C"/>
    <w:rsid w:val="00335EA6"/>
    <w:rsid w:val="00335FF6"/>
    <w:rsid w:val="003360DB"/>
    <w:rsid w:val="003370DE"/>
    <w:rsid w:val="00337139"/>
    <w:rsid w:val="00337216"/>
    <w:rsid w:val="0033736F"/>
    <w:rsid w:val="003374F1"/>
    <w:rsid w:val="00337A7B"/>
    <w:rsid w:val="00337AAC"/>
    <w:rsid w:val="00337B5F"/>
    <w:rsid w:val="0034127D"/>
    <w:rsid w:val="003414C3"/>
    <w:rsid w:val="00341513"/>
    <w:rsid w:val="0034165E"/>
    <w:rsid w:val="00342041"/>
    <w:rsid w:val="0034265E"/>
    <w:rsid w:val="00342755"/>
    <w:rsid w:val="00342BF0"/>
    <w:rsid w:val="00342DB7"/>
    <w:rsid w:val="003433F3"/>
    <w:rsid w:val="00343A62"/>
    <w:rsid w:val="003440D4"/>
    <w:rsid w:val="00344249"/>
    <w:rsid w:val="00344328"/>
    <w:rsid w:val="003443EB"/>
    <w:rsid w:val="003447F2"/>
    <w:rsid w:val="00344A59"/>
    <w:rsid w:val="00344B2B"/>
    <w:rsid w:val="00344C2F"/>
    <w:rsid w:val="00344E4B"/>
    <w:rsid w:val="00345500"/>
    <w:rsid w:val="00345649"/>
    <w:rsid w:val="003460A5"/>
    <w:rsid w:val="003476AF"/>
    <w:rsid w:val="00347A8D"/>
    <w:rsid w:val="00347FBA"/>
    <w:rsid w:val="00350864"/>
    <w:rsid w:val="003509F9"/>
    <w:rsid w:val="00350CB8"/>
    <w:rsid w:val="00350DD2"/>
    <w:rsid w:val="0035230C"/>
    <w:rsid w:val="0035249F"/>
    <w:rsid w:val="0035252F"/>
    <w:rsid w:val="003533BE"/>
    <w:rsid w:val="00353AEF"/>
    <w:rsid w:val="00353C07"/>
    <w:rsid w:val="0035415A"/>
    <w:rsid w:val="003544C0"/>
    <w:rsid w:val="003544C8"/>
    <w:rsid w:val="003548E7"/>
    <w:rsid w:val="003563D2"/>
    <w:rsid w:val="003567FC"/>
    <w:rsid w:val="0035738A"/>
    <w:rsid w:val="00357DC6"/>
    <w:rsid w:val="00360337"/>
    <w:rsid w:val="00360372"/>
    <w:rsid w:val="00360712"/>
    <w:rsid w:val="00360992"/>
    <w:rsid w:val="00360B47"/>
    <w:rsid w:val="00360CCE"/>
    <w:rsid w:val="0036146A"/>
    <w:rsid w:val="00361536"/>
    <w:rsid w:val="00361744"/>
    <w:rsid w:val="003617F3"/>
    <w:rsid w:val="00361D8F"/>
    <w:rsid w:val="003621C1"/>
    <w:rsid w:val="003622FD"/>
    <w:rsid w:val="003624C9"/>
    <w:rsid w:val="0036292E"/>
    <w:rsid w:val="003629AF"/>
    <w:rsid w:val="00362B51"/>
    <w:rsid w:val="00362BF6"/>
    <w:rsid w:val="003631B5"/>
    <w:rsid w:val="00363232"/>
    <w:rsid w:val="003632E4"/>
    <w:rsid w:val="0036356C"/>
    <w:rsid w:val="003635F8"/>
    <w:rsid w:val="00363697"/>
    <w:rsid w:val="003639FD"/>
    <w:rsid w:val="00363B1B"/>
    <w:rsid w:val="00363F61"/>
    <w:rsid w:val="0036466C"/>
    <w:rsid w:val="0036497F"/>
    <w:rsid w:val="00364BB0"/>
    <w:rsid w:val="00364F29"/>
    <w:rsid w:val="00365970"/>
    <w:rsid w:val="003659B7"/>
    <w:rsid w:val="00365E5A"/>
    <w:rsid w:val="003665B1"/>
    <w:rsid w:val="00366E14"/>
    <w:rsid w:val="003673AF"/>
    <w:rsid w:val="003677BC"/>
    <w:rsid w:val="00367B2D"/>
    <w:rsid w:val="00367D80"/>
    <w:rsid w:val="0037008C"/>
    <w:rsid w:val="0037075C"/>
    <w:rsid w:val="00371096"/>
    <w:rsid w:val="00371760"/>
    <w:rsid w:val="003717F3"/>
    <w:rsid w:val="00371F65"/>
    <w:rsid w:val="00372063"/>
    <w:rsid w:val="00372248"/>
    <w:rsid w:val="0037268B"/>
    <w:rsid w:val="0037278E"/>
    <w:rsid w:val="003729EE"/>
    <w:rsid w:val="003730C8"/>
    <w:rsid w:val="003732D3"/>
    <w:rsid w:val="0037359F"/>
    <w:rsid w:val="0037382B"/>
    <w:rsid w:val="00373F41"/>
    <w:rsid w:val="00374393"/>
    <w:rsid w:val="003743CA"/>
    <w:rsid w:val="003746CA"/>
    <w:rsid w:val="0037483B"/>
    <w:rsid w:val="00375500"/>
    <w:rsid w:val="00375735"/>
    <w:rsid w:val="00375AB2"/>
    <w:rsid w:val="0037610D"/>
    <w:rsid w:val="003772D9"/>
    <w:rsid w:val="003773BB"/>
    <w:rsid w:val="0037752B"/>
    <w:rsid w:val="003775D9"/>
    <w:rsid w:val="0037770B"/>
    <w:rsid w:val="00377A28"/>
    <w:rsid w:val="00377BBE"/>
    <w:rsid w:val="00377CB6"/>
    <w:rsid w:val="0038022A"/>
    <w:rsid w:val="00380497"/>
    <w:rsid w:val="00380A5A"/>
    <w:rsid w:val="00380AD5"/>
    <w:rsid w:val="00380AF5"/>
    <w:rsid w:val="00380D94"/>
    <w:rsid w:val="0038128D"/>
    <w:rsid w:val="00381427"/>
    <w:rsid w:val="00381701"/>
    <w:rsid w:val="00381C03"/>
    <w:rsid w:val="0038341A"/>
    <w:rsid w:val="00383C62"/>
    <w:rsid w:val="00383EF5"/>
    <w:rsid w:val="0038446A"/>
    <w:rsid w:val="003846C2"/>
    <w:rsid w:val="00384AB3"/>
    <w:rsid w:val="00384BCE"/>
    <w:rsid w:val="0038539D"/>
    <w:rsid w:val="003856B6"/>
    <w:rsid w:val="0038592D"/>
    <w:rsid w:val="00385A45"/>
    <w:rsid w:val="0038691F"/>
    <w:rsid w:val="00386B97"/>
    <w:rsid w:val="00386ED1"/>
    <w:rsid w:val="003871AF"/>
    <w:rsid w:val="0038757F"/>
    <w:rsid w:val="00387949"/>
    <w:rsid w:val="003879DE"/>
    <w:rsid w:val="00387BC9"/>
    <w:rsid w:val="00387C46"/>
    <w:rsid w:val="003914BB"/>
    <w:rsid w:val="003914CE"/>
    <w:rsid w:val="00391A91"/>
    <w:rsid w:val="00391FED"/>
    <w:rsid w:val="0039203E"/>
    <w:rsid w:val="0039229F"/>
    <w:rsid w:val="0039255D"/>
    <w:rsid w:val="003927A7"/>
    <w:rsid w:val="0039300B"/>
    <w:rsid w:val="003935E4"/>
    <w:rsid w:val="0039373B"/>
    <w:rsid w:val="00393E07"/>
    <w:rsid w:val="0039418A"/>
    <w:rsid w:val="00394492"/>
    <w:rsid w:val="0039481D"/>
    <w:rsid w:val="003948CF"/>
    <w:rsid w:val="00394A4E"/>
    <w:rsid w:val="00394C8E"/>
    <w:rsid w:val="003953C6"/>
    <w:rsid w:val="003958C2"/>
    <w:rsid w:val="00395E2D"/>
    <w:rsid w:val="003960C2"/>
    <w:rsid w:val="00396147"/>
    <w:rsid w:val="003962D2"/>
    <w:rsid w:val="0039647B"/>
    <w:rsid w:val="00397727"/>
    <w:rsid w:val="00397958"/>
    <w:rsid w:val="003A18C4"/>
    <w:rsid w:val="003A1CAD"/>
    <w:rsid w:val="003A1F22"/>
    <w:rsid w:val="003A2469"/>
    <w:rsid w:val="003A30F1"/>
    <w:rsid w:val="003A3569"/>
    <w:rsid w:val="003A4136"/>
    <w:rsid w:val="003A5128"/>
    <w:rsid w:val="003A5149"/>
    <w:rsid w:val="003A5280"/>
    <w:rsid w:val="003A57A9"/>
    <w:rsid w:val="003A601E"/>
    <w:rsid w:val="003A6117"/>
    <w:rsid w:val="003A6FD5"/>
    <w:rsid w:val="003A75A9"/>
    <w:rsid w:val="003A7AB3"/>
    <w:rsid w:val="003B030A"/>
    <w:rsid w:val="003B0863"/>
    <w:rsid w:val="003B0AB4"/>
    <w:rsid w:val="003B0ACE"/>
    <w:rsid w:val="003B0B42"/>
    <w:rsid w:val="003B0E91"/>
    <w:rsid w:val="003B0EE3"/>
    <w:rsid w:val="003B0F08"/>
    <w:rsid w:val="003B15DF"/>
    <w:rsid w:val="003B16B7"/>
    <w:rsid w:val="003B1C1D"/>
    <w:rsid w:val="003B3749"/>
    <w:rsid w:val="003B3D92"/>
    <w:rsid w:val="003B417F"/>
    <w:rsid w:val="003B435C"/>
    <w:rsid w:val="003B4517"/>
    <w:rsid w:val="003B4BF8"/>
    <w:rsid w:val="003B5341"/>
    <w:rsid w:val="003B5729"/>
    <w:rsid w:val="003B5945"/>
    <w:rsid w:val="003B5D67"/>
    <w:rsid w:val="003B5DC8"/>
    <w:rsid w:val="003B7789"/>
    <w:rsid w:val="003B782D"/>
    <w:rsid w:val="003C1427"/>
    <w:rsid w:val="003C1464"/>
    <w:rsid w:val="003C1830"/>
    <w:rsid w:val="003C1BF1"/>
    <w:rsid w:val="003C25E8"/>
    <w:rsid w:val="003C32DF"/>
    <w:rsid w:val="003C3795"/>
    <w:rsid w:val="003C3F1B"/>
    <w:rsid w:val="003C4115"/>
    <w:rsid w:val="003C4660"/>
    <w:rsid w:val="003C4B78"/>
    <w:rsid w:val="003C4B88"/>
    <w:rsid w:val="003C4E0D"/>
    <w:rsid w:val="003C4FCE"/>
    <w:rsid w:val="003C57E7"/>
    <w:rsid w:val="003C62CD"/>
    <w:rsid w:val="003C6411"/>
    <w:rsid w:val="003C6550"/>
    <w:rsid w:val="003C6639"/>
    <w:rsid w:val="003C6753"/>
    <w:rsid w:val="003C6DDB"/>
    <w:rsid w:val="003C6E00"/>
    <w:rsid w:val="003C711F"/>
    <w:rsid w:val="003C7E6D"/>
    <w:rsid w:val="003D0354"/>
    <w:rsid w:val="003D05AE"/>
    <w:rsid w:val="003D09CF"/>
    <w:rsid w:val="003D1012"/>
    <w:rsid w:val="003D137D"/>
    <w:rsid w:val="003D1384"/>
    <w:rsid w:val="003D15F2"/>
    <w:rsid w:val="003D1C98"/>
    <w:rsid w:val="003D2271"/>
    <w:rsid w:val="003D26DD"/>
    <w:rsid w:val="003D291A"/>
    <w:rsid w:val="003D32AF"/>
    <w:rsid w:val="003D35EF"/>
    <w:rsid w:val="003D3F7A"/>
    <w:rsid w:val="003D40A7"/>
    <w:rsid w:val="003D478A"/>
    <w:rsid w:val="003D4C8D"/>
    <w:rsid w:val="003D4EFC"/>
    <w:rsid w:val="003D525A"/>
    <w:rsid w:val="003D52BD"/>
    <w:rsid w:val="003D566D"/>
    <w:rsid w:val="003D56A7"/>
    <w:rsid w:val="003D5BD8"/>
    <w:rsid w:val="003D5CA6"/>
    <w:rsid w:val="003D7667"/>
    <w:rsid w:val="003D7683"/>
    <w:rsid w:val="003D7868"/>
    <w:rsid w:val="003D79DA"/>
    <w:rsid w:val="003D7D22"/>
    <w:rsid w:val="003E047F"/>
    <w:rsid w:val="003E06EA"/>
    <w:rsid w:val="003E0795"/>
    <w:rsid w:val="003E1A3C"/>
    <w:rsid w:val="003E2249"/>
    <w:rsid w:val="003E27E5"/>
    <w:rsid w:val="003E29A1"/>
    <w:rsid w:val="003E2ADD"/>
    <w:rsid w:val="003E2ED1"/>
    <w:rsid w:val="003E2EE6"/>
    <w:rsid w:val="003E2FC6"/>
    <w:rsid w:val="003E3598"/>
    <w:rsid w:val="003E38F7"/>
    <w:rsid w:val="003E442B"/>
    <w:rsid w:val="003E45C0"/>
    <w:rsid w:val="003E468B"/>
    <w:rsid w:val="003E47C7"/>
    <w:rsid w:val="003E4B50"/>
    <w:rsid w:val="003E4CEC"/>
    <w:rsid w:val="003E543E"/>
    <w:rsid w:val="003E54F3"/>
    <w:rsid w:val="003E5A5E"/>
    <w:rsid w:val="003E627F"/>
    <w:rsid w:val="003E6FC3"/>
    <w:rsid w:val="003E70BC"/>
    <w:rsid w:val="003E738E"/>
    <w:rsid w:val="003E747F"/>
    <w:rsid w:val="003E77C2"/>
    <w:rsid w:val="003F0087"/>
    <w:rsid w:val="003F00A3"/>
    <w:rsid w:val="003F0345"/>
    <w:rsid w:val="003F03AB"/>
    <w:rsid w:val="003F0880"/>
    <w:rsid w:val="003F0982"/>
    <w:rsid w:val="003F0C1F"/>
    <w:rsid w:val="003F1074"/>
    <w:rsid w:val="003F112E"/>
    <w:rsid w:val="003F1A78"/>
    <w:rsid w:val="003F1D1A"/>
    <w:rsid w:val="003F1DB3"/>
    <w:rsid w:val="003F2052"/>
    <w:rsid w:val="003F20E8"/>
    <w:rsid w:val="003F2533"/>
    <w:rsid w:val="003F2A31"/>
    <w:rsid w:val="003F2E63"/>
    <w:rsid w:val="003F2F8E"/>
    <w:rsid w:val="003F3016"/>
    <w:rsid w:val="003F311F"/>
    <w:rsid w:val="003F38CB"/>
    <w:rsid w:val="003F3A06"/>
    <w:rsid w:val="003F404E"/>
    <w:rsid w:val="003F41A9"/>
    <w:rsid w:val="003F4835"/>
    <w:rsid w:val="003F5274"/>
    <w:rsid w:val="003F529D"/>
    <w:rsid w:val="003F5E68"/>
    <w:rsid w:val="003F6007"/>
    <w:rsid w:val="003F60A6"/>
    <w:rsid w:val="003F6941"/>
    <w:rsid w:val="003F6D1D"/>
    <w:rsid w:val="003F6E3B"/>
    <w:rsid w:val="003F71FA"/>
    <w:rsid w:val="003F73FF"/>
    <w:rsid w:val="003F792A"/>
    <w:rsid w:val="00400244"/>
    <w:rsid w:val="00400531"/>
    <w:rsid w:val="004011AF"/>
    <w:rsid w:val="00401341"/>
    <w:rsid w:val="00401AA4"/>
    <w:rsid w:val="00401BC3"/>
    <w:rsid w:val="00401C4C"/>
    <w:rsid w:val="00401C9A"/>
    <w:rsid w:val="004020E9"/>
    <w:rsid w:val="00402A70"/>
    <w:rsid w:val="00402F7D"/>
    <w:rsid w:val="00402FDC"/>
    <w:rsid w:val="00403166"/>
    <w:rsid w:val="004035A1"/>
    <w:rsid w:val="004040A0"/>
    <w:rsid w:val="00404360"/>
    <w:rsid w:val="00404495"/>
    <w:rsid w:val="004048A3"/>
    <w:rsid w:val="00404D67"/>
    <w:rsid w:val="0040500E"/>
    <w:rsid w:val="00405515"/>
    <w:rsid w:val="004058DD"/>
    <w:rsid w:val="00405F4E"/>
    <w:rsid w:val="004061FC"/>
    <w:rsid w:val="0040628D"/>
    <w:rsid w:val="0040658B"/>
    <w:rsid w:val="004068A7"/>
    <w:rsid w:val="004068DC"/>
    <w:rsid w:val="00406947"/>
    <w:rsid w:val="00406C5C"/>
    <w:rsid w:val="00406C6B"/>
    <w:rsid w:val="00406F86"/>
    <w:rsid w:val="00407275"/>
    <w:rsid w:val="00407E42"/>
    <w:rsid w:val="00407F98"/>
    <w:rsid w:val="00410173"/>
    <w:rsid w:val="00410C3D"/>
    <w:rsid w:val="00411714"/>
    <w:rsid w:val="00411F1A"/>
    <w:rsid w:val="00412338"/>
    <w:rsid w:val="004125CD"/>
    <w:rsid w:val="00412827"/>
    <w:rsid w:val="00412EB1"/>
    <w:rsid w:val="00414174"/>
    <w:rsid w:val="004142DE"/>
    <w:rsid w:val="004142FB"/>
    <w:rsid w:val="00414515"/>
    <w:rsid w:val="00414931"/>
    <w:rsid w:val="00414BD3"/>
    <w:rsid w:val="00414D12"/>
    <w:rsid w:val="00415729"/>
    <w:rsid w:val="0041600D"/>
    <w:rsid w:val="00416178"/>
    <w:rsid w:val="004162AB"/>
    <w:rsid w:val="004162E4"/>
    <w:rsid w:val="00416433"/>
    <w:rsid w:val="004164E7"/>
    <w:rsid w:val="0041766D"/>
    <w:rsid w:val="0041783C"/>
    <w:rsid w:val="004178D3"/>
    <w:rsid w:val="00417AEA"/>
    <w:rsid w:val="00417D15"/>
    <w:rsid w:val="004202CD"/>
    <w:rsid w:val="00420432"/>
    <w:rsid w:val="00420579"/>
    <w:rsid w:val="00420738"/>
    <w:rsid w:val="00420D9C"/>
    <w:rsid w:val="004211F8"/>
    <w:rsid w:val="0042139E"/>
    <w:rsid w:val="00421A76"/>
    <w:rsid w:val="00421BFA"/>
    <w:rsid w:val="004224F8"/>
    <w:rsid w:val="00422CC2"/>
    <w:rsid w:val="00423120"/>
    <w:rsid w:val="0042372D"/>
    <w:rsid w:val="00423A25"/>
    <w:rsid w:val="00423B8F"/>
    <w:rsid w:val="004242CC"/>
    <w:rsid w:val="0042436B"/>
    <w:rsid w:val="00424536"/>
    <w:rsid w:val="00424DF1"/>
    <w:rsid w:val="00425024"/>
    <w:rsid w:val="004250F9"/>
    <w:rsid w:val="004253E4"/>
    <w:rsid w:val="00425463"/>
    <w:rsid w:val="00425B94"/>
    <w:rsid w:val="0042679B"/>
    <w:rsid w:val="00426A17"/>
    <w:rsid w:val="004277E4"/>
    <w:rsid w:val="00427C24"/>
    <w:rsid w:val="00427D49"/>
    <w:rsid w:val="00427DA7"/>
    <w:rsid w:val="00427F33"/>
    <w:rsid w:val="0043056C"/>
    <w:rsid w:val="004309FA"/>
    <w:rsid w:val="00431700"/>
    <w:rsid w:val="00431749"/>
    <w:rsid w:val="004318B7"/>
    <w:rsid w:val="00431DE7"/>
    <w:rsid w:val="00432405"/>
    <w:rsid w:val="004325E0"/>
    <w:rsid w:val="00432661"/>
    <w:rsid w:val="00433C95"/>
    <w:rsid w:val="00434011"/>
    <w:rsid w:val="0043409C"/>
    <w:rsid w:val="004345FE"/>
    <w:rsid w:val="00434695"/>
    <w:rsid w:val="00434861"/>
    <w:rsid w:val="00434CB9"/>
    <w:rsid w:val="004352E7"/>
    <w:rsid w:val="0043531B"/>
    <w:rsid w:val="00435354"/>
    <w:rsid w:val="004358B3"/>
    <w:rsid w:val="00435CDF"/>
    <w:rsid w:val="00435EB3"/>
    <w:rsid w:val="0043647D"/>
    <w:rsid w:val="00436FEB"/>
    <w:rsid w:val="004372C3"/>
    <w:rsid w:val="004372F9"/>
    <w:rsid w:val="004374E0"/>
    <w:rsid w:val="00437801"/>
    <w:rsid w:val="00437873"/>
    <w:rsid w:val="00437B8E"/>
    <w:rsid w:val="00437BAF"/>
    <w:rsid w:val="00437C02"/>
    <w:rsid w:val="00437C3B"/>
    <w:rsid w:val="00437DAE"/>
    <w:rsid w:val="00437E00"/>
    <w:rsid w:val="00440EA4"/>
    <w:rsid w:val="00441087"/>
    <w:rsid w:val="004418BC"/>
    <w:rsid w:val="004419D5"/>
    <w:rsid w:val="004421AD"/>
    <w:rsid w:val="004427C4"/>
    <w:rsid w:val="00442D73"/>
    <w:rsid w:val="0044354E"/>
    <w:rsid w:val="0044371C"/>
    <w:rsid w:val="00443C88"/>
    <w:rsid w:val="00443E30"/>
    <w:rsid w:val="004441BE"/>
    <w:rsid w:val="004442BC"/>
    <w:rsid w:val="0044472B"/>
    <w:rsid w:val="00444765"/>
    <w:rsid w:val="00444A56"/>
    <w:rsid w:val="00446629"/>
    <w:rsid w:val="00446685"/>
    <w:rsid w:val="00446BCD"/>
    <w:rsid w:val="00446DDE"/>
    <w:rsid w:val="004473AD"/>
    <w:rsid w:val="00447732"/>
    <w:rsid w:val="0044788F"/>
    <w:rsid w:val="00447BD2"/>
    <w:rsid w:val="00447DE0"/>
    <w:rsid w:val="0045036A"/>
    <w:rsid w:val="004507B8"/>
    <w:rsid w:val="004508C8"/>
    <w:rsid w:val="00450DE4"/>
    <w:rsid w:val="00451016"/>
    <w:rsid w:val="0045156F"/>
    <w:rsid w:val="00451663"/>
    <w:rsid w:val="00451769"/>
    <w:rsid w:val="00451C6A"/>
    <w:rsid w:val="00452147"/>
    <w:rsid w:val="0045254F"/>
    <w:rsid w:val="0045274B"/>
    <w:rsid w:val="00452B2E"/>
    <w:rsid w:val="00452C2A"/>
    <w:rsid w:val="00452C5D"/>
    <w:rsid w:val="00452D5E"/>
    <w:rsid w:val="00453060"/>
    <w:rsid w:val="00453372"/>
    <w:rsid w:val="0045430A"/>
    <w:rsid w:val="00454706"/>
    <w:rsid w:val="00454F32"/>
    <w:rsid w:val="0045535C"/>
    <w:rsid w:val="00455725"/>
    <w:rsid w:val="0045594B"/>
    <w:rsid w:val="00455BAC"/>
    <w:rsid w:val="00456355"/>
    <w:rsid w:val="00456E54"/>
    <w:rsid w:val="00457185"/>
    <w:rsid w:val="0045726C"/>
    <w:rsid w:val="004572A8"/>
    <w:rsid w:val="004575B9"/>
    <w:rsid w:val="00457612"/>
    <w:rsid w:val="00457766"/>
    <w:rsid w:val="00457A2C"/>
    <w:rsid w:val="00460180"/>
    <w:rsid w:val="00460584"/>
    <w:rsid w:val="004606A2"/>
    <w:rsid w:val="00461272"/>
    <w:rsid w:val="004613E4"/>
    <w:rsid w:val="00461467"/>
    <w:rsid w:val="00461BC7"/>
    <w:rsid w:val="00461DF8"/>
    <w:rsid w:val="00461FF5"/>
    <w:rsid w:val="004624AF"/>
    <w:rsid w:val="004627F9"/>
    <w:rsid w:val="004639A4"/>
    <w:rsid w:val="00463E0F"/>
    <w:rsid w:val="004640D7"/>
    <w:rsid w:val="004642EB"/>
    <w:rsid w:val="00464646"/>
    <w:rsid w:val="00464840"/>
    <w:rsid w:val="00464968"/>
    <w:rsid w:val="00464BB0"/>
    <w:rsid w:val="00464CAB"/>
    <w:rsid w:val="00464D47"/>
    <w:rsid w:val="00464F8F"/>
    <w:rsid w:val="004650AC"/>
    <w:rsid w:val="0046550B"/>
    <w:rsid w:val="00465964"/>
    <w:rsid w:val="00465B86"/>
    <w:rsid w:val="00465C1D"/>
    <w:rsid w:val="00466118"/>
    <w:rsid w:val="004662D4"/>
    <w:rsid w:val="004663E4"/>
    <w:rsid w:val="004664A8"/>
    <w:rsid w:val="004671E6"/>
    <w:rsid w:val="004674BA"/>
    <w:rsid w:val="00467651"/>
    <w:rsid w:val="00467A37"/>
    <w:rsid w:val="00467BF0"/>
    <w:rsid w:val="00467D00"/>
    <w:rsid w:val="004700C4"/>
    <w:rsid w:val="00470355"/>
    <w:rsid w:val="00470724"/>
    <w:rsid w:val="0047080B"/>
    <w:rsid w:val="00470821"/>
    <w:rsid w:val="00470B02"/>
    <w:rsid w:val="00471228"/>
    <w:rsid w:val="00471A97"/>
    <w:rsid w:val="00471F1A"/>
    <w:rsid w:val="00472803"/>
    <w:rsid w:val="00472B3B"/>
    <w:rsid w:val="00472F54"/>
    <w:rsid w:val="0047347B"/>
    <w:rsid w:val="004735EB"/>
    <w:rsid w:val="004735F8"/>
    <w:rsid w:val="004749BB"/>
    <w:rsid w:val="00474C95"/>
    <w:rsid w:val="00474D56"/>
    <w:rsid w:val="00475738"/>
    <w:rsid w:val="004761EA"/>
    <w:rsid w:val="00476842"/>
    <w:rsid w:val="00476937"/>
    <w:rsid w:val="0047734A"/>
    <w:rsid w:val="00477E7C"/>
    <w:rsid w:val="0048074E"/>
    <w:rsid w:val="00480839"/>
    <w:rsid w:val="0048111C"/>
    <w:rsid w:val="00482A6A"/>
    <w:rsid w:val="00482A8D"/>
    <w:rsid w:val="00482DD8"/>
    <w:rsid w:val="004830CC"/>
    <w:rsid w:val="004837DA"/>
    <w:rsid w:val="00483955"/>
    <w:rsid w:val="004845AD"/>
    <w:rsid w:val="00484FD2"/>
    <w:rsid w:val="004852DF"/>
    <w:rsid w:val="0048549E"/>
    <w:rsid w:val="00485942"/>
    <w:rsid w:val="0048627D"/>
    <w:rsid w:val="00486719"/>
    <w:rsid w:val="004868D4"/>
    <w:rsid w:val="00486F37"/>
    <w:rsid w:val="0048700E"/>
    <w:rsid w:val="00487151"/>
    <w:rsid w:val="00487470"/>
    <w:rsid w:val="00487640"/>
    <w:rsid w:val="00487DE2"/>
    <w:rsid w:val="00487FE1"/>
    <w:rsid w:val="00490248"/>
    <w:rsid w:val="00491416"/>
    <w:rsid w:val="00491684"/>
    <w:rsid w:val="00491964"/>
    <w:rsid w:val="00491C61"/>
    <w:rsid w:val="00491DB8"/>
    <w:rsid w:val="00492570"/>
    <w:rsid w:val="004926E4"/>
    <w:rsid w:val="00492CB8"/>
    <w:rsid w:val="00492EC6"/>
    <w:rsid w:val="00493397"/>
    <w:rsid w:val="004933F1"/>
    <w:rsid w:val="0049341B"/>
    <w:rsid w:val="00493546"/>
    <w:rsid w:val="00493883"/>
    <w:rsid w:val="00493A3D"/>
    <w:rsid w:val="00494930"/>
    <w:rsid w:val="004949BA"/>
    <w:rsid w:val="00494FC3"/>
    <w:rsid w:val="00495A28"/>
    <w:rsid w:val="00495AA4"/>
    <w:rsid w:val="00495B4C"/>
    <w:rsid w:val="00495F80"/>
    <w:rsid w:val="00495FC8"/>
    <w:rsid w:val="00496977"/>
    <w:rsid w:val="00497524"/>
    <w:rsid w:val="00497856"/>
    <w:rsid w:val="00497A26"/>
    <w:rsid w:val="004A0102"/>
    <w:rsid w:val="004A0188"/>
    <w:rsid w:val="004A04A8"/>
    <w:rsid w:val="004A0502"/>
    <w:rsid w:val="004A06DB"/>
    <w:rsid w:val="004A0CA2"/>
    <w:rsid w:val="004A1273"/>
    <w:rsid w:val="004A160E"/>
    <w:rsid w:val="004A1990"/>
    <w:rsid w:val="004A200C"/>
    <w:rsid w:val="004A20F8"/>
    <w:rsid w:val="004A21E9"/>
    <w:rsid w:val="004A224C"/>
    <w:rsid w:val="004A27B2"/>
    <w:rsid w:val="004A3313"/>
    <w:rsid w:val="004A3518"/>
    <w:rsid w:val="004A3554"/>
    <w:rsid w:val="004A3B31"/>
    <w:rsid w:val="004A3BFB"/>
    <w:rsid w:val="004A3D49"/>
    <w:rsid w:val="004A3FFD"/>
    <w:rsid w:val="004A454A"/>
    <w:rsid w:val="004A474C"/>
    <w:rsid w:val="004A4AD8"/>
    <w:rsid w:val="004A4EC3"/>
    <w:rsid w:val="004A4F85"/>
    <w:rsid w:val="004A543A"/>
    <w:rsid w:val="004A574B"/>
    <w:rsid w:val="004A579A"/>
    <w:rsid w:val="004A5ACE"/>
    <w:rsid w:val="004A5BF6"/>
    <w:rsid w:val="004A6B37"/>
    <w:rsid w:val="004A7085"/>
    <w:rsid w:val="004A7718"/>
    <w:rsid w:val="004A77C3"/>
    <w:rsid w:val="004A7860"/>
    <w:rsid w:val="004A7CD2"/>
    <w:rsid w:val="004A7E2D"/>
    <w:rsid w:val="004B0441"/>
    <w:rsid w:val="004B0E59"/>
    <w:rsid w:val="004B0E5A"/>
    <w:rsid w:val="004B10FD"/>
    <w:rsid w:val="004B1175"/>
    <w:rsid w:val="004B1524"/>
    <w:rsid w:val="004B178D"/>
    <w:rsid w:val="004B1D05"/>
    <w:rsid w:val="004B240D"/>
    <w:rsid w:val="004B2687"/>
    <w:rsid w:val="004B27CA"/>
    <w:rsid w:val="004B369B"/>
    <w:rsid w:val="004B3A59"/>
    <w:rsid w:val="004B3B3B"/>
    <w:rsid w:val="004B3FC2"/>
    <w:rsid w:val="004B4203"/>
    <w:rsid w:val="004B471F"/>
    <w:rsid w:val="004B5181"/>
    <w:rsid w:val="004B52DC"/>
    <w:rsid w:val="004B5C3B"/>
    <w:rsid w:val="004B5D1E"/>
    <w:rsid w:val="004B612A"/>
    <w:rsid w:val="004B6368"/>
    <w:rsid w:val="004B6650"/>
    <w:rsid w:val="004B693E"/>
    <w:rsid w:val="004B6F9F"/>
    <w:rsid w:val="004B6FBA"/>
    <w:rsid w:val="004B725A"/>
    <w:rsid w:val="004B742D"/>
    <w:rsid w:val="004B759A"/>
    <w:rsid w:val="004B7A60"/>
    <w:rsid w:val="004B7E95"/>
    <w:rsid w:val="004B7FD0"/>
    <w:rsid w:val="004C07B4"/>
    <w:rsid w:val="004C0C22"/>
    <w:rsid w:val="004C1094"/>
    <w:rsid w:val="004C126A"/>
    <w:rsid w:val="004C14DA"/>
    <w:rsid w:val="004C165B"/>
    <w:rsid w:val="004C1915"/>
    <w:rsid w:val="004C218E"/>
    <w:rsid w:val="004C2642"/>
    <w:rsid w:val="004C29DB"/>
    <w:rsid w:val="004C2F46"/>
    <w:rsid w:val="004C3083"/>
    <w:rsid w:val="004C33A2"/>
    <w:rsid w:val="004C3592"/>
    <w:rsid w:val="004C3749"/>
    <w:rsid w:val="004C3E0E"/>
    <w:rsid w:val="004C3F33"/>
    <w:rsid w:val="004C4209"/>
    <w:rsid w:val="004C4DE8"/>
    <w:rsid w:val="004C518B"/>
    <w:rsid w:val="004C5939"/>
    <w:rsid w:val="004C5ABC"/>
    <w:rsid w:val="004C5AEA"/>
    <w:rsid w:val="004C5AFB"/>
    <w:rsid w:val="004C5BC0"/>
    <w:rsid w:val="004C6485"/>
    <w:rsid w:val="004C697E"/>
    <w:rsid w:val="004C6DDC"/>
    <w:rsid w:val="004C6ED2"/>
    <w:rsid w:val="004C6EF1"/>
    <w:rsid w:val="004C709C"/>
    <w:rsid w:val="004C751C"/>
    <w:rsid w:val="004C7801"/>
    <w:rsid w:val="004C7CE0"/>
    <w:rsid w:val="004C7FA2"/>
    <w:rsid w:val="004D01B8"/>
    <w:rsid w:val="004D037D"/>
    <w:rsid w:val="004D082B"/>
    <w:rsid w:val="004D0E02"/>
    <w:rsid w:val="004D1491"/>
    <w:rsid w:val="004D1649"/>
    <w:rsid w:val="004D1BB9"/>
    <w:rsid w:val="004D24F7"/>
    <w:rsid w:val="004D2D9B"/>
    <w:rsid w:val="004D2FC8"/>
    <w:rsid w:val="004D310E"/>
    <w:rsid w:val="004D41DF"/>
    <w:rsid w:val="004D4609"/>
    <w:rsid w:val="004D464E"/>
    <w:rsid w:val="004D4863"/>
    <w:rsid w:val="004D518D"/>
    <w:rsid w:val="004D5CBD"/>
    <w:rsid w:val="004D5FF1"/>
    <w:rsid w:val="004D608A"/>
    <w:rsid w:val="004D62DF"/>
    <w:rsid w:val="004D62F3"/>
    <w:rsid w:val="004D63B6"/>
    <w:rsid w:val="004D69A3"/>
    <w:rsid w:val="004D6A4D"/>
    <w:rsid w:val="004D6CB6"/>
    <w:rsid w:val="004D7178"/>
    <w:rsid w:val="004D77B4"/>
    <w:rsid w:val="004D792B"/>
    <w:rsid w:val="004E0470"/>
    <w:rsid w:val="004E0778"/>
    <w:rsid w:val="004E0B11"/>
    <w:rsid w:val="004E0F38"/>
    <w:rsid w:val="004E1296"/>
    <w:rsid w:val="004E1717"/>
    <w:rsid w:val="004E1FF8"/>
    <w:rsid w:val="004E225C"/>
    <w:rsid w:val="004E235F"/>
    <w:rsid w:val="004E260F"/>
    <w:rsid w:val="004E26E3"/>
    <w:rsid w:val="004E2930"/>
    <w:rsid w:val="004E2E7E"/>
    <w:rsid w:val="004E3012"/>
    <w:rsid w:val="004E321A"/>
    <w:rsid w:val="004E35D4"/>
    <w:rsid w:val="004E3692"/>
    <w:rsid w:val="004E37A4"/>
    <w:rsid w:val="004E37C5"/>
    <w:rsid w:val="004E38CB"/>
    <w:rsid w:val="004E3DF8"/>
    <w:rsid w:val="004E3F80"/>
    <w:rsid w:val="004E4044"/>
    <w:rsid w:val="004E46D4"/>
    <w:rsid w:val="004E4BC8"/>
    <w:rsid w:val="004E4C6B"/>
    <w:rsid w:val="004E5118"/>
    <w:rsid w:val="004E5C94"/>
    <w:rsid w:val="004E6202"/>
    <w:rsid w:val="004E630A"/>
    <w:rsid w:val="004E662C"/>
    <w:rsid w:val="004E6818"/>
    <w:rsid w:val="004E6A2B"/>
    <w:rsid w:val="004E6BC7"/>
    <w:rsid w:val="004E6ECE"/>
    <w:rsid w:val="004E7426"/>
    <w:rsid w:val="004E7CDE"/>
    <w:rsid w:val="004F053F"/>
    <w:rsid w:val="004F05F5"/>
    <w:rsid w:val="004F0832"/>
    <w:rsid w:val="004F106B"/>
    <w:rsid w:val="004F1DB1"/>
    <w:rsid w:val="004F212D"/>
    <w:rsid w:val="004F254B"/>
    <w:rsid w:val="004F25B5"/>
    <w:rsid w:val="004F27A5"/>
    <w:rsid w:val="004F28C4"/>
    <w:rsid w:val="004F2A41"/>
    <w:rsid w:val="004F2DD0"/>
    <w:rsid w:val="004F2E46"/>
    <w:rsid w:val="004F30E3"/>
    <w:rsid w:val="004F30FE"/>
    <w:rsid w:val="004F315F"/>
    <w:rsid w:val="004F365A"/>
    <w:rsid w:val="004F3824"/>
    <w:rsid w:val="004F3A74"/>
    <w:rsid w:val="004F3D66"/>
    <w:rsid w:val="004F4A1F"/>
    <w:rsid w:val="004F4D76"/>
    <w:rsid w:val="004F5015"/>
    <w:rsid w:val="004F507B"/>
    <w:rsid w:val="004F51B8"/>
    <w:rsid w:val="004F52A1"/>
    <w:rsid w:val="004F53BA"/>
    <w:rsid w:val="004F5B37"/>
    <w:rsid w:val="004F5E30"/>
    <w:rsid w:val="004F5F9A"/>
    <w:rsid w:val="004F63D1"/>
    <w:rsid w:val="004F65FE"/>
    <w:rsid w:val="004F6BE8"/>
    <w:rsid w:val="004F7046"/>
    <w:rsid w:val="004F7804"/>
    <w:rsid w:val="004F7EF1"/>
    <w:rsid w:val="00500D5F"/>
    <w:rsid w:val="00500DA8"/>
    <w:rsid w:val="005013E6"/>
    <w:rsid w:val="0050187F"/>
    <w:rsid w:val="00501A27"/>
    <w:rsid w:val="00501E6A"/>
    <w:rsid w:val="00501F44"/>
    <w:rsid w:val="005022AE"/>
    <w:rsid w:val="005022FA"/>
    <w:rsid w:val="0050279F"/>
    <w:rsid w:val="00502BBF"/>
    <w:rsid w:val="00502F81"/>
    <w:rsid w:val="00503334"/>
    <w:rsid w:val="00503830"/>
    <w:rsid w:val="00503AC4"/>
    <w:rsid w:val="00503F29"/>
    <w:rsid w:val="00504410"/>
    <w:rsid w:val="00504500"/>
    <w:rsid w:val="005045F3"/>
    <w:rsid w:val="00504CA3"/>
    <w:rsid w:val="00504D78"/>
    <w:rsid w:val="00504ED1"/>
    <w:rsid w:val="005051F3"/>
    <w:rsid w:val="00505CC0"/>
    <w:rsid w:val="00505DE8"/>
    <w:rsid w:val="00506272"/>
    <w:rsid w:val="005065E3"/>
    <w:rsid w:val="00506AF1"/>
    <w:rsid w:val="00506F99"/>
    <w:rsid w:val="00507230"/>
    <w:rsid w:val="00507977"/>
    <w:rsid w:val="0051071E"/>
    <w:rsid w:val="00510916"/>
    <w:rsid w:val="00510FC1"/>
    <w:rsid w:val="0051171B"/>
    <w:rsid w:val="00511C3E"/>
    <w:rsid w:val="0051207E"/>
    <w:rsid w:val="00512366"/>
    <w:rsid w:val="005128C5"/>
    <w:rsid w:val="005135EC"/>
    <w:rsid w:val="0051363C"/>
    <w:rsid w:val="005146BF"/>
    <w:rsid w:val="00514774"/>
    <w:rsid w:val="00514D64"/>
    <w:rsid w:val="00514F24"/>
    <w:rsid w:val="00515224"/>
    <w:rsid w:val="00515FD4"/>
    <w:rsid w:val="00515FFD"/>
    <w:rsid w:val="005161AE"/>
    <w:rsid w:val="00516276"/>
    <w:rsid w:val="00516722"/>
    <w:rsid w:val="00516A3A"/>
    <w:rsid w:val="00516A7F"/>
    <w:rsid w:val="00516B71"/>
    <w:rsid w:val="00516D05"/>
    <w:rsid w:val="00517511"/>
    <w:rsid w:val="005176A2"/>
    <w:rsid w:val="0051782A"/>
    <w:rsid w:val="00520167"/>
    <w:rsid w:val="0052021F"/>
    <w:rsid w:val="005204DD"/>
    <w:rsid w:val="00520905"/>
    <w:rsid w:val="00520D68"/>
    <w:rsid w:val="00520F1F"/>
    <w:rsid w:val="0052111B"/>
    <w:rsid w:val="0052129F"/>
    <w:rsid w:val="00521A9B"/>
    <w:rsid w:val="00521BD1"/>
    <w:rsid w:val="00521EB3"/>
    <w:rsid w:val="005223B1"/>
    <w:rsid w:val="0052248E"/>
    <w:rsid w:val="005225BB"/>
    <w:rsid w:val="005232B6"/>
    <w:rsid w:val="005232BA"/>
    <w:rsid w:val="0052395C"/>
    <w:rsid w:val="005240C6"/>
    <w:rsid w:val="00524352"/>
    <w:rsid w:val="005243CF"/>
    <w:rsid w:val="005243DF"/>
    <w:rsid w:val="00524539"/>
    <w:rsid w:val="00524D05"/>
    <w:rsid w:val="00524E85"/>
    <w:rsid w:val="00524F3B"/>
    <w:rsid w:val="0052515B"/>
    <w:rsid w:val="005256DA"/>
    <w:rsid w:val="00525750"/>
    <w:rsid w:val="005258BA"/>
    <w:rsid w:val="00525B8E"/>
    <w:rsid w:val="00525E63"/>
    <w:rsid w:val="005267A4"/>
    <w:rsid w:val="005267CD"/>
    <w:rsid w:val="0052694D"/>
    <w:rsid w:val="005273C5"/>
    <w:rsid w:val="005275A8"/>
    <w:rsid w:val="00527832"/>
    <w:rsid w:val="005278EE"/>
    <w:rsid w:val="00527BFA"/>
    <w:rsid w:val="00527E4E"/>
    <w:rsid w:val="00527F54"/>
    <w:rsid w:val="00530595"/>
    <w:rsid w:val="0053073C"/>
    <w:rsid w:val="00530941"/>
    <w:rsid w:val="00530B62"/>
    <w:rsid w:val="00530D09"/>
    <w:rsid w:val="00530DA1"/>
    <w:rsid w:val="00531508"/>
    <w:rsid w:val="00531878"/>
    <w:rsid w:val="00532653"/>
    <w:rsid w:val="0053364C"/>
    <w:rsid w:val="00533A57"/>
    <w:rsid w:val="00533F16"/>
    <w:rsid w:val="00534420"/>
    <w:rsid w:val="005344B7"/>
    <w:rsid w:val="00535742"/>
    <w:rsid w:val="00535CEF"/>
    <w:rsid w:val="00535F9A"/>
    <w:rsid w:val="00535FA2"/>
    <w:rsid w:val="0053635A"/>
    <w:rsid w:val="00536457"/>
    <w:rsid w:val="005364AE"/>
    <w:rsid w:val="00536651"/>
    <w:rsid w:val="00536A5D"/>
    <w:rsid w:val="00536C24"/>
    <w:rsid w:val="00536D09"/>
    <w:rsid w:val="00537594"/>
    <w:rsid w:val="0053790D"/>
    <w:rsid w:val="00537B2A"/>
    <w:rsid w:val="00541539"/>
    <w:rsid w:val="00541852"/>
    <w:rsid w:val="00541B4C"/>
    <w:rsid w:val="00541C2F"/>
    <w:rsid w:val="005424B7"/>
    <w:rsid w:val="005430CA"/>
    <w:rsid w:val="005432C6"/>
    <w:rsid w:val="00543623"/>
    <w:rsid w:val="005437B6"/>
    <w:rsid w:val="005438BA"/>
    <w:rsid w:val="005442E6"/>
    <w:rsid w:val="005444AF"/>
    <w:rsid w:val="00544729"/>
    <w:rsid w:val="00544C7D"/>
    <w:rsid w:val="00545588"/>
    <w:rsid w:val="00545648"/>
    <w:rsid w:val="0054590C"/>
    <w:rsid w:val="00545EE8"/>
    <w:rsid w:val="0054637F"/>
    <w:rsid w:val="005466B1"/>
    <w:rsid w:val="00546AE0"/>
    <w:rsid w:val="00546D9F"/>
    <w:rsid w:val="00546E7E"/>
    <w:rsid w:val="00547974"/>
    <w:rsid w:val="00547ABC"/>
    <w:rsid w:val="00547C80"/>
    <w:rsid w:val="00547EF5"/>
    <w:rsid w:val="00550174"/>
    <w:rsid w:val="0055051C"/>
    <w:rsid w:val="00550B26"/>
    <w:rsid w:val="0055148A"/>
    <w:rsid w:val="005516B4"/>
    <w:rsid w:val="00551A38"/>
    <w:rsid w:val="00551AC8"/>
    <w:rsid w:val="00551E77"/>
    <w:rsid w:val="00551F29"/>
    <w:rsid w:val="00552222"/>
    <w:rsid w:val="005524D4"/>
    <w:rsid w:val="0055291B"/>
    <w:rsid w:val="00552C10"/>
    <w:rsid w:val="00552D3E"/>
    <w:rsid w:val="0055321F"/>
    <w:rsid w:val="005536F3"/>
    <w:rsid w:val="0055444A"/>
    <w:rsid w:val="00554480"/>
    <w:rsid w:val="00555087"/>
    <w:rsid w:val="00555344"/>
    <w:rsid w:val="00555378"/>
    <w:rsid w:val="005553B2"/>
    <w:rsid w:val="00555802"/>
    <w:rsid w:val="005560B5"/>
    <w:rsid w:val="0055662C"/>
    <w:rsid w:val="00556C04"/>
    <w:rsid w:val="0055706E"/>
    <w:rsid w:val="00557598"/>
    <w:rsid w:val="00557863"/>
    <w:rsid w:val="00557921"/>
    <w:rsid w:val="0056023D"/>
    <w:rsid w:val="0056026A"/>
    <w:rsid w:val="0056068E"/>
    <w:rsid w:val="00560AFA"/>
    <w:rsid w:val="005612FF"/>
    <w:rsid w:val="005615C2"/>
    <w:rsid w:val="00561767"/>
    <w:rsid w:val="00561CCF"/>
    <w:rsid w:val="0056209E"/>
    <w:rsid w:val="00562B23"/>
    <w:rsid w:val="00562B5A"/>
    <w:rsid w:val="00562C25"/>
    <w:rsid w:val="00562E35"/>
    <w:rsid w:val="00563168"/>
    <w:rsid w:val="0056335E"/>
    <w:rsid w:val="00563827"/>
    <w:rsid w:val="0056393B"/>
    <w:rsid w:val="00563A32"/>
    <w:rsid w:val="00563D6F"/>
    <w:rsid w:val="00563FB4"/>
    <w:rsid w:val="005643B6"/>
    <w:rsid w:val="00564BD8"/>
    <w:rsid w:val="00565293"/>
    <w:rsid w:val="005652E2"/>
    <w:rsid w:val="00565814"/>
    <w:rsid w:val="00565D5A"/>
    <w:rsid w:val="005664DE"/>
    <w:rsid w:val="00566624"/>
    <w:rsid w:val="0056707D"/>
    <w:rsid w:val="0056726C"/>
    <w:rsid w:val="005674B5"/>
    <w:rsid w:val="005676A1"/>
    <w:rsid w:val="0057031C"/>
    <w:rsid w:val="00570DE3"/>
    <w:rsid w:val="00570FAA"/>
    <w:rsid w:val="00571198"/>
    <w:rsid w:val="005714E1"/>
    <w:rsid w:val="00571595"/>
    <w:rsid w:val="005715E4"/>
    <w:rsid w:val="0057164B"/>
    <w:rsid w:val="005717C7"/>
    <w:rsid w:val="005719AD"/>
    <w:rsid w:val="00571D61"/>
    <w:rsid w:val="00571EFB"/>
    <w:rsid w:val="00572092"/>
    <w:rsid w:val="005720E7"/>
    <w:rsid w:val="005723CC"/>
    <w:rsid w:val="00572435"/>
    <w:rsid w:val="00572596"/>
    <w:rsid w:val="00572A75"/>
    <w:rsid w:val="00572D6F"/>
    <w:rsid w:val="00572DCC"/>
    <w:rsid w:val="00572E5D"/>
    <w:rsid w:val="00573196"/>
    <w:rsid w:val="00573301"/>
    <w:rsid w:val="0057335C"/>
    <w:rsid w:val="005734C7"/>
    <w:rsid w:val="005736D8"/>
    <w:rsid w:val="00573781"/>
    <w:rsid w:val="00573A93"/>
    <w:rsid w:val="0057431E"/>
    <w:rsid w:val="0057483D"/>
    <w:rsid w:val="00574C0A"/>
    <w:rsid w:val="00574F18"/>
    <w:rsid w:val="00575107"/>
    <w:rsid w:val="0057554B"/>
    <w:rsid w:val="0057606C"/>
    <w:rsid w:val="005762CA"/>
    <w:rsid w:val="005767CD"/>
    <w:rsid w:val="00576BE2"/>
    <w:rsid w:val="00576C8A"/>
    <w:rsid w:val="00577142"/>
    <w:rsid w:val="00577451"/>
    <w:rsid w:val="005774A2"/>
    <w:rsid w:val="00577A2D"/>
    <w:rsid w:val="00577B0D"/>
    <w:rsid w:val="00577DB7"/>
    <w:rsid w:val="00580445"/>
    <w:rsid w:val="00580752"/>
    <w:rsid w:val="0058088D"/>
    <w:rsid w:val="00580FA4"/>
    <w:rsid w:val="00581233"/>
    <w:rsid w:val="005813C5"/>
    <w:rsid w:val="005814BA"/>
    <w:rsid w:val="005817B2"/>
    <w:rsid w:val="00581C5E"/>
    <w:rsid w:val="00582172"/>
    <w:rsid w:val="0058264C"/>
    <w:rsid w:val="005827E1"/>
    <w:rsid w:val="00582832"/>
    <w:rsid w:val="00583052"/>
    <w:rsid w:val="0058343D"/>
    <w:rsid w:val="0058435C"/>
    <w:rsid w:val="0058513D"/>
    <w:rsid w:val="00585E72"/>
    <w:rsid w:val="0058646A"/>
    <w:rsid w:val="00586C99"/>
    <w:rsid w:val="0058701E"/>
    <w:rsid w:val="00587F9B"/>
    <w:rsid w:val="005900B0"/>
    <w:rsid w:val="005900D3"/>
    <w:rsid w:val="0059014A"/>
    <w:rsid w:val="00590158"/>
    <w:rsid w:val="00590202"/>
    <w:rsid w:val="005909C6"/>
    <w:rsid w:val="00590D27"/>
    <w:rsid w:val="00590E91"/>
    <w:rsid w:val="0059125B"/>
    <w:rsid w:val="00592BE9"/>
    <w:rsid w:val="00593134"/>
    <w:rsid w:val="00593417"/>
    <w:rsid w:val="005934A4"/>
    <w:rsid w:val="00593CCB"/>
    <w:rsid w:val="00594013"/>
    <w:rsid w:val="005944B1"/>
    <w:rsid w:val="00594A6A"/>
    <w:rsid w:val="00594AC9"/>
    <w:rsid w:val="00594AD8"/>
    <w:rsid w:val="00594B3A"/>
    <w:rsid w:val="00594FB2"/>
    <w:rsid w:val="005954C3"/>
    <w:rsid w:val="005955AE"/>
    <w:rsid w:val="00595BB9"/>
    <w:rsid w:val="00595C37"/>
    <w:rsid w:val="00595E15"/>
    <w:rsid w:val="00595EEF"/>
    <w:rsid w:val="0059614B"/>
    <w:rsid w:val="00596AFA"/>
    <w:rsid w:val="00596B76"/>
    <w:rsid w:val="0059701F"/>
    <w:rsid w:val="005971A1"/>
    <w:rsid w:val="005973DB"/>
    <w:rsid w:val="00597C4B"/>
    <w:rsid w:val="005A0CD6"/>
    <w:rsid w:val="005A0E91"/>
    <w:rsid w:val="005A1021"/>
    <w:rsid w:val="005A11AE"/>
    <w:rsid w:val="005A14D5"/>
    <w:rsid w:val="005A16F7"/>
    <w:rsid w:val="005A2019"/>
    <w:rsid w:val="005A214A"/>
    <w:rsid w:val="005A25C6"/>
    <w:rsid w:val="005A294C"/>
    <w:rsid w:val="005A2ADF"/>
    <w:rsid w:val="005A2E14"/>
    <w:rsid w:val="005A2E18"/>
    <w:rsid w:val="005A300C"/>
    <w:rsid w:val="005A3056"/>
    <w:rsid w:val="005A306B"/>
    <w:rsid w:val="005A3089"/>
    <w:rsid w:val="005A30FA"/>
    <w:rsid w:val="005A317E"/>
    <w:rsid w:val="005A3371"/>
    <w:rsid w:val="005A3456"/>
    <w:rsid w:val="005A405A"/>
    <w:rsid w:val="005A4203"/>
    <w:rsid w:val="005A450B"/>
    <w:rsid w:val="005A4717"/>
    <w:rsid w:val="005A48C2"/>
    <w:rsid w:val="005A48DA"/>
    <w:rsid w:val="005A48E8"/>
    <w:rsid w:val="005A490A"/>
    <w:rsid w:val="005A49E0"/>
    <w:rsid w:val="005A4DC4"/>
    <w:rsid w:val="005A5429"/>
    <w:rsid w:val="005A5B11"/>
    <w:rsid w:val="005A5CFA"/>
    <w:rsid w:val="005A5D50"/>
    <w:rsid w:val="005A60FB"/>
    <w:rsid w:val="005A675C"/>
    <w:rsid w:val="005A67E9"/>
    <w:rsid w:val="005A7428"/>
    <w:rsid w:val="005A7877"/>
    <w:rsid w:val="005A7B7F"/>
    <w:rsid w:val="005A7B82"/>
    <w:rsid w:val="005A7D3C"/>
    <w:rsid w:val="005A7E4D"/>
    <w:rsid w:val="005B01FB"/>
    <w:rsid w:val="005B04A3"/>
    <w:rsid w:val="005B09F8"/>
    <w:rsid w:val="005B12A9"/>
    <w:rsid w:val="005B16C1"/>
    <w:rsid w:val="005B1784"/>
    <w:rsid w:val="005B1A31"/>
    <w:rsid w:val="005B1A32"/>
    <w:rsid w:val="005B23E9"/>
    <w:rsid w:val="005B2811"/>
    <w:rsid w:val="005B2D4F"/>
    <w:rsid w:val="005B399E"/>
    <w:rsid w:val="005B3D75"/>
    <w:rsid w:val="005B4807"/>
    <w:rsid w:val="005B4AF8"/>
    <w:rsid w:val="005B4BC7"/>
    <w:rsid w:val="005B5610"/>
    <w:rsid w:val="005B58C0"/>
    <w:rsid w:val="005B5A69"/>
    <w:rsid w:val="005B5FC1"/>
    <w:rsid w:val="005B63AA"/>
    <w:rsid w:val="005B6889"/>
    <w:rsid w:val="005B6A1F"/>
    <w:rsid w:val="005B6BE1"/>
    <w:rsid w:val="005B7366"/>
    <w:rsid w:val="005C0C7D"/>
    <w:rsid w:val="005C0D76"/>
    <w:rsid w:val="005C0F81"/>
    <w:rsid w:val="005C0FC3"/>
    <w:rsid w:val="005C1358"/>
    <w:rsid w:val="005C1FFD"/>
    <w:rsid w:val="005C22B5"/>
    <w:rsid w:val="005C2404"/>
    <w:rsid w:val="005C28AA"/>
    <w:rsid w:val="005C2B74"/>
    <w:rsid w:val="005C3539"/>
    <w:rsid w:val="005C4295"/>
    <w:rsid w:val="005C4872"/>
    <w:rsid w:val="005C48EF"/>
    <w:rsid w:val="005C4B70"/>
    <w:rsid w:val="005C5148"/>
    <w:rsid w:val="005C51B5"/>
    <w:rsid w:val="005C572E"/>
    <w:rsid w:val="005C5CA5"/>
    <w:rsid w:val="005C5DEF"/>
    <w:rsid w:val="005C5E12"/>
    <w:rsid w:val="005C60BA"/>
    <w:rsid w:val="005C653F"/>
    <w:rsid w:val="005C664E"/>
    <w:rsid w:val="005C684E"/>
    <w:rsid w:val="005C690A"/>
    <w:rsid w:val="005C698A"/>
    <w:rsid w:val="005C6D3F"/>
    <w:rsid w:val="005C6D65"/>
    <w:rsid w:val="005C6EA8"/>
    <w:rsid w:val="005C7716"/>
    <w:rsid w:val="005C7A75"/>
    <w:rsid w:val="005C7C10"/>
    <w:rsid w:val="005D0207"/>
    <w:rsid w:val="005D0440"/>
    <w:rsid w:val="005D066F"/>
    <w:rsid w:val="005D0796"/>
    <w:rsid w:val="005D07F9"/>
    <w:rsid w:val="005D12FE"/>
    <w:rsid w:val="005D1434"/>
    <w:rsid w:val="005D18A4"/>
    <w:rsid w:val="005D1AD5"/>
    <w:rsid w:val="005D272E"/>
    <w:rsid w:val="005D27A0"/>
    <w:rsid w:val="005D2940"/>
    <w:rsid w:val="005D348A"/>
    <w:rsid w:val="005D35CB"/>
    <w:rsid w:val="005D3693"/>
    <w:rsid w:val="005D3791"/>
    <w:rsid w:val="005D38A5"/>
    <w:rsid w:val="005D39CC"/>
    <w:rsid w:val="005D4035"/>
    <w:rsid w:val="005D406C"/>
    <w:rsid w:val="005D4858"/>
    <w:rsid w:val="005D4D62"/>
    <w:rsid w:val="005D4E63"/>
    <w:rsid w:val="005D4F10"/>
    <w:rsid w:val="005D5295"/>
    <w:rsid w:val="005D57D1"/>
    <w:rsid w:val="005D5957"/>
    <w:rsid w:val="005D5A02"/>
    <w:rsid w:val="005D5D95"/>
    <w:rsid w:val="005D5F17"/>
    <w:rsid w:val="005D6516"/>
    <w:rsid w:val="005D6CD8"/>
    <w:rsid w:val="005D6EFC"/>
    <w:rsid w:val="005D6F80"/>
    <w:rsid w:val="005D759F"/>
    <w:rsid w:val="005D7957"/>
    <w:rsid w:val="005D79BD"/>
    <w:rsid w:val="005D7C83"/>
    <w:rsid w:val="005E0153"/>
    <w:rsid w:val="005E069C"/>
    <w:rsid w:val="005E0B87"/>
    <w:rsid w:val="005E161C"/>
    <w:rsid w:val="005E1D29"/>
    <w:rsid w:val="005E1E4C"/>
    <w:rsid w:val="005E1EE5"/>
    <w:rsid w:val="005E21EF"/>
    <w:rsid w:val="005E310C"/>
    <w:rsid w:val="005E3269"/>
    <w:rsid w:val="005E33AD"/>
    <w:rsid w:val="005E342A"/>
    <w:rsid w:val="005E34F0"/>
    <w:rsid w:val="005E3D0C"/>
    <w:rsid w:val="005E3F36"/>
    <w:rsid w:val="005E4281"/>
    <w:rsid w:val="005E4A29"/>
    <w:rsid w:val="005E4B01"/>
    <w:rsid w:val="005E4B03"/>
    <w:rsid w:val="005E52F7"/>
    <w:rsid w:val="005E571F"/>
    <w:rsid w:val="005E6DCA"/>
    <w:rsid w:val="005E7179"/>
    <w:rsid w:val="005E7543"/>
    <w:rsid w:val="005E7925"/>
    <w:rsid w:val="005E7A25"/>
    <w:rsid w:val="005E7F2D"/>
    <w:rsid w:val="005F048B"/>
    <w:rsid w:val="005F05CF"/>
    <w:rsid w:val="005F093B"/>
    <w:rsid w:val="005F09CC"/>
    <w:rsid w:val="005F09E2"/>
    <w:rsid w:val="005F0AA8"/>
    <w:rsid w:val="005F0BC7"/>
    <w:rsid w:val="005F1965"/>
    <w:rsid w:val="005F1EFB"/>
    <w:rsid w:val="005F2068"/>
    <w:rsid w:val="005F38EF"/>
    <w:rsid w:val="005F447F"/>
    <w:rsid w:val="005F44E4"/>
    <w:rsid w:val="005F4532"/>
    <w:rsid w:val="005F51CA"/>
    <w:rsid w:val="005F538D"/>
    <w:rsid w:val="005F5D18"/>
    <w:rsid w:val="005F5E41"/>
    <w:rsid w:val="005F6E2A"/>
    <w:rsid w:val="005F71AC"/>
    <w:rsid w:val="005F748F"/>
    <w:rsid w:val="005F7EF3"/>
    <w:rsid w:val="005F7F56"/>
    <w:rsid w:val="006001F4"/>
    <w:rsid w:val="00600687"/>
    <w:rsid w:val="0060091F"/>
    <w:rsid w:val="00600C4F"/>
    <w:rsid w:val="006017B6"/>
    <w:rsid w:val="00601A0D"/>
    <w:rsid w:val="00601C20"/>
    <w:rsid w:val="00601E2F"/>
    <w:rsid w:val="0060208D"/>
    <w:rsid w:val="0060217E"/>
    <w:rsid w:val="006027DA"/>
    <w:rsid w:val="00602D6A"/>
    <w:rsid w:val="00602EFF"/>
    <w:rsid w:val="00603352"/>
    <w:rsid w:val="00603B0C"/>
    <w:rsid w:val="00603B96"/>
    <w:rsid w:val="00603BC6"/>
    <w:rsid w:val="00603D50"/>
    <w:rsid w:val="00604379"/>
    <w:rsid w:val="006047C8"/>
    <w:rsid w:val="006054AA"/>
    <w:rsid w:val="0060584E"/>
    <w:rsid w:val="006062B1"/>
    <w:rsid w:val="00606E19"/>
    <w:rsid w:val="00607047"/>
    <w:rsid w:val="00607206"/>
    <w:rsid w:val="00607D8C"/>
    <w:rsid w:val="00607FF7"/>
    <w:rsid w:val="00610AF2"/>
    <w:rsid w:val="00610E3C"/>
    <w:rsid w:val="00611CB7"/>
    <w:rsid w:val="00611D18"/>
    <w:rsid w:val="00612DA3"/>
    <w:rsid w:val="006130AF"/>
    <w:rsid w:val="00613529"/>
    <w:rsid w:val="006135C0"/>
    <w:rsid w:val="006141D0"/>
    <w:rsid w:val="00614224"/>
    <w:rsid w:val="006145B5"/>
    <w:rsid w:val="0061463A"/>
    <w:rsid w:val="006146FB"/>
    <w:rsid w:val="0061483E"/>
    <w:rsid w:val="00614A8C"/>
    <w:rsid w:val="00614B0E"/>
    <w:rsid w:val="006151B6"/>
    <w:rsid w:val="006159E9"/>
    <w:rsid w:val="00615DD4"/>
    <w:rsid w:val="00615E33"/>
    <w:rsid w:val="00615F0F"/>
    <w:rsid w:val="00616A39"/>
    <w:rsid w:val="00616D38"/>
    <w:rsid w:val="0061705A"/>
    <w:rsid w:val="00620188"/>
    <w:rsid w:val="00620EDD"/>
    <w:rsid w:val="00620FDB"/>
    <w:rsid w:val="00621006"/>
    <w:rsid w:val="0062121C"/>
    <w:rsid w:val="00621C4E"/>
    <w:rsid w:val="00621E16"/>
    <w:rsid w:val="00622482"/>
    <w:rsid w:val="00622554"/>
    <w:rsid w:val="0062289F"/>
    <w:rsid w:val="00622B7E"/>
    <w:rsid w:val="006230B3"/>
    <w:rsid w:val="00623121"/>
    <w:rsid w:val="00623414"/>
    <w:rsid w:val="00623F5B"/>
    <w:rsid w:val="0062445B"/>
    <w:rsid w:val="00624891"/>
    <w:rsid w:val="0062493D"/>
    <w:rsid w:val="006255E9"/>
    <w:rsid w:val="006257E4"/>
    <w:rsid w:val="00626053"/>
    <w:rsid w:val="0062672D"/>
    <w:rsid w:val="00626F33"/>
    <w:rsid w:val="0062713B"/>
    <w:rsid w:val="00627CA6"/>
    <w:rsid w:val="006301DD"/>
    <w:rsid w:val="00630239"/>
    <w:rsid w:val="00630568"/>
    <w:rsid w:val="006307A6"/>
    <w:rsid w:val="00630B9B"/>
    <w:rsid w:val="0063171A"/>
    <w:rsid w:val="00632C77"/>
    <w:rsid w:val="00633278"/>
    <w:rsid w:val="0063369F"/>
    <w:rsid w:val="00634243"/>
    <w:rsid w:val="0063424E"/>
    <w:rsid w:val="006342D3"/>
    <w:rsid w:val="00634551"/>
    <w:rsid w:val="00634754"/>
    <w:rsid w:val="00634D17"/>
    <w:rsid w:val="00634EF9"/>
    <w:rsid w:val="00634F18"/>
    <w:rsid w:val="00635696"/>
    <w:rsid w:val="00635EAB"/>
    <w:rsid w:val="0063603F"/>
    <w:rsid w:val="00636143"/>
    <w:rsid w:val="006361C4"/>
    <w:rsid w:val="00636BFC"/>
    <w:rsid w:val="00636FCD"/>
    <w:rsid w:val="006374A5"/>
    <w:rsid w:val="00637718"/>
    <w:rsid w:val="00637A62"/>
    <w:rsid w:val="00640449"/>
    <w:rsid w:val="00640558"/>
    <w:rsid w:val="00640B41"/>
    <w:rsid w:val="00640CED"/>
    <w:rsid w:val="00640F21"/>
    <w:rsid w:val="00641176"/>
    <w:rsid w:val="006411FA"/>
    <w:rsid w:val="006412D4"/>
    <w:rsid w:val="00641A1F"/>
    <w:rsid w:val="00641AFB"/>
    <w:rsid w:val="00641E31"/>
    <w:rsid w:val="00642730"/>
    <w:rsid w:val="00642992"/>
    <w:rsid w:val="00643454"/>
    <w:rsid w:val="0064377D"/>
    <w:rsid w:val="00643D96"/>
    <w:rsid w:val="00643E37"/>
    <w:rsid w:val="00643E5D"/>
    <w:rsid w:val="00643F11"/>
    <w:rsid w:val="006443CD"/>
    <w:rsid w:val="006448DE"/>
    <w:rsid w:val="00644ADD"/>
    <w:rsid w:val="00644DD4"/>
    <w:rsid w:val="0064507F"/>
    <w:rsid w:val="006452DA"/>
    <w:rsid w:val="00645B44"/>
    <w:rsid w:val="00645C68"/>
    <w:rsid w:val="00645ED7"/>
    <w:rsid w:val="00645F66"/>
    <w:rsid w:val="006463E0"/>
    <w:rsid w:val="0064653E"/>
    <w:rsid w:val="006465B2"/>
    <w:rsid w:val="00646B4E"/>
    <w:rsid w:val="00647329"/>
    <w:rsid w:val="0064763C"/>
    <w:rsid w:val="00647666"/>
    <w:rsid w:val="006502E3"/>
    <w:rsid w:val="00650A5A"/>
    <w:rsid w:val="00650DBA"/>
    <w:rsid w:val="00650E7A"/>
    <w:rsid w:val="00650EFE"/>
    <w:rsid w:val="006511E4"/>
    <w:rsid w:val="006514FA"/>
    <w:rsid w:val="00651506"/>
    <w:rsid w:val="006516F7"/>
    <w:rsid w:val="00651EEF"/>
    <w:rsid w:val="006524CA"/>
    <w:rsid w:val="00652748"/>
    <w:rsid w:val="00652CA9"/>
    <w:rsid w:val="00652F69"/>
    <w:rsid w:val="006532D5"/>
    <w:rsid w:val="00653B65"/>
    <w:rsid w:val="006543F9"/>
    <w:rsid w:val="00654671"/>
    <w:rsid w:val="00654953"/>
    <w:rsid w:val="006550C1"/>
    <w:rsid w:val="006555AA"/>
    <w:rsid w:val="00655A28"/>
    <w:rsid w:val="00655D4B"/>
    <w:rsid w:val="00655D65"/>
    <w:rsid w:val="00656329"/>
    <w:rsid w:val="00656766"/>
    <w:rsid w:val="00656C6C"/>
    <w:rsid w:val="00656F7E"/>
    <w:rsid w:val="0065714D"/>
    <w:rsid w:val="00657858"/>
    <w:rsid w:val="00657F34"/>
    <w:rsid w:val="00660141"/>
    <w:rsid w:val="006605E3"/>
    <w:rsid w:val="0066071B"/>
    <w:rsid w:val="00660894"/>
    <w:rsid w:val="0066112B"/>
    <w:rsid w:val="0066132E"/>
    <w:rsid w:val="006619C8"/>
    <w:rsid w:val="006621B8"/>
    <w:rsid w:val="0066254B"/>
    <w:rsid w:val="0066269D"/>
    <w:rsid w:val="006626FA"/>
    <w:rsid w:val="00662BD4"/>
    <w:rsid w:val="0066326A"/>
    <w:rsid w:val="00663342"/>
    <w:rsid w:val="0066396F"/>
    <w:rsid w:val="0066490C"/>
    <w:rsid w:val="006649CF"/>
    <w:rsid w:val="00664C3A"/>
    <w:rsid w:val="00664C86"/>
    <w:rsid w:val="00664D80"/>
    <w:rsid w:val="00665C70"/>
    <w:rsid w:val="00665C96"/>
    <w:rsid w:val="00665FB7"/>
    <w:rsid w:val="00665FFA"/>
    <w:rsid w:val="00666B88"/>
    <w:rsid w:val="0066750C"/>
    <w:rsid w:val="006675AA"/>
    <w:rsid w:val="006675D9"/>
    <w:rsid w:val="00667921"/>
    <w:rsid w:val="00667B76"/>
    <w:rsid w:val="00667E5E"/>
    <w:rsid w:val="00667F16"/>
    <w:rsid w:val="00667FA9"/>
    <w:rsid w:val="00670219"/>
    <w:rsid w:val="006703A4"/>
    <w:rsid w:val="00670716"/>
    <w:rsid w:val="006707F6"/>
    <w:rsid w:val="00670A02"/>
    <w:rsid w:val="006710EB"/>
    <w:rsid w:val="00671481"/>
    <w:rsid w:val="006718AA"/>
    <w:rsid w:val="00671913"/>
    <w:rsid w:val="0067216C"/>
    <w:rsid w:val="00672344"/>
    <w:rsid w:val="006725DF"/>
    <w:rsid w:val="00672A48"/>
    <w:rsid w:val="00672A6B"/>
    <w:rsid w:val="00672D94"/>
    <w:rsid w:val="00672E7A"/>
    <w:rsid w:val="00672FE2"/>
    <w:rsid w:val="00673721"/>
    <w:rsid w:val="00673892"/>
    <w:rsid w:val="00674042"/>
    <w:rsid w:val="00674211"/>
    <w:rsid w:val="00674AF9"/>
    <w:rsid w:val="00675750"/>
    <w:rsid w:val="00676200"/>
    <w:rsid w:val="0067665A"/>
    <w:rsid w:val="006766C9"/>
    <w:rsid w:val="0067693F"/>
    <w:rsid w:val="00676D43"/>
    <w:rsid w:val="00676F40"/>
    <w:rsid w:val="006770A4"/>
    <w:rsid w:val="00677119"/>
    <w:rsid w:val="00677203"/>
    <w:rsid w:val="00677204"/>
    <w:rsid w:val="00677213"/>
    <w:rsid w:val="00677414"/>
    <w:rsid w:val="0067749D"/>
    <w:rsid w:val="00677683"/>
    <w:rsid w:val="00677F32"/>
    <w:rsid w:val="006804CC"/>
    <w:rsid w:val="00680737"/>
    <w:rsid w:val="00680B62"/>
    <w:rsid w:val="00680C41"/>
    <w:rsid w:val="00680FAC"/>
    <w:rsid w:val="006817E8"/>
    <w:rsid w:val="006819F8"/>
    <w:rsid w:val="00681DDC"/>
    <w:rsid w:val="006828C0"/>
    <w:rsid w:val="00682EA2"/>
    <w:rsid w:val="00682FED"/>
    <w:rsid w:val="00683233"/>
    <w:rsid w:val="0068387B"/>
    <w:rsid w:val="00683A77"/>
    <w:rsid w:val="00683B42"/>
    <w:rsid w:val="00683D84"/>
    <w:rsid w:val="006846C3"/>
    <w:rsid w:val="006847B1"/>
    <w:rsid w:val="006848EA"/>
    <w:rsid w:val="00685137"/>
    <w:rsid w:val="00685C05"/>
    <w:rsid w:val="00685F0E"/>
    <w:rsid w:val="00685F55"/>
    <w:rsid w:val="006865AA"/>
    <w:rsid w:val="0068687C"/>
    <w:rsid w:val="00686AEF"/>
    <w:rsid w:val="00687122"/>
    <w:rsid w:val="006871F7"/>
    <w:rsid w:val="00687A23"/>
    <w:rsid w:val="00687AFB"/>
    <w:rsid w:val="00687AFF"/>
    <w:rsid w:val="00687EE3"/>
    <w:rsid w:val="006901F1"/>
    <w:rsid w:val="00690842"/>
    <w:rsid w:val="006908E6"/>
    <w:rsid w:val="00690A54"/>
    <w:rsid w:val="00690B3F"/>
    <w:rsid w:val="00691233"/>
    <w:rsid w:val="0069192E"/>
    <w:rsid w:val="00692779"/>
    <w:rsid w:val="006929A1"/>
    <w:rsid w:val="00692D4F"/>
    <w:rsid w:val="006932F0"/>
    <w:rsid w:val="00693311"/>
    <w:rsid w:val="0069385C"/>
    <w:rsid w:val="00693D1D"/>
    <w:rsid w:val="00693F59"/>
    <w:rsid w:val="0069402A"/>
    <w:rsid w:val="006940B2"/>
    <w:rsid w:val="006943B5"/>
    <w:rsid w:val="0069442D"/>
    <w:rsid w:val="00694C42"/>
    <w:rsid w:val="00694DD4"/>
    <w:rsid w:val="00695991"/>
    <w:rsid w:val="006959DC"/>
    <w:rsid w:val="0069699E"/>
    <w:rsid w:val="00696D9A"/>
    <w:rsid w:val="00697B10"/>
    <w:rsid w:val="006A020F"/>
    <w:rsid w:val="006A07C3"/>
    <w:rsid w:val="006A0C9C"/>
    <w:rsid w:val="006A117B"/>
    <w:rsid w:val="006A12FF"/>
    <w:rsid w:val="006A1E23"/>
    <w:rsid w:val="006A3316"/>
    <w:rsid w:val="006A3673"/>
    <w:rsid w:val="006A3AF4"/>
    <w:rsid w:val="006A3CAB"/>
    <w:rsid w:val="006A3EE8"/>
    <w:rsid w:val="006A42CE"/>
    <w:rsid w:val="006A4990"/>
    <w:rsid w:val="006A517F"/>
    <w:rsid w:val="006A5219"/>
    <w:rsid w:val="006A5573"/>
    <w:rsid w:val="006A56FB"/>
    <w:rsid w:val="006A5A97"/>
    <w:rsid w:val="006A5B1A"/>
    <w:rsid w:val="006A5B8F"/>
    <w:rsid w:val="006A5FE1"/>
    <w:rsid w:val="006A635F"/>
    <w:rsid w:val="006A6505"/>
    <w:rsid w:val="006A6580"/>
    <w:rsid w:val="006A67BD"/>
    <w:rsid w:val="006A6EF0"/>
    <w:rsid w:val="006A70D1"/>
    <w:rsid w:val="006A71A4"/>
    <w:rsid w:val="006A71B9"/>
    <w:rsid w:val="006A722C"/>
    <w:rsid w:val="006A7581"/>
    <w:rsid w:val="006B073A"/>
    <w:rsid w:val="006B0E9E"/>
    <w:rsid w:val="006B1518"/>
    <w:rsid w:val="006B19F4"/>
    <w:rsid w:val="006B1A82"/>
    <w:rsid w:val="006B237F"/>
    <w:rsid w:val="006B2618"/>
    <w:rsid w:val="006B2A1F"/>
    <w:rsid w:val="006B2EBA"/>
    <w:rsid w:val="006B338A"/>
    <w:rsid w:val="006B3400"/>
    <w:rsid w:val="006B3589"/>
    <w:rsid w:val="006B3AEB"/>
    <w:rsid w:val="006B4079"/>
    <w:rsid w:val="006B42BB"/>
    <w:rsid w:val="006B49DD"/>
    <w:rsid w:val="006B4F56"/>
    <w:rsid w:val="006B4FBF"/>
    <w:rsid w:val="006B5356"/>
    <w:rsid w:val="006B58A4"/>
    <w:rsid w:val="006B58C0"/>
    <w:rsid w:val="006B5B0D"/>
    <w:rsid w:val="006B5E2B"/>
    <w:rsid w:val="006B5E57"/>
    <w:rsid w:val="006B630C"/>
    <w:rsid w:val="006B6359"/>
    <w:rsid w:val="006B65BB"/>
    <w:rsid w:val="006B6632"/>
    <w:rsid w:val="006B664A"/>
    <w:rsid w:val="006B679C"/>
    <w:rsid w:val="006B68A5"/>
    <w:rsid w:val="006B6AE2"/>
    <w:rsid w:val="006C00BA"/>
    <w:rsid w:val="006C04AA"/>
    <w:rsid w:val="006C04F1"/>
    <w:rsid w:val="006C156F"/>
    <w:rsid w:val="006C181A"/>
    <w:rsid w:val="006C1A6D"/>
    <w:rsid w:val="006C1ACF"/>
    <w:rsid w:val="006C1C4B"/>
    <w:rsid w:val="006C1F28"/>
    <w:rsid w:val="006C26ED"/>
    <w:rsid w:val="006C2790"/>
    <w:rsid w:val="006C27DB"/>
    <w:rsid w:val="006C28C5"/>
    <w:rsid w:val="006C30E7"/>
    <w:rsid w:val="006C3744"/>
    <w:rsid w:val="006C4076"/>
    <w:rsid w:val="006C43E0"/>
    <w:rsid w:val="006C4582"/>
    <w:rsid w:val="006C460E"/>
    <w:rsid w:val="006C4825"/>
    <w:rsid w:val="006C512F"/>
    <w:rsid w:val="006C5D09"/>
    <w:rsid w:val="006C61F3"/>
    <w:rsid w:val="006C6E6D"/>
    <w:rsid w:val="006C757F"/>
    <w:rsid w:val="006C7589"/>
    <w:rsid w:val="006C7F8F"/>
    <w:rsid w:val="006D0194"/>
    <w:rsid w:val="006D0D06"/>
    <w:rsid w:val="006D11F3"/>
    <w:rsid w:val="006D155F"/>
    <w:rsid w:val="006D1D26"/>
    <w:rsid w:val="006D1F2A"/>
    <w:rsid w:val="006D27D9"/>
    <w:rsid w:val="006D2801"/>
    <w:rsid w:val="006D2966"/>
    <w:rsid w:val="006D2E2B"/>
    <w:rsid w:val="006D31DD"/>
    <w:rsid w:val="006D36A7"/>
    <w:rsid w:val="006D38AC"/>
    <w:rsid w:val="006D3A8D"/>
    <w:rsid w:val="006D4115"/>
    <w:rsid w:val="006D4B26"/>
    <w:rsid w:val="006D4C24"/>
    <w:rsid w:val="006D5655"/>
    <w:rsid w:val="006D5AFC"/>
    <w:rsid w:val="006D5FFF"/>
    <w:rsid w:val="006D61CC"/>
    <w:rsid w:val="006D687C"/>
    <w:rsid w:val="006D695F"/>
    <w:rsid w:val="006D6AC4"/>
    <w:rsid w:val="006D6C2C"/>
    <w:rsid w:val="006D6E56"/>
    <w:rsid w:val="006D7031"/>
    <w:rsid w:val="006D7178"/>
    <w:rsid w:val="006D732E"/>
    <w:rsid w:val="006D73B3"/>
    <w:rsid w:val="006D778B"/>
    <w:rsid w:val="006D78EA"/>
    <w:rsid w:val="006D7AD8"/>
    <w:rsid w:val="006E01DF"/>
    <w:rsid w:val="006E0292"/>
    <w:rsid w:val="006E0C10"/>
    <w:rsid w:val="006E0F4C"/>
    <w:rsid w:val="006E12DA"/>
    <w:rsid w:val="006E1977"/>
    <w:rsid w:val="006E199B"/>
    <w:rsid w:val="006E1CAB"/>
    <w:rsid w:val="006E21EF"/>
    <w:rsid w:val="006E28CB"/>
    <w:rsid w:val="006E2EB0"/>
    <w:rsid w:val="006E36DE"/>
    <w:rsid w:val="006E3E21"/>
    <w:rsid w:val="006E4639"/>
    <w:rsid w:val="006E46CE"/>
    <w:rsid w:val="006E4D18"/>
    <w:rsid w:val="006E5377"/>
    <w:rsid w:val="006E574A"/>
    <w:rsid w:val="006E5B02"/>
    <w:rsid w:val="006E5CCF"/>
    <w:rsid w:val="006E5D17"/>
    <w:rsid w:val="006E7159"/>
    <w:rsid w:val="006E78C8"/>
    <w:rsid w:val="006E79DC"/>
    <w:rsid w:val="006E7B7D"/>
    <w:rsid w:val="006F0D5F"/>
    <w:rsid w:val="006F0FD9"/>
    <w:rsid w:val="006F116A"/>
    <w:rsid w:val="006F126E"/>
    <w:rsid w:val="006F132B"/>
    <w:rsid w:val="006F1AB5"/>
    <w:rsid w:val="006F1BE6"/>
    <w:rsid w:val="006F1E65"/>
    <w:rsid w:val="006F234F"/>
    <w:rsid w:val="006F27C7"/>
    <w:rsid w:val="006F28B2"/>
    <w:rsid w:val="006F29B7"/>
    <w:rsid w:val="006F2AD1"/>
    <w:rsid w:val="006F2E15"/>
    <w:rsid w:val="006F3EE7"/>
    <w:rsid w:val="006F4083"/>
    <w:rsid w:val="006F485C"/>
    <w:rsid w:val="006F4902"/>
    <w:rsid w:val="006F528B"/>
    <w:rsid w:val="006F56C0"/>
    <w:rsid w:val="006F5B3A"/>
    <w:rsid w:val="006F5F3B"/>
    <w:rsid w:val="006F6101"/>
    <w:rsid w:val="006F6678"/>
    <w:rsid w:val="006F6FB9"/>
    <w:rsid w:val="006F71C8"/>
    <w:rsid w:val="00700131"/>
    <w:rsid w:val="007003B4"/>
    <w:rsid w:val="007008D7"/>
    <w:rsid w:val="00700AE4"/>
    <w:rsid w:val="00700C40"/>
    <w:rsid w:val="00700CAE"/>
    <w:rsid w:val="007012A5"/>
    <w:rsid w:val="00701E9A"/>
    <w:rsid w:val="007021B5"/>
    <w:rsid w:val="00702286"/>
    <w:rsid w:val="00702741"/>
    <w:rsid w:val="00702DF1"/>
    <w:rsid w:val="00703092"/>
    <w:rsid w:val="00703215"/>
    <w:rsid w:val="0070321F"/>
    <w:rsid w:val="00703627"/>
    <w:rsid w:val="00703691"/>
    <w:rsid w:val="0070374E"/>
    <w:rsid w:val="007037C8"/>
    <w:rsid w:val="007037E0"/>
    <w:rsid w:val="00703903"/>
    <w:rsid w:val="007039BB"/>
    <w:rsid w:val="00703D91"/>
    <w:rsid w:val="0070401B"/>
    <w:rsid w:val="00704063"/>
    <w:rsid w:val="007040D0"/>
    <w:rsid w:val="00704305"/>
    <w:rsid w:val="007046D0"/>
    <w:rsid w:val="00704818"/>
    <w:rsid w:val="00704B0B"/>
    <w:rsid w:val="00704D17"/>
    <w:rsid w:val="00704D9F"/>
    <w:rsid w:val="00704DA7"/>
    <w:rsid w:val="00705142"/>
    <w:rsid w:val="0070527C"/>
    <w:rsid w:val="00705386"/>
    <w:rsid w:val="00705392"/>
    <w:rsid w:val="007054D9"/>
    <w:rsid w:val="00705845"/>
    <w:rsid w:val="00705F1D"/>
    <w:rsid w:val="00705FB1"/>
    <w:rsid w:val="0070627D"/>
    <w:rsid w:val="0070633B"/>
    <w:rsid w:val="007064DB"/>
    <w:rsid w:val="00707439"/>
    <w:rsid w:val="00707451"/>
    <w:rsid w:val="0070780F"/>
    <w:rsid w:val="007104AF"/>
    <w:rsid w:val="00710533"/>
    <w:rsid w:val="00710D63"/>
    <w:rsid w:val="007110E9"/>
    <w:rsid w:val="007112D5"/>
    <w:rsid w:val="00711501"/>
    <w:rsid w:val="00711779"/>
    <w:rsid w:val="00711B10"/>
    <w:rsid w:val="007128BE"/>
    <w:rsid w:val="00712A77"/>
    <w:rsid w:val="00713698"/>
    <w:rsid w:val="00713748"/>
    <w:rsid w:val="0071387A"/>
    <w:rsid w:val="00713EC8"/>
    <w:rsid w:val="00713F8C"/>
    <w:rsid w:val="007149EA"/>
    <w:rsid w:val="00714EBF"/>
    <w:rsid w:val="00714F9D"/>
    <w:rsid w:val="007151D8"/>
    <w:rsid w:val="007151E4"/>
    <w:rsid w:val="007152E8"/>
    <w:rsid w:val="00715798"/>
    <w:rsid w:val="007157F9"/>
    <w:rsid w:val="00715AA1"/>
    <w:rsid w:val="00715AE9"/>
    <w:rsid w:val="00715C57"/>
    <w:rsid w:val="007165A8"/>
    <w:rsid w:val="007169E1"/>
    <w:rsid w:val="00717674"/>
    <w:rsid w:val="00717907"/>
    <w:rsid w:val="007200B1"/>
    <w:rsid w:val="00720696"/>
    <w:rsid w:val="00720A41"/>
    <w:rsid w:val="00720EF4"/>
    <w:rsid w:val="007215F2"/>
    <w:rsid w:val="00721927"/>
    <w:rsid w:val="00721ADD"/>
    <w:rsid w:val="00722088"/>
    <w:rsid w:val="00722193"/>
    <w:rsid w:val="0072295F"/>
    <w:rsid w:val="00722A30"/>
    <w:rsid w:val="00722F02"/>
    <w:rsid w:val="0072347A"/>
    <w:rsid w:val="00723787"/>
    <w:rsid w:val="00724528"/>
    <w:rsid w:val="00724BA9"/>
    <w:rsid w:val="00724DC4"/>
    <w:rsid w:val="00724E2D"/>
    <w:rsid w:val="007254B7"/>
    <w:rsid w:val="007256AB"/>
    <w:rsid w:val="007258EE"/>
    <w:rsid w:val="00726421"/>
    <w:rsid w:val="0072669F"/>
    <w:rsid w:val="0072690D"/>
    <w:rsid w:val="00726968"/>
    <w:rsid w:val="007269C1"/>
    <w:rsid w:val="00726C16"/>
    <w:rsid w:val="00726FE6"/>
    <w:rsid w:val="00727878"/>
    <w:rsid w:val="00727AD1"/>
    <w:rsid w:val="0073051F"/>
    <w:rsid w:val="00730859"/>
    <w:rsid w:val="00730B28"/>
    <w:rsid w:val="00730CC0"/>
    <w:rsid w:val="0073127F"/>
    <w:rsid w:val="00731350"/>
    <w:rsid w:val="00731409"/>
    <w:rsid w:val="00731479"/>
    <w:rsid w:val="0073192C"/>
    <w:rsid w:val="00731F8A"/>
    <w:rsid w:val="0073248C"/>
    <w:rsid w:val="00732998"/>
    <w:rsid w:val="00732C7B"/>
    <w:rsid w:val="0073318C"/>
    <w:rsid w:val="00733366"/>
    <w:rsid w:val="00733A27"/>
    <w:rsid w:val="00733E41"/>
    <w:rsid w:val="00733F52"/>
    <w:rsid w:val="00734155"/>
    <w:rsid w:val="00734237"/>
    <w:rsid w:val="00734402"/>
    <w:rsid w:val="0073440B"/>
    <w:rsid w:val="007344C3"/>
    <w:rsid w:val="00734593"/>
    <w:rsid w:val="007345B2"/>
    <w:rsid w:val="00734A5E"/>
    <w:rsid w:val="00734F61"/>
    <w:rsid w:val="007350F8"/>
    <w:rsid w:val="00735741"/>
    <w:rsid w:val="00735809"/>
    <w:rsid w:val="007359ED"/>
    <w:rsid w:val="00736511"/>
    <w:rsid w:val="00736AEC"/>
    <w:rsid w:val="00736C36"/>
    <w:rsid w:val="00737A1F"/>
    <w:rsid w:val="00737AF3"/>
    <w:rsid w:val="00737D17"/>
    <w:rsid w:val="00740926"/>
    <w:rsid w:val="00740C9C"/>
    <w:rsid w:val="00740DF8"/>
    <w:rsid w:val="00740E03"/>
    <w:rsid w:val="00741198"/>
    <w:rsid w:val="007415CF"/>
    <w:rsid w:val="00741857"/>
    <w:rsid w:val="00741EB5"/>
    <w:rsid w:val="00741F7E"/>
    <w:rsid w:val="0074257D"/>
    <w:rsid w:val="007425AF"/>
    <w:rsid w:val="0074291D"/>
    <w:rsid w:val="00742DEE"/>
    <w:rsid w:val="00743328"/>
    <w:rsid w:val="00743551"/>
    <w:rsid w:val="00743713"/>
    <w:rsid w:val="00743E45"/>
    <w:rsid w:val="00743FE7"/>
    <w:rsid w:val="007440B9"/>
    <w:rsid w:val="007441C5"/>
    <w:rsid w:val="00744902"/>
    <w:rsid w:val="00744962"/>
    <w:rsid w:val="00744B1A"/>
    <w:rsid w:val="00744C83"/>
    <w:rsid w:val="00744CAF"/>
    <w:rsid w:val="00744D68"/>
    <w:rsid w:val="00745163"/>
    <w:rsid w:val="007453E6"/>
    <w:rsid w:val="00745DFF"/>
    <w:rsid w:val="00745FEE"/>
    <w:rsid w:val="0074643A"/>
    <w:rsid w:val="0074665E"/>
    <w:rsid w:val="00746717"/>
    <w:rsid w:val="00746F8B"/>
    <w:rsid w:val="0074726D"/>
    <w:rsid w:val="007475B8"/>
    <w:rsid w:val="00747D20"/>
    <w:rsid w:val="00747D36"/>
    <w:rsid w:val="00747FCF"/>
    <w:rsid w:val="00750044"/>
    <w:rsid w:val="00750294"/>
    <w:rsid w:val="00750355"/>
    <w:rsid w:val="0075096D"/>
    <w:rsid w:val="00751113"/>
    <w:rsid w:val="00751A55"/>
    <w:rsid w:val="007524B4"/>
    <w:rsid w:val="007533C5"/>
    <w:rsid w:val="007534E6"/>
    <w:rsid w:val="007535EB"/>
    <w:rsid w:val="00753810"/>
    <w:rsid w:val="007538C8"/>
    <w:rsid w:val="0075419B"/>
    <w:rsid w:val="007541EC"/>
    <w:rsid w:val="00754930"/>
    <w:rsid w:val="00754AFF"/>
    <w:rsid w:val="00754B03"/>
    <w:rsid w:val="00754B18"/>
    <w:rsid w:val="0075528E"/>
    <w:rsid w:val="007552A7"/>
    <w:rsid w:val="007556FB"/>
    <w:rsid w:val="00755BC7"/>
    <w:rsid w:val="0075608D"/>
    <w:rsid w:val="00756718"/>
    <w:rsid w:val="007570DE"/>
    <w:rsid w:val="007577DB"/>
    <w:rsid w:val="00757BF4"/>
    <w:rsid w:val="00760189"/>
    <w:rsid w:val="00760800"/>
    <w:rsid w:val="00761EEC"/>
    <w:rsid w:val="0076205E"/>
    <w:rsid w:val="0076295A"/>
    <w:rsid w:val="00763937"/>
    <w:rsid w:val="007647CE"/>
    <w:rsid w:val="007648B0"/>
    <w:rsid w:val="00764F87"/>
    <w:rsid w:val="0076587F"/>
    <w:rsid w:val="00765BB3"/>
    <w:rsid w:val="0076617C"/>
    <w:rsid w:val="007661FB"/>
    <w:rsid w:val="007662A4"/>
    <w:rsid w:val="007662D3"/>
    <w:rsid w:val="0076679F"/>
    <w:rsid w:val="00767299"/>
    <w:rsid w:val="0076729D"/>
    <w:rsid w:val="007674E0"/>
    <w:rsid w:val="00767AA2"/>
    <w:rsid w:val="007700F4"/>
    <w:rsid w:val="00770279"/>
    <w:rsid w:val="00770D17"/>
    <w:rsid w:val="0077114D"/>
    <w:rsid w:val="0077129C"/>
    <w:rsid w:val="00771BE4"/>
    <w:rsid w:val="00772045"/>
    <w:rsid w:val="007724BD"/>
    <w:rsid w:val="0077260A"/>
    <w:rsid w:val="00772E0A"/>
    <w:rsid w:val="0077312B"/>
    <w:rsid w:val="00773719"/>
    <w:rsid w:val="00773AFF"/>
    <w:rsid w:val="00773FBC"/>
    <w:rsid w:val="00774B19"/>
    <w:rsid w:val="00774D23"/>
    <w:rsid w:val="007755CD"/>
    <w:rsid w:val="00775A3D"/>
    <w:rsid w:val="00775CDD"/>
    <w:rsid w:val="00775E72"/>
    <w:rsid w:val="00776102"/>
    <w:rsid w:val="007761F1"/>
    <w:rsid w:val="0077621C"/>
    <w:rsid w:val="00776506"/>
    <w:rsid w:val="00776800"/>
    <w:rsid w:val="00776E15"/>
    <w:rsid w:val="0077736F"/>
    <w:rsid w:val="00777636"/>
    <w:rsid w:val="007777D5"/>
    <w:rsid w:val="00777C2E"/>
    <w:rsid w:val="00777DF4"/>
    <w:rsid w:val="00780096"/>
    <w:rsid w:val="00780411"/>
    <w:rsid w:val="007804D7"/>
    <w:rsid w:val="00780CC0"/>
    <w:rsid w:val="0078199A"/>
    <w:rsid w:val="00782403"/>
    <w:rsid w:val="0078266F"/>
    <w:rsid w:val="00782A94"/>
    <w:rsid w:val="00782AD6"/>
    <w:rsid w:val="00782C95"/>
    <w:rsid w:val="00783862"/>
    <w:rsid w:val="00783A50"/>
    <w:rsid w:val="007841BA"/>
    <w:rsid w:val="007841EB"/>
    <w:rsid w:val="0078434F"/>
    <w:rsid w:val="00784359"/>
    <w:rsid w:val="007845BA"/>
    <w:rsid w:val="0078463A"/>
    <w:rsid w:val="00784C07"/>
    <w:rsid w:val="007851D7"/>
    <w:rsid w:val="00785557"/>
    <w:rsid w:val="00785AA6"/>
    <w:rsid w:val="00785B64"/>
    <w:rsid w:val="007861EE"/>
    <w:rsid w:val="00786961"/>
    <w:rsid w:val="00786A46"/>
    <w:rsid w:val="00786CC1"/>
    <w:rsid w:val="00786E01"/>
    <w:rsid w:val="00787556"/>
    <w:rsid w:val="00787F3D"/>
    <w:rsid w:val="00790247"/>
    <w:rsid w:val="0079041F"/>
    <w:rsid w:val="00790BFA"/>
    <w:rsid w:val="007912DA"/>
    <w:rsid w:val="0079130B"/>
    <w:rsid w:val="007913DF"/>
    <w:rsid w:val="007915E0"/>
    <w:rsid w:val="007918D1"/>
    <w:rsid w:val="00791AE6"/>
    <w:rsid w:val="00791BE0"/>
    <w:rsid w:val="00791E1B"/>
    <w:rsid w:val="00792143"/>
    <w:rsid w:val="007921B2"/>
    <w:rsid w:val="007925F3"/>
    <w:rsid w:val="00792662"/>
    <w:rsid w:val="0079314C"/>
    <w:rsid w:val="00793254"/>
    <w:rsid w:val="00793452"/>
    <w:rsid w:val="0079377C"/>
    <w:rsid w:val="00793A05"/>
    <w:rsid w:val="00794FD0"/>
    <w:rsid w:val="00795018"/>
    <w:rsid w:val="0079585E"/>
    <w:rsid w:val="00795F73"/>
    <w:rsid w:val="007960CA"/>
    <w:rsid w:val="0079614C"/>
    <w:rsid w:val="00796241"/>
    <w:rsid w:val="00796707"/>
    <w:rsid w:val="0079698E"/>
    <w:rsid w:val="00797066"/>
    <w:rsid w:val="00797659"/>
    <w:rsid w:val="00797BAE"/>
    <w:rsid w:val="007A01F7"/>
    <w:rsid w:val="007A02EB"/>
    <w:rsid w:val="007A0C6C"/>
    <w:rsid w:val="007A0FA1"/>
    <w:rsid w:val="007A1B25"/>
    <w:rsid w:val="007A1E88"/>
    <w:rsid w:val="007A1EFF"/>
    <w:rsid w:val="007A22B4"/>
    <w:rsid w:val="007A23B0"/>
    <w:rsid w:val="007A293D"/>
    <w:rsid w:val="007A2CAF"/>
    <w:rsid w:val="007A2CE3"/>
    <w:rsid w:val="007A2D89"/>
    <w:rsid w:val="007A2DE2"/>
    <w:rsid w:val="007A2FE5"/>
    <w:rsid w:val="007A30C3"/>
    <w:rsid w:val="007A3738"/>
    <w:rsid w:val="007A37BC"/>
    <w:rsid w:val="007A38AA"/>
    <w:rsid w:val="007A399B"/>
    <w:rsid w:val="007A3CED"/>
    <w:rsid w:val="007A439E"/>
    <w:rsid w:val="007A5343"/>
    <w:rsid w:val="007A55B0"/>
    <w:rsid w:val="007A64FA"/>
    <w:rsid w:val="007A6B90"/>
    <w:rsid w:val="007A6C0F"/>
    <w:rsid w:val="007A6D0C"/>
    <w:rsid w:val="007A726E"/>
    <w:rsid w:val="007A73CD"/>
    <w:rsid w:val="007A7611"/>
    <w:rsid w:val="007A7639"/>
    <w:rsid w:val="007B069E"/>
    <w:rsid w:val="007B0804"/>
    <w:rsid w:val="007B1584"/>
    <w:rsid w:val="007B15F2"/>
    <w:rsid w:val="007B1ABA"/>
    <w:rsid w:val="007B1CF3"/>
    <w:rsid w:val="007B1D10"/>
    <w:rsid w:val="007B1D72"/>
    <w:rsid w:val="007B1F5A"/>
    <w:rsid w:val="007B2190"/>
    <w:rsid w:val="007B25D8"/>
    <w:rsid w:val="007B29EB"/>
    <w:rsid w:val="007B2E95"/>
    <w:rsid w:val="007B34EA"/>
    <w:rsid w:val="007B43DA"/>
    <w:rsid w:val="007B4607"/>
    <w:rsid w:val="007B48F6"/>
    <w:rsid w:val="007B49CF"/>
    <w:rsid w:val="007B49E3"/>
    <w:rsid w:val="007B4B0B"/>
    <w:rsid w:val="007B4F23"/>
    <w:rsid w:val="007B53DD"/>
    <w:rsid w:val="007B564B"/>
    <w:rsid w:val="007B5E7D"/>
    <w:rsid w:val="007B5FFB"/>
    <w:rsid w:val="007B61AA"/>
    <w:rsid w:val="007B629E"/>
    <w:rsid w:val="007B649A"/>
    <w:rsid w:val="007B6615"/>
    <w:rsid w:val="007B7207"/>
    <w:rsid w:val="007B7A23"/>
    <w:rsid w:val="007C0077"/>
    <w:rsid w:val="007C0137"/>
    <w:rsid w:val="007C0378"/>
    <w:rsid w:val="007C077E"/>
    <w:rsid w:val="007C1202"/>
    <w:rsid w:val="007C152C"/>
    <w:rsid w:val="007C1913"/>
    <w:rsid w:val="007C1AB2"/>
    <w:rsid w:val="007C225A"/>
    <w:rsid w:val="007C3415"/>
    <w:rsid w:val="007C362D"/>
    <w:rsid w:val="007C3F1B"/>
    <w:rsid w:val="007C3F95"/>
    <w:rsid w:val="007C4197"/>
    <w:rsid w:val="007C4283"/>
    <w:rsid w:val="007C439B"/>
    <w:rsid w:val="007C4D87"/>
    <w:rsid w:val="007C54A0"/>
    <w:rsid w:val="007C564F"/>
    <w:rsid w:val="007C5690"/>
    <w:rsid w:val="007C622F"/>
    <w:rsid w:val="007C62DE"/>
    <w:rsid w:val="007C6621"/>
    <w:rsid w:val="007C69A3"/>
    <w:rsid w:val="007C6AB7"/>
    <w:rsid w:val="007C750A"/>
    <w:rsid w:val="007C759A"/>
    <w:rsid w:val="007C776A"/>
    <w:rsid w:val="007C797A"/>
    <w:rsid w:val="007C79C7"/>
    <w:rsid w:val="007C7D5E"/>
    <w:rsid w:val="007C7F0C"/>
    <w:rsid w:val="007D03C0"/>
    <w:rsid w:val="007D057C"/>
    <w:rsid w:val="007D0A37"/>
    <w:rsid w:val="007D0BA4"/>
    <w:rsid w:val="007D0C53"/>
    <w:rsid w:val="007D157D"/>
    <w:rsid w:val="007D1863"/>
    <w:rsid w:val="007D224A"/>
    <w:rsid w:val="007D29B7"/>
    <w:rsid w:val="007D2AC3"/>
    <w:rsid w:val="007D2F05"/>
    <w:rsid w:val="007D2F0E"/>
    <w:rsid w:val="007D2FDD"/>
    <w:rsid w:val="007D2FE4"/>
    <w:rsid w:val="007D3533"/>
    <w:rsid w:val="007D3577"/>
    <w:rsid w:val="007D3A32"/>
    <w:rsid w:val="007D3FB2"/>
    <w:rsid w:val="007D4129"/>
    <w:rsid w:val="007D4433"/>
    <w:rsid w:val="007D4AA0"/>
    <w:rsid w:val="007D4AD7"/>
    <w:rsid w:val="007D4B77"/>
    <w:rsid w:val="007D5135"/>
    <w:rsid w:val="007D535A"/>
    <w:rsid w:val="007D539E"/>
    <w:rsid w:val="007D53F4"/>
    <w:rsid w:val="007D5438"/>
    <w:rsid w:val="007D5A3A"/>
    <w:rsid w:val="007D5FB0"/>
    <w:rsid w:val="007D6597"/>
    <w:rsid w:val="007D696E"/>
    <w:rsid w:val="007D6B84"/>
    <w:rsid w:val="007D6D30"/>
    <w:rsid w:val="007D6E28"/>
    <w:rsid w:val="007D708D"/>
    <w:rsid w:val="007D7754"/>
    <w:rsid w:val="007D7A59"/>
    <w:rsid w:val="007D7EA5"/>
    <w:rsid w:val="007E015E"/>
    <w:rsid w:val="007E0276"/>
    <w:rsid w:val="007E0E41"/>
    <w:rsid w:val="007E118F"/>
    <w:rsid w:val="007E206D"/>
    <w:rsid w:val="007E22CD"/>
    <w:rsid w:val="007E2A02"/>
    <w:rsid w:val="007E3081"/>
    <w:rsid w:val="007E3510"/>
    <w:rsid w:val="007E3FC4"/>
    <w:rsid w:val="007E40AB"/>
    <w:rsid w:val="007E412A"/>
    <w:rsid w:val="007E4484"/>
    <w:rsid w:val="007E4C18"/>
    <w:rsid w:val="007E4E7E"/>
    <w:rsid w:val="007E5778"/>
    <w:rsid w:val="007E58EF"/>
    <w:rsid w:val="007E59BC"/>
    <w:rsid w:val="007E5C6B"/>
    <w:rsid w:val="007E5E8A"/>
    <w:rsid w:val="007E61A8"/>
    <w:rsid w:val="007E621D"/>
    <w:rsid w:val="007E68C3"/>
    <w:rsid w:val="007E6B9D"/>
    <w:rsid w:val="007E6F43"/>
    <w:rsid w:val="007E6F49"/>
    <w:rsid w:val="007E732C"/>
    <w:rsid w:val="007E7348"/>
    <w:rsid w:val="007E73FB"/>
    <w:rsid w:val="007E754C"/>
    <w:rsid w:val="007E78C0"/>
    <w:rsid w:val="007F0A4C"/>
    <w:rsid w:val="007F0CF2"/>
    <w:rsid w:val="007F0D36"/>
    <w:rsid w:val="007F13D4"/>
    <w:rsid w:val="007F1A39"/>
    <w:rsid w:val="007F1BD8"/>
    <w:rsid w:val="007F1CAC"/>
    <w:rsid w:val="007F2380"/>
    <w:rsid w:val="007F284F"/>
    <w:rsid w:val="007F298E"/>
    <w:rsid w:val="007F2B9D"/>
    <w:rsid w:val="007F3646"/>
    <w:rsid w:val="007F3AB8"/>
    <w:rsid w:val="007F40D0"/>
    <w:rsid w:val="007F427B"/>
    <w:rsid w:val="007F455A"/>
    <w:rsid w:val="007F4E49"/>
    <w:rsid w:val="007F5377"/>
    <w:rsid w:val="007F5795"/>
    <w:rsid w:val="007F5C10"/>
    <w:rsid w:val="007F62D2"/>
    <w:rsid w:val="007F6BCA"/>
    <w:rsid w:val="007F7EBA"/>
    <w:rsid w:val="0080060A"/>
    <w:rsid w:val="00800688"/>
    <w:rsid w:val="00800D09"/>
    <w:rsid w:val="00801027"/>
    <w:rsid w:val="00801419"/>
    <w:rsid w:val="00801689"/>
    <w:rsid w:val="00801700"/>
    <w:rsid w:val="0080204A"/>
    <w:rsid w:val="0080238A"/>
    <w:rsid w:val="0080266B"/>
    <w:rsid w:val="00804282"/>
    <w:rsid w:val="008044B4"/>
    <w:rsid w:val="0080498B"/>
    <w:rsid w:val="00804C08"/>
    <w:rsid w:val="00804D3A"/>
    <w:rsid w:val="008052E2"/>
    <w:rsid w:val="0080539A"/>
    <w:rsid w:val="00806D28"/>
    <w:rsid w:val="00806F87"/>
    <w:rsid w:val="00807120"/>
    <w:rsid w:val="008072BA"/>
    <w:rsid w:val="0080745A"/>
    <w:rsid w:val="0080793C"/>
    <w:rsid w:val="00810DC7"/>
    <w:rsid w:val="008110C8"/>
    <w:rsid w:val="00811138"/>
    <w:rsid w:val="00811519"/>
    <w:rsid w:val="00811977"/>
    <w:rsid w:val="0081207F"/>
    <w:rsid w:val="008123D6"/>
    <w:rsid w:val="00812926"/>
    <w:rsid w:val="0081339E"/>
    <w:rsid w:val="0081383F"/>
    <w:rsid w:val="00813A2E"/>
    <w:rsid w:val="0081461E"/>
    <w:rsid w:val="0081470D"/>
    <w:rsid w:val="008147ED"/>
    <w:rsid w:val="00814BD3"/>
    <w:rsid w:val="00814BE6"/>
    <w:rsid w:val="008151A1"/>
    <w:rsid w:val="0081558C"/>
    <w:rsid w:val="00815FF4"/>
    <w:rsid w:val="00816617"/>
    <w:rsid w:val="00816D35"/>
    <w:rsid w:val="008171B0"/>
    <w:rsid w:val="00817739"/>
    <w:rsid w:val="00817BC0"/>
    <w:rsid w:val="00817F29"/>
    <w:rsid w:val="00817F74"/>
    <w:rsid w:val="00820220"/>
    <w:rsid w:val="008208F3"/>
    <w:rsid w:val="00820CE4"/>
    <w:rsid w:val="00821047"/>
    <w:rsid w:val="00821066"/>
    <w:rsid w:val="0082165D"/>
    <w:rsid w:val="00821776"/>
    <w:rsid w:val="0082191E"/>
    <w:rsid w:val="00821B0C"/>
    <w:rsid w:val="00821F30"/>
    <w:rsid w:val="00822A33"/>
    <w:rsid w:val="00822C73"/>
    <w:rsid w:val="00822D4C"/>
    <w:rsid w:val="00822DEB"/>
    <w:rsid w:val="0082353C"/>
    <w:rsid w:val="00823719"/>
    <w:rsid w:val="0082378C"/>
    <w:rsid w:val="008238FC"/>
    <w:rsid w:val="00823966"/>
    <w:rsid w:val="00824166"/>
    <w:rsid w:val="008245AB"/>
    <w:rsid w:val="008248A4"/>
    <w:rsid w:val="0082560D"/>
    <w:rsid w:val="008264D1"/>
    <w:rsid w:val="00826A55"/>
    <w:rsid w:val="00826FB8"/>
    <w:rsid w:val="00827020"/>
    <w:rsid w:val="00827103"/>
    <w:rsid w:val="00827146"/>
    <w:rsid w:val="008271BD"/>
    <w:rsid w:val="008307DB"/>
    <w:rsid w:val="00830835"/>
    <w:rsid w:val="00830BBC"/>
    <w:rsid w:val="00830C15"/>
    <w:rsid w:val="00831027"/>
    <w:rsid w:val="00831411"/>
    <w:rsid w:val="00831950"/>
    <w:rsid w:val="00831EA2"/>
    <w:rsid w:val="0083260F"/>
    <w:rsid w:val="0083262E"/>
    <w:rsid w:val="00832656"/>
    <w:rsid w:val="008328CA"/>
    <w:rsid w:val="00832B44"/>
    <w:rsid w:val="00832B8D"/>
    <w:rsid w:val="00833D53"/>
    <w:rsid w:val="00833DE2"/>
    <w:rsid w:val="00833E97"/>
    <w:rsid w:val="008340C9"/>
    <w:rsid w:val="00834359"/>
    <w:rsid w:val="0083531D"/>
    <w:rsid w:val="0083551E"/>
    <w:rsid w:val="00836001"/>
    <w:rsid w:val="00836593"/>
    <w:rsid w:val="008366A4"/>
    <w:rsid w:val="00836A53"/>
    <w:rsid w:val="0083722A"/>
    <w:rsid w:val="00837ED4"/>
    <w:rsid w:val="00840125"/>
    <w:rsid w:val="00840356"/>
    <w:rsid w:val="00840647"/>
    <w:rsid w:val="00840A0C"/>
    <w:rsid w:val="008410C1"/>
    <w:rsid w:val="0084117B"/>
    <w:rsid w:val="00841189"/>
    <w:rsid w:val="008414FE"/>
    <w:rsid w:val="0084199C"/>
    <w:rsid w:val="00841EDC"/>
    <w:rsid w:val="0084282A"/>
    <w:rsid w:val="00842E40"/>
    <w:rsid w:val="008432DD"/>
    <w:rsid w:val="00843471"/>
    <w:rsid w:val="008435CF"/>
    <w:rsid w:val="008439E2"/>
    <w:rsid w:val="00843EA8"/>
    <w:rsid w:val="00844D35"/>
    <w:rsid w:val="008452EE"/>
    <w:rsid w:val="00845764"/>
    <w:rsid w:val="008459EF"/>
    <w:rsid w:val="00845C87"/>
    <w:rsid w:val="00846E75"/>
    <w:rsid w:val="00846F4C"/>
    <w:rsid w:val="00847249"/>
    <w:rsid w:val="008473B4"/>
    <w:rsid w:val="008475B0"/>
    <w:rsid w:val="008506C9"/>
    <w:rsid w:val="008508CE"/>
    <w:rsid w:val="00850D23"/>
    <w:rsid w:val="008510D6"/>
    <w:rsid w:val="0085175D"/>
    <w:rsid w:val="00851A63"/>
    <w:rsid w:val="00851C05"/>
    <w:rsid w:val="008520B6"/>
    <w:rsid w:val="0085299C"/>
    <w:rsid w:val="008529D3"/>
    <w:rsid w:val="00852D7F"/>
    <w:rsid w:val="00853574"/>
    <w:rsid w:val="008536B4"/>
    <w:rsid w:val="00853A37"/>
    <w:rsid w:val="0085445D"/>
    <w:rsid w:val="0085520C"/>
    <w:rsid w:val="008552ED"/>
    <w:rsid w:val="008557CA"/>
    <w:rsid w:val="00855934"/>
    <w:rsid w:val="00855BFF"/>
    <w:rsid w:val="00855CA3"/>
    <w:rsid w:val="008563A1"/>
    <w:rsid w:val="0085655E"/>
    <w:rsid w:val="00856882"/>
    <w:rsid w:val="00857135"/>
    <w:rsid w:val="008574F7"/>
    <w:rsid w:val="00860741"/>
    <w:rsid w:val="00860BEC"/>
    <w:rsid w:val="008610B7"/>
    <w:rsid w:val="0086113E"/>
    <w:rsid w:val="0086175C"/>
    <w:rsid w:val="008618BF"/>
    <w:rsid w:val="00861943"/>
    <w:rsid w:val="00861A93"/>
    <w:rsid w:val="00861B09"/>
    <w:rsid w:val="00861DCF"/>
    <w:rsid w:val="00861E65"/>
    <w:rsid w:val="00862BEC"/>
    <w:rsid w:val="00862E38"/>
    <w:rsid w:val="00863167"/>
    <w:rsid w:val="00863BA4"/>
    <w:rsid w:val="00864535"/>
    <w:rsid w:val="00864852"/>
    <w:rsid w:val="00864B5D"/>
    <w:rsid w:val="00865559"/>
    <w:rsid w:val="00865BBE"/>
    <w:rsid w:val="0086612A"/>
    <w:rsid w:val="0086631F"/>
    <w:rsid w:val="008665F4"/>
    <w:rsid w:val="00866BA5"/>
    <w:rsid w:val="00866F58"/>
    <w:rsid w:val="00866FF3"/>
    <w:rsid w:val="00867994"/>
    <w:rsid w:val="00867E20"/>
    <w:rsid w:val="008702D3"/>
    <w:rsid w:val="0087085E"/>
    <w:rsid w:val="00871586"/>
    <w:rsid w:val="008716D6"/>
    <w:rsid w:val="00871924"/>
    <w:rsid w:val="00871A56"/>
    <w:rsid w:val="0087220C"/>
    <w:rsid w:val="008723BC"/>
    <w:rsid w:val="0087261D"/>
    <w:rsid w:val="00872777"/>
    <w:rsid w:val="00872B1A"/>
    <w:rsid w:val="00872B59"/>
    <w:rsid w:val="00872B8C"/>
    <w:rsid w:val="00872BC2"/>
    <w:rsid w:val="00872E7A"/>
    <w:rsid w:val="008743C6"/>
    <w:rsid w:val="008744DC"/>
    <w:rsid w:val="008749A2"/>
    <w:rsid w:val="00874B20"/>
    <w:rsid w:val="0087504D"/>
    <w:rsid w:val="008750B8"/>
    <w:rsid w:val="008757EE"/>
    <w:rsid w:val="00875C91"/>
    <w:rsid w:val="00875EE2"/>
    <w:rsid w:val="008760DC"/>
    <w:rsid w:val="0087625E"/>
    <w:rsid w:val="00876C9F"/>
    <w:rsid w:val="0087714D"/>
    <w:rsid w:val="008777CF"/>
    <w:rsid w:val="00877AB5"/>
    <w:rsid w:val="00877B9C"/>
    <w:rsid w:val="00877BE4"/>
    <w:rsid w:val="00880387"/>
    <w:rsid w:val="008805D5"/>
    <w:rsid w:val="00880BEF"/>
    <w:rsid w:val="00880E58"/>
    <w:rsid w:val="00881046"/>
    <w:rsid w:val="0088147B"/>
    <w:rsid w:val="0088169A"/>
    <w:rsid w:val="00881FD4"/>
    <w:rsid w:val="008822A5"/>
    <w:rsid w:val="0088238B"/>
    <w:rsid w:val="00882B3E"/>
    <w:rsid w:val="00882E86"/>
    <w:rsid w:val="008837D2"/>
    <w:rsid w:val="00883A9B"/>
    <w:rsid w:val="0088442A"/>
    <w:rsid w:val="008844A5"/>
    <w:rsid w:val="008849E9"/>
    <w:rsid w:val="00885501"/>
    <w:rsid w:val="00885855"/>
    <w:rsid w:val="008858DF"/>
    <w:rsid w:val="0088615B"/>
    <w:rsid w:val="00886490"/>
    <w:rsid w:val="008864AD"/>
    <w:rsid w:val="008872E8"/>
    <w:rsid w:val="00887375"/>
    <w:rsid w:val="0088749F"/>
    <w:rsid w:val="0088768C"/>
    <w:rsid w:val="008900D1"/>
    <w:rsid w:val="00890112"/>
    <w:rsid w:val="0089021C"/>
    <w:rsid w:val="00890432"/>
    <w:rsid w:val="00890630"/>
    <w:rsid w:val="00890FC7"/>
    <w:rsid w:val="0089100C"/>
    <w:rsid w:val="008914B1"/>
    <w:rsid w:val="00891557"/>
    <w:rsid w:val="008916C0"/>
    <w:rsid w:val="0089210B"/>
    <w:rsid w:val="00892179"/>
    <w:rsid w:val="008922CB"/>
    <w:rsid w:val="008922EA"/>
    <w:rsid w:val="00892C21"/>
    <w:rsid w:val="00893389"/>
    <w:rsid w:val="00893C4D"/>
    <w:rsid w:val="00893C66"/>
    <w:rsid w:val="00893E53"/>
    <w:rsid w:val="00893E88"/>
    <w:rsid w:val="00894CD1"/>
    <w:rsid w:val="0089512E"/>
    <w:rsid w:val="00895657"/>
    <w:rsid w:val="008956B8"/>
    <w:rsid w:val="0089576C"/>
    <w:rsid w:val="008959C2"/>
    <w:rsid w:val="00895C23"/>
    <w:rsid w:val="00895DE8"/>
    <w:rsid w:val="00896076"/>
    <w:rsid w:val="00896297"/>
    <w:rsid w:val="008A0190"/>
    <w:rsid w:val="008A0322"/>
    <w:rsid w:val="008A0545"/>
    <w:rsid w:val="008A0AB0"/>
    <w:rsid w:val="008A0D48"/>
    <w:rsid w:val="008A100B"/>
    <w:rsid w:val="008A133A"/>
    <w:rsid w:val="008A16F4"/>
    <w:rsid w:val="008A17A8"/>
    <w:rsid w:val="008A1915"/>
    <w:rsid w:val="008A1AC1"/>
    <w:rsid w:val="008A1C15"/>
    <w:rsid w:val="008A1C1C"/>
    <w:rsid w:val="008A1C3C"/>
    <w:rsid w:val="008A1C6D"/>
    <w:rsid w:val="008A1DF6"/>
    <w:rsid w:val="008A22E0"/>
    <w:rsid w:val="008A254A"/>
    <w:rsid w:val="008A2A89"/>
    <w:rsid w:val="008A2BD7"/>
    <w:rsid w:val="008A3964"/>
    <w:rsid w:val="008A397C"/>
    <w:rsid w:val="008A3CD4"/>
    <w:rsid w:val="008A3CE9"/>
    <w:rsid w:val="008A4070"/>
    <w:rsid w:val="008A46CA"/>
    <w:rsid w:val="008A4843"/>
    <w:rsid w:val="008A552E"/>
    <w:rsid w:val="008A565A"/>
    <w:rsid w:val="008A5849"/>
    <w:rsid w:val="008A5960"/>
    <w:rsid w:val="008A5EC5"/>
    <w:rsid w:val="008A675B"/>
    <w:rsid w:val="008A6A06"/>
    <w:rsid w:val="008A6D56"/>
    <w:rsid w:val="008A6DA9"/>
    <w:rsid w:val="008A6F52"/>
    <w:rsid w:val="008A7042"/>
    <w:rsid w:val="008A784F"/>
    <w:rsid w:val="008A7ED1"/>
    <w:rsid w:val="008A7EDE"/>
    <w:rsid w:val="008B0166"/>
    <w:rsid w:val="008B03F7"/>
    <w:rsid w:val="008B05AC"/>
    <w:rsid w:val="008B068E"/>
    <w:rsid w:val="008B087A"/>
    <w:rsid w:val="008B0EC2"/>
    <w:rsid w:val="008B1BD1"/>
    <w:rsid w:val="008B1BDE"/>
    <w:rsid w:val="008B1C49"/>
    <w:rsid w:val="008B1F24"/>
    <w:rsid w:val="008B242A"/>
    <w:rsid w:val="008B2487"/>
    <w:rsid w:val="008B29E5"/>
    <w:rsid w:val="008B3206"/>
    <w:rsid w:val="008B3736"/>
    <w:rsid w:val="008B464F"/>
    <w:rsid w:val="008B4787"/>
    <w:rsid w:val="008B4B2E"/>
    <w:rsid w:val="008B4E4B"/>
    <w:rsid w:val="008B4FD4"/>
    <w:rsid w:val="008B52E3"/>
    <w:rsid w:val="008B560D"/>
    <w:rsid w:val="008B57AD"/>
    <w:rsid w:val="008B624A"/>
    <w:rsid w:val="008B62A9"/>
    <w:rsid w:val="008B644B"/>
    <w:rsid w:val="008B6B1D"/>
    <w:rsid w:val="008B6CE1"/>
    <w:rsid w:val="008B6DD8"/>
    <w:rsid w:val="008B6DF4"/>
    <w:rsid w:val="008B6F7A"/>
    <w:rsid w:val="008B6F91"/>
    <w:rsid w:val="008B6FC6"/>
    <w:rsid w:val="008B7030"/>
    <w:rsid w:val="008B724A"/>
    <w:rsid w:val="008B7835"/>
    <w:rsid w:val="008B7CEE"/>
    <w:rsid w:val="008B7F42"/>
    <w:rsid w:val="008C0104"/>
    <w:rsid w:val="008C0E3B"/>
    <w:rsid w:val="008C1C48"/>
    <w:rsid w:val="008C24B0"/>
    <w:rsid w:val="008C28D2"/>
    <w:rsid w:val="008C35F0"/>
    <w:rsid w:val="008C36B2"/>
    <w:rsid w:val="008C373A"/>
    <w:rsid w:val="008C3ACA"/>
    <w:rsid w:val="008C3AE5"/>
    <w:rsid w:val="008C3B05"/>
    <w:rsid w:val="008C4344"/>
    <w:rsid w:val="008C43F5"/>
    <w:rsid w:val="008C4900"/>
    <w:rsid w:val="008C52A0"/>
    <w:rsid w:val="008C5A35"/>
    <w:rsid w:val="008C631C"/>
    <w:rsid w:val="008C64D0"/>
    <w:rsid w:val="008C676F"/>
    <w:rsid w:val="008C6A09"/>
    <w:rsid w:val="008C6DA1"/>
    <w:rsid w:val="008C7198"/>
    <w:rsid w:val="008C730E"/>
    <w:rsid w:val="008C76AF"/>
    <w:rsid w:val="008C791B"/>
    <w:rsid w:val="008C7A2F"/>
    <w:rsid w:val="008C7E0F"/>
    <w:rsid w:val="008C7F57"/>
    <w:rsid w:val="008C7F93"/>
    <w:rsid w:val="008D1385"/>
    <w:rsid w:val="008D143C"/>
    <w:rsid w:val="008D1547"/>
    <w:rsid w:val="008D15C9"/>
    <w:rsid w:val="008D1871"/>
    <w:rsid w:val="008D207B"/>
    <w:rsid w:val="008D2118"/>
    <w:rsid w:val="008D27CB"/>
    <w:rsid w:val="008D363F"/>
    <w:rsid w:val="008D3AC9"/>
    <w:rsid w:val="008D3B33"/>
    <w:rsid w:val="008D3D8B"/>
    <w:rsid w:val="008D4232"/>
    <w:rsid w:val="008D4498"/>
    <w:rsid w:val="008D49D1"/>
    <w:rsid w:val="008D53D2"/>
    <w:rsid w:val="008D5BA6"/>
    <w:rsid w:val="008D6311"/>
    <w:rsid w:val="008D660E"/>
    <w:rsid w:val="008D6B36"/>
    <w:rsid w:val="008D6B90"/>
    <w:rsid w:val="008D6C5F"/>
    <w:rsid w:val="008D6EF1"/>
    <w:rsid w:val="008D6FE4"/>
    <w:rsid w:val="008D75E1"/>
    <w:rsid w:val="008D7630"/>
    <w:rsid w:val="008D7A7B"/>
    <w:rsid w:val="008D7ABF"/>
    <w:rsid w:val="008D7DD0"/>
    <w:rsid w:val="008E01F8"/>
    <w:rsid w:val="008E04ED"/>
    <w:rsid w:val="008E0537"/>
    <w:rsid w:val="008E0C34"/>
    <w:rsid w:val="008E0D2E"/>
    <w:rsid w:val="008E0D9E"/>
    <w:rsid w:val="008E0FD0"/>
    <w:rsid w:val="008E12D5"/>
    <w:rsid w:val="008E218B"/>
    <w:rsid w:val="008E26C7"/>
    <w:rsid w:val="008E296F"/>
    <w:rsid w:val="008E299D"/>
    <w:rsid w:val="008E2E4B"/>
    <w:rsid w:val="008E3272"/>
    <w:rsid w:val="008E3572"/>
    <w:rsid w:val="008E38B8"/>
    <w:rsid w:val="008E39D4"/>
    <w:rsid w:val="008E3B62"/>
    <w:rsid w:val="008E4064"/>
    <w:rsid w:val="008E424F"/>
    <w:rsid w:val="008E4DA3"/>
    <w:rsid w:val="008E4E92"/>
    <w:rsid w:val="008E4F2F"/>
    <w:rsid w:val="008E5138"/>
    <w:rsid w:val="008E5579"/>
    <w:rsid w:val="008E5A39"/>
    <w:rsid w:val="008E5CC6"/>
    <w:rsid w:val="008E6082"/>
    <w:rsid w:val="008E613D"/>
    <w:rsid w:val="008E62E1"/>
    <w:rsid w:val="008E679C"/>
    <w:rsid w:val="008E689D"/>
    <w:rsid w:val="008E68D4"/>
    <w:rsid w:val="008E715F"/>
    <w:rsid w:val="008E74D6"/>
    <w:rsid w:val="008E7711"/>
    <w:rsid w:val="008E7AD8"/>
    <w:rsid w:val="008E7C3B"/>
    <w:rsid w:val="008E7C97"/>
    <w:rsid w:val="008E7CF4"/>
    <w:rsid w:val="008E7EC9"/>
    <w:rsid w:val="008F03D9"/>
    <w:rsid w:val="008F0B5D"/>
    <w:rsid w:val="008F0C58"/>
    <w:rsid w:val="008F0D68"/>
    <w:rsid w:val="008F14FC"/>
    <w:rsid w:val="008F1853"/>
    <w:rsid w:val="008F1BFF"/>
    <w:rsid w:val="008F2287"/>
    <w:rsid w:val="008F28A7"/>
    <w:rsid w:val="008F29FE"/>
    <w:rsid w:val="008F2E6B"/>
    <w:rsid w:val="008F3019"/>
    <w:rsid w:val="008F359C"/>
    <w:rsid w:val="008F37AA"/>
    <w:rsid w:val="008F3940"/>
    <w:rsid w:val="008F3999"/>
    <w:rsid w:val="008F3BA0"/>
    <w:rsid w:val="008F3F55"/>
    <w:rsid w:val="008F457E"/>
    <w:rsid w:val="008F49B0"/>
    <w:rsid w:val="008F49D8"/>
    <w:rsid w:val="008F4A29"/>
    <w:rsid w:val="008F4A5C"/>
    <w:rsid w:val="008F4E89"/>
    <w:rsid w:val="008F5172"/>
    <w:rsid w:val="008F5485"/>
    <w:rsid w:val="008F55F5"/>
    <w:rsid w:val="008F58D4"/>
    <w:rsid w:val="008F5CBB"/>
    <w:rsid w:val="008F632D"/>
    <w:rsid w:val="008F63BC"/>
    <w:rsid w:val="008F64CA"/>
    <w:rsid w:val="008F6666"/>
    <w:rsid w:val="008F6ABF"/>
    <w:rsid w:val="008F6B13"/>
    <w:rsid w:val="008F733B"/>
    <w:rsid w:val="008F75FD"/>
    <w:rsid w:val="008F7C96"/>
    <w:rsid w:val="008F7D0D"/>
    <w:rsid w:val="008F7D2F"/>
    <w:rsid w:val="0090001D"/>
    <w:rsid w:val="009003DE"/>
    <w:rsid w:val="009008F8"/>
    <w:rsid w:val="009009E6"/>
    <w:rsid w:val="00901393"/>
    <w:rsid w:val="0090171C"/>
    <w:rsid w:val="00901B0E"/>
    <w:rsid w:val="00901BFD"/>
    <w:rsid w:val="00901D19"/>
    <w:rsid w:val="00902207"/>
    <w:rsid w:val="009025D3"/>
    <w:rsid w:val="009028B0"/>
    <w:rsid w:val="00902E88"/>
    <w:rsid w:val="00903913"/>
    <w:rsid w:val="00903959"/>
    <w:rsid w:val="00903B30"/>
    <w:rsid w:val="00903DDF"/>
    <w:rsid w:val="0090413F"/>
    <w:rsid w:val="009045DF"/>
    <w:rsid w:val="009046F3"/>
    <w:rsid w:val="00904E93"/>
    <w:rsid w:val="00905591"/>
    <w:rsid w:val="00905721"/>
    <w:rsid w:val="009063C4"/>
    <w:rsid w:val="009063D5"/>
    <w:rsid w:val="00907104"/>
    <w:rsid w:val="00907938"/>
    <w:rsid w:val="00907EF7"/>
    <w:rsid w:val="00910911"/>
    <w:rsid w:val="00910B7C"/>
    <w:rsid w:val="00911AD0"/>
    <w:rsid w:val="009124B0"/>
    <w:rsid w:val="009127A3"/>
    <w:rsid w:val="00913126"/>
    <w:rsid w:val="00913226"/>
    <w:rsid w:val="0091380D"/>
    <w:rsid w:val="00913E28"/>
    <w:rsid w:val="00914DD0"/>
    <w:rsid w:val="00914F47"/>
    <w:rsid w:val="009152F8"/>
    <w:rsid w:val="009159A6"/>
    <w:rsid w:val="00915FB8"/>
    <w:rsid w:val="009168DA"/>
    <w:rsid w:val="009171F8"/>
    <w:rsid w:val="00917243"/>
    <w:rsid w:val="009172CD"/>
    <w:rsid w:val="00917C3F"/>
    <w:rsid w:val="00917CFF"/>
    <w:rsid w:val="0092024E"/>
    <w:rsid w:val="00920931"/>
    <w:rsid w:val="00920BA2"/>
    <w:rsid w:val="00921358"/>
    <w:rsid w:val="0092198E"/>
    <w:rsid w:val="00921B50"/>
    <w:rsid w:val="00921CCD"/>
    <w:rsid w:val="00921DB5"/>
    <w:rsid w:val="00923A1D"/>
    <w:rsid w:val="009242D8"/>
    <w:rsid w:val="009246A1"/>
    <w:rsid w:val="009249D2"/>
    <w:rsid w:val="00924BEA"/>
    <w:rsid w:val="009252F5"/>
    <w:rsid w:val="00925AA6"/>
    <w:rsid w:val="009261B4"/>
    <w:rsid w:val="00926E7F"/>
    <w:rsid w:val="00926EFF"/>
    <w:rsid w:val="0092706C"/>
    <w:rsid w:val="00927127"/>
    <w:rsid w:val="009273C1"/>
    <w:rsid w:val="00927940"/>
    <w:rsid w:val="00930127"/>
    <w:rsid w:val="00930698"/>
    <w:rsid w:val="00930F67"/>
    <w:rsid w:val="0093176C"/>
    <w:rsid w:val="009322AF"/>
    <w:rsid w:val="00932534"/>
    <w:rsid w:val="0093266C"/>
    <w:rsid w:val="00933318"/>
    <w:rsid w:val="009333AC"/>
    <w:rsid w:val="00934C05"/>
    <w:rsid w:val="00934C61"/>
    <w:rsid w:val="00934C65"/>
    <w:rsid w:val="009350EF"/>
    <w:rsid w:val="0093533B"/>
    <w:rsid w:val="00935824"/>
    <w:rsid w:val="00935A8F"/>
    <w:rsid w:val="00935BD5"/>
    <w:rsid w:val="00935CAA"/>
    <w:rsid w:val="00936483"/>
    <w:rsid w:val="00936601"/>
    <w:rsid w:val="009373DC"/>
    <w:rsid w:val="0093774B"/>
    <w:rsid w:val="009378EE"/>
    <w:rsid w:val="00940019"/>
    <w:rsid w:val="00940436"/>
    <w:rsid w:val="00940A65"/>
    <w:rsid w:val="009411E7"/>
    <w:rsid w:val="00941696"/>
    <w:rsid w:val="00941FB3"/>
    <w:rsid w:val="00942348"/>
    <w:rsid w:val="00942960"/>
    <w:rsid w:val="00942DCA"/>
    <w:rsid w:val="0094303B"/>
    <w:rsid w:val="009435A3"/>
    <w:rsid w:val="00943626"/>
    <w:rsid w:val="009437C2"/>
    <w:rsid w:val="00943954"/>
    <w:rsid w:val="009440B2"/>
    <w:rsid w:val="0094427C"/>
    <w:rsid w:val="00944336"/>
    <w:rsid w:val="009447C8"/>
    <w:rsid w:val="009447D6"/>
    <w:rsid w:val="00944844"/>
    <w:rsid w:val="00944D91"/>
    <w:rsid w:val="0094516F"/>
    <w:rsid w:val="009454FF"/>
    <w:rsid w:val="00945643"/>
    <w:rsid w:val="00945928"/>
    <w:rsid w:val="00945ABE"/>
    <w:rsid w:val="009460EB"/>
    <w:rsid w:val="00946330"/>
    <w:rsid w:val="00946631"/>
    <w:rsid w:val="009466E3"/>
    <w:rsid w:val="009501EF"/>
    <w:rsid w:val="009502CB"/>
    <w:rsid w:val="009510FA"/>
    <w:rsid w:val="00951862"/>
    <w:rsid w:val="0095190C"/>
    <w:rsid w:val="00951A2E"/>
    <w:rsid w:val="00951CC8"/>
    <w:rsid w:val="00953554"/>
    <w:rsid w:val="009537FC"/>
    <w:rsid w:val="00953E58"/>
    <w:rsid w:val="00953FEB"/>
    <w:rsid w:val="00954192"/>
    <w:rsid w:val="00954689"/>
    <w:rsid w:val="00954C87"/>
    <w:rsid w:val="00954F71"/>
    <w:rsid w:val="00954FBC"/>
    <w:rsid w:val="00955592"/>
    <w:rsid w:val="00955900"/>
    <w:rsid w:val="00955C5D"/>
    <w:rsid w:val="00955EF5"/>
    <w:rsid w:val="00956200"/>
    <w:rsid w:val="009563A7"/>
    <w:rsid w:val="0095673F"/>
    <w:rsid w:val="009567B2"/>
    <w:rsid w:val="00956B67"/>
    <w:rsid w:val="00956D59"/>
    <w:rsid w:val="00956E78"/>
    <w:rsid w:val="00957725"/>
    <w:rsid w:val="00957B0A"/>
    <w:rsid w:val="0096055C"/>
    <w:rsid w:val="009606FD"/>
    <w:rsid w:val="009609AB"/>
    <w:rsid w:val="009609B0"/>
    <w:rsid w:val="00960D98"/>
    <w:rsid w:val="00960E7D"/>
    <w:rsid w:val="009610CD"/>
    <w:rsid w:val="00961175"/>
    <w:rsid w:val="00961471"/>
    <w:rsid w:val="00961A67"/>
    <w:rsid w:val="00961BE7"/>
    <w:rsid w:val="00961CE3"/>
    <w:rsid w:val="00961F56"/>
    <w:rsid w:val="009622BB"/>
    <w:rsid w:val="009622BE"/>
    <w:rsid w:val="00962E62"/>
    <w:rsid w:val="00962F31"/>
    <w:rsid w:val="00962FB8"/>
    <w:rsid w:val="00963FC9"/>
    <w:rsid w:val="009643CC"/>
    <w:rsid w:val="00964936"/>
    <w:rsid w:val="00964BD2"/>
    <w:rsid w:val="00965314"/>
    <w:rsid w:val="009656B8"/>
    <w:rsid w:val="00965810"/>
    <w:rsid w:val="009658FB"/>
    <w:rsid w:val="00965B8B"/>
    <w:rsid w:val="009665BB"/>
    <w:rsid w:val="00966955"/>
    <w:rsid w:val="00966CDD"/>
    <w:rsid w:val="00966D95"/>
    <w:rsid w:val="00967044"/>
    <w:rsid w:val="0096716A"/>
    <w:rsid w:val="0096793F"/>
    <w:rsid w:val="0096795C"/>
    <w:rsid w:val="00967995"/>
    <w:rsid w:val="009679CC"/>
    <w:rsid w:val="00970310"/>
    <w:rsid w:val="00970531"/>
    <w:rsid w:val="00970ACC"/>
    <w:rsid w:val="00970E3B"/>
    <w:rsid w:val="0097143D"/>
    <w:rsid w:val="00971596"/>
    <w:rsid w:val="0097190E"/>
    <w:rsid w:val="00971985"/>
    <w:rsid w:val="00972411"/>
    <w:rsid w:val="0097242A"/>
    <w:rsid w:val="00972691"/>
    <w:rsid w:val="009727B4"/>
    <w:rsid w:val="009735AD"/>
    <w:rsid w:val="009739D0"/>
    <w:rsid w:val="0097411C"/>
    <w:rsid w:val="0097424F"/>
    <w:rsid w:val="0097475F"/>
    <w:rsid w:val="00974913"/>
    <w:rsid w:val="009756CA"/>
    <w:rsid w:val="009756E6"/>
    <w:rsid w:val="009756F4"/>
    <w:rsid w:val="009757BE"/>
    <w:rsid w:val="00975A1A"/>
    <w:rsid w:val="0097630B"/>
    <w:rsid w:val="00976AF0"/>
    <w:rsid w:val="0097702C"/>
    <w:rsid w:val="00977085"/>
    <w:rsid w:val="00977228"/>
    <w:rsid w:val="009775F9"/>
    <w:rsid w:val="00977836"/>
    <w:rsid w:val="00977A41"/>
    <w:rsid w:val="00977D76"/>
    <w:rsid w:val="00977FFC"/>
    <w:rsid w:val="00980593"/>
    <w:rsid w:val="009805BD"/>
    <w:rsid w:val="009808F9"/>
    <w:rsid w:val="0098170E"/>
    <w:rsid w:val="009823A5"/>
    <w:rsid w:val="009823D2"/>
    <w:rsid w:val="009825F4"/>
    <w:rsid w:val="0098287E"/>
    <w:rsid w:val="00982902"/>
    <w:rsid w:val="00982905"/>
    <w:rsid w:val="009832A6"/>
    <w:rsid w:val="00983396"/>
    <w:rsid w:val="009834C8"/>
    <w:rsid w:val="00983828"/>
    <w:rsid w:val="00983DA7"/>
    <w:rsid w:val="00983F6B"/>
    <w:rsid w:val="009844C3"/>
    <w:rsid w:val="00984598"/>
    <w:rsid w:val="00984686"/>
    <w:rsid w:val="0098474B"/>
    <w:rsid w:val="009849CB"/>
    <w:rsid w:val="00984E18"/>
    <w:rsid w:val="00984FEF"/>
    <w:rsid w:val="009852E3"/>
    <w:rsid w:val="0098558E"/>
    <w:rsid w:val="00985F5C"/>
    <w:rsid w:val="00986199"/>
    <w:rsid w:val="009862EE"/>
    <w:rsid w:val="00986D31"/>
    <w:rsid w:val="00986FDC"/>
    <w:rsid w:val="009873AB"/>
    <w:rsid w:val="00987406"/>
    <w:rsid w:val="009878F5"/>
    <w:rsid w:val="00987DE0"/>
    <w:rsid w:val="00987F97"/>
    <w:rsid w:val="00990BF9"/>
    <w:rsid w:val="00990EB4"/>
    <w:rsid w:val="00991A34"/>
    <w:rsid w:val="00991A66"/>
    <w:rsid w:val="00991C2C"/>
    <w:rsid w:val="00992522"/>
    <w:rsid w:val="009929D6"/>
    <w:rsid w:val="00992B2D"/>
    <w:rsid w:val="00992CB0"/>
    <w:rsid w:val="00993162"/>
    <w:rsid w:val="00993278"/>
    <w:rsid w:val="00993CCE"/>
    <w:rsid w:val="00993F6C"/>
    <w:rsid w:val="00994902"/>
    <w:rsid w:val="00994DB8"/>
    <w:rsid w:val="009955AB"/>
    <w:rsid w:val="009962C9"/>
    <w:rsid w:val="0099643F"/>
    <w:rsid w:val="0099653D"/>
    <w:rsid w:val="00996A62"/>
    <w:rsid w:val="00996BBE"/>
    <w:rsid w:val="00996DAF"/>
    <w:rsid w:val="00997A9E"/>
    <w:rsid w:val="009A0106"/>
    <w:rsid w:val="009A02BB"/>
    <w:rsid w:val="009A0618"/>
    <w:rsid w:val="009A10D0"/>
    <w:rsid w:val="009A1BD8"/>
    <w:rsid w:val="009A2378"/>
    <w:rsid w:val="009A2985"/>
    <w:rsid w:val="009A2B52"/>
    <w:rsid w:val="009A3543"/>
    <w:rsid w:val="009A3AAB"/>
    <w:rsid w:val="009A3F10"/>
    <w:rsid w:val="009A443A"/>
    <w:rsid w:val="009A44ED"/>
    <w:rsid w:val="009A47AE"/>
    <w:rsid w:val="009A4E2C"/>
    <w:rsid w:val="009A551A"/>
    <w:rsid w:val="009A5DF7"/>
    <w:rsid w:val="009A5FCE"/>
    <w:rsid w:val="009A6401"/>
    <w:rsid w:val="009A6573"/>
    <w:rsid w:val="009A66E4"/>
    <w:rsid w:val="009A71E6"/>
    <w:rsid w:val="009A725F"/>
    <w:rsid w:val="009A747C"/>
    <w:rsid w:val="009A758C"/>
    <w:rsid w:val="009A7601"/>
    <w:rsid w:val="009A774B"/>
    <w:rsid w:val="009A7A03"/>
    <w:rsid w:val="009A7B15"/>
    <w:rsid w:val="009B0253"/>
    <w:rsid w:val="009B0538"/>
    <w:rsid w:val="009B0C26"/>
    <w:rsid w:val="009B15E6"/>
    <w:rsid w:val="009B1979"/>
    <w:rsid w:val="009B1B1F"/>
    <w:rsid w:val="009B27CB"/>
    <w:rsid w:val="009B2E6E"/>
    <w:rsid w:val="009B2EA5"/>
    <w:rsid w:val="009B30BF"/>
    <w:rsid w:val="009B37F6"/>
    <w:rsid w:val="009B3B32"/>
    <w:rsid w:val="009B3DB8"/>
    <w:rsid w:val="009B46D0"/>
    <w:rsid w:val="009B5475"/>
    <w:rsid w:val="009B5516"/>
    <w:rsid w:val="009B5656"/>
    <w:rsid w:val="009B59A8"/>
    <w:rsid w:val="009B5A5B"/>
    <w:rsid w:val="009B5B83"/>
    <w:rsid w:val="009B5F86"/>
    <w:rsid w:val="009B62F7"/>
    <w:rsid w:val="009B6547"/>
    <w:rsid w:val="009B6618"/>
    <w:rsid w:val="009B66D0"/>
    <w:rsid w:val="009B7692"/>
    <w:rsid w:val="009B7CEF"/>
    <w:rsid w:val="009B7DCB"/>
    <w:rsid w:val="009C006F"/>
    <w:rsid w:val="009C0201"/>
    <w:rsid w:val="009C05EE"/>
    <w:rsid w:val="009C0FE4"/>
    <w:rsid w:val="009C1B0C"/>
    <w:rsid w:val="009C1D4A"/>
    <w:rsid w:val="009C2184"/>
    <w:rsid w:val="009C2229"/>
    <w:rsid w:val="009C28FB"/>
    <w:rsid w:val="009C2A7C"/>
    <w:rsid w:val="009C2BCD"/>
    <w:rsid w:val="009C2CFB"/>
    <w:rsid w:val="009C2FB0"/>
    <w:rsid w:val="009C343C"/>
    <w:rsid w:val="009C34C8"/>
    <w:rsid w:val="009C379E"/>
    <w:rsid w:val="009C3D25"/>
    <w:rsid w:val="009C3D2E"/>
    <w:rsid w:val="009C3D54"/>
    <w:rsid w:val="009C3F44"/>
    <w:rsid w:val="009C40A8"/>
    <w:rsid w:val="009C4504"/>
    <w:rsid w:val="009C46F6"/>
    <w:rsid w:val="009C54B7"/>
    <w:rsid w:val="009C5840"/>
    <w:rsid w:val="009C58E4"/>
    <w:rsid w:val="009C5C71"/>
    <w:rsid w:val="009C5D3C"/>
    <w:rsid w:val="009C6C58"/>
    <w:rsid w:val="009C708A"/>
    <w:rsid w:val="009C743F"/>
    <w:rsid w:val="009C757D"/>
    <w:rsid w:val="009C779C"/>
    <w:rsid w:val="009D0318"/>
    <w:rsid w:val="009D033E"/>
    <w:rsid w:val="009D04E1"/>
    <w:rsid w:val="009D066B"/>
    <w:rsid w:val="009D13E9"/>
    <w:rsid w:val="009D1489"/>
    <w:rsid w:val="009D1691"/>
    <w:rsid w:val="009D1DAD"/>
    <w:rsid w:val="009D1EC1"/>
    <w:rsid w:val="009D1F96"/>
    <w:rsid w:val="009D20E5"/>
    <w:rsid w:val="009D22EA"/>
    <w:rsid w:val="009D2444"/>
    <w:rsid w:val="009D2C41"/>
    <w:rsid w:val="009D2F78"/>
    <w:rsid w:val="009D3827"/>
    <w:rsid w:val="009D3E81"/>
    <w:rsid w:val="009D4127"/>
    <w:rsid w:val="009D4152"/>
    <w:rsid w:val="009D42E3"/>
    <w:rsid w:val="009D4594"/>
    <w:rsid w:val="009D4681"/>
    <w:rsid w:val="009D47AD"/>
    <w:rsid w:val="009D49F8"/>
    <w:rsid w:val="009D4B5B"/>
    <w:rsid w:val="009D4FA4"/>
    <w:rsid w:val="009D4FAD"/>
    <w:rsid w:val="009D5011"/>
    <w:rsid w:val="009D558F"/>
    <w:rsid w:val="009D5931"/>
    <w:rsid w:val="009D6057"/>
    <w:rsid w:val="009D7340"/>
    <w:rsid w:val="009D7404"/>
    <w:rsid w:val="009D788B"/>
    <w:rsid w:val="009E035F"/>
    <w:rsid w:val="009E0947"/>
    <w:rsid w:val="009E0D8D"/>
    <w:rsid w:val="009E112A"/>
    <w:rsid w:val="009E20B7"/>
    <w:rsid w:val="009E224E"/>
    <w:rsid w:val="009E272E"/>
    <w:rsid w:val="009E290D"/>
    <w:rsid w:val="009E2A29"/>
    <w:rsid w:val="009E2A31"/>
    <w:rsid w:val="009E2CE2"/>
    <w:rsid w:val="009E3476"/>
    <w:rsid w:val="009E35A9"/>
    <w:rsid w:val="009E365E"/>
    <w:rsid w:val="009E3BC6"/>
    <w:rsid w:val="009E3E47"/>
    <w:rsid w:val="009E402F"/>
    <w:rsid w:val="009E41BC"/>
    <w:rsid w:val="009E4405"/>
    <w:rsid w:val="009E490B"/>
    <w:rsid w:val="009E4B26"/>
    <w:rsid w:val="009E4F48"/>
    <w:rsid w:val="009E5103"/>
    <w:rsid w:val="009E5547"/>
    <w:rsid w:val="009E61FA"/>
    <w:rsid w:val="009E6230"/>
    <w:rsid w:val="009E62A1"/>
    <w:rsid w:val="009E65E8"/>
    <w:rsid w:val="009E68BB"/>
    <w:rsid w:val="009E6B85"/>
    <w:rsid w:val="009E7460"/>
    <w:rsid w:val="009E78C0"/>
    <w:rsid w:val="009E7C83"/>
    <w:rsid w:val="009E7D7E"/>
    <w:rsid w:val="009F0005"/>
    <w:rsid w:val="009F05AC"/>
    <w:rsid w:val="009F09AD"/>
    <w:rsid w:val="009F0B59"/>
    <w:rsid w:val="009F1438"/>
    <w:rsid w:val="009F1E08"/>
    <w:rsid w:val="009F2A68"/>
    <w:rsid w:val="009F34E5"/>
    <w:rsid w:val="009F38DD"/>
    <w:rsid w:val="009F409A"/>
    <w:rsid w:val="009F42AB"/>
    <w:rsid w:val="009F449F"/>
    <w:rsid w:val="009F4550"/>
    <w:rsid w:val="009F502A"/>
    <w:rsid w:val="009F54FB"/>
    <w:rsid w:val="009F5AA3"/>
    <w:rsid w:val="009F5C1C"/>
    <w:rsid w:val="009F5F6E"/>
    <w:rsid w:val="009F60D2"/>
    <w:rsid w:val="009F61BE"/>
    <w:rsid w:val="009F6755"/>
    <w:rsid w:val="009F69D2"/>
    <w:rsid w:val="009F70F4"/>
    <w:rsid w:val="00A00460"/>
    <w:rsid w:val="00A00B5B"/>
    <w:rsid w:val="00A00BF9"/>
    <w:rsid w:val="00A014C1"/>
    <w:rsid w:val="00A0156B"/>
    <w:rsid w:val="00A019F5"/>
    <w:rsid w:val="00A01FE6"/>
    <w:rsid w:val="00A027FE"/>
    <w:rsid w:val="00A029D9"/>
    <w:rsid w:val="00A030E3"/>
    <w:rsid w:val="00A034FC"/>
    <w:rsid w:val="00A03B4C"/>
    <w:rsid w:val="00A03CBD"/>
    <w:rsid w:val="00A04161"/>
    <w:rsid w:val="00A05791"/>
    <w:rsid w:val="00A05943"/>
    <w:rsid w:val="00A06779"/>
    <w:rsid w:val="00A06E58"/>
    <w:rsid w:val="00A06FD5"/>
    <w:rsid w:val="00A07478"/>
    <w:rsid w:val="00A07713"/>
    <w:rsid w:val="00A07CF0"/>
    <w:rsid w:val="00A07E1C"/>
    <w:rsid w:val="00A10DEE"/>
    <w:rsid w:val="00A10FA6"/>
    <w:rsid w:val="00A1123F"/>
    <w:rsid w:val="00A113E2"/>
    <w:rsid w:val="00A117F3"/>
    <w:rsid w:val="00A1186F"/>
    <w:rsid w:val="00A11E33"/>
    <w:rsid w:val="00A123AE"/>
    <w:rsid w:val="00A129E8"/>
    <w:rsid w:val="00A12DCB"/>
    <w:rsid w:val="00A13183"/>
    <w:rsid w:val="00A134F2"/>
    <w:rsid w:val="00A1361D"/>
    <w:rsid w:val="00A13702"/>
    <w:rsid w:val="00A138EA"/>
    <w:rsid w:val="00A13CA6"/>
    <w:rsid w:val="00A14C48"/>
    <w:rsid w:val="00A14E80"/>
    <w:rsid w:val="00A14F0F"/>
    <w:rsid w:val="00A1507B"/>
    <w:rsid w:val="00A15299"/>
    <w:rsid w:val="00A164B6"/>
    <w:rsid w:val="00A1678D"/>
    <w:rsid w:val="00A167D5"/>
    <w:rsid w:val="00A16A38"/>
    <w:rsid w:val="00A16BE5"/>
    <w:rsid w:val="00A16DCC"/>
    <w:rsid w:val="00A16DE3"/>
    <w:rsid w:val="00A16FB0"/>
    <w:rsid w:val="00A175AA"/>
    <w:rsid w:val="00A176F0"/>
    <w:rsid w:val="00A17783"/>
    <w:rsid w:val="00A17A4E"/>
    <w:rsid w:val="00A17E14"/>
    <w:rsid w:val="00A17E51"/>
    <w:rsid w:val="00A206C3"/>
    <w:rsid w:val="00A2080C"/>
    <w:rsid w:val="00A21314"/>
    <w:rsid w:val="00A21AEB"/>
    <w:rsid w:val="00A21AF1"/>
    <w:rsid w:val="00A21FF4"/>
    <w:rsid w:val="00A229F9"/>
    <w:rsid w:val="00A22AB3"/>
    <w:rsid w:val="00A23933"/>
    <w:rsid w:val="00A23A53"/>
    <w:rsid w:val="00A247DE"/>
    <w:rsid w:val="00A250DD"/>
    <w:rsid w:val="00A251B5"/>
    <w:rsid w:val="00A25339"/>
    <w:rsid w:val="00A25431"/>
    <w:rsid w:val="00A25599"/>
    <w:rsid w:val="00A25C97"/>
    <w:rsid w:val="00A25F48"/>
    <w:rsid w:val="00A262E2"/>
    <w:rsid w:val="00A26489"/>
    <w:rsid w:val="00A26866"/>
    <w:rsid w:val="00A273E7"/>
    <w:rsid w:val="00A30870"/>
    <w:rsid w:val="00A311FD"/>
    <w:rsid w:val="00A3179F"/>
    <w:rsid w:val="00A31A36"/>
    <w:rsid w:val="00A31F77"/>
    <w:rsid w:val="00A324A5"/>
    <w:rsid w:val="00A3286D"/>
    <w:rsid w:val="00A32A07"/>
    <w:rsid w:val="00A32BF5"/>
    <w:rsid w:val="00A33B48"/>
    <w:rsid w:val="00A33E9A"/>
    <w:rsid w:val="00A342FC"/>
    <w:rsid w:val="00A34589"/>
    <w:rsid w:val="00A34783"/>
    <w:rsid w:val="00A34EC3"/>
    <w:rsid w:val="00A35226"/>
    <w:rsid w:val="00A35C42"/>
    <w:rsid w:val="00A35FBF"/>
    <w:rsid w:val="00A36F45"/>
    <w:rsid w:val="00A40094"/>
    <w:rsid w:val="00A40235"/>
    <w:rsid w:val="00A40B03"/>
    <w:rsid w:val="00A40B9A"/>
    <w:rsid w:val="00A40C2B"/>
    <w:rsid w:val="00A41283"/>
    <w:rsid w:val="00A41294"/>
    <w:rsid w:val="00A412B1"/>
    <w:rsid w:val="00A4131E"/>
    <w:rsid w:val="00A41379"/>
    <w:rsid w:val="00A41424"/>
    <w:rsid w:val="00A41614"/>
    <w:rsid w:val="00A416C4"/>
    <w:rsid w:val="00A416CB"/>
    <w:rsid w:val="00A416E8"/>
    <w:rsid w:val="00A41B1C"/>
    <w:rsid w:val="00A41BCB"/>
    <w:rsid w:val="00A41D13"/>
    <w:rsid w:val="00A4218C"/>
    <w:rsid w:val="00A42268"/>
    <w:rsid w:val="00A4242F"/>
    <w:rsid w:val="00A4280F"/>
    <w:rsid w:val="00A4298D"/>
    <w:rsid w:val="00A430F0"/>
    <w:rsid w:val="00A43149"/>
    <w:rsid w:val="00A431DB"/>
    <w:rsid w:val="00A435A6"/>
    <w:rsid w:val="00A438AF"/>
    <w:rsid w:val="00A43DEF"/>
    <w:rsid w:val="00A4407F"/>
    <w:rsid w:val="00A4442D"/>
    <w:rsid w:val="00A44819"/>
    <w:rsid w:val="00A44C69"/>
    <w:rsid w:val="00A44E6C"/>
    <w:rsid w:val="00A44E97"/>
    <w:rsid w:val="00A45073"/>
    <w:rsid w:val="00A45681"/>
    <w:rsid w:val="00A45BA3"/>
    <w:rsid w:val="00A45F60"/>
    <w:rsid w:val="00A460D1"/>
    <w:rsid w:val="00A46980"/>
    <w:rsid w:val="00A46BBE"/>
    <w:rsid w:val="00A46CFF"/>
    <w:rsid w:val="00A46F60"/>
    <w:rsid w:val="00A46FCB"/>
    <w:rsid w:val="00A47377"/>
    <w:rsid w:val="00A473C1"/>
    <w:rsid w:val="00A47518"/>
    <w:rsid w:val="00A47888"/>
    <w:rsid w:val="00A505CF"/>
    <w:rsid w:val="00A5090A"/>
    <w:rsid w:val="00A50BB6"/>
    <w:rsid w:val="00A50CE7"/>
    <w:rsid w:val="00A51825"/>
    <w:rsid w:val="00A518AA"/>
    <w:rsid w:val="00A519EA"/>
    <w:rsid w:val="00A51C41"/>
    <w:rsid w:val="00A520F0"/>
    <w:rsid w:val="00A5215F"/>
    <w:rsid w:val="00A53031"/>
    <w:rsid w:val="00A534B9"/>
    <w:rsid w:val="00A53AB2"/>
    <w:rsid w:val="00A53DFD"/>
    <w:rsid w:val="00A53EF8"/>
    <w:rsid w:val="00A53FC6"/>
    <w:rsid w:val="00A54019"/>
    <w:rsid w:val="00A5407C"/>
    <w:rsid w:val="00A54433"/>
    <w:rsid w:val="00A5468B"/>
    <w:rsid w:val="00A546BD"/>
    <w:rsid w:val="00A547D8"/>
    <w:rsid w:val="00A54802"/>
    <w:rsid w:val="00A54DAE"/>
    <w:rsid w:val="00A5505B"/>
    <w:rsid w:val="00A55495"/>
    <w:rsid w:val="00A56AFB"/>
    <w:rsid w:val="00A576E0"/>
    <w:rsid w:val="00A57732"/>
    <w:rsid w:val="00A57992"/>
    <w:rsid w:val="00A57BA5"/>
    <w:rsid w:val="00A60029"/>
    <w:rsid w:val="00A601CC"/>
    <w:rsid w:val="00A6059E"/>
    <w:rsid w:val="00A60703"/>
    <w:rsid w:val="00A60C96"/>
    <w:rsid w:val="00A60CBA"/>
    <w:rsid w:val="00A615C2"/>
    <w:rsid w:val="00A61680"/>
    <w:rsid w:val="00A61A51"/>
    <w:rsid w:val="00A61B7A"/>
    <w:rsid w:val="00A62209"/>
    <w:rsid w:val="00A62817"/>
    <w:rsid w:val="00A62D32"/>
    <w:rsid w:val="00A630DB"/>
    <w:rsid w:val="00A63578"/>
    <w:rsid w:val="00A635C8"/>
    <w:rsid w:val="00A64283"/>
    <w:rsid w:val="00A64758"/>
    <w:rsid w:val="00A65485"/>
    <w:rsid w:val="00A65A39"/>
    <w:rsid w:val="00A666FB"/>
    <w:rsid w:val="00A6691C"/>
    <w:rsid w:val="00A66A15"/>
    <w:rsid w:val="00A66ADA"/>
    <w:rsid w:val="00A67059"/>
    <w:rsid w:val="00A673F1"/>
    <w:rsid w:val="00A67409"/>
    <w:rsid w:val="00A6753B"/>
    <w:rsid w:val="00A675D5"/>
    <w:rsid w:val="00A67670"/>
    <w:rsid w:val="00A6783F"/>
    <w:rsid w:val="00A702E9"/>
    <w:rsid w:val="00A70FE9"/>
    <w:rsid w:val="00A71068"/>
    <w:rsid w:val="00A718A7"/>
    <w:rsid w:val="00A721D6"/>
    <w:rsid w:val="00A728F0"/>
    <w:rsid w:val="00A7320C"/>
    <w:rsid w:val="00A734E3"/>
    <w:rsid w:val="00A73625"/>
    <w:rsid w:val="00A73A0C"/>
    <w:rsid w:val="00A73E06"/>
    <w:rsid w:val="00A73E9D"/>
    <w:rsid w:val="00A743D8"/>
    <w:rsid w:val="00A7455C"/>
    <w:rsid w:val="00A74729"/>
    <w:rsid w:val="00A748DD"/>
    <w:rsid w:val="00A74FE0"/>
    <w:rsid w:val="00A751B0"/>
    <w:rsid w:val="00A7555F"/>
    <w:rsid w:val="00A75A34"/>
    <w:rsid w:val="00A76218"/>
    <w:rsid w:val="00A7626A"/>
    <w:rsid w:val="00A76339"/>
    <w:rsid w:val="00A76531"/>
    <w:rsid w:val="00A772B3"/>
    <w:rsid w:val="00A774A2"/>
    <w:rsid w:val="00A77E98"/>
    <w:rsid w:val="00A802E8"/>
    <w:rsid w:val="00A808BC"/>
    <w:rsid w:val="00A80CBD"/>
    <w:rsid w:val="00A8103F"/>
    <w:rsid w:val="00A816D5"/>
    <w:rsid w:val="00A81BDC"/>
    <w:rsid w:val="00A8201A"/>
    <w:rsid w:val="00A823FB"/>
    <w:rsid w:val="00A825F5"/>
    <w:rsid w:val="00A836E4"/>
    <w:rsid w:val="00A83A90"/>
    <w:rsid w:val="00A842FA"/>
    <w:rsid w:val="00A8477C"/>
    <w:rsid w:val="00A849ED"/>
    <w:rsid w:val="00A84BF5"/>
    <w:rsid w:val="00A84DC8"/>
    <w:rsid w:val="00A8553D"/>
    <w:rsid w:val="00A855C3"/>
    <w:rsid w:val="00A859CD"/>
    <w:rsid w:val="00A86491"/>
    <w:rsid w:val="00A867FA"/>
    <w:rsid w:val="00A87043"/>
    <w:rsid w:val="00A87282"/>
    <w:rsid w:val="00A87AC9"/>
    <w:rsid w:val="00A87BF4"/>
    <w:rsid w:val="00A87CAD"/>
    <w:rsid w:val="00A87E13"/>
    <w:rsid w:val="00A87E17"/>
    <w:rsid w:val="00A900AC"/>
    <w:rsid w:val="00A90141"/>
    <w:rsid w:val="00A90352"/>
    <w:rsid w:val="00A903D4"/>
    <w:rsid w:val="00A91016"/>
    <w:rsid w:val="00A91562"/>
    <w:rsid w:val="00A91D2E"/>
    <w:rsid w:val="00A91DA7"/>
    <w:rsid w:val="00A920E3"/>
    <w:rsid w:val="00A92480"/>
    <w:rsid w:val="00A92701"/>
    <w:rsid w:val="00A92833"/>
    <w:rsid w:val="00A9296A"/>
    <w:rsid w:val="00A92B70"/>
    <w:rsid w:val="00A92F8F"/>
    <w:rsid w:val="00A9321E"/>
    <w:rsid w:val="00A93C1E"/>
    <w:rsid w:val="00A93DC0"/>
    <w:rsid w:val="00A93E39"/>
    <w:rsid w:val="00A93F35"/>
    <w:rsid w:val="00A942C9"/>
    <w:rsid w:val="00A94363"/>
    <w:rsid w:val="00A943DE"/>
    <w:rsid w:val="00A9458B"/>
    <w:rsid w:val="00A950B8"/>
    <w:rsid w:val="00A95866"/>
    <w:rsid w:val="00A9619A"/>
    <w:rsid w:val="00A96286"/>
    <w:rsid w:val="00A9657E"/>
    <w:rsid w:val="00A966AA"/>
    <w:rsid w:val="00A969DF"/>
    <w:rsid w:val="00A969F8"/>
    <w:rsid w:val="00A96ACF"/>
    <w:rsid w:val="00A96D28"/>
    <w:rsid w:val="00A97124"/>
    <w:rsid w:val="00A97308"/>
    <w:rsid w:val="00A9731E"/>
    <w:rsid w:val="00A97788"/>
    <w:rsid w:val="00A97806"/>
    <w:rsid w:val="00A979A8"/>
    <w:rsid w:val="00A97A97"/>
    <w:rsid w:val="00A97F56"/>
    <w:rsid w:val="00A97F57"/>
    <w:rsid w:val="00AA01C0"/>
    <w:rsid w:val="00AA0292"/>
    <w:rsid w:val="00AA06AB"/>
    <w:rsid w:val="00AA0D88"/>
    <w:rsid w:val="00AA0D9E"/>
    <w:rsid w:val="00AA1D89"/>
    <w:rsid w:val="00AA22F3"/>
    <w:rsid w:val="00AA26DB"/>
    <w:rsid w:val="00AA2AFE"/>
    <w:rsid w:val="00AA2B38"/>
    <w:rsid w:val="00AA2BEC"/>
    <w:rsid w:val="00AA2E57"/>
    <w:rsid w:val="00AA3706"/>
    <w:rsid w:val="00AA3A6F"/>
    <w:rsid w:val="00AA3B33"/>
    <w:rsid w:val="00AA3D76"/>
    <w:rsid w:val="00AA4887"/>
    <w:rsid w:val="00AA51E3"/>
    <w:rsid w:val="00AA5265"/>
    <w:rsid w:val="00AA5916"/>
    <w:rsid w:val="00AA5D72"/>
    <w:rsid w:val="00AA5E01"/>
    <w:rsid w:val="00AA5E77"/>
    <w:rsid w:val="00AA60FB"/>
    <w:rsid w:val="00AA6460"/>
    <w:rsid w:val="00AA64E9"/>
    <w:rsid w:val="00AA6DAC"/>
    <w:rsid w:val="00AA6FCF"/>
    <w:rsid w:val="00AA7151"/>
    <w:rsid w:val="00AA72C1"/>
    <w:rsid w:val="00AA73F6"/>
    <w:rsid w:val="00AA753A"/>
    <w:rsid w:val="00AA7A91"/>
    <w:rsid w:val="00AB001C"/>
    <w:rsid w:val="00AB0C80"/>
    <w:rsid w:val="00AB0F13"/>
    <w:rsid w:val="00AB1D4C"/>
    <w:rsid w:val="00AB1DCD"/>
    <w:rsid w:val="00AB20FE"/>
    <w:rsid w:val="00AB2158"/>
    <w:rsid w:val="00AB238C"/>
    <w:rsid w:val="00AB23C1"/>
    <w:rsid w:val="00AB26D3"/>
    <w:rsid w:val="00AB29D2"/>
    <w:rsid w:val="00AB3507"/>
    <w:rsid w:val="00AB371E"/>
    <w:rsid w:val="00AB3832"/>
    <w:rsid w:val="00AB3DB8"/>
    <w:rsid w:val="00AB466D"/>
    <w:rsid w:val="00AB4957"/>
    <w:rsid w:val="00AB49CC"/>
    <w:rsid w:val="00AB570A"/>
    <w:rsid w:val="00AB5964"/>
    <w:rsid w:val="00AB5EFD"/>
    <w:rsid w:val="00AB61EE"/>
    <w:rsid w:val="00AB6308"/>
    <w:rsid w:val="00AB6545"/>
    <w:rsid w:val="00AB693F"/>
    <w:rsid w:val="00AB6D3E"/>
    <w:rsid w:val="00AB7AB9"/>
    <w:rsid w:val="00AB7ED1"/>
    <w:rsid w:val="00AC00A4"/>
    <w:rsid w:val="00AC018C"/>
    <w:rsid w:val="00AC036C"/>
    <w:rsid w:val="00AC0727"/>
    <w:rsid w:val="00AC0D5D"/>
    <w:rsid w:val="00AC11C5"/>
    <w:rsid w:val="00AC12D7"/>
    <w:rsid w:val="00AC19CC"/>
    <w:rsid w:val="00AC1AA5"/>
    <w:rsid w:val="00AC1BCA"/>
    <w:rsid w:val="00AC1C85"/>
    <w:rsid w:val="00AC23B4"/>
    <w:rsid w:val="00AC2668"/>
    <w:rsid w:val="00AC30D3"/>
    <w:rsid w:val="00AC33A9"/>
    <w:rsid w:val="00AC3547"/>
    <w:rsid w:val="00AC355A"/>
    <w:rsid w:val="00AC356D"/>
    <w:rsid w:val="00AC3A07"/>
    <w:rsid w:val="00AC3E48"/>
    <w:rsid w:val="00AC3FD0"/>
    <w:rsid w:val="00AC409B"/>
    <w:rsid w:val="00AC4968"/>
    <w:rsid w:val="00AC4D9C"/>
    <w:rsid w:val="00AC501F"/>
    <w:rsid w:val="00AC5735"/>
    <w:rsid w:val="00AC5AA7"/>
    <w:rsid w:val="00AC5B9D"/>
    <w:rsid w:val="00AC60A9"/>
    <w:rsid w:val="00AC6423"/>
    <w:rsid w:val="00AC663E"/>
    <w:rsid w:val="00AC69E8"/>
    <w:rsid w:val="00AC6A98"/>
    <w:rsid w:val="00AC6D94"/>
    <w:rsid w:val="00AC745F"/>
    <w:rsid w:val="00AC7698"/>
    <w:rsid w:val="00AC7838"/>
    <w:rsid w:val="00AC7B31"/>
    <w:rsid w:val="00AD01BE"/>
    <w:rsid w:val="00AD0292"/>
    <w:rsid w:val="00AD034C"/>
    <w:rsid w:val="00AD0A2F"/>
    <w:rsid w:val="00AD0B2B"/>
    <w:rsid w:val="00AD125A"/>
    <w:rsid w:val="00AD1637"/>
    <w:rsid w:val="00AD1ACA"/>
    <w:rsid w:val="00AD21D8"/>
    <w:rsid w:val="00AD259F"/>
    <w:rsid w:val="00AD2CDF"/>
    <w:rsid w:val="00AD2E49"/>
    <w:rsid w:val="00AD2EE5"/>
    <w:rsid w:val="00AD329F"/>
    <w:rsid w:val="00AD3814"/>
    <w:rsid w:val="00AD4068"/>
    <w:rsid w:val="00AD42C6"/>
    <w:rsid w:val="00AD44A4"/>
    <w:rsid w:val="00AD458C"/>
    <w:rsid w:val="00AD47E1"/>
    <w:rsid w:val="00AD487F"/>
    <w:rsid w:val="00AD4DE3"/>
    <w:rsid w:val="00AD4E71"/>
    <w:rsid w:val="00AD5745"/>
    <w:rsid w:val="00AD58D5"/>
    <w:rsid w:val="00AD5911"/>
    <w:rsid w:val="00AD5E56"/>
    <w:rsid w:val="00AD5FE8"/>
    <w:rsid w:val="00AD6475"/>
    <w:rsid w:val="00AD6886"/>
    <w:rsid w:val="00AD6902"/>
    <w:rsid w:val="00AD6921"/>
    <w:rsid w:val="00AD6A35"/>
    <w:rsid w:val="00AD7479"/>
    <w:rsid w:val="00AD769E"/>
    <w:rsid w:val="00AD76C0"/>
    <w:rsid w:val="00AD7B6C"/>
    <w:rsid w:val="00AD7C94"/>
    <w:rsid w:val="00AD7DB3"/>
    <w:rsid w:val="00AD7EAF"/>
    <w:rsid w:val="00AE072E"/>
    <w:rsid w:val="00AE0900"/>
    <w:rsid w:val="00AE0AC0"/>
    <w:rsid w:val="00AE1202"/>
    <w:rsid w:val="00AE160B"/>
    <w:rsid w:val="00AE1735"/>
    <w:rsid w:val="00AE188E"/>
    <w:rsid w:val="00AE197E"/>
    <w:rsid w:val="00AE19C7"/>
    <w:rsid w:val="00AE26D8"/>
    <w:rsid w:val="00AE270D"/>
    <w:rsid w:val="00AE2E5D"/>
    <w:rsid w:val="00AE3170"/>
    <w:rsid w:val="00AE319B"/>
    <w:rsid w:val="00AE38A2"/>
    <w:rsid w:val="00AE39A7"/>
    <w:rsid w:val="00AE3F4D"/>
    <w:rsid w:val="00AE437A"/>
    <w:rsid w:val="00AE4431"/>
    <w:rsid w:val="00AE4AB0"/>
    <w:rsid w:val="00AE53F6"/>
    <w:rsid w:val="00AE5E92"/>
    <w:rsid w:val="00AE6024"/>
    <w:rsid w:val="00AE6520"/>
    <w:rsid w:val="00AE6CEB"/>
    <w:rsid w:val="00AE7008"/>
    <w:rsid w:val="00AF0254"/>
    <w:rsid w:val="00AF05A9"/>
    <w:rsid w:val="00AF07E7"/>
    <w:rsid w:val="00AF09AD"/>
    <w:rsid w:val="00AF0C71"/>
    <w:rsid w:val="00AF0D2D"/>
    <w:rsid w:val="00AF13F7"/>
    <w:rsid w:val="00AF143C"/>
    <w:rsid w:val="00AF1461"/>
    <w:rsid w:val="00AF1616"/>
    <w:rsid w:val="00AF1F16"/>
    <w:rsid w:val="00AF1F9C"/>
    <w:rsid w:val="00AF224C"/>
    <w:rsid w:val="00AF22D3"/>
    <w:rsid w:val="00AF2616"/>
    <w:rsid w:val="00AF26E0"/>
    <w:rsid w:val="00AF278F"/>
    <w:rsid w:val="00AF2B56"/>
    <w:rsid w:val="00AF2BBE"/>
    <w:rsid w:val="00AF2D26"/>
    <w:rsid w:val="00AF32B7"/>
    <w:rsid w:val="00AF34A1"/>
    <w:rsid w:val="00AF3557"/>
    <w:rsid w:val="00AF3742"/>
    <w:rsid w:val="00AF3815"/>
    <w:rsid w:val="00AF3A34"/>
    <w:rsid w:val="00AF424F"/>
    <w:rsid w:val="00AF4DC4"/>
    <w:rsid w:val="00AF552E"/>
    <w:rsid w:val="00AF55BD"/>
    <w:rsid w:val="00AF5B98"/>
    <w:rsid w:val="00AF5C9F"/>
    <w:rsid w:val="00AF5CE9"/>
    <w:rsid w:val="00AF605E"/>
    <w:rsid w:val="00AF6397"/>
    <w:rsid w:val="00AF7196"/>
    <w:rsid w:val="00B00226"/>
    <w:rsid w:val="00B00A13"/>
    <w:rsid w:val="00B0104B"/>
    <w:rsid w:val="00B013A6"/>
    <w:rsid w:val="00B01483"/>
    <w:rsid w:val="00B021C4"/>
    <w:rsid w:val="00B02480"/>
    <w:rsid w:val="00B0276F"/>
    <w:rsid w:val="00B02AC0"/>
    <w:rsid w:val="00B02B3C"/>
    <w:rsid w:val="00B02BB0"/>
    <w:rsid w:val="00B02C6D"/>
    <w:rsid w:val="00B02CB1"/>
    <w:rsid w:val="00B03411"/>
    <w:rsid w:val="00B036C8"/>
    <w:rsid w:val="00B03763"/>
    <w:rsid w:val="00B0378D"/>
    <w:rsid w:val="00B039A7"/>
    <w:rsid w:val="00B04051"/>
    <w:rsid w:val="00B0459E"/>
    <w:rsid w:val="00B04CAF"/>
    <w:rsid w:val="00B04D6F"/>
    <w:rsid w:val="00B05079"/>
    <w:rsid w:val="00B058E4"/>
    <w:rsid w:val="00B063D9"/>
    <w:rsid w:val="00B064EA"/>
    <w:rsid w:val="00B065EB"/>
    <w:rsid w:val="00B06A82"/>
    <w:rsid w:val="00B072AF"/>
    <w:rsid w:val="00B077B6"/>
    <w:rsid w:val="00B078BF"/>
    <w:rsid w:val="00B07AD1"/>
    <w:rsid w:val="00B07ECE"/>
    <w:rsid w:val="00B100FD"/>
    <w:rsid w:val="00B1011A"/>
    <w:rsid w:val="00B10F1F"/>
    <w:rsid w:val="00B1110E"/>
    <w:rsid w:val="00B11172"/>
    <w:rsid w:val="00B11865"/>
    <w:rsid w:val="00B11F2B"/>
    <w:rsid w:val="00B12313"/>
    <w:rsid w:val="00B1247A"/>
    <w:rsid w:val="00B127E3"/>
    <w:rsid w:val="00B12899"/>
    <w:rsid w:val="00B133EE"/>
    <w:rsid w:val="00B13439"/>
    <w:rsid w:val="00B13691"/>
    <w:rsid w:val="00B1376D"/>
    <w:rsid w:val="00B13972"/>
    <w:rsid w:val="00B139AD"/>
    <w:rsid w:val="00B13A34"/>
    <w:rsid w:val="00B13B53"/>
    <w:rsid w:val="00B13DF4"/>
    <w:rsid w:val="00B14008"/>
    <w:rsid w:val="00B14846"/>
    <w:rsid w:val="00B14BBD"/>
    <w:rsid w:val="00B15379"/>
    <w:rsid w:val="00B1575F"/>
    <w:rsid w:val="00B15D08"/>
    <w:rsid w:val="00B16475"/>
    <w:rsid w:val="00B1651A"/>
    <w:rsid w:val="00B165FA"/>
    <w:rsid w:val="00B16913"/>
    <w:rsid w:val="00B16B08"/>
    <w:rsid w:val="00B16DF2"/>
    <w:rsid w:val="00B16FD4"/>
    <w:rsid w:val="00B17793"/>
    <w:rsid w:val="00B20193"/>
    <w:rsid w:val="00B2098C"/>
    <w:rsid w:val="00B20CC3"/>
    <w:rsid w:val="00B20D90"/>
    <w:rsid w:val="00B2143F"/>
    <w:rsid w:val="00B22370"/>
    <w:rsid w:val="00B22AB0"/>
    <w:rsid w:val="00B22F3B"/>
    <w:rsid w:val="00B23037"/>
    <w:rsid w:val="00B230C8"/>
    <w:rsid w:val="00B23917"/>
    <w:rsid w:val="00B23EE2"/>
    <w:rsid w:val="00B23FA6"/>
    <w:rsid w:val="00B24001"/>
    <w:rsid w:val="00B24132"/>
    <w:rsid w:val="00B24779"/>
    <w:rsid w:val="00B24903"/>
    <w:rsid w:val="00B25041"/>
    <w:rsid w:val="00B25239"/>
    <w:rsid w:val="00B25372"/>
    <w:rsid w:val="00B2540D"/>
    <w:rsid w:val="00B2582B"/>
    <w:rsid w:val="00B25EBA"/>
    <w:rsid w:val="00B26394"/>
    <w:rsid w:val="00B265C0"/>
    <w:rsid w:val="00B2670F"/>
    <w:rsid w:val="00B267D6"/>
    <w:rsid w:val="00B268DE"/>
    <w:rsid w:val="00B2698D"/>
    <w:rsid w:val="00B26F67"/>
    <w:rsid w:val="00B26FB7"/>
    <w:rsid w:val="00B27A39"/>
    <w:rsid w:val="00B27C79"/>
    <w:rsid w:val="00B30372"/>
    <w:rsid w:val="00B30F45"/>
    <w:rsid w:val="00B31479"/>
    <w:rsid w:val="00B31945"/>
    <w:rsid w:val="00B31F70"/>
    <w:rsid w:val="00B31FA4"/>
    <w:rsid w:val="00B320FF"/>
    <w:rsid w:val="00B32787"/>
    <w:rsid w:val="00B327D6"/>
    <w:rsid w:val="00B331A3"/>
    <w:rsid w:val="00B336D8"/>
    <w:rsid w:val="00B33780"/>
    <w:rsid w:val="00B33CC5"/>
    <w:rsid w:val="00B33D11"/>
    <w:rsid w:val="00B341FA"/>
    <w:rsid w:val="00B343DC"/>
    <w:rsid w:val="00B3443F"/>
    <w:rsid w:val="00B358D5"/>
    <w:rsid w:val="00B358DB"/>
    <w:rsid w:val="00B35BA5"/>
    <w:rsid w:val="00B35E33"/>
    <w:rsid w:val="00B364DD"/>
    <w:rsid w:val="00B368B9"/>
    <w:rsid w:val="00B36947"/>
    <w:rsid w:val="00B36D90"/>
    <w:rsid w:val="00B36E98"/>
    <w:rsid w:val="00B37278"/>
    <w:rsid w:val="00B37671"/>
    <w:rsid w:val="00B37EAC"/>
    <w:rsid w:val="00B401E1"/>
    <w:rsid w:val="00B402D6"/>
    <w:rsid w:val="00B406A6"/>
    <w:rsid w:val="00B407F8"/>
    <w:rsid w:val="00B40E4F"/>
    <w:rsid w:val="00B41985"/>
    <w:rsid w:val="00B41A01"/>
    <w:rsid w:val="00B41F8C"/>
    <w:rsid w:val="00B42010"/>
    <w:rsid w:val="00B42F21"/>
    <w:rsid w:val="00B42F6D"/>
    <w:rsid w:val="00B4332E"/>
    <w:rsid w:val="00B437A6"/>
    <w:rsid w:val="00B439AA"/>
    <w:rsid w:val="00B43A49"/>
    <w:rsid w:val="00B43F3C"/>
    <w:rsid w:val="00B43FA2"/>
    <w:rsid w:val="00B44509"/>
    <w:rsid w:val="00B45642"/>
    <w:rsid w:val="00B4570E"/>
    <w:rsid w:val="00B45BE8"/>
    <w:rsid w:val="00B463C1"/>
    <w:rsid w:val="00B4665F"/>
    <w:rsid w:val="00B4667A"/>
    <w:rsid w:val="00B46EA9"/>
    <w:rsid w:val="00B477B3"/>
    <w:rsid w:val="00B47990"/>
    <w:rsid w:val="00B47AEE"/>
    <w:rsid w:val="00B47C12"/>
    <w:rsid w:val="00B5060E"/>
    <w:rsid w:val="00B50630"/>
    <w:rsid w:val="00B50B72"/>
    <w:rsid w:val="00B50B96"/>
    <w:rsid w:val="00B50D65"/>
    <w:rsid w:val="00B511B2"/>
    <w:rsid w:val="00B5130C"/>
    <w:rsid w:val="00B513FF"/>
    <w:rsid w:val="00B51607"/>
    <w:rsid w:val="00B51B56"/>
    <w:rsid w:val="00B528BF"/>
    <w:rsid w:val="00B529E8"/>
    <w:rsid w:val="00B52A77"/>
    <w:rsid w:val="00B531F4"/>
    <w:rsid w:val="00B53292"/>
    <w:rsid w:val="00B53622"/>
    <w:rsid w:val="00B53637"/>
    <w:rsid w:val="00B5373A"/>
    <w:rsid w:val="00B53FBF"/>
    <w:rsid w:val="00B545C1"/>
    <w:rsid w:val="00B550F6"/>
    <w:rsid w:val="00B55137"/>
    <w:rsid w:val="00B55675"/>
    <w:rsid w:val="00B55886"/>
    <w:rsid w:val="00B55C0D"/>
    <w:rsid w:val="00B571C2"/>
    <w:rsid w:val="00B57375"/>
    <w:rsid w:val="00B57B3A"/>
    <w:rsid w:val="00B57BBA"/>
    <w:rsid w:val="00B6004F"/>
    <w:rsid w:val="00B6069F"/>
    <w:rsid w:val="00B607F4"/>
    <w:rsid w:val="00B60A66"/>
    <w:rsid w:val="00B610EE"/>
    <w:rsid w:val="00B61C24"/>
    <w:rsid w:val="00B61FDA"/>
    <w:rsid w:val="00B622D9"/>
    <w:rsid w:val="00B6273A"/>
    <w:rsid w:val="00B62D0D"/>
    <w:rsid w:val="00B63042"/>
    <w:rsid w:val="00B6321A"/>
    <w:rsid w:val="00B632F2"/>
    <w:rsid w:val="00B6334D"/>
    <w:rsid w:val="00B63409"/>
    <w:rsid w:val="00B639C1"/>
    <w:rsid w:val="00B63C02"/>
    <w:rsid w:val="00B6429B"/>
    <w:rsid w:val="00B642AE"/>
    <w:rsid w:val="00B645DB"/>
    <w:rsid w:val="00B647E9"/>
    <w:rsid w:val="00B65567"/>
    <w:rsid w:val="00B65F16"/>
    <w:rsid w:val="00B66604"/>
    <w:rsid w:val="00B6696F"/>
    <w:rsid w:val="00B66FA8"/>
    <w:rsid w:val="00B67C21"/>
    <w:rsid w:val="00B67C51"/>
    <w:rsid w:val="00B70EBD"/>
    <w:rsid w:val="00B712A2"/>
    <w:rsid w:val="00B718A3"/>
    <w:rsid w:val="00B71A9B"/>
    <w:rsid w:val="00B71BF5"/>
    <w:rsid w:val="00B72B6B"/>
    <w:rsid w:val="00B72F0A"/>
    <w:rsid w:val="00B72F88"/>
    <w:rsid w:val="00B736F9"/>
    <w:rsid w:val="00B73909"/>
    <w:rsid w:val="00B73ACC"/>
    <w:rsid w:val="00B73F9C"/>
    <w:rsid w:val="00B744EB"/>
    <w:rsid w:val="00B74702"/>
    <w:rsid w:val="00B749E0"/>
    <w:rsid w:val="00B74C79"/>
    <w:rsid w:val="00B74C7F"/>
    <w:rsid w:val="00B74FD6"/>
    <w:rsid w:val="00B7514F"/>
    <w:rsid w:val="00B7517F"/>
    <w:rsid w:val="00B75761"/>
    <w:rsid w:val="00B75882"/>
    <w:rsid w:val="00B75CD1"/>
    <w:rsid w:val="00B75E63"/>
    <w:rsid w:val="00B7600F"/>
    <w:rsid w:val="00B760C1"/>
    <w:rsid w:val="00B76232"/>
    <w:rsid w:val="00B7629E"/>
    <w:rsid w:val="00B76EB9"/>
    <w:rsid w:val="00B77854"/>
    <w:rsid w:val="00B77992"/>
    <w:rsid w:val="00B77D18"/>
    <w:rsid w:val="00B77FCE"/>
    <w:rsid w:val="00B805DB"/>
    <w:rsid w:val="00B80C5C"/>
    <w:rsid w:val="00B811D3"/>
    <w:rsid w:val="00B81324"/>
    <w:rsid w:val="00B815E0"/>
    <w:rsid w:val="00B81B0F"/>
    <w:rsid w:val="00B81D91"/>
    <w:rsid w:val="00B81E4D"/>
    <w:rsid w:val="00B82107"/>
    <w:rsid w:val="00B82110"/>
    <w:rsid w:val="00B82261"/>
    <w:rsid w:val="00B8260C"/>
    <w:rsid w:val="00B8275D"/>
    <w:rsid w:val="00B82A70"/>
    <w:rsid w:val="00B82D3C"/>
    <w:rsid w:val="00B83506"/>
    <w:rsid w:val="00B83CE9"/>
    <w:rsid w:val="00B84207"/>
    <w:rsid w:val="00B844E2"/>
    <w:rsid w:val="00B84A57"/>
    <w:rsid w:val="00B84C3B"/>
    <w:rsid w:val="00B85158"/>
    <w:rsid w:val="00B85A5D"/>
    <w:rsid w:val="00B86B58"/>
    <w:rsid w:val="00B86D0A"/>
    <w:rsid w:val="00B873B1"/>
    <w:rsid w:val="00B8764B"/>
    <w:rsid w:val="00B87AF8"/>
    <w:rsid w:val="00B87B84"/>
    <w:rsid w:val="00B87D2F"/>
    <w:rsid w:val="00B90398"/>
    <w:rsid w:val="00B904E0"/>
    <w:rsid w:val="00B907CE"/>
    <w:rsid w:val="00B90B55"/>
    <w:rsid w:val="00B90D8E"/>
    <w:rsid w:val="00B9182A"/>
    <w:rsid w:val="00B91D8F"/>
    <w:rsid w:val="00B92B12"/>
    <w:rsid w:val="00B92F6A"/>
    <w:rsid w:val="00B9328A"/>
    <w:rsid w:val="00B93BF5"/>
    <w:rsid w:val="00B93FF0"/>
    <w:rsid w:val="00B94720"/>
    <w:rsid w:val="00B94B0E"/>
    <w:rsid w:val="00B94B47"/>
    <w:rsid w:val="00B95592"/>
    <w:rsid w:val="00B95824"/>
    <w:rsid w:val="00B95ABC"/>
    <w:rsid w:val="00B95E1E"/>
    <w:rsid w:val="00B963EF"/>
    <w:rsid w:val="00B96440"/>
    <w:rsid w:val="00B96518"/>
    <w:rsid w:val="00B96C33"/>
    <w:rsid w:val="00B96EBE"/>
    <w:rsid w:val="00B97138"/>
    <w:rsid w:val="00B97709"/>
    <w:rsid w:val="00B97AFB"/>
    <w:rsid w:val="00BA0080"/>
    <w:rsid w:val="00BA01A4"/>
    <w:rsid w:val="00BA04F4"/>
    <w:rsid w:val="00BA116B"/>
    <w:rsid w:val="00BA13B3"/>
    <w:rsid w:val="00BA16BB"/>
    <w:rsid w:val="00BA1DC2"/>
    <w:rsid w:val="00BA229F"/>
    <w:rsid w:val="00BA23A1"/>
    <w:rsid w:val="00BA24F8"/>
    <w:rsid w:val="00BA2F6F"/>
    <w:rsid w:val="00BA324F"/>
    <w:rsid w:val="00BA3348"/>
    <w:rsid w:val="00BA3749"/>
    <w:rsid w:val="00BA38E3"/>
    <w:rsid w:val="00BA4603"/>
    <w:rsid w:val="00BA4999"/>
    <w:rsid w:val="00BA4C0F"/>
    <w:rsid w:val="00BA4CB8"/>
    <w:rsid w:val="00BA4FC5"/>
    <w:rsid w:val="00BA503C"/>
    <w:rsid w:val="00BA57D3"/>
    <w:rsid w:val="00BA5929"/>
    <w:rsid w:val="00BA65F9"/>
    <w:rsid w:val="00BA6D73"/>
    <w:rsid w:val="00BA6D86"/>
    <w:rsid w:val="00BA6E16"/>
    <w:rsid w:val="00BA7235"/>
    <w:rsid w:val="00BB01AA"/>
    <w:rsid w:val="00BB08C6"/>
    <w:rsid w:val="00BB125A"/>
    <w:rsid w:val="00BB14E3"/>
    <w:rsid w:val="00BB16CF"/>
    <w:rsid w:val="00BB1CF6"/>
    <w:rsid w:val="00BB1E5B"/>
    <w:rsid w:val="00BB2EAA"/>
    <w:rsid w:val="00BB37EF"/>
    <w:rsid w:val="00BB3A7D"/>
    <w:rsid w:val="00BB4196"/>
    <w:rsid w:val="00BB43EA"/>
    <w:rsid w:val="00BB4473"/>
    <w:rsid w:val="00BB452C"/>
    <w:rsid w:val="00BB4AE8"/>
    <w:rsid w:val="00BB4C49"/>
    <w:rsid w:val="00BB4D3C"/>
    <w:rsid w:val="00BB52E1"/>
    <w:rsid w:val="00BB570D"/>
    <w:rsid w:val="00BB5A16"/>
    <w:rsid w:val="00BB5F46"/>
    <w:rsid w:val="00BB6100"/>
    <w:rsid w:val="00BB62CB"/>
    <w:rsid w:val="00BB6837"/>
    <w:rsid w:val="00BB6A02"/>
    <w:rsid w:val="00BB700E"/>
    <w:rsid w:val="00BB73E0"/>
    <w:rsid w:val="00BB7578"/>
    <w:rsid w:val="00BB7986"/>
    <w:rsid w:val="00BB7BFB"/>
    <w:rsid w:val="00BB7CBA"/>
    <w:rsid w:val="00BC04E0"/>
    <w:rsid w:val="00BC0735"/>
    <w:rsid w:val="00BC1CD7"/>
    <w:rsid w:val="00BC2341"/>
    <w:rsid w:val="00BC258D"/>
    <w:rsid w:val="00BC29E0"/>
    <w:rsid w:val="00BC36A2"/>
    <w:rsid w:val="00BC36C7"/>
    <w:rsid w:val="00BC3980"/>
    <w:rsid w:val="00BC39FB"/>
    <w:rsid w:val="00BC405A"/>
    <w:rsid w:val="00BC4D50"/>
    <w:rsid w:val="00BC4EDE"/>
    <w:rsid w:val="00BC5AE8"/>
    <w:rsid w:val="00BC5FDC"/>
    <w:rsid w:val="00BC6534"/>
    <w:rsid w:val="00BC68E3"/>
    <w:rsid w:val="00BC6A2D"/>
    <w:rsid w:val="00BC773A"/>
    <w:rsid w:val="00BC774F"/>
    <w:rsid w:val="00BC7DDB"/>
    <w:rsid w:val="00BD05AA"/>
    <w:rsid w:val="00BD1206"/>
    <w:rsid w:val="00BD130C"/>
    <w:rsid w:val="00BD1558"/>
    <w:rsid w:val="00BD1620"/>
    <w:rsid w:val="00BD18BE"/>
    <w:rsid w:val="00BD18C4"/>
    <w:rsid w:val="00BD1A02"/>
    <w:rsid w:val="00BD2659"/>
    <w:rsid w:val="00BD30F3"/>
    <w:rsid w:val="00BD3617"/>
    <w:rsid w:val="00BD372E"/>
    <w:rsid w:val="00BD3BCF"/>
    <w:rsid w:val="00BD47D3"/>
    <w:rsid w:val="00BD529E"/>
    <w:rsid w:val="00BD5952"/>
    <w:rsid w:val="00BD5C03"/>
    <w:rsid w:val="00BD61B0"/>
    <w:rsid w:val="00BD698C"/>
    <w:rsid w:val="00BD713E"/>
    <w:rsid w:val="00BD73CC"/>
    <w:rsid w:val="00BD783E"/>
    <w:rsid w:val="00BD7985"/>
    <w:rsid w:val="00BD79C1"/>
    <w:rsid w:val="00BE0688"/>
    <w:rsid w:val="00BE07E1"/>
    <w:rsid w:val="00BE0B55"/>
    <w:rsid w:val="00BE0BAD"/>
    <w:rsid w:val="00BE0D2F"/>
    <w:rsid w:val="00BE10FF"/>
    <w:rsid w:val="00BE149A"/>
    <w:rsid w:val="00BE14A0"/>
    <w:rsid w:val="00BE1666"/>
    <w:rsid w:val="00BE1844"/>
    <w:rsid w:val="00BE1F51"/>
    <w:rsid w:val="00BE26AC"/>
    <w:rsid w:val="00BE2DBB"/>
    <w:rsid w:val="00BE3233"/>
    <w:rsid w:val="00BE358B"/>
    <w:rsid w:val="00BE362F"/>
    <w:rsid w:val="00BE38E5"/>
    <w:rsid w:val="00BE3D2E"/>
    <w:rsid w:val="00BE3DE5"/>
    <w:rsid w:val="00BE4294"/>
    <w:rsid w:val="00BE444B"/>
    <w:rsid w:val="00BE4BD6"/>
    <w:rsid w:val="00BE4DFD"/>
    <w:rsid w:val="00BE4E9D"/>
    <w:rsid w:val="00BE5887"/>
    <w:rsid w:val="00BE5BF5"/>
    <w:rsid w:val="00BE5C7E"/>
    <w:rsid w:val="00BE6389"/>
    <w:rsid w:val="00BE67AD"/>
    <w:rsid w:val="00BE67DB"/>
    <w:rsid w:val="00BE67F7"/>
    <w:rsid w:val="00BE6919"/>
    <w:rsid w:val="00BE7A55"/>
    <w:rsid w:val="00BE7C6F"/>
    <w:rsid w:val="00BE7C96"/>
    <w:rsid w:val="00BE7F72"/>
    <w:rsid w:val="00BF03D3"/>
    <w:rsid w:val="00BF05EC"/>
    <w:rsid w:val="00BF0D69"/>
    <w:rsid w:val="00BF0EB3"/>
    <w:rsid w:val="00BF1026"/>
    <w:rsid w:val="00BF1035"/>
    <w:rsid w:val="00BF2046"/>
    <w:rsid w:val="00BF208A"/>
    <w:rsid w:val="00BF2266"/>
    <w:rsid w:val="00BF2A16"/>
    <w:rsid w:val="00BF2BA2"/>
    <w:rsid w:val="00BF2C28"/>
    <w:rsid w:val="00BF38EA"/>
    <w:rsid w:val="00BF39BF"/>
    <w:rsid w:val="00BF40A9"/>
    <w:rsid w:val="00BF40AA"/>
    <w:rsid w:val="00BF4613"/>
    <w:rsid w:val="00BF4710"/>
    <w:rsid w:val="00BF4C00"/>
    <w:rsid w:val="00BF59EB"/>
    <w:rsid w:val="00BF5B3B"/>
    <w:rsid w:val="00BF5DC6"/>
    <w:rsid w:val="00BF5F7D"/>
    <w:rsid w:val="00BF603B"/>
    <w:rsid w:val="00BF6FE4"/>
    <w:rsid w:val="00BF7897"/>
    <w:rsid w:val="00BF7C09"/>
    <w:rsid w:val="00C00987"/>
    <w:rsid w:val="00C00B4E"/>
    <w:rsid w:val="00C00EBD"/>
    <w:rsid w:val="00C0175E"/>
    <w:rsid w:val="00C01DBC"/>
    <w:rsid w:val="00C02409"/>
    <w:rsid w:val="00C02CE8"/>
    <w:rsid w:val="00C02DB2"/>
    <w:rsid w:val="00C0316C"/>
    <w:rsid w:val="00C03691"/>
    <w:rsid w:val="00C037A5"/>
    <w:rsid w:val="00C03C05"/>
    <w:rsid w:val="00C03FA8"/>
    <w:rsid w:val="00C044E3"/>
    <w:rsid w:val="00C04743"/>
    <w:rsid w:val="00C04EB8"/>
    <w:rsid w:val="00C05425"/>
    <w:rsid w:val="00C055D7"/>
    <w:rsid w:val="00C057F2"/>
    <w:rsid w:val="00C05BA9"/>
    <w:rsid w:val="00C05BF6"/>
    <w:rsid w:val="00C06BF4"/>
    <w:rsid w:val="00C07070"/>
    <w:rsid w:val="00C073C0"/>
    <w:rsid w:val="00C07E80"/>
    <w:rsid w:val="00C1027E"/>
    <w:rsid w:val="00C10725"/>
    <w:rsid w:val="00C10877"/>
    <w:rsid w:val="00C11CD6"/>
    <w:rsid w:val="00C11F1E"/>
    <w:rsid w:val="00C127B7"/>
    <w:rsid w:val="00C13A60"/>
    <w:rsid w:val="00C13AD6"/>
    <w:rsid w:val="00C13B11"/>
    <w:rsid w:val="00C13B32"/>
    <w:rsid w:val="00C13C5A"/>
    <w:rsid w:val="00C1448F"/>
    <w:rsid w:val="00C1550C"/>
    <w:rsid w:val="00C15A6E"/>
    <w:rsid w:val="00C15BD8"/>
    <w:rsid w:val="00C162B4"/>
    <w:rsid w:val="00C16507"/>
    <w:rsid w:val="00C16984"/>
    <w:rsid w:val="00C16FA2"/>
    <w:rsid w:val="00C17448"/>
    <w:rsid w:val="00C17676"/>
    <w:rsid w:val="00C1776C"/>
    <w:rsid w:val="00C17A89"/>
    <w:rsid w:val="00C17F8F"/>
    <w:rsid w:val="00C20A02"/>
    <w:rsid w:val="00C20E67"/>
    <w:rsid w:val="00C20E87"/>
    <w:rsid w:val="00C21079"/>
    <w:rsid w:val="00C21175"/>
    <w:rsid w:val="00C211E2"/>
    <w:rsid w:val="00C212ED"/>
    <w:rsid w:val="00C219F3"/>
    <w:rsid w:val="00C21B57"/>
    <w:rsid w:val="00C220CB"/>
    <w:rsid w:val="00C22366"/>
    <w:rsid w:val="00C2252E"/>
    <w:rsid w:val="00C2293D"/>
    <w:rsid w:val="00C2295B"/>
    <w:rsid w:val="00C22BFD"/>
    <w:rsid w:val="00C22C72"/>
    <w:rsid w:val="00C23166"/>
    <w:rsid w:val="00C23DBB"/>
    <w:rsid w:val="00C24022"/>
    <w:rsid w:val="00C24382"/>
    <w:rsid w:val="00C24B6A"/>
    <w:rsid w:val="00C24FEC"/>
    <w:rsid w:val="00C250F7"/>
    <w:rsid w:val="00C253E4"/>
    <w:rsid w:val="00C255BE"/>
    <w:rsid w:val="00C25F66"/>
    <w:rsid w:val="00C25FBA"/>
    <w:rsid w:val="00C260BC"/>
    <w:rsid w:val="00C26737"/>
    <w:rsid w:val="00C276E4"/>
    <w:rsid w:val="00C278F1"/>
    <w:rsid w:val="00C301B4"/>
    <w:rsid w:val="00C30431"/>
    <w:rsid w:val="00C30504"/>
    <w:rsid w:val="00C31A11"/>
    <w:rsid w:val="00C31BC1"/>
    <w:rsid w:val="00C31E7F"/>
    <w:rsid w:val="00C321E4"/>
    <w:rsid w:val="00C3241D"/>
    <w:rsid w:val="00C3272E"/>
    <w:rsid w:val="00C327B4"/>
    <w:rsid w:val="00C32D80"/>
    <w:rsid w:val="00C33094"/>
    <w:rsid w:val="00C33326"/>
    <w:rsid w:val="00C33424"/>
    <w:rsid w:val="00C337A9"/>
    <w:rsid w:val="00C3397C"/>
    <w:rsid w:val="00C33E96"/>
    <w:rsid w:val="00C34F92"/>
    <w:rsid w:val="00C35D43"/>
    <w:rsid w:val="00C3611C"/>
    <w:rsid w:val="00C364FA"/>
    <w:rsid w:val="00C36A22"/>
    <w:rsid w:val="00C36E42"/>
    <w:rsid w:val="00C36F1B"/>
    <w:rsid w:val="00C3707F"/>
    <w:rsid w:val="00C3796A"/>
    <w:rsid w:val="00C400C5"/>
    <w:rsid w:val="00C4027C"/>
    <w:rsid w:val="00C404C0"/>
    <w:rsid w:val="00C40ABD"/>
    <w:rsid w:val="00C4124E"/>
    <w:rsid w:val="00C41B48"/>
    <w:rsid w:val="00C41BB6"/>
    <w:rsid w:val="00C41D80"/>
    <w:rsid w:val="00C41EC1"/>
    <w:rsid w:val="00C4210F"/>
    <w:rsid w:val="00C42483"/>
    <w:rsid w:val="00C43299"/>
    <w:rsid w:val="00C433CB"/>
    <w:rsid w:val="00C43451"/>
    <w:rsid w:val="00C435A7"/>
    <w:rsid w:val="00C435F8"/>
    <w:rsid w:val="00C445E5"/>
    <w:rsid w:val="00C44AFC"/>
    <w:rsid w:val="00C44B6E"/>
    <w:rsid w:val="00C44F56"/>
    <w:rsid w:val="00C4515D"/>
    <w:rsid w:val="00C453BC"/>
    <w:rsid w:val="00C453D0"/>
    <w:rsid w:val="00C45B58"/>
    <w:rsid w:val="00C46288"/>
    <w:rsid w:val="00C46A03"/>
    <w:rsid w:val="00C471A0"/>
    <w:rsid w:val="00C476EE"/>
    <w:rsid w:val="00C47968"/>
    <w:rsid w:val="00C47E5C"/>
    <w:rsid w:val="00C505F2"/>
    <w:rsid w:val="00C50658"/>
    <w:rsid w:val="00C506F5"/>
    <w:rsid w:val="00C50FA3"/>
    <w:rsid w:val="00C51124"/>
    <w:rsid w:val="00C512FD"/>
    <w:rsid w:val="00C51B1D"/>
    <w:rsid w:val="00C51E96"/>
    <w:rsid w:val="00C52088"/>
    <w:rsid w:val="00C52410"/>
    <w:rsid w:val="00C52BAA"/>
    <w:rsid w:val="00C52F13"/>
    <w:rsid w:val="00C5310C"/>
    <w:rsid w:val="00C53557"/>
    <w:rsid w:val="00C5369A"/>
    <w:rsid w:val="00C537AC"/>
    <w:rsid w:val="00C53882"/>
    <w:rsid w:val="00C538E9"/>
    <w:rsid w:val="00C53936"/>
    <w:rsid w:val="00C53CE2"/>
    <w:rsid w:val="00C541C7"/>
    <w:rsid w:val="00C545FA"/>
    <w:rsid w:val="00C546D9"/>
    <w:rsid w:val="00C5481F"/>
    <w:rsid w:val="00C549FE"/>
    <w:rsid w:val="00C54C9F"/>
    <w:rsid w:val="00C54EA0"/>
    <w:rsid w:val="00C557A2"/>
    <w:rsid w:val="00C55870"/>
    <w:rsid w:val="00C56357"/>
    <w:rsid w:val="00C56AF6"/>
    <w:rsid w:val="00C56BBC"/>
    <w:rsid w:val="00C56F04"/>
    <w:rsid w:val="00C578A0"/>
    <w:rsid w:val="00C57988"/>
    <w:rsid w:val="00C57E62"/>
    <w:rsid w:val="00C6043C"/>
    <w:rsid w:val="00C60954"/>
    <w:rsid w:val="00C60CB6"/>
    <w:rsid w:val="00C60D7B"/>
    <w:rsid w:val="00C611ED"/>
    <w:rsid w:val="00C614C5"/>
    <w:rsid w:val="00C61C29"/>
    <w:rsid w:val="00C6244F"/>
    <w:rsid w:val="00C62510"/>
    <w:rsid w:val="00C62720"/>
    <w:rsid w:val="00C63083"/>
    <w:rsid w:val="00C6343A"/>
    <w:rsid w:val="00C63770"/>
    <w:rsid w:val="00C63F37"/>
    <w:rsid w:val="00C6464B"/>
    <w:rsid w:val="00C64991"/>
    <w:rsid w:val="00C64C9D"/>
    <w:rsid w:val="00C6514F"/>
    <w:rsid w:val="00C65813"/>
    <w:rsid w:val="00C65826"/>
    <w:rsid w:val="00C65B0E"/>
    <w:rsid w:val="00C65D15"/>
    <w:rsid w:val="00C66482"/>
    <w:rsid w:val="00C6708A"/>
    <w:rsid w:val="00C671EA"/>
    <w:rsid w:val="00C6751F"/>
    <w:rsid w:val="00C67668"/>
    <w:rsid w:val="00C678AD"/>
    <w:rsid w:val="00C67BA5"/>
    <w:rsid w:val="00C67EBF"/>
    <w:rsid w:val="00C70017"/>
    <w:rsid w:val="00C703E9"/>
    <w:rsid w:val="00C708C9"/>
    <w:rsid w:val="00C70B41"/>
    <w:rsid w:val="00C70D2E"/>
    <w:rsid w:val="00C711AA"/>
    <w:rsid w:val="00C712C2"/>
    <w:rsid w:val="00C712E8"/>
    <w:rsid w:val="00C71678"/>
    <w:rsid w:val="00C716E0"/>
    <w:rsid w:val="00C71B4A"/>
    <w:rsid w:val="00C71C4E"/>
    <w:rsid w:val="00C71CBB"/>
    <w:rsid w:val="00C72191"/>
    <w:rsid w:val="00C72446"/>
    <w:rsid w:val="00C72D25"/>
    <w:rsid w:val="00C72D80"/>
    <w:rsid w:val="00C73354"/>
    <w:rsid w:val="00C733B7"/>
    <w:rsid w:val="00C7358E"/>
    <w:rsid w:val="00C738C3"/>
    <w:rsid w:val="00C739E9"/>
    <w:rsid w:val="00C73EF0"/>
    <w:rsid w:val="00C743DB"/>
    <w:rsid w:val="00C74B29"/>
    <w:rsid w:val="00C74D1F"/>
    <w:rsid w:val="00C753B2"/>
    <w:rsid w:val="00C75935"/>
    <w:rsid w:val="00C759E5"/>
    <w:rsid w:val="00C761FF"/>
    <w:rsid w:val="00C7626E"/>
    <w:rsid w:val="00C76DA9"/>
    <w:rsid w:val="00C7732D"/>
    <w:rsid w:val="00C77512"/>
    <w:rsid w:val="00C7754C"/>
    <w:rsid w:val="00C77BD3"/>
    <w:rsid w:val="00C77C93"/>
    <w:rsid w:val="00C80086"/>
    <w:rsid w:val="00C801CC"/>
    <w:rsid w:val="00C80239"/>
    <w:rsid w:val="00C8050E"/>
    <w:rsid w:val="00C80659"/>
    <w:rsid w:val="00C80F11"/>
    <w:rsid w:val="00C81291"/>
    <w:rsid w:val="00C81CFD"/>
    <w:rsid w:val="00C81F74"/>
    <w:rsid w:val="00C82AE6"/>
    <w:rsid w:val="00C82BE9"/>
    <w:rsid w:val="00C82CB9"/>
    <w:rsid w:val="00C82DB1"/>
    <w:rsid w:val="00C834AE"/>
    <w:rsid w:val="00C835FD"/>
    <w:rsid w:val="00C8473F"/>
    <w:rsid w:val="00C84ACC"/>
    <w:rsid w:val="00C84CFD"/>
    <w:rsid w:val="00C84EAD"/>
    <w:rsid w:val="00C85774"/>
    <w:rsid w:val="00C85C25"/>
    <w:rsid w:val="00C864BB"/>
    <w:rsid w:val="00C8660F"/>
    <w:rsid w:val="00C86AEC"/>
    <w:rsid w:val="00C86BA8"/>
    <w:rsid w:val="00C872DA"/>
    <w:rsid w:val="00C872EA"/>
    <w:rsid w:val="00C87334"/>
    <w:rsid w:val="00C874AF"/>
    <w:rsid w:val="00C87698"/>
    <w:rsid w:val="00C87DA0"/>
    <w:rsid w:val="00C902E7"/>
    <w:rsid w:val="00C904EB"/>
    <w:rsid w:val="00C90817"/>
    <w:rsid w:val="00C90856"/>
    <w:rsid w:val="00C90935"/>
    <w:rsid w:val="00C91384"/>
    <w:rsid w:val="00C9154D"/>
    <w:rsid w:val="00C9166C"/>
    <w:rsid w:val="00C92384"/>
    <w:rsid w:val="00C923C4"/>
    <w:rsid w:val="00C92D45"/>
    <w:rsid w:val="00C92E0F"/>
    <w:rsid w:val="00C93282"/>
    <w:rsid w:val="00C934E4"/>
    <w:rsid w:val="00C93563"/>
    <w:rsid w:val="00C9408B"/>
    <w:rsid w:val="00C94121"/>
    <w:rsid w:val="00C94276"/>
    <w:rsid w:val="00C9439F"/>
    <w:rsid w:val="00C94B5E"/>
    <w:rsid w:val="00C94E0F"/>
    <w:rsid w:val="00C951C9"/>
    <w:rsid w:val="00C95C08"/>
    <w:rsid w:val="00C9663E"/>
    <w:rsid w:val="00C97239"/>
    <w:rsid w:val="00C974C4"/>
    <w:rsid w:val="00CA001A"/>
    <w:rsid w:val="00CA0035"/>
    <w:rsid w:val="00CA0C1F"/>
    <w:rsid w:val="00CA0ECF"/>
    <w:rsid w:val="00CA17C0"/>
    <w:rsid w:val="00CA1810"/>
    <w:rsid w:val="00CA1B34"/>
    <w:rsid w:val="00CA1FD7"/>
    <w:rsid w:val="00CA2BF0"/>
    <w:rsid w:val="00CA2F4D"/>
    <w:rsid w:val="00CA2F9C"/>
    <w:rsid w:val="00CA317F"/>
    <w:rsid w:val="00CA31DE"/>
    <w:rsid w:val="00CA333B"/>
    <w:rsid w:val="00CA3994"/>
    <w:rsid w:val="00CA3A6C"/>
    <w:rsid w:val="00CA408D"/>
    <w:rsid w:val="00CA41CF"/>
    <w:rsid w:val="00CA445D"/>
    <w:rsid w:val="00CA4C35"/>
    <w:rsid w:val="00CA56FC"/>
    <w:rsid w:val="00CA5878"/>
    <w:rsid w:val="00CA58BF"/>
    <w:rsid w:val="00CA5901"/>
    <w:rsid w:val="00CA5952"/>
    <w:rsid w:val="00CA5B84"/>
    <w:rsid w:val="00CA5BA1"/>
    <w:rsid w:val="00CA61E7"/>
    <w:rsid w:val="00CA7266"/>
    <w:rsid w:val="00CA74FE"/>
    <w:rsid w:val="00CA78D0"/>
    <w:rsid w:val="00CA7C9A"/>
    <w:rsid w:val="00CB0092"/>
    <w:rsid w:val="00CB0273"/>
    <w:rsid w:val="00CB05B3"/>
    <w:rsid w:val="00CB0BA6"/>
    <w:rsid w:val="00CB0C59"/>
    <w:rsid w:val="00CB0E3B"/>
    <w:rsid w:val="00CB1131"/>
    <w:rsid w:val="00CB13A4"/>
    <w:rsid w:val="00CB154A"/>
    <w:rsid w:val="00CB16A0"/>
    <w:rsid w:val="00CB19DA"/>
    <w:rsid w:val="00CB1CF2"/>
    <w:rsid w:val="00CB2242"/>
    <w:rsid w:val="00CB237D"/>
    <w:rsid w:val="00CB2BEF"/>
    <w:rsid w:val="00CB35B2"/>
    <w:rsid w:val="00CB363C"/>
    <w:rsid w:val="00CB393A"/>
    <w:rsid w:val="00CB4133"/>
    <w:rsid w:val="00CB477B"/>
    <w:rsid w:val="00CB4A3A"/>
    <w:rsid w:val="00CB528D"/>
    <w:rsid w:val="00CB56DF"/>
    <w:rsid w:val="00CB57A5"/>
    <w:rsid w:val="00CB59FD"/>
    <w:rsid w:val="00CB5A27"/>
    <w:rsid w:val="00CB6016"/>
    <w:rsid w:val="00CB65C0"/>
    <w:rsid w:val="00CB6762"/>
    <w:rsid w:val="00CB68B3"/>
    <w:rsid w:val="00CB6AD4"/>
    <w:rsid w:val="00CB6E46"/>
    <w:rsid w:val="00CB72D2"/>
    <w:rsid w:val="00CB7B7E"/>
    <w:rsid w:val="00CB7CC1"/>
    <w:rsid w:val="00CB7D33"/>
    <w:rsid w:val="00CB7DB5"/>
    <w:rsid w:val="00CC110C"/>
    <w:rsid w:val="00CC1390"/>
    <w:rsid w:val="00CC16E4"/>
    <w:rsid w:val="00CC1923"/>
    <w:rsid w:val="00CC1EBA"/>
    <w:rsid w:val="00CC1F0B"/>
    <w:rsid w:val="00CC29DB"/>
    <w:rsid w:val="00CC2B19"/>
    <w:rsid w:val="00CC2D25"/>
    <w:rsid w:val="00CC3366"/>
    <w:rsid w:val="00CC346B"/>
    <w:rsid w:val="00CC383B"/>
    <w:rsid w:val="00CC385A"/>
    <w:rsid w:val="00CC388E"/>
    <w:rsid w:val="00CC39CF"/>
    <w:rsid w:val="00CC4192"/>
    <w:rsid w:val="00CC45B1"/>
    <w:rsid w:val="00CC4AA0"/>
    <w:rsid w:val="00CC4B32"/>
    <w:rsid w:val="00CC4BDF"/>
    <w:rsid w:val="00CC5666"/>
    <w:rsid w:val="00CC568D"/>
    <w:rsid w:val="00CC57C8"/>
    <w:rsid w:val="00CC5BE9"/>
    <w:rsid w:val="00CC68A3"/>
    <w:rsid w:val="00CC6E90"/>
    <w:rsid w:val="00CC7093"/>
    <w:rsid w:val="00CC70EA"/>
    <w:rsid w:val="00CC72FF"/>
    <w:rsid w:val="00CC76A9"/>
    <w:rsid w:val="00CC7A04"/>
    <w:rsid w:val="00CC7F30"/>
    <w:rsid w:val="00CD08EA"/>
    <w:rsid w:val="00CD3404"/>
    <w:rsid w:val="00CD482B"/>
    <w:rsid w:val="00CD4E69"/>
    <w:rsid w:val="00CD4F3B"/>
    <w:rsid w:val="00CD51B6"/>
    <w:rsid w:val="00CD552C"/>
    <w:rsid w:val="00CD5A54"/>
    <w:rsid w:val="00CD5D85"/>
    <w:rsid w:val="00CD5EE0"/>
    <w:rsid w:val="00CD6055"/>
    <w:rsid w:val="00CD6423"/>
    <w:rsid w:val="00CD65ED"/>
    <w:rsid w:val="00CD6691"/>
    <w:rsid w:val="00CD6B8D"/>
    <w:rsid w:val="00CD6C31"/>
    <w:rsid w:val="00CD6E0B"/>
    <w:rsid w:val="00CD719D"/>
    <w:rsid w:val="00CE0394"/>
    <w:rsid w:val="00CE0BFB"/>
    <w:rsid w:val="00CE17F7"/>
    <w:rsid w:val="00CE1DC3"/>
    <w:rsid w:val="00CE280A"/>
    <w:rsid w:val="00CE2AE5"/>
    <w:rsid w:val="00CE2C17"/>
    <w:rsid w:val="00CE2D9C"/>
    <w:rsid w:val="00CE3134"/>
    <w:rsid w:val="00CE36AB"/>
    <w:rsid w:val="00CE3A4E"/>
    <w:rsid w:val="00CE3CA4"/>
    <w:rsid w:val="00CE3CDA"/>
    <w:rsid w:val="00CE3EE6"/>
    <w:rsid w:val="00CE4093"/>
    <w:rsid w:val="00CE41DE"/>
    <w:rsid w:val="00CE430B"/>
    <w:rsid w:val="00CE44EB"/>
    <w:rsid w:val="00CE47A8"/>
    <w:rsid w:val="00CE4C54"/>
    <w:rsid w:val="00CE52E2"/>
    <w:rsid w:val="00CE5467"/>
    <w:rsid w:val="00CE5C07"/>
    <w:rsid w:val="00CE5D3C"/>
    <w:rsid w:val="00CE5D41"/>
    <w:rsid w:val="00CE5EA9"/>
    <w:rsid w:val="00CE60BA"/>
    <w:rsid w:val="00CE6877"/>
    <w:rsid w:val="00CE6E66"/>
    <w:rsid w:val="00CE7264"/>
    <w:rsid w:val="00CF06C7"/>
    <w:rsid w:val="00CF08DD"/>
    <w:rsid w:val="00CF1022"/>
    <w:rsid w:val="00CF13B5"/>
    <w:rsid w:val="00CF166C"/>
    <w:rsid w:val="00CF18AC"/>
    <w:rsid w:val="00CF199D"/>
    <w:rsid w:val="00CF1B54"/>
    <w:rsid w:val="00CF1EEF"/>
    <w:rsid w:val="00CF1F96"/>
    <w:rsid w:val="00CF22CD"/>
    <w:rsid w:val="00CF26AA"/>
    <w:rsid w:val="00CF2726"/>
    <w:rsid w:val="00CF2A5F"/>
    <w:rsid w:val="00CF2ACE"/>
    <w:rsid w:val="00CF2DC9"/>
    <w:rsid w:val="00CF2EEF"/>
    <w:rsid w:val="00CF4382"/>
    <w:rsid w:val="00CF4581"/>
    <w:rsid w:val="00CF4C59"/>
    <w:rsid w:val="00CF4F1E"/>
    <w:rsid w:val="00CF4FD6"/>
    <w:rsid w:val="00CF53C6"/>
    <w:rsid w:val="00CF550A"/>
    <w:rsid w:val="00CF6064"/>
    <w:rsid w:val="00CF644A"/>
    <w:rsid w:val="00CF65DE"/>
    <w:rsid w:val="00CF7004"/>
    <w:rsid w:val="00CF72E9"/>
    <w:rsid w:val="00CF7489"/>
    <w:rsid w:val="00CF755B"/>
    <w:rsid w:val="00CF78A3"/>
    <w:rsid w:val="00CF7AFA"/>
    <w:rsid w:val="00CF7D29"/>
    <w:rsid w:val="00CF7D94"/>
    <w:rsid w:val="00D0022D"/>
    <w:rsid w:val="00D005FA"/>
    <w:rsid w:val="00D008C5"/>
    <w:rsid w:val="00D009A1"/>
    <w:rsid w:val="00D00DD8"/>
    <w:rsid w:val="00D00F75"/>
    <w:rsid w:val="00D0105F"/>
    <w:rsid w:val="00D01460"/>
    <w:rsid w:val="00D0170B"/>
    <w:rsid w:val="00D02130"/>
    <w:rsid w:val="00D02413"/>
    <w:rsid w:val="00D03D55"/>
    <w:rsid w:val="00D03FB2"/>
    <w:rsid w:val="00D0412B"/>
    <w:rsid w:val="00D04FA2"/>
    <w:rsid w:val="00D057BB"/>
    <w:rsid w:val="00D05F5E"/>
    <w:rsid w:val="00D06A72"/>
    <w:rsid w:val="00D06BCA"/>
    <w:rsid w:val="00D07461"/>
    <w:rsid w:val="00D07B1F"/>
    <w:rsid w:val="00D07B50"/>
    <w:rsid w:val="00D10561"/>
    <w:rsid w:val="00D10766"/>
    <w:rsid w:val="00D10947"/>
    <w:rsid w:val="00D10DF2"/>
    <w:rsid w:val="00D11417"/>
    <w:rsid w:val="00D1150A"/>
    <w:rsid w:val="00D11D44"/>
    <w:rsid w:val="00D11DB7"/>
    <w:rsid w:val="00D126BA"/>
    <w:rsid w:val="00D12CDF"/>
    <w:rsid w:val="00D12E8A"/>
    <w:rsid w:val="00D12F17"/>
    <w:rsid w:val="00D12F44"/>
    <w:rsid w:val="00D13533"/>
    <w:rsid w:val="00D13F6E"/>
    <w:rsid w:val="00D14762"/>
    <w:rsid w:val="00D14A60"/>
    <w:rsid w:val="00D14AD5"/>
    <w:rsid w:val="00D14EF7"/>
    <w:rsid w:val="00D153E1"/>
    <w:rsid w:val="00D15636"/>
    <w:rsid w:val="00D15780"/>
    <w:rsid w:val="00D15A3C"/>
    <w:rsid w:val="00D15ABF"/>
    <w:rsid w:val="00D1632D"/>
    <w:rsid w:val="00D16664"/>
    <w:rsid w:val="00D16979"/>
    <w:rsid w:val="00D16A91"/>
    <w:rsid w:val="00D1725E"/>
    <w:rsid w:val="00D172EA"/>
    <w:rsid w:val="00D174FA"/>
    <w:rsid w:val="00D17D30"/>
    <w:rsid w:val="00D17FE3"/>
    <w:rsid w:val="00D20610"/>
    <w:rsid w:val="00D206B7"/>
    <w:rsid w:val="00D2109C"/>
    <w:rsid w:val="00D2180C"/>
    <w:rsid w:val="00D21D1C"/>
    <w:rsid w:val="00D21DF2"/>
    <w:rsid w:val="00D21E2C"/>
    <w:rsid w:val="00D21E8C"/>
    <w:rsid w:val="00D224A0"/>
    <w:rsid w:val="00D22B06"/>
    <w:rsid w:val="00D22BFF"/>
    <w:rsid w:val="00D22DC2"/>
    <w:rsid w:val="00D230E8"/>
    <w:rsid w:val="00D23374"/>
    <w:rsid w:val="00D2358F"/>
    <w:rsid w:val="00D239B6"/>
    <w:rsid w:val="00D23B5A"/>
    <w:rsid w:val="00D23C60"/>
    <w:rsid w:val="00D23E34"/>
    <w:rsid w:val="00D2403C"/>
    <w:rsid w:val="00D24056"/>
    <w:rsid w:val="00D24715"/>
    <w:rsid w:val="00D2494F"/>
    <w:rsid w:val="00D24A6F"/>
    <w:rsid w:val="00D2517C"/>
    <w:rsid w:val="00D25289"/>
    <w:rsid w:val="00D25824"/>
    <w:rsid w:val="00D25843"/>
    <w:rsid w:val="00D25EB8"/>
    <w:rsid w:val="00D266CE"/>
    <w:rsid w:val="00D26F5B"/>
    <w:rsid w:val="00D272E7"/>
    <w:rsid w:val="00D27973"/>
    <w:rsid w:val="00D27B2B"/>
    <w:rsid w:val="00D27BD7"/>
    <w:rsid w:val="00D27D19"/>
    <w:rsid w:val="00D27D1C"/>
    <w:rsid w:val="00D27D73"/>
    <w:rsid w:val="00D31072"/>
    <w:rsid w:val="00D31293"/>
    <w:rsid w:val="00D3293D"/>
    <w:rsid w:val="00D32AA0"/>
    <w:rsid w:val="00D32D7A"/>
    <w:rsid w:val="00D3327E"/>
    <w:rsid w:val="00D3342E"/>
    <w:rsid w:val="00D33917"/>
    <w:rsid w:val="00D33A20"/>
    <w:rsid w:val="00D33CD0"/>
    <w:rsid w:val="00D33EB9"/>
    <w:rsid w:val="00D33EBE"/>
    <w:rsid w:val="00D33ED7"/>
    <w:rsid w:val="00D3409A"/>
    <w:rsid w:val="00D345BC"/>
    <w:rsid w:val="00D34666"/>
    <w:rsid w:val="00D34833"/>
    <w:rsid w:val="00D35132"/>
    <w:rsid w:val="00D353C7"/>
    <w:rsid w:val="00D354C6"/>
    <w:rsid w:val="00D3585F"/>
    <w:rsid w:val="00D35982"/>
    <w:rsid w:val="00D35BC4"/>
    <w:rsid w:val="00D35C4E"/>
    <w:rsid w:val="00D36183"/>
    <w:rsid w:val="00D3663B"/>
    <w:rsid w:val="00D36ADA"/>
    <w:rsid w:val="00D36D11"/>
    <w:rsid w:val="00D36FC6"/>
    <w:rsid w:val="00D3708C"/>
    <w:rsid w:val="00D373BC"/>
    <w:rsid w:val="00D375D2"/>
    <w:rsid w:val="00D40A43"/>
    <w:rsid w:val="00D40D13"/>
    <w:rsid w:val="00D410A5"/>
    <w:rsid w:val="00D41590"/>
    <w:rsid w:val="00D41833"/>
    <w:rsid w:val="00D41A11"/>
    <w:rsid w:val="00D41C89"/>
    <w:rsid w:val="00D41DCB"/>
    <w:rsid w:val="00D41E4E"/>
    <w:rsid w:val="00D420D0"/>
    <w:rsid w:val="00D427A3"/>
    <w:rsid w:val="00D42998"/>
    <w:rsid w:val="00D4359C"/>
    <w:rsid w:val="00D43AE0"/>
    <w:rsid w:val="00D43D6F"/>
    <w:rsid w:val="00D43F50"/>
    <w:rsid w:val="00D45056"/>
    <w:rsid w:val="00D45625"/>
    <w:rsid w:val="00D46548"/>
    <w:rsid w:val="00D46577"/>
    <w:rsid w:val="00D46703"/>
    <w:rsid w:val="00D46722"/>
    <w:rsid w:val="00D470E2"/>
    <w:rsid w:val="00D47B17"/>
    <w:rsid w:val="00D501C5"/>
    <w:rsid w:val="00D50214"/>
    <w:rsid w:val="00D50575"/>
    <w:rsid w:val="00D50771"/>
    <w:rsid w:val="00D50FC4"/>
    <w:rsid w:val="00D5136C"/>
    <w:rsid w:val="00D518A5"/>
    <w:rsid w:val="00D51D10"/>
    <w:rsid w:val="00D51E16"/>
    <w:rsid w:val="00D52177"/>
    <w:rsid w:val="00D5218D"/>
    <w:rsid w:val="00D52BED"/>
    <w:rsid w:val="00D52D2A"/>
    <w:rsid w:val="00D5300D"/>
    <w:rsid w:val="00D534FD"/>
    <w:rsid w:val="00D5363B"/>
    <w:rsid w:val="00D53B20"/>
    <w:rsid w:val="00D53E7A"/>
    <w:rsid w:val="00D53EAB"/>
    <w:rsid w:val="00D53F98"/>
    <w:rsid w:val="00D540BE"/>
    <w:rsid w:val="00D540C3"/>
    <w:rsid w:val="00D545B8"/>
    <w:rsid w:val="00D547A8"/>
    <w:rsid w:val="00D556F6"/>
    <w:rsid w:val="00D56088"/>
    <w:rsid w:val="00D56366"/>
    <w:rsid w:val="00D56D21"/>
    <w:rsid w:val="00D56EF8"/>
    <w:rsid w:val="00D57255"/>
    <w:rsid w:val="00D57271"/>
    <w:rsid w:val="00D6013A"/>
    <w:rsid w:val="00D60250"/>
    <w:rsid w:val="00D6082C"/>
    <w:rsid w:val="00D60CD3"/>
    <w:rsid w:val="00D60E79"/>
    <w:rsid w:val="00D61108"/>
    <w:rsid w:val="00D613F7"/>
    <w:rsid w:val="00D61430"/>
    <w:rsid w:val="00D61D0B"/>
    <w:rsid w:val="00D61D55"/>
    <w:rsid w:val="00D627DD"/>
    <w:rsid w:val="00D62834"/>
    <w:rsid w:val="00D62E4E"/>
    <w:rsid w:val="00D62EDD"/>
    <w:rsid w:val="00D63012"/>
    <w:rsid w:val="00D637BD"/>
    <w:rsid w:val="00D64207"/>
    <w:rsid w:val="00D643DD"/>
    <w:rsid w:val="00D64A4F"/>
    <w:rsid w:val="00D6546C"/>
    <w:rsid w:val="00D6586F"/>
    <w:rsid w:val="00D6592E"/>
    <w:rsid w:val="00D65DBE"/>
    <w:rsid w:val="00D66A89"/>
    <w:rsid w:val="00D66D20"/>
    <w:rsid w:val="00D66EBE"/>
    <w:rsid w:val="00D67917"/>
    <w:rsid w:val="00D67BFF"/>
    <w:rsid w:val="00D70066"/>
    <w:rsid w:val="00D7050C"/>
    <w:rsid w:val="00D7087F"/>
    <w:rsid w:val="00D70966"/>
    <w:rsid w:val="00D70ACE"/>
    <w:rsid w:val="00D70C03"/>
    <w:rsid w:val="00D70F3A"/>
    <w:rsid w:val="00D7115E"/>
    <w:rsid w:val="00D71427"/>
    <w:rsid w:val="00D71D7B"/>
    <w:rsid w:val="00D71F07"/>
    <w:rsid w:val="00D72237"/>
    <w:rsid w:val="00D722DD"/>
    <w:rsid w:val="00D7252A"/>
    <w:rsid w:val="00D725AA"/>
    <w:rsid w:val="00D725D9"/>
    <w:rsid w:val="00D72716"/>
    <w:rsid w:val="00D7273A"/>
    <w:rsid w:val="00D727C1"/>
    <w:rsid w:val="00D727E9"/>
    <w:rsid w:val="00D72BB2"/>
    <w:rsid w:val="00D73D14"/>
    <w:rsid w:val="00D740A6"/>
    <w:rsid w:val="00D748D7"/>
    <w:rsid w:val="00D74F5F"/>
    <w:rsid w:val="00D74F8A"/>
    <w:rsid w:val="00D754D7"/>
    <w:rsid w:val="00D7572F"/>
    <w:rsid w:val="00D75C6F"/>
    <w:rsid w:val="00D75EFB"/>
    <w:rsid w:val="00D76A33"/>
    <w:rsid w:val="00D76C7B"/>
    <w:rsid w:val="00D76DF9"/>
    <w:rsid w:val="00D76ECF"/>
    <w:rsid w:val="00D77676"/>
    <w:rsid w:val="00D77D9F"/>
    <w:rsid w:val="00D80078"/>
    <w:rsid w:val="00D80231"/>
    <w:rsid w:val="00D8038B"/>
    <w:rsid w:val="00D80913"/>
    <w:rsid w:val="00D809D4"/>
    <w:rsid w:val="00D81769"/>
    <w:rsid w:val="00D821DA"/>
    <w:rsid w:val="00D8249B"/>
    <w:rsid w:val="00D82714"/>
    <w:rsid w:val="00D82CB1"/>
    <w:rsid w:val="00D82F84"/>
    <w:rsid w:val="00D82FD3"/>
    <w:rsid w:val="00D8334C"/>
    <w:rsid w:val="00D83653"/>
    <w:rsid w:val="00D83776"/>
    <w:rsid w:val="00D8420A"/>
    <w:rsid w:val="00D84541"/>
    <w:rsid w:val="00D846C1"/>
    <w:rsid w:val="00D849CE"/>
    <w:rsid w:val="00D84B0A"/>
    <w:rsid w:val="00D8505B"/>
    <w:rsid w:val="00D851C9"/>
    <w:rsid w:val="00D857EB"/>
    <w:rsid w:val="00D85EB1"/>
    <w:rsid w:val="00D868CD"/>
    <w:rsid w:val="00D86BAE"/>
    <w:rsid w:val="00D902E5"/>
    <w:rsid w:val="00D9075F"/>
    <w:rsid w:val="00D908A1"/>
    <w:rsid w:val="00D90EF8"/>
    <w:rsid w:val="00D91130"/>
    <w:rsid w:val="00D9173B"/>
    <w:rsid w:val="00D917E0"/>
    <w:rsid w:val="00D9211C"/>
    <w:rsid w:val="00D9221B"/>
    <w:rsid w:val="00D92706"/>
    <w:rsid w:val="00D92C5D"/>
    <w:rsid w:val="00D92FB6"/>
    <w:rsid w:val="00D9316D"/>
    <w:rsid w:val="00D93A9B"/>
    <w:rsid w:val="00D93B7C"/>
    <w:rsid w:val="00D941A1"/>
    <w:rsid w:val="00D944CD"/>
    <w:rsid w:val="00D948A7"/>
    <w:rsid w:val="00D948E1"/>
    <w:rsid w:val="00D9491A"/>
    <w:rsid w:val="00D94B72"/>
    <w:rsid w:val="00D94EDF"/>
    <w:rsid w:val="00D969A1"/>
    <w:rsid w:val="00D96C65"/>
    <w:rsid w:val="00D972A2"/>
    <w:rsid w:val="00DA0032"/>
    <w:rsid w:val="00DA0144"/>
    <w:rsid w:val="00DA063D"/>
    <w:rsid w:val="00DA0773"/>
    <w:rsid w:val="00DA0A02"/>
    <w:rsid w:val="00DA0B72"/>
    <w:rsid w:val="00DA0CCF"/>
    <w:rsid w:val="00DA1056"/>
    <w:rsid w:val="00DA1AAC"/>
    <w:rsid w:val="00DA2349"/>
    <w:rsid w:val="00DA2451"/>
    <w:rsid w:val="00DA27C0"/>
    <w:rsid w:val="00DA2A04"/>
    <w:rsid w:val="00DA2BB0"/>
    <w:rsid w:val="00DA2EDC"/>
    <w:rsid w:val="00DA2F99"/>
    <w:rsid w:val="00DA35BD"/>
    <w:rsid w:val="00DA35CF"/>
    <w:rsid w:val="00DA3606"/>
    <w:rsid w:val="00DA3ABF"/>
    <w:rsid w:val="00DA4507"/>
    <w:rsid w:val="00DA4713"/>
    <w:rsid w:val="00DA4FB2"/>
    <w:rsid w:val="00DA547F"/>
    <w:rsid w:val="00DA5648"/>
    <w:rsid w:val="00DA5B37"/>
    <w:rsid w:val="00DA5C69"/>
    <w:rsid w:val="00DA5E1D"/>
    <w:rsid w:val="00DA612C"/>
    <w:rsid w:val="00DA61CA"/>
    <w:rsid w:val="00DA631D"/>
    <w:rsid w:val="00DA6A1F"/>
    <w:rsid w:val="00DA6F58"/>
    <w:rsid w:val="00DA7264"/>
    <w:rsid w:val="00DA7290"/>
    <w:rsid w:val="00DA72AF"/>
    <w:rsid w:val="00DA72D3"/>
    <w:rsid w:val="00DA7889"/>
    <w:rsid w:val="00DA7B7C"/>
    <w:rsid w:val="00DB0469"/>
    <w:rsid w:val="00DB0486"/>
    <w:rsid w:val="00DB0508"/>
    <w:rsid w:val="00DB05BC"/>
    <w:rsid w:val="00DB062A"/>
    <w:rsid w:val="00DB0A1F"/>
    <w:rsid w:val="00DB0B69"/>
    <w:rsid w:val="00DB14DF"/>
    <w:rsid w:val="00DB1555"/>
    <w:rsid w:val="00DB15F9"/>
    <w:rsid w:val="00DB1A46"/>
    <w:rsid w:val="00DB1E38"/>
    <w:rsid w:val="00DB2598"/>
    <w:rsid w:val="00DB26B1"/>
    <w:rsid w:val="00DB290D"/>
    <w:rsid w:val="00DB2BB9"/>
    <w:rsid w:val="00DB2E22"/>
    <w:rsid w:val="00DB2E95"/>
    <w:rsid w:val="00DB324D"/>
    <w:rsid w:val="00DB371A"/>
    <w:rsid w:val="00DB3771"/>
    <w:rsid w:val="00DB43D6"/>
    <w:rsid w:val="00DB49DF"/>
    <w:rsid w:val="00DB4A87"/>
    <w:rsid w:val="00DB4D2A"/>
    <w:rsid w:val="00DB5587"/>
    <w:rsid w:val="00DB58F9"/>
    <w:rsid w:val="00DB5C6B"/>
    <w:rsid w:val="00DB5DC9"/>
    <w:rsid w:val="00DB5ED0"/>
    <w:rsid w:val="00DB6027"/>
    <w:rsid w:val="00DB61CF"/>
    <w:rsid w:val="00DB61F7"/>
    <w:rsid w:val="00DB63D9"/>
    <w:rsid w:val="00DB683F"/>
    <w:rsid w:val="00DB6AB4"/>
    <w:rsid w:val="00DB6F50"/>
    <w:rsid w:val="00DB7419"/>
    <w:rsid w:val="00DB7456"/>
    <w:rsid w:val="00DB78D5"/>
    <w:rsid w:val="00DB7A8A"/>
    <w:rsid w:val="00DC0011"/>
    <w:rsid w:val="00DC0018"/>
    <w:rsid w:val="00DC036C"/>
    <w:rsid w:val="00DC0AF3"/>
    <w:rsid w:val="00DC0D55"/>
    <w:rsid w:val="00DC1464"/>
    <w:rsid w:val="00DC1BCE"/>
    <w:rsid w:val="00DC1EE8"/>
    <w:rsid w:val="00DC2117"/>
    <w:rsid w:val="00DC2494"/>
    <w:rsid w:val="00DC2C87"/>
    <w:rsid w:val="00DC2EDC"/>
    <w:rsid w:val="00DC363A"/>
    <w:rsid w:val="00DC37BF"/>
    <w:rsid w:val="00DC3FEA"/>
    <w:rsid w:val="00DC464C"/>
    <w:rsid w:val="00DC4A07"/>
    <w:rsid w:val="00DC5375"/>
    <w:rsid w:val="00DC57B9"/>
    <w:rsid w:val="00DC5A3B"/>
    <w:rsid w:val="00DC5C9A"/>
    <w:rsid w:val="00DC7191"/>
    <w:rsid w:val="00DC758A"/>
    <w:rsid w:val="00DC783A"/>
    <w:rsid w:val="00DC7AB3"/>
    <w:rsid w:val="00DC7DAA"/>
    <w:rsid w:val="00DD00A6"/>
    <w:rsid w:val="00DD065F"/>
    <w:rsid w:val="00DD0A17"/>
    <w:rsid w:val="00DD0EF1"/>
    <w:rsid w:val="00DD178B"/>
    <w:rsid w:val="00DD17D6"/>
    <w:rsid w:val="00DD19D8"/>
    <w:rsid w:val="00DD1C1E"/>
    <w:rsid w:val="00DD1C63"/>
    <w:rsid w:val="00DD23D0"/>
    <w:rsid w:val="00DD245D"/>
    <w:rsid w:val="00DD29D5"/>
    <w:rsid w:val="00DD2CE3"/>
    <w:rsid w:val="00DD3499"/>
    <w:rsid w:val="00DD385C"/>
    <w:rsid w:val="00DD39F1"/>
    <w:rsid w:val="00DD3CB4"/>
    <w:rsid w:val="00DD3F91"/>
    <w:rsid w:val="00DD3FAF"/>
    <w:rsid w:val="00DD44E7"/>
    <w:rsid w:val="00DD4D0D"/>
    <w:rsid w:val="00DD5076"/>
    <w:rsid w:val="00DD5648"/>
    <w:rsid w:val="00DD5D39"/>
    <w:rsid w:val="00DD5D53"/>
    <w:rsid w:val="00DD5EA9"/>
    <w:rsid w:val="00DD6172"/>
    <w:rsid w:val="00DD6A10"/>
    <w:rsid w:val="00DD6C2B"/>
    <w:rsid w:val="00DD6DD5"/>
    <w:rsid w:val="00DD75F5"/>
    <w:rsid w:val="00DD7845"/>
    <w:rsid w:val="00DD7B7D"/>
    <w:rsid w:val="00DD7F19"/>
    <w:rsid w:val="00DE0808"/>
    <w:rsid w:val="00DE0F84"/>
    <w:rsid w:val="00DE129A"/>
    <w:rsid w:val="00DE1ADD"/>
    <w:rsid w:val="00DE23ED"/>
    <w:rsid w:val="00DE2422"/>
    <w:rsid w:val="00DE255A"/>
    <w:rsid w:val="00DE2710"/>
    <w:rsid w:val="00DE294D"/>
    <w:rsid w:val="00DE3857"/>
    <w:rsid w:val="00DE51F7"/>
    <w:rsid w:val="00DE52FB"/>
    <w:rsid w:val="00DE68FF"/>
    <w:rsid w:val="00DE6930"/>
    <w:rsid w:val="00DE706A"/>
    <w:rsid w:val="00DE7ECD"/>
    <w:rsid w:val="00DF0578"/>
    <w:rsid w:val="00DF063F"/>
    <w:rsid w:val="00DF11BB"/>
    <w:rsid w:val="00DF16EA"/>
    <w:rsid w:val="00DF182F"/>
    <w:rsid w:val="00DF1978"/>
    <w:rsid w:val="00DF197B"/>
    <w:rsid w:val="00DF1BC6"/>
    <w:rsid w:val="00DF1D43"/>
    <w:rsid w:val="00DF1FD1"/>
    <w:rsid w:val="00DF205E"/>
    <w:rsid w:val="00DF24A2"/>
    <w:rsid w:val="00DF2820"/>
    <w:rsid w:val="00DF283B"/>
    <w:rsid w:val="00DF29A4"/>
    <w:rsid w:val="00DF2BC1"/>
    <w:rsid w:val="00DF2EEC"/>
    <w:rsid w:val="00DF34A0"/>
    <w:rsid w:val="00DF3A70"/>
    <w:rsid w:val="00DF4DFF"/>
    <w:rsid w:val="00DF506E"/>
    <w:rsid w:val="00DF562E"/>
    <w:rsid w:val="00DF56F8"/>
    <w:rsid w:val="00DF5A7D"/>
    <w:rsid w:val="00DF5AEC"/>
    <w:rsid w:val="00DF5D25"/>
    <w:rsid w:val="00DF5D54"/>
    <w:rsid w:val="00DF62AF"/>
    <w:rsid w:val="00DF639E"/>
    <w:rsid w:val="00DF65CE"/>
    <w:rsid w:val="00DF6BE9"/>
    <w:rsid w:val="00DF7B24"/>
    <w:rsid w:val="00E003E5"/>
    <w:rsid w:val="00E008DF"/>
    <w:rsid w:val="00E00CD3"/>
    <w:rsid w:val="00E010E4"/>
    <w:rsid w:val="00E01730"/>
    <w:rsid w:val="00E01A2D"/>
    <w:rsid w:val="00E01D81"/>
    <w:rsid w:val="00E028B6"/>
    <w:rsid w:val="00E0295D"/>
    <w:rsid w:val="00E02B86"/>
    <w:rsid w:val="00E02D80"/>
    <w:rsid w:val="00E034E5"/>
    <w:rsid w:val="00E036F4"/>
    <w:rsid w:val="00E03810"/>
    <w:rsid w:val="00E03AF4"/>
    <w:rsid w:val="00E03BA9"/>
    <w:rsid w:val="00E04186"/>
    <w:rsid w:val="00E04636"/>
    <w:rsid w:val="00E049F5"/>
    <w:rsid w:val="00E04B79"/>
    <w:rsid w:val="00E04E85"/>
    <w:rsid w:val="00E05492"/>
    <w:rsid w:val="00E06539"/>
    <w:rsid w:val="00E067B2"/>
    <w:rsid w:val="00E06A2A"/>
    <w:rsid w:val="00E070AF"/>
    <w:rsid w:val="00E07490"/>
    <w:rsid w:val="00E0760D"/>
    <w:rsid w:val="00E07928"/>
    <w:rsid w:val="00E079F1"/>
    <w:rsid w:val="00E07CA0"/>
    <w:rsid w:val="00E07CF9"/>
    <w:rsid w:val="00E10832"/>
    <w:rsid w:val="00E110F1"/>
    <w:rsid w:val="00E11269"/>
    <w:rsid w:val="00E115A6"/>
    <w:rsid w:val="00E115C2"/>
    <w:rsid w:val="00E11691"/>
    <w:rsid w:val="00E11AD7"/>
    <w:rsid w:val="00E11D3B"/>
    <w:rsid w:val="00E11F65"/>
    <w:rsid w:val="00E12079"/>
    <w:rsid w:val="00E1230F"/>
    <w:rsid w:val="00E123F6"/>
    <w:rsid w:val="00E127D4"/>
    <w:rsid w:val="00E128D9"/>
    <w:rsid w:val="00E129C2"/>
    <w:rsid w:val="00E12E08"/>
    <w:rsid w:val="00E12F96"/>
    <w:rsid w:val="00E12FBA"/>
    <w:rsid w:val="00E13794"/>
    <w:rsid w:val="00E145C3"/>
    <w:rsid w:val="00E1475C"/>
    <w:rsid w:val="00E147C8"/>
    <w:rsid w:val="00E14864"/>
    <w:rsid w:val="00E14A6C"/>
    <w:rsid w:val="00E14D4A"/>
    <w:rsid w:val="00E1520A"/>
    <w:rsid w:val="00E152B1"/>
    <w:rsid w:val="00E15397"/>
    <w:rsid w:val="00E154B8"/>
    <w:rsid w:val="00E1550C"/>
    <w:rsid w:val="00E1589A"/>
    <w:rsid w:val="00E158FE"/>
    <w:rsid w:val="00E15D2C"/>
    <w:rsid w:val="00E161EE"/>
    <w:rsid w:val="00E164D6"/>
    <w:rsid w:val="00E167D2"/>
    <w:rsid w:val="00E16857"/>
    <w:rsid w:val="00E16890"/>
    <w:rsid w:val="00E16CE6"/>
    <w:rsid w:val="00E16DA9"/>
    <w:rsid w:val="00E17023"/>
    <w:rsid w:val="00E17080"/>
    <w:rsid w:val="00E1759C"/>
    <w:rsid w:val="00E178F7"/>
    <w:rsid w:val="00E179F9"/>
    <w:rsid w:val="00E17C0E"/>
    <w:rsid w:val="00E17DF7"/>
    <w:rsid w:val="00E2058E"/>
    <w:rsid w:val="00E20CC4"/>
    <w:rsid w:val="00E20D26"/>
    <w:rsid w:val="00E21079"/>
    <w:rsid w:val="00E21435"/>
    <w:rsid w:val="00E21537"/>
    <w:rsid w:val="00E218DD"/>
    <w:rsid w:val="00E21927"/>
    <w:rsid w:val="00E2233E"/>
    <w:rsid w:val="00E223D4"/>
    <w:rsid w:val="00E23398"/>
    <w:rsid w:val="00E2357F"/>
    <w:rsid w:val="00E2364A"/>
    <w:rsid w:val="00E23C6B"/>
    <w:rsid w:val="00E2414C"/>
    <w:rsid w:val="00E24242"/>
    <w:rsid w:val="00E24EFD"/>
    <w:rsid w:val="00E25107"/>
    <w:rsid w:val="00E25241"/>
    <w:rsid w:val="00E25F0E"/>
    <w:rsid w:val="00E25F9B"/>
    <w:rsid w:val="00E26501"/>
    <w:rsid w:val="00E2672B"/>
    <w:rsid w:val="00E26CB7"/>
    <w:rsid w:val="00E26D7A"/>
    <w:rsid w:val="00E274B6"/>
    <w:rsid w:val="00E274E6"/>
    <w:rsid w:val="00E30A7A"/>
    <w:rsid w:val="00E30B75"/>
    <w:rsid w:val="00E3148D"/>
    <w:rsid w:val="00E31A62"/>
    <w:rsid w:val="00E32EA2"/>
    <w:rsid w:val="00E3370D"/>
    <w:rsid w:val="00E33726"/>
    <w:rsid w:val="00E33A17"/>
    <w:rsid w:val="00E33A20"/>
    <w:rsid w:val="00E33CE5"/>
    <w:rsid w:val="00E34182"/>
    <w:rsid w:val="00E34CFC"/>
    <w:rsid w:val="00E34F8A"/>
    <w:rsid w:val="00E351D6"/>
    <w:rsid w:val="00E35444"/>
    <w:rsid w:val="00E356E0"/>
    <w:rsid w:val="00E358B5"/>
    <w:rsid w:val="00E35A7E"/>
    <w:rsid w:val="00E360E4"/>
    <w:rsid w:val="00E36917"/>
    <w:rsid w:val="00E36B68"/>
    <w:rsid w:val="00E36C97"/>
    <w:rsid w:val="00E36CE0"/>
    <w:rsid w:val="00E4005C"/>
    <w:rsid w:val="00E40746"/>
    <w:rsid w:val="00E40B55"/>
    <w:rsid w:val="00E40CF2"/>
    <w:rsid w:val="00E414B1"/>
    <w:rsid w:val="00E416AB"/>
    <w:rsid w:val="00E416B1"/>
    <w:rsid w:val="00E41A16"/>
    <w:rsid w:val="00E41ED4"/>
    <w:rsid w:val="00E4206E"/>
    <w:rsid w:val="00E422C3"/>
    <w:rsid w:val="00E424C9"/>
    <w:rsid w:val="00E4291C"/>
    <w:rsid w:val="00E42DC6"/>
    <w:rsid w:val="00E43507"/>
    <w:rsid w:val="00E435A9"/>
    <w:rsid w:val="00E43CDC"/>
    <w:rsid w:val="00E43DAF"/>
    <w:rsid w:val="00E44041"/>
    <w:rsid w:val="00E443D3"/>
    <w:rsid w:val="00E44530"/>
    <w:rsid w:val="00E44CA0"/>
    <w:rsid w:val="00E45705"/>
    <w:rsid w:val="00E45B53"/>
    <w:rsid w:val="00E460B7"/>
    <w:rsid w:val="00E469A4"/>
    <w:rsid w:val="00E46ECF"/>
    <w:rsid w:val="00E46F3C"/>
    <w:rsid w:val="00E47281"/>
    <w:rsid w:val="00E47A1A"/>
    <w:rsid w:val="00E47E6E"/>
    <w:rsid w:val="00E47F6C"/>
    <w:rsid w:val="00E501AF"/>
    <w:rsid w:val="00E5027A"/>
    <w:rsid w:val="00E50BE8"/>
    <w:rsid w:val="00E50CB6"/>
    <w:rsid w:val="00E51B66"/>
    <w:rsid w:val="00E51C4B"/>
    <w:rsid w:val="00E51E0A"/>
    <w:rsid w:val="00E51EBD"/>
    <w:rsid w:val="00E51F72"/>
    <w:rsid w:val="00E5239C"/>
    <w:rsid w:val="00E526E1"/>
    <w:rsid w:val="00E529C5"/>
    <w:rsid w:val="00E52EFE"/>
    <w:rsid w:val="00E53384"/>
    <w:rsid w:val="00E534CC"/>
    <w:rsid w:val="00E53569"/>
    <w:rsid w:val="00E53DE6"/>
    <w:rsid w:val="00E53FA0"/>
    <w:rsid w:val="00E54059"/>
    <w:rsid w:val="00E544C9"/>
    <w:rsid w:val="00E5454A"/>
    <w:rsid w:val="00E54943"/>
    <w:rsid w:val="00E54957"/>
    <w:rsid w:val="00E54C5D"/>
    <w:rsid w:val="00E54D85"/>
    <w:rsid w:val="00E5541A"/>
    <w:rsid w:val="00E55686"/>
    <w:rsid w:val="00E55A2D"/>
    <w:rsid w:val="00E55AA5"/>
    <w:rsid w:val="00E56124"/>
    <w:rsid w:val="00E568B5"/>
    <w:rsid w:val="00E56998"/>
    <w:rsid w:val="00E56C69"/>
    <w:rsid w:val="00E57388"/>
    <w:rsid w:val="00E5771D"/>
    <w:rsid w:val="00E578FD"/>
    <w:rsid w:val="00E57BFB"/>
    <w:rsid w:val="00E57FCF"/>
    <w:rsid w:val="00E6024E"/>
    <w:rsid w:val="00E60427"/>
    <w:rsid w:val="00E607E8"/>
    <w:rsid w:val="00E6093B"/>
    <w:rsid w:val="00E60965"/>
    <w:rsid w:val="00E60A47"/>
    <w:rsid w:val="00E613B0"/>
    <w:rsid w:val="00E6153C"/>
    <w:rsid w:val="00E61706"/>
    <w:rsid w:val="00E617AC"/>
    <w:rsid w:val="00E618A1"/>
    <w:rsid w:val="00E61FC1"/>
    <w:rsid w:val="00E6242A"/>
    <w:rsid w:val="00E625AF"/>
    <w:rsid w:val="00E62BA0"/>
    <w:rsid w:val="00E62BCD"/>
    <w:rsid w:val="00E62C7E"/>
    <w:rsid w:val="00E64BEA"/>
    <w:rsid w:val="00E64F37"/>
    <w:rsid w:val="00E650C5"/>
    <w:rsid w:val="00E6557C"/>
    <w:rsid w:val="00E660B4"/>
    <w:rsid w:val="00E6662E"/>
    <w:rsid w:val="00E66DCB"/>
    <w:rsid w:val="00E66EE1"/>
    <w:rsid w:val="00E678B6"/>
    <w:rsid w:val="00E70255"/>
    <w:rsid w:val="00E7042B"/>
    <w:rsid w:val="00E708E6"/>
    <w:rsid w:val="00E70FBD"/>
    <w:rsid w:val="00E7112A"/>
    <w:rsid w:val="00E713EE"/>
    <w:rsid w:val="00E7145D"/>
    <w:rsid w:val="00E718AA"/>
    <w:rsid w:val="00E71A55"/>
    <w:rsid w:val="00E71AD6"/>
    <w:rsid w:val="00E722C1"/>
    <w:rsid w:val="00E727A0"/>
    <w:rsid w:val="00E727F2"/>
    <w:rsid w:val="00E72C7B"/>
    <w:rsid w:val="00E72C96"/>
    <w:rsid w:val="00E72E6F"/>
    <w:rsid w:val="00E72EA1"/>
    <w:rsid w:val="00E72F5B"/>
    <w:rsid w:val="00E73B18"/>
    <w:rsid w:val="00E73FD7"/>
    <w:rsid w:val="00E74230"/>
    <w:rsid w:val="00E74437"/>
    <w:rsid w:val="00E749A0"/>
    <w:rsid w:val="00E74BBF"/>
    <w:rsid w:val="00E752EA"/>
    <w:rsid w:val="00E753E4"/>
    <w:rsid w:val="00E756A5"/>
    <w:rsid w:val="00E7577F"/>
    <w:rsid w:val="00E75868"/>
    <w:rsid w:val="00E758C0"/>
    <w:rsid w:val="00E7591B"/>
    <w:rsid w:val="00E75A1A"/>
    <w:rsid w:val="00E76390"/>
    <w:rsid w:val="00E7665C"/>
    <w:rsid w:val="00E76B5E"/>
    <w:rsid w:val="00E76EB7"/>
    <w:rsid w:val="00E778AF"/>
    <w:rsid w:val="00E77CDD"/>
    <w:rsid w:val="00E807BE"/>
    <w:rsid w:val="00E80D0F"/>
    <w:rsid w:val="00E81215"/>
    <w:rsid w:val="00E8138A"/>
    <w:rsid w:val="00E81823"/>
    <w:rsid w:val="00E818A2"/>
    <w:rsid w:val="00E82247"/>
    <w:rsid w:val="00E82626"/>
    <w:rsid w:val="00E83385"/>
    <w:rsid w:val="00E83E8F"/>
    <w:rsid w:val="00E83F6A"/>
    <w:rsid w:val="00E84490"/>
    <w:rsid w:val="00E846E8"/>
    <w:rsid w:val="00E8491B"/>
    <w:rsid w:val="00E84A16"/>
    <w:rsid w:val="00E85157"/>
    <w:rsid w:val="00E8544E"/>
    <w:rsid w:val="00E85E71"/>
    <w:rsid w:val="00E8621E"/>
    <w:rsid w:val="00E86D7A"/>
    <w:rsid w:val="00E87B07"/>
    <w:rsid w:val="00E904C9"/>
    <w:rsid w:val="00E90597"/>
    <w:rsid w:val="00E9081C"/>
    <w:rsid w:val="00E91769"/>
    <w:rsid w:val="00E91AAF"/>
    <w:rsid w:val="00E92276"/>
    <w:rsid w:val="00E923E4"/>
    <w:rsid w:val="00E92C35"/>
    <w:rsid w:val="00E92F04"/>
    <w:rsid w:val="00E92F67"/>
    <w:rsid w:val="00E93137"/>
    <w:rsid w:val="00E9313A"/>
    <w:rsid w:val="00E932C6"/>
    <w:rsid w:val="00E93A10"/>
    <w:rsid w:val="00E93AF8"/>
    <w:rsid w:val="00E94336"/>
    <w:rsid w:val="00E9443E"/>
    <w:rsid w:val="00E94FFE"/>
    <w:rsid w:val="00E95380"/>
    <w:rsid w:val="00E956AB"/>
    <w:rsid w:val="00E95FAE"/>
    <w:rsid w:val="00E96004"/>
    <w:rsid w:val="00E960F2"/>
    <w:rsid w:val="00E9622D"/>
    <w:rsid w:val="00E96BD5"/>
    <w:rsid w:val="00E97B47"/>
    <w:rsid w:val="00EA0244"/>
    <w:rsid w:val="00EA0640"/>
    <w:rsid w:val="00EA06EC"/>
    <w:rsid w:val="00EA0E0D"/>
    <w:rsid w:val="00EA0E66"/>
    <w:rsid w:val="00EA0EF0"/>
    <w:rsid w:val="00EA104B"/>
    <w:rsid w:val="00EA11D1"/>
    <w:rsid w:val="00EA12D8"/>
    <w:rsid w:val="00EA17E7"/>
    <w:rsid w:val="00EA19A8"/>
    <w:rsid w:val="00EA1D7D"/>
    <w:rsid w:val="00EA2438"/>
    <w:rsid w:val="00EA264D"/>
    <w:rsid w:val="00EA2FD0"/>
    <w:rsid w:val="00EA32F0"/>
    <w:rsid w:val="00EA3875"/>
    <w:rsid w:val="00EA4CC3"/>
    <w:rsid w:val="00EA576A"/>
    <w:rsid w:val="00EA580B"/>
    <w:rsid w:val="00EA60DD"/>
    <w:rsid w:val="00EA65D5"/>
    <w:rsid w:val="00EA6899"/>
    <w:rsid w:val="00EA6A49"/>
    <w:rsid w:val="00EA6AD2"/>
    <w:rsid w:val="00EA6BF4"/>
    <w:rsid w:val="00EA6DEB"/>
    <w:rsid w:val="00EA6EFE"/>
    <w:rsid w:val="00EA7832"/>
    <w:rsid w:val="00EA7B9E"/>
    <w:rsid w:val="00EA7D1D"/>
    <w:rsid w:val="00EB0779"/>
    <w:rsid w:val="00EB0A87"/>
    <w:rsid w:val="00EB0C3D"/>
    <w:rsid w:val="00EB0E23"/>
    <w:rsid w:val="00EB0ECA"/>
    <w:rsid w:val="00EB10F1"/>
    <w:rsid w:val="00EB1913"/>
    <w:rsid w:val="00EB1D02"/>
    <w:rsid w:val="00EB1D8B"/>
    <w:rsid w:val="00EB1E25"/>
    <w:rsid w:val="00EB1ECE"/>
    <w:rsid w:val="00EB2717"/>
    <w:rsid w:val="00EB2AC3"/>
    <w:rsid w:val="00EB2C9B"/>
    <w:rsid w:val="00EB2EBD"/>
    <w:rsid w:val="00EB3187"/>
    <w:rsid w:val="00EB335A"/>
    <w:rsid w:val="00EB36B6"/>
    <w:rsid w:val="00EB3AD5"/>
    <w:rsid w:val="00EB3ED1"/>
    <w:rsid w:val="00EB4278"/>
    <w:rsid w:val="00EB4BAE"/>
    <w:rsid w:val="00EB4E1D"/>
    <w:rsid w:val="00EB5914"/>
    <w:rsid w:val="00EB5A2E"/>
    <w:rsid w:val="00EB5B16"/>
    <w:rsid w:val="00EB5F65"/>
    <w:rsid w:val="00EB5F8A"/>
    <w:rsid w:val="00EB65D1"/>
    <w:rsid w:val="00EB73AB"/>
    <w:rsid w:val="00EB7427"/>
    <w:rsid w:val="00EB76BF"/>
    <w:rsid w:val="00EB7CDB"/>
    <w:rsid w:val="00EB7E7A"/>
    <w:rsid w:val="00EB7F3F"/>
    <w:rsid w:val="00EB7F54"/>
    <w:rsid w:val="00EC01BA"/>
    <w:rsid w:val="00EC077F"/>
    <w:rsid w:val="00EC078A"/>
    <w:rsid w:val="00EC0984"/>
    <w:rsid w:val="00EC0CE3"/>
    <w:rsid w:val="00EC0DB6"/>
    <w:rsid w:val="00EC117C"/>
    <w:rsid w:val="00EC1CDE"/>
    <w:rsid w:val="00EC216D"/>
    <w:rsid w:val="00EC2C59"/>
    <w:rsid w:val="00EC2E6A"/>
    <w:rsid w:val="00EC352A"/>
    <w:rsid w:val="00EC3890"/>
    <w:rsid w:val="00EC3917"/>
    <w:rsid w:val="00EC3B85"/>
    <w:rsid w:val="00EC3CD6"/>
    <w:rsid w:val="00EC3D07"/>
    <w:rsid w:val="00EC48F5"/>
    <w:rsid w:val="00EC49EE"/>
    <w:rsid w:val="00EC4C2D"/>
    <w:rsid w:val="00EC55E2"/>
    <w:rsid w:val="00EC59A2"/>
    <w:rsid w:val="00EC5BB4"/>
    <w:rsid w:val="00EC5ED0"/>
    <w:rsid w:val="00EC60BA"/>
    <w:rsid w:val="00EC6E4C"/>
    <w:rsid w:val="00EC7590"/>
    <w:rsid w:val="00EC7A51"/>
    <w:rsid w:val="00EC7B9A"/>
    <w:rsid w:val="00ED022D"/>
    <w:rsid w:val="00ED044C"/>
    <w:rsid w:val="00ED11F1"/>
    <w:rsid w:val="00ED17A0"/>
    <w:rsid w:val="00ED184E"/>
    <w:rsid w:val="00ED1FD8"/>
    <w:rsid w:val="00ED2385"/>
    <w:rsid w:val="00ED23BE"/>
    <w:rsid w:val="00ED2846"/>
    <w:rsid w:val="00ED285F"/>
    <w:rsid w:val="00ED2927"/>
    <w:rsid w:val="00ED2AE0"/>
    <w:rsid w:val="00ED3CD3"/>
    <w:rsid w:val="00ED3DC9"/>
    <w:rsid w:val="00ED3E22"/>
    <w:rsid w:val="00ED3F47"/>
    <w:rsid w:val="00ED4126"/>
    <w:rsid w:val="00ED4D80"/>
    <w:rsid w:val="00ED5332"/>
    <w:rsid w:val="00ED549E"/>
    <w:rsid w:val="00ED565F"/>
    <w:rsid w:val="00ED5681"/>
    <w:rsid w:val="00ED6102"/>
    <w:rsid w:val="00ED615D"/>
    <w:rsid w:val="00ED63ED"/>
    <w:rsid w:val="00ED64EA"/>
    <w:rsid w:val="00ED6BCF"/>
    <w:rsid w:val="00ED6EEB"/>
    <w:rsid w:val="00ED744F"/>
    <w:rsid w:val="00ED776F"/>
    <w:rsid w:val="00ED7883"/>
    <w:rsid w:val="00ED7AAD"/>
    <w:rsid w:val="00EE0336"/>
    <w:rsid w:val="00EE0DC1"/>
    <w:rsid w:val="00EE0F75"/>
    <w:rsid w:val="00EE18F9"/>
    <w:rsid w:val="00EE1A15"/>
    <w:rsid w:val="00EE238E"/>
    <w:rsid w:val="00EE23BF"/>
    <w:rsid w:val="00EE2938"/>
    <w:rsid w:val="00EE3406"/>
    <w:rsid w:val="00EE3C46"/>
    <w:rsid w:val="00EE3E0C"/>
    <w:rsid w:val="00EE44FA"/>
    <w:rsid w:val="00EE46AE"/>
    <w:rsid w:val="00EE499A"/>
    <w:rsid w:val="00EE4D36"/>
    <w:rsid w:val="00EE4EB1"/>
    <w:rsid w:val="00EE5339"/>
    <w:rsid w:val="00EE5363"/>
    <w:rsid w:val="00EE53A1"/>
    <w:rsid w:val="00EE5479"/>
    <w:rsid w:val="00EE54AE"/>
    <w:rsid w:val="00EE5739"/>
    <w:rsid w:val="00EE5E93"/>
    <w:rsid w:val="00EE6233"/>
    <w:rsid w:val="00EE67F8"/>
    <w:rsid w:val="00EE6A8D"/>
    <w:rsid w:val="00EE6C02"/>
    <w:rsid w:val="00EE6E3E"/>
    <w:rsid w:val="00EE79A9"/>
    <w:rsid w:val="00EF027E"/>
    <w:rsid w:val="00EF02DD"/>
    <w:rsid w:val="00EF04B7"/>
    <w:rsid w:val="00EF0560"/>
    <w:rsid w:val="00EF0861"/>
    <w:rsid w:val="00EF14DC"/>
    <w:rsid w:val="00EF194E"/>
    <w:rsid w:val="00EF1D8C"/>
    <w:rsid w:val="00EF26BD"/>
    <w:rsid w:val="00EF2E3D"/>
    <w:rsid w:val="00EF38C4"/>
    <w:rsid w:val="00EF4D7A"/>
    <w:rsid w:val="00EF4D93"/>
    <w:rsid w:val="00EF5005"/>
    <w:rsid w:val="00EF5094"/>
    <w:rsid w:val="00EF50DE"/>
    <w:rsid w:val="00EF5186"/>
    <w:rsid w:val="00EF547F"/>
    <w:rsid w:val="00EF5F33"/>
    <w:rsid w:val="00EF64E0"/>
    <w:rsid w:val="00EF64E9"/>
    <w:rsid w:val="00EF654A"/>
    <w:rsid w:val="00EF654F"/>
    <w:rsid w:val="00EF6F25"/>
    <w:rsid w:val="00EF766C"/>
    <w:rsid w:val="00EF7C0F"/>
    <w:rsid w:val="00EF7FF0"/>
    <w:rsid w:val="00F002F9"/>
    <w:rsid w:val="00F00C9A"/>
    <w:rsid w:val="00F00DFF"/>
    <w:rsid w:val="00F0108A"/>
    <w:rsid w:val="00F0111F"/>
    <w:rsid w:val="00F0141C"/>
    <w:rsid w:val="00F01B51"/>
    <w:rsid w:val="00F01B6F"/>
    <w:rsid w:val="00F01FF3"/>
    <w:rsid w:val="00F0235A"/>
    <w:rsid w:val="00F0393A"/>
    <w:rsid w:val="00F039E8"/>
    <w:rsid w:val="00F04131"/>
    <w:rsid w:val="00F045B0"/>
    <w:rsid w:val="00F045F4"/>
    <w:rsid w:val="00F0462B"/>
    <w:rsid w:val="00F04683"/>
    <w:rsid w:val="00F04B02"/>
    <w:rsid w:val="00F04B42"/>
    <w:rsid w:val="00F05C05"/>
    <w:rsid w:val="00F06135"/>
    <w:rsid w:val="00F06187"/>
    <w:rsid w:val="00F0674D"/>
    <w:rsid w:val="00F0683D"/>
    <w:rsid w:val="00F0752D"/>
    <w:rsid w:val="00F07689"/>
    <w:rsid w:val="00F07C4B"/>
    <w:rsid w:val="00F10424"/>
    <w:rsid w:val="00F10DCC"/>
    <w:rsid w:val="00F10EBA"/>
    <w:rsid w:val="00F112E4"/>
    <w:rsid w:val="00F112F5"/>
    <w:rsid w:val="00F1136B"/>
    <w:rsid w:val="00F11373"/>
    <w:rsid w:val="00F11374"/>
    <w:rsid w:val="00F11791"/>
    <w:rsid w:val="00F118DF"/>
    <w:rsid w:val="00F123B0"/>
    <w:rsid w:val="00F123B8"/>
    <w:rsid w:val="00F12B05"/>
    <w:rsid w:val="00F12C63"/>
    <w:rsid w:val="00F1375B"/>
    <w:rsid w:val="00F13835"/>
    <w:rsid w:val="00F13861"/>
    <w:rsid w:val="00F13FAE"/>
    <w:rsid w:val="00F1459D"/>
    <w:rsid w:val="00F1466D"/>
    <w:rsid w:val="00F148E3"/>
    <w:rsid w:val="00F14B4D"/>
    <w:rsid w:val="00F14F0C"/>
    <w:rsid w:val="00F15A10"/>
    <w:rsid w:val="00F15D2B"/>
    <w:rsid w:val="00F16487"/>
    <w:rsid w:val="00F16C64"/>
    <w:rsid w:val="00F1790C"/>
    <w:rsid w:val="00F17A28"/>
    <w:rsid w:val="00F17D5D"/>
    <w:rsid w:val="00F17E8A"/>
    <w:rsid w:val="00F17EA3"/>
    <w:rsid w:val="00F2005C"/>
    <w:rsid w:val="00F207F3"/>
    <w:rsid w:val="00F20968"/>
    <w:rsid w:val="00F20B61"/>
    <w:rsid w:val="00F20F54"/>
    <w:rsid w:val="00F20FD4"/>
    <w:rsid w:val="00F21138"/>
    <w:rsid w:val="00F21329"/>
    <w:rsid w:val="00F213BB"/>
    <w:rsid w:val="00F2239A"/>
    <w:rsid w:val="00F2263E"/>
    <w:rsid w:val="00F22B5E"/>
    <w:rsid w:val="00F22F38"/>
    <w:rsid w:val="00F230FC"/>
    <w:rsid w:val="00F236EF"/>
    <w:rsid w:val="00F23AA3"/>
    <w:rsid w:val="00F23CC6"/>
    <w:rsid w:val="00F24680"/>
    <w:rsid w:val="00F24AD4"/>
    <w:rsid w:val="00F24BC2"/>
    <w:rsid w:val="00F24FFC"/>
    <w:rsid w:val="00F25354"/>
    <w:rsid w:val="00F253F3"/>
    <w:rsid w:val="00F254C6"/>
    <w:rsid w:val="00F2577F"/>
    <w:rsid w:val="00F26008"/>
    <w:rsid w:val="00F26397"/>
    <w:rsid w:val="00F26814"/>
    <w:rsid w:val="00F26DD7"/>
    <w:rsid w:val="00F27490"/>
    <w:rsid w:val="00F276DC"/>
    <w:rsid w:val="00F27921"/>
    <w:rsid w:val="00F27F66"/>
    <w:rsid w:val="00F30051"/>
    <w:rsid w:val="00F3050B"/>
    <w:rsid w:val="00F30678"/>
    <w:rsid w:val="00F30A82"/>
    <w:rsid w:val="00F3151E"/>
    <w:rsid w:val="00F31720"/>
    <w:rsid w:val="00F32097"/>
    <w:rsid w:val="00F324BC"/>
    <w:rsid w:val="00F33158"/>
    <w:rsid w:val="00F33736"/>
    <w:rsid w:val="00F33926"/>
    <w:rsid w:val="00F33B43"/>
    <w:rsid w:val="00F33C10"/>
    <w:rsid w:val="00F33CD1"/>
    <w:rsid w:val="00F34383"/>
    <w:rsid w:val="00F344C7"/>
    <w:rsid w:val="00F348BA"/>
    <w:rsid w:val="00F348CA"/>
    <w:rsid w:val="00F349DE"/>
    <w:rsid w:val="00F34D71"/>
    <w:rsid w:val="00F3513C"/>
    <w:rsid w:val="00F3532C"/>
    <w:rsid w:val="00F35758"/>
    <w:rsid w:val="00F35786"/>
    <w:rsid w:val="00F358CD"/>
    <w:rsid w:val="00F35A9C"/>
    <w:rsid w:val="00F35EA1"/>
    <w:rsid w:val="00F3641B"/>
    <w:rsid w:val="00F364B6"/>
    <w:rsid w:val="00F365CA"/>
    <w:rsid w:val="00F36DE5"/>
    <w:rsid w:val="00F36F24"/>
    <w:rsid w:val="00F37079"/>
    <w:rsid w:val="00F373B2"/>
    <w:rsid w:val="00F3789D"/>
    <w:rsid w:val="00F37D29"/>
    <w:rsid w:val="00F40183"/>
    <w:rsid w:val="00F40255"/>
    <w:rsid w:val="00F40260"/>
    <w:rsid w:val="00F4068D"/>
    <w:rsid w:val="00F40CF1"/>
    <w:rsid w:val="00F40E29"/>
    <w:rsid w:val="00F41316"/>
    <w:rsid w:val="00F416C1"/>
    <w:rsid w:val="00F41B1C"/>
    <w:rsid w:val="00F41C56"/>
    <w:rsid w:val="00F41E2F"/>
    <w:rsid w:val="00F42160"/>
    <w:rsid w:val="00F427B5"/>
    <w:rsid w:val="00F427CF"/>
    <w:rsid w:val="00F42FC3"/>
    <w:rsid w:val="00F43171"/>
    <w:rsid w:val="00F435D9"/>
    <w:rsid w:val="00F438B9"/>
    <w:rsid w:val="00F43965"/>
    <w:rsid w:val="00F43A7A"/>
    <w:rsid w:val="00F43BC4"/>
    <w:rsid w:val="00F4436C"/>
    <w:rsid w:val="00F4436F"/>
    <w:rsid w:val="00F44A19"/>
    <w:rsid w:val="00F45102"/>
    <w:rsid w:val="00F45165"/>
    <w:rsid w:val="00F451BC"/>
    <w:rsid w:val="00F454EF"/>
    <w:rsid w:val="00F45F45"/>
    <w:rsid w:val="00F461A8"/>
    <w:rsid w:val="00F46ADE"/>
    <w:rsid w:val="00F4728E"/>
    <w:rsid w:val="00F47322"/>
    <w:rsid w:val="00F47568"/>
    <w:rsid w:val="00F47579"/>
    <w:rsid w:val="00F4757A"/>
    <w:rsid w:val="00F4765E"/>
    <w:rsid w:val="00F5004E"/>
    <w:rsid w:val="00F5008E"/>
    <w:rsid w:val="00F5078F"/>
    <w:rsid w:val="00F510FD"/>
    <w:rsid w:val="00F511F6"/>
    <w:rsid w:val="00F51716"/>
    <w:rsid w:val="00F518F8"/>
    <w:rsid w:val="00F51B70"/>
    <w:rsid w:val="00F52254"/>
    <w:rsid w:val="00F523F4"/>
    <w:rsid w:val="00F528D5"/>
    <w:rsid w:val="00F52A70"/>
    <w:rsid w:val="00F52AB7"/>
    <w:rsid w:val="00F52CE9"/>
    <w:rsid w:val="00F53925"/>
    <w:rsid w:val="00F53C88"/>
    <w:rsid w:val="00F53E02"/>
    <w:rsid w:val="00F54132"/>
    <w:rsid w:val="00F5417C"/>
    <w:rsid w:val="00F541D4"/>
    <w:rsid w:val="00F54420"/>
    <w:rsid w:val="00F5448C"/>
    <w:rsid w:val="00F54604"/>
    <w:rsid w:val="00F54AFC"/>
    <w:rsid w:val="00F56139"/>
    <w:rsid w:val="00F56310"/>
    <w:rsid w:val="00F56AD4"/>
    <w:rsid w:val="00F56ED6"/>
    <w:rsid w:val="00F572FF"/>
    <w:rsid w:val="00F60231"/>
    <w:rsid w:val="00F60809"/>
    <w:rsid w:val="00F608EB"/>
    <w:rsid w:val="00F610E0"/>
    <w:rsid w:val="00F61490"/>
    <w:rsid w:val="00F61714"/>
    <w:rsid w:val="00F619F5"/>
    <w:rsid w:val="00F61A22"/>
    <w:rsid w:val="00F61C6C"/>
    <w:rsid w:val="00F61E21"/>
    <w:rsid w:val="00F6262A"/>
    <w:rsid w:val="00F629BA"/>
    <w:rsid w:val="00F629E6"/>
    <w:rsid w:val="00F62C2A"/>
    <w:rsid w:val="00F62DB0"/>
    <w:rsid w:val="00F62E6C"/>
    <w:rsid w:val="00F62F33"/>
    <w:rsid w:val="00F630AF"/>
    <w:rsid w:val="00F631CA"/>
    <w:rsid w:val="00F634E6"/>
    <w:rsid w:val="00F638F8"/>
    <w:rsid w:val="00F63CED"/>
    <w:rsid w:val="00F645D8"/>
    <w:rsid w:val="00F646F4"/>
    <w:rsid w:val="00F64C18"/>
    <w:rsid w:val="00F64F72"/>
    <w:rsid w:val="00F6539B"/>
    <w:rsid w:val="00F6561F"/>
    <w:rsid w:val="00F6576E"/>
    <w:rsid w:val="00F659F3"/>
    <w:rsid w:val="00F6616E"/>
    <w:rsid w:val="00F662C7"/>
    <w:rsid w:val="00F66734"/>
    <w:rsid w:val="00F66B7B"/>
    <w:rsid w:val="00F6752F"/>
    <w:rsid w:val="00F67AA5"/>
    <w:rsid w:val="00F67C2D"/>
    <w:rsid w:val="00F67C87"/>
    <w:rsid w:val="00F67F11"/>
    <w:rsid w:val="00F70292"/>
    <w:rsid w:val="00F7051A"/>
    <w:rsid w:val="00F70772"/>
    <w:rsid w:val="00F70859"/>
    <w:rsid w:val="00F70DC0"/>
    <w:rsid w:val="00F717F1"/>
    <w:rsid w:val="00F71E21"/>
    <w:rsid w:val="00F72201"/>
    <w:rsid w:val="00F722E5"/>
    <w:rsid w:val="00F728BA"/>
    <w:rsid w:val="00F72966"/>
    <w:rsid w:val="00F73311"/>
    <w:rsid w:val="00F734DC"/>
    <w:rsid w:val="00F73E1C"/>
    <w:rsid w:val="00F73E3E"/>
    <w:rsid w:val="00F7400A"/>
    <w:rsid w:val="00F74229"/>
    <w:rsid w:val="00F74520"/>
    <w:rsid w:val="00F74793"/>
    <w:rsid w:val="00F74C39"/>
    <w:rsid w:val="00F74D2E"/>
    <w:rsid w:val="00F74EC7"/>
    <w:rsid w:val="00F75429"/>
    <w:rsid w:val="00F75435"/>
    <w:rsid w:val="00F75756"/>
    <w:rsid w:val="00F75775"/>
    <w:rsid w:val="00F759F5"/>
    <w:rsid w:val="00F76012"/>
    <w:rsid w:val="00F7611E"/>
    <w:rsid w:val="00F76684"/>
    <w:rsid w:val="00F76791"/>
    <w:rsid w:val="00F769DB"/>
    <w:rsid w:val="00F77276"/>
    <w:rsid w:val="00F7730D"/>
    <w:rsid w:val="00F77867"/>
    <w:rsid w:val="00F779EB"/>
    <w:rsid w:val="00F8010B"/>
    <w:rsid w:val="00F804BC"/>
    <w:rsid w:val="00F807B9"/>
    <w:rsid w:val="00F809F4"/>
    <w:rsid w:val="00F812A0"/>
    <w:rsid w:val="00F8149F"/>
    <w:rsid w:val="00F81A01"/>
    <w:rsid w:val="00F8237B"/>
    <w:rsid w:val="00F82481"/>
    <w:rsid w:val="00F82ACC"/>
    <w:rsid w:val="00F82D63"/>
    <w:rsid w:val="00F82E87"/>
    <w:rsid w:val="00F83862"/>
    <w:rsid w:val="00F83C57"/>
    <w:rsid w:val="00F84446"/>
    <w:rsid w:val="00F8461A"/>
    <w:rsid w:val="00F8463E"/>
    <w:rsid w:val="00F84975"/>
    <w:rsid w:val="00F849BE"/>
    <w:rsid w:val="00F85125"/>
    <w:rsid w:val="00F859A8"/>
    <w:rsid w:val="00F85A16"/>
    <w:rsid w:val="00F85B0A"/>
    <w:rsid w:val="00F85E7D"/>
    <w:rsid w:val="00F86B2C"/>
    <w:rsid w:val="00F86D0C"/>
    <w:rsid w:val="00F879FB"/>
    <w:rsid w:val="00F87BC7"/>
    <w:rsid w:val="00F87DDB"/>
    <w:rsid w:val="00F90310"/>
    <w:rsid w:val="00F90541"/>
    <w:rsid w:val="00F908F8"/>
    <w:rsid w:val="00F909DE"/>
    <w:rsid w:val="00F9151D"/>
    <w:rsid w:val="00F91D34"/>
    <w:rsid w:val="00F92E83"/>
    <w:rsid w:val="00F930D9"/>
    <w:rsid w:val="00F9316D"/>
    <w:rsid w:val="00F93460"/>
    <w:rsid w:val="00F934B3"/>
    <w:rsid w:val="00F93BEA"/>
    <w:rsid w:val="00F942C6"/>
    <w:rsid w:val="00F94A96"/>
    <w:rsid w:val="00F94EF8"/>
    <w:rsid w:val="00F950C7"/>
    <w:rsid w:val="00F9517E"/>
    <w:rsid w:val="00F959E4"/>
    <w:rsid w:val="00F95C2F"/>
    <w:rsid w:val="00F963A7"/>
    <w:rsid w:val="00F965FF"/>
    <w:rsid w:val="00F96739"/>
    <w:rsid w:val="00F96C7B"/>
    <w:rsid w:val="00F96DDA"/>
    <w:rsid w:val="00F96E7B"/>
    <w:rsid w:val="00F96E98"/>
    <w:rsid w:val="00F9731C"/>
    <w:rsid w:val="00F974C2"/>
    <w:rsid w:val="00F97CAD"/>
    <w:rsid w:val="00FA028C"/>
    <w:rsid w:val="00FA0929"/>
    <w:rsid w:val="00FA093A"/>
    <w:rsid w:val="00FA0A26"/>
    <w:rsid w:val="00FA0FA7"/>
    <w:rsid w:val="00FA109F"/>
    <w:rsid w:val="00FA1A6A"/>
    <w:rsid w:val="00FA1BBE"/>
    <w:rsid w:val="00FA1FA1"/>
    <w:rsid w:val="00FA27E9"/>
    <w:rsid w:val="00FA2866"/>
    <w:rsid w:val="00FA299B"/>
    <w:rsid w:val="00FA2A53"/>
    <w:rsid w:val="00FA3062"/>
    <w:rsid w:val="00FA3136"/>
    <w:rsid w:val="00FA33C4"/>
    <w:rsid w:val="00FA37CF"/>
    <w:rsid w:val="00FA382B"/>
    <w:rsid w:val="00FA3B44"/>
    <w:rsid w:val="00FA3C8B"/>
    <w:rsid w:val="00FA3C9D"/>
    <w:rsid w:val="00FA4B2A"/>
    <w:rsid w:val="00FA4FDA"/>
    <w:rsid w:val="00FA5475"/>
    <w:rsid w:val="00FA5757"/>
    <w:rsid w:val="00FA57FD"/>
    <w:rsid w:val="00FA59A0"/>
    <w:rsid w:val="00FA5C9D"/>
    <w:rsid w:val="00FA60BA"/>
    <w:rsid w:val="00FA6768"/>
    <w:rsid w:val="00FA67D3"/>
    <w:rsid w:val="00FA6C9F"/>
    <w:rsid w:val="00FA6E4E"/>
    <w:rsid w:val="00FA6F32"/>
    <w:rsid w:val="00FA71D9"/>
    <w:rsid w:val="00FA757F"/>
    <w:rsid w:val="00FA799D"/>
    <w:rsid w:val="00FB02FF"/>
    <w:rsid w:val="00FB0331"/>
    <w:rsid w:val="00FB0437"/>
    <w:rsid w:val="00FB04F9"/>
    <w:rsid w:val="00FB0B2C"/>
    <w:rsid w:val="00FB0CA3"/>
    <w:rsid w:val="00FB10B4"/>
    <w:rsid w:val="00FB1466"/>
    <w:rsid w:val="00FB1BAD"/>
    <w:rsid w:val="00FB1C25"/>
    <w:rsid w:val="00FB20FA"/>
    <w:rsid w:val="00FB272F"/>
    <w:rsid w:val="00FB2A39"/>
    <w:rsid w:val="00FB2A59"/>
    <w:rsid w:val="00FB2AD4"/>
    <w:rsid w:val="00FB2AFA"/>
    <w:rsid w:val="00FB356E"/>
    <w:rsid w:val="00FB362C"/>
    <w:rsid w:val="00FB3828"/>
    <w:rsid w:val="00FB3E04"/>
    <w:rsid w:val="00FB3FBD"/>
    <w:rsid w:val="00FB4235"/>
    <w:rsid w:val="00FB4357"/>
    <w:rsid w:val="00FB485F"/>
    <w:rsid w:val="00FB49C0"/>
    <w:rsid w:val="00FB5147"/>
    <w:rsid w:val="00FB5763"/>
    <w:rsid w:val="00FB5C44"/>
    <w:rsid w:val="00FB63C7"/>
    <w:rsid w:val="00FB6538"/>
    <w:rsid w:val="00FB674C"/>
    <w:rsid w:val="00FB6932"/>
    <w:rsid w:val="00FB6951"/>
    <w:rsid w:val="00FB705D"/>
    <w:rsid w:val="00FB7726"/>
    <w:rsid w:val="00FB790A"/>
    <w:rsid w:val="00FB7CF2"/>
    <w:rsid w:val="00FB7F97"/>
    <w:rsid w:val="00FC07EF"/>
    <w:rsid w:val="00FC0B12"/>
    <w:rsid w:val="00FC0D07"/>
    <w:rsid w:val="00FC0F51"/>
    <w:rsid w:val="00FC1134"/>
    <w:rsid w:val="00FC1329"/>
    <w:rsid w:val="00FC139F"/>
    <w:rsid w:val="00FC155B"/>
    <w:rsid w:val="00FC212D"/>
    <w:rsid w:val="00FC2181"/>
    <w:rsid w:val="00FC3286"/>
    <w:rsid w:val="00FC32D7"/>
    <w:rsid w:val="00FC33E2"/>
    <w:rsid w:val="00FC36F0"/>
    <w:rsid w:val="00FC3919"/>
    <w:rsid w:val="00FC46DD"/>
    <w:rsid w:val="00FC473B"/>
    <w:rsid w:val="00FC60A7"/>
    <w:rsid w:val="00FC611E"/>
    <w:rsid w:val="00FC6B5A"/>
    <w:rsid w:val="00FC6EA8"/>
    <w:rsid w:val="00FC7982"/>
    <w:rsid w:val="00FD007B"/>
    <w:rsid w:val="00FD0939"/>
    <w:rsid w:val="00FD0AB1"/>
    <w:rsid w:val="00FD0C60"/>
    <w:rsid w:val="00FD0E36"/>
    <w:rsid w:val="00FD113A"/>
    <w:rsid w:val="00FD1301"/>
    <w:rsid w:val="00FD1639"/>
    <w:rsid w:val="00FD1A0E"/>
    <w:rsid w:val="00FD1F44"/>
    <w:rsid w:val="00FD22C1"/>
    <w:rsid w:val="00FD23DB"/>
    <w:rsid w:val="00FD24E3"/>
    <w:rsid w:val="00FD274F"/>
    <w:rsid w:val="00FD286B"/>
    <w:rsid w:val="00FD2F67"/>
    <w:rsid w:val="00FD339A"/>
    <w:rsid w:val="00FD37E2"/>
    <w:rsid w:val="00FD3884"/>
    <w:rsid w:val="00FD3B01"/>
    <w:rsid w:val="00FD408F"/>
    <w:rsid w:val="00FD4207"/>
    <w:rsid w:val="00FD4CB2"/>
    <w:rsid w:val="00FD513D"/>
    <w:rsid w:val="00FD54C7"/>
    <w:rsid w:val="00FD5511"/>
    <w:rsid w:val="00FD5A2D"/>
    <w:rsid w:val="00FD5B58"/>
    <w:rsid w:val="00FD647F"/>
    <w:rsid w:val="00FD693D"/>
    <w:rsid w:val="00FD6D64"/>
    <w:rsid w:val="00FD6DDE"/>
    <w:rsid w:val="00FD74CF"/>
    <w:rsid w:val="00FD7558"/>
    <w:rsid w:val="00FD77C6"/>
    <w:rsid w:val="00FD781D"/>
    <w:rsid w:val="00FD7B2A"/>
    <w:rsid w:val="00FD7DBB"/>
    <w:rsid w:val="00FE0256"/>
    <w:rsid w:val="00FE0A55"/>
    <w:rsid w:val="00FE0AAB"/>
    <w:rsid w:val="00FE0E13"/>
    <w:rsid w:val="00FE11E5"/>
    <w:rsid w:val="00FE13F6"/>
    <w:rsid w:val="00FE14CA"/>
    <w:rsid w:val="00FE1572"/>
    <w:rsid w:val="00FE1673"/>
    <w:rsid w:val="00FE1D67"/>
    <w:rsid w:val="00FE1F4F"/>
    <w:rsid w:val="00FE2087"/>
    <w:rsid w:val="00FE27E5"/>
    <w:rsid w:val="00FE2A86"/>
    <w:rsid w:val="00FE3253"/>
    <w:rsid w:val="00FE33CB"/>
    <w:rsid w:val="00FE3732"/>
    <w:rsid w:val="00FE3DAC"/>
    <w:rsid w:val="00FE46C7"/>
    <w:rsid w:val="00FE4781"/>
    <w:rsid w:val="00FE4918"/>
    <w:rsid w:val="00FE4B1A"/>
    <w:rsid w:val="00FE4F31"/>
    <w:rsid w:val="00FE4F33"/>
    <w:rsid w:val="00FE5B8A"/>
    <w:rsid w:val="00FE5CF2"/>
    <w:rsid w:val="00FE5CFC"/>
    <w:rsid w:val="00FE6953"/>
    <w:rsid w:val="00FE6A8B"/>
    <w:rsid w:val="00FE6F8E"/>
    <w:rsid w:val="00FE7079"/>
    <w:rsid w:val="00FE78B7"/>
    <w:rsid w:val="00FE7DDD"/>
    <w:rsid w:val="00FF0364"/>
    <w:rsid w:val="00FF106C"/>
    <w:rsid w:val="00FF1FE4"/>
    <w:rsid w:val="00FF2751"/>
    <w:rsid w:val="00FF3039"/>
    <w:rsid w:val="00FF3273"/>
    <w:rsid w:val="00FF32F6"/>
    <w:rsid w:val="00FF422B"/>
    <w:rsid w:val="00FF4559"/>
    <w:rsid w:val="00FF4AE0"/>
    <w:rsid w:val="00FF5C24"/>
    <w:rsid w:val="00FF65CB"/>
    <w:rsid w:val="00FF71A2"/>
    <w:rsid w:val="00FF74E0"/>
    <w:rsid w:val="00FF75EF"/>
    <w:rsid w:val="00FF762B"/>
    <w:rsid w:val="00FF799C"/>
    <w:rsid w:val="00FF7B81"/>
    <w:rsid w:val="00FF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CFA4C09A-7506-4C5E-97AB-D20496731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785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C077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EC07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C07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C077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C077F"/>
    <w:pPr>
      <w:keepNext/>
      <w:tabs>
        <w:tab w:val="left" w:pos="36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88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C077F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EC07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EC07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C077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EC077F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EC077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C077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C077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C077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C077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C077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C077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C077F"/>
    <w:pPr>
      <w:ind w:left="284"/>
    </w:pPr>
  </w:style>
  <w:style w:type="paragraph" w:customStyle="1" w:styleId="AAFrameAddress">
    <w:name w:val="AA Frame Address"/>
    <w:basedOn w:val="Heading1"/>
    <w:rsid w:val="00EC077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C077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C077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EC077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EC077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EC077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EC077F"/>
    <w:pPr>
      <w:ind w:left="851" w:hanging="284"/>
    </w:pPr>
  </w:style>
  <w:style w:type="paragraph" w:styleId="Index4">
    <w:name w:val="index 4"/>
    <w:basedOn w:val="Normal"/>
    <w:next w:val="Normal"/>
    <w:semiHidden/>
    <w:rsid w:val="00EC077F"/>
    <w:pPr>
      <w:ind w:left="1135" w:hanging="284"/>
    </w:pPr>
  </w:style>
  <w:style w:type="paragraph" w:styleId="Index6">
    <w:name w:val="index 6"/>
    <w:basedOn w:val="Normal"/>
    <w:next w:val="Normal"/>
    <w:semiHidden/>
    <w:rsid w:val="00EC077F"/>
    <w:pPr>
      <w:ind w:left="1702" w:hanging="284"/>
    </w:pPr>
  </w:style>
  <w:style w:type="paragraph" w:styleId="Index5">
    <w:name w:val="index 5"/>
    <w:basedOn w:val="Normal"/>
    <w:next w:val="Normal"/>
    <w:semiHidden/>
    <w:rsid w:val="00EC077F"/>
    <w:pPr>
      <w:ind w:left="1418" w:hanging="284"/>
    </w:pPr>
  </w:style>
  <w:style w:type="paragraph" w:styleId="Index7">
    <w:name w:val="index 7"/>
    <w:basedOn w:val="Normal"/>
    <w:next w:val="Normal"/>
    <w:semiHidden/>
    <w:rsid w:val="00EC077F"/>
    <w:pPr>
      <w:ind w:left="1985" w:hanging="284"/>
    </w:pPr>
  </w:style>
  <w:style w:type="paragraph" w:styleId="Index8">
    <w:name w:val="index 8"/>
    <w:basedOn w:val="Normal"/>
    <w:next w:val="Normal"/>
    <w:semiHidden/>
    <w:rsid w:val="00EC077F"/>
    <w:pPr>
      <w:ind w:left="2269" w:hanging="284"/>
    </w:pPr>
  </w:style>
  <w:style w:type="paragraph" w:styleId="Index9">
    <w:name w:val="index 9"/>
    <w:basedOn w:val="Normal"/>
    <w:next w:val="Normal"/>
    <w:semiHidden/>
    <w:rsid w:val="00EC077F"/>
    <w:pPr>
      <w:ind w:left="2552" w:hanging="284"/>
    </w:pPr>
  </w:style>
  <w:style w:type="paragraph" w:styleId="TOC2">
    <w:name w:val="toc 2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C077F"/>
    <w:pPr>
      <w:ind w:left="851"/>
    </w:pPr>
  </w:style>
  <w:style w:type="paragraph" w:styleId="TOC5">
    <w:name w:val="toc 5"/>
    <w:basedOn w:val="Normal"/>
    <w:next w:val="Normal"/>
    <w:semiHidden/>
    <w:rsid w:val="00EC077F"/>
    <w:pPr>
      <w:ind w:left="1134"/>
    </w:pPr>
  </w:style>
  <w:style w:type="paragraph" w:styleId="TOC6">
    <w:name w:val="toc 6"/>
    <w:basedOn w:val="Normal"/>
    <w:next w:val="Normal"/>
    <w:semiHidden/>
    <w:rsid w:val="00EC077F"/>
    <w:pPr>
      <w:ind w:left="1418"/>
    </w:pPr>
  </w:style>
  <w:style w:type="paragraph" w:styleId="TOC7">
    <w:name w:val="toc 7"/>
    <w:basedOn w:val="Normal"/>
    <w:next w:val="Normal"/>
    <w:semiHidden/>
    <w:rsid w:val="00EC077F"/>
    <w:pPr>
      <w:ind w:left="1701"/>
    </w:pPr>
  </w:style>
  <w:style w:type="paragraph" w:styleId="TOC8">
    <w:name w:val="toc 8"/>
    <w:basedOn w:val="Normal"/>
    <w:next w:val="Normal"/>
    <w:semiHidden/>
    <w:rsid w:val="00EC077F"/>
    <w:pPr>
      <w:ind w:left="1985"/>
    </w:pPr>
  </w:style>
  <w:style w:type="paragraph" w:styleId="TOC9">
    <w:name w:val="toc 9"/>
    <w:basedOn w:val="Normal"/>
    <w:next w:val="Normal"/>
    <w:semiHidden/>
    <w:rsid w:val="00EC077F"/>
    <w:pPr>
      <w:ind w:left="2268"/>
    </w:pPr>
  </w:style>
  <w:style w:type="paragraph" w:styleId="TableofFigures">
    <w:name w:val="table of figures"/>
    <w:basedOn w:val="Normal"/>
    <w:next w:val="Normal"/>
    <w:semiHidden/>
    <w:rsid w:val="00EC077F"/>
    <w:pPr>
      <w:ind w:left="567" w:hanging="567"/>
    </w:pPr>
  </w:style>
  <w:style w:type="paragraph" w:styleId="ListBullet5">
    <w:name w:val="List Bullet 5"/>
    <w:basedOn w:val="Normal"/>
    <w:rsid w:val="00EC077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EC077F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EC077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EC077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EC077F"/>
    <w:pPr>
      <w:ind w:left="284" w:firstLine="284"/>
    </w:pPr>
  </w:style>
  <w:style w:type="character" w:styleId="Strong">
    <w:name w:val="Strong"/>
    <w:basedOn w:val="DefaultParagraphFont"/>
    <w:qFormat/>
    <w:rsid w:val="00EC077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C077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C077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EC07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C077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C077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C077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C077F"/>
    <w:pPr>
      <w:framePr w:h="1054" w:wrap="around" w:y="5920"/>
    </w:pPr>
  </w:style>
  <w:style w:type="paragraph" w:customStyle="1" w:styleId="ReportHeading3">
    <w:name w:val="ReportHeading3"/>
    <w:basedOn w:val="ReportHeading2"/>
    <w:rsid w:val="00EC077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C077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EC07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C077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C077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C07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C07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0">
    <w:name w:val="ºÇ¡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3">
    <w:name w:val="?????3????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</w:pPr>
    <w:rPr>
      <w:rFonts w:ascii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  <w:uiPriority w:val="99"/>
    <w:rsid w:val="00EC077F"/>
  </w:style>
  <w:style w:type="paragraph" w:customStyle="1" w:styleId="AccPolicyHeading">
    <w:name w:val="Acc Policy Heading"/>
    <w:basedOn w:val="BodyText"/>
    <w:link w:val="AccPolicyHeadingChar"/>
    <w:autoRedefine/>
    <w:rsid w:val="00BD15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BD1558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2">
    <w:name w:val="???????"/>
    <w:basedOn w:val="Normal"/>
    <w:rsid w:val="000556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IndexHeading1">
    <w:name w:val="Index Heading1"/>
    <w:aliases w:val="ixh"/>
    <w:basedOn w:val="BodyText"/>
    <w:rsid w:val="00BD1558"/>
    <w:pPr>
      <w:spacing w:after="130"/>
      <w:ind w:left="1134" w:hanging="1134"/>
    </w:pPr>
    <w:rPr>
      <w:b/>
      <w:lang w:val="en-GB"/>
    </w:rPr>
  </w:style>
  <w:style w:type="paragraph" w:styleId="BalloonText">
    <w:name w:val="Balloon Text"/>
    <w:basedOn w:val="Normal"/>
    <w:link w:val="BalloonTextChar"/>
    <w:semiHidden/>
    <w:rsid w:val="0004370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3D56A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5D4E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2973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1">
    <w:name w:val="Heading 2 Char1"/>
    <w:basedOn w:val="DefaultParagraphFont"/>
    <w:link w:val="Heading2"/>
    <w:rsid w:val="0023261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8435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2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ullet">
    <w:name w:val="Bullet"/>
    <w:basedOn w:val="Normal"/>
    <w:rsid w:val="0035252F"/>
    <w:pPr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4"/>
      <w:szCs w:val="24"/>
      <w:lang w:bidi="ar-SA"/>
    </w:rPr>
  </w:style>
  <w:style w:type="character" w:styleId="Emphasis">
    <w:name w:val="Emphasis"/>
    <w:basedOn w:val="DefaultParagraphFont"/>
    <w:qFormat/>
    <w:rsid w:val="00FD5B58"/>
    <w:rPr>
      <w:i/>
      <w:iCs/>
    </w:rPr>
  </w:style>
  <w:style w:type="paragraph" w:styleId="ListParagraph">
    <w:name w:val="List Paragraph"/>
    <w:basedOn w:val="Normal"/>
    <w:uiPriority w:val="34"/>
    <w:qFormat/>
    <w:rsid w:val="00BA3749"/>
    <w:pPr>
      <w:ind w:left="720"/>
      <w:contextualSpacing/>
    </w:pPr>
    <w:rPr>
      <w:szCs w:val="22"/>
    </w:rPr>
  </w:style>
  <w:style w:type="character" w:customStyle="1" w:styleId="Heading1Char">
    <w:name w:val="Heading 1 Char"/>
    <w:basedOn w:val="DefaultParagraphFont"/>
    <w:link w:val="Heading1"/>
    <w:locked/>
    <w:rsid w:val="00FB272F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ocked/>
    <w:rsid w:val="00FB272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FB272F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FB272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FB272F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FB272F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FB272F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FB272F"/>
    <w:rPr>
      <w:rFonts w:cs="EucrosiaUPC"/>
      <w:sz w:val="28"/>
      <w:szCs w:val="28"/>
      <w:lang w:val="th-TH" w:eastAsia="en-US" w:bidi="th-TH"/>
    </w:rPr>
  </w:style>
  <w:style w:type="character" w:customStyle="1" w:styleId="BodyTextChar1">
    <w:name w:val="Body Text Char1"/>
    <w:aliases w:val="bt Char1,body text Char1,Body Char1"/>
    <w:basedOn w:val="DefaultParagraphFont"/>
    <w:locked/>
    <w:rsid w:val="00FB272F"/>
    <w:rPr>
      <w:rFonts w:ascii="Arial" w:hAnsi="Arial"/>
      <w:sz w:val="18"/>
      <w:szCs w:val="18"/>
      <w:lang w:val="en-US" w:eastAsia="en-US" w:bidi="th-TH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Char">
    <w:name w:val="Body Text First Indent Char"/>
    <w:basedOn w:val="BodyTextChar1"/>
    <w:link w:val="BodyTextFirstIndent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µÒÃÒ§3ªèÍ§"/>
    <w:basedOn w:val="Normal"/>
    <w:uiPriority w:val="99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B272F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a3">
    <w:name w:val="??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BodyTextIndent2Char">
    <w:name w:val="Body Text Indent 2 Char"/>
    <w:basedOn w:val="DefaultParagraphFont"/>
    <w:link w:val="BodyTextIndent2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FB272F"/>
    <w:rPr>
      <w:rFonts w:ascii="Tahoma" w:hAnsi="Tahoma" w:cs="Tahoma"/>
      <w:sz w:val="16"/>
      <w:szCs w:val="16"/>
      <w:lang w:val="en-US" w:eastAsia="en-US" w:bidi="th-TH"/>
    </w:rPr>
  </w:style>
  <w:style w:type="paragraph" w:styleId="Signature">
    <w:name w:val="Signature"/>
    <w:basedOn w:val="Normal"/>
    <w:link w:val="SignatureChar"/>
    <w:rsid w:val="00FB272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locked/>
    <w:rsid w:val="00FB272F"/>
    <w:rPr>
      <w:rFonts w:ascii="Arial" w:hAnsi="Arial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uiPriority w:val="99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FB272F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FB272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B272F"/>
    <w:pPr>
      <w:spacing w:after="0"/>
    </w:pPr>
  </w:style>
  <w:style w:type="paragraph" w:customStyle="1" w:styleId="acctdividends">
    <w:name w:val="acct dividends"/>
    <w:aliases w:val="a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B272F"/>
    <w:pPr>
      <w:spacing w:after="0"/>
    </w:pPr>
  </w:style>
  <w:style w:type="paragraph" w:customStyle="1" w:styleId="acctindent">
    <w:name w:val="acct indent"/>
    <w:aliases w:val="ai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B272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B272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B272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B272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B272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B272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B272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B272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B272F"/>
    <w:pPr>
      <w:spacing w:after="0"/>
    </w:pPr>
  </w:style>
  <w:style w:type="paragraph" w:customStyle="1" w:styleId="List1a">
    <w:name w:val="List 1a"/>
    <w:aliases w:val="1a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B2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FB272F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B272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B272F"/>
  </w:style>
  <w:style w:type="paragraph" w:customStyle="1" w:styleId="zreportaddinfo">
    <w:name w:val="zreport addinfo"/>
    <w:basedOn w:val="Normal"/>
    <w:rsid w:val="00FB272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B272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B272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B272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B272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B272F"/>
    <w:rPr>
      <w:b/>
      <w:bCs/>
    </w:rPr>
  </w:style>
  <w:style w:type="paragraph" w:customStyle="1" w:styleId="nineptbodytext">
    <w:name w:val="nine pt body text"/>
    <w:aliases w:val="9bt"/>
    <w:basedOn w:val="nineptnormal"/>
    <w:rsid w:val="00FB272F"/>
    <w:pPr>
      <w:spacing w:after="220"/>
    </w:pPr>
  </w:style>
  <w:style w:type="paragraph" w:customStyle="1" w:styleId="nineptnormal">
    <w:name w:val="nine pt normal"/>
    <w:aliases w:val="9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B272F"/>
    <w:pPr>
      <w:jc w:val="center"/>
    </w:pPr>
  </w:style>
  <w:style w:type="paragraph" w:customStyle="1" w:styleId="heading">
    <w:name w:val="heading"/>
    <w:aliases w:val="h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B272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B272F"/>
  </w:style>
  <w:style w:type="paragraph" w:customStyle="1" w:styleId="nineptheadingcentredbold">
    <w:name w:val="nine pt heading centred bold"/>
    <w:aliases w:val="9hc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B272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B272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B272F"/>
    <w:rPr>
      <w:b/>
    </w:rPr>
  </w:style>
  <w:style w:type="paragraph" w:customStyle="1" w:styleId="nineptcolumntab1">
    <w:name w:val="nine pt column tab1"/>
    <w:aliases w:val="a91"/>
    <w:basedOn w:val="nineptnormal"/>
    <w:rsid w:val="00FB272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B272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B272F"/>
    <w:pPr>
      <w:jc w:val="center"/>
    </w:pPr>
  </w:style>
  <w:style w:type="paragraph" w:customStyle="1" w:styleId="Normalheading">
    <w:name w:val="Normal heading"/>
    <w:aliases w:val="nh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B272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B272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B272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B272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B272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B272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B272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B272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B272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B272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B272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B272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B272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B272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B272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B272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B272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B272F"/>
    <w:pPr>
      <w:spacing w:after="0"/>
    </w:pPr>
  </w:style>
  <w:style w:type="paragraph" w:customStyle="1" w:styleId="smallreturn">
    <w:name w:val="small return"/>
    <w:aliases w:val="sr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B272F"/>
    <w:pPr>
      <w:spacing w:after="0"/>
    </w:pPr>
  </w:style>
  <w:style w:type="paragraph" w:customStyle="1" w:styleId="headingbolditalic">
    <w:name w:val="heading bold italic"/>
    <w:aliases w:val="hbi"/>
    <w:basedOn w:val="heading"/>
    <w:rsid w:val="00FB272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B272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B272F"/>
    <w:pPr>
      <w:spacing w:after="0"/>
    </w:pPr>
  </w:style>
  <w:style w:type="paragraph" w:customStyle="1" w:styleId="blockbullet">
    <w:name w:val="block bullet"/>
    <w:aliases w:val="bb"/>
    <w:basedOn w:val="block"/>
    <w:rsid w:val="00FB272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B272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B272F"/>
    <w:pPr>
      <w:spacing w:after="0"/>
    </w:pPr>
  </w:style>
  <w:style w:type="paragraph" w:customStyle="1" w:styleId="eightptnormal">
    <w:name w:val="eight pt normal"/>
    <w:aliases w:val="8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B272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B272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B272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B272F"/>
    <w:rPr>
      <w:b/>
      <w:bCs/>
    </w:rPr>
  </w:style>
  <w:style w:type="paragraph" w:customStyle="1" w:styleId="eightptbodytext">
    <w:name w:val="eight pt body text"/>
    <w:aliases w:val="8bt"/>
    <w:basedOn w:val="eightptnormal"/>
    <w:rsid w:val="00FB272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B272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B272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B272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B272F"/>
    <w:pPr>
      <w:spacing w:after="0"/>
    </w:pPr>
  </w:style>
  <w:style w:type="paragraph" w:customStyle="1" w:styleId="eightptblock">
    <w:name w:val="eight pt block"/>
    <w:aliases w:val="8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B272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B272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B272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B272F"/>
    <w:pPr>
      <w:spacing w:after="0"/>
    </w:pPr>
  </w:style>
  <w:style w:type="paragraph" w:customStyle="1" w:styleId="blockindent">
    <w:name w:val="block indent"/>
    <w:aliases w:val="bi"/>
    <w:basedOn w:val="block"/>
    <w:rsid w:val="00FB272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B272F"/>
    <w:pPr>
      <w:jc w:val="center"/>
    </w:pPr>
  </w:style>
  <w:style w:type="paragraph" w:customStyle="1" w:styleId="nineptcol">
    <w:name w:val="nine pt %col"/>
    <w:aliases w:val="9%"/>
    <w:basedOn w:val="nineptnormal"/>
    <w:rsid w:val="00FB272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B272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B272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B272F"/>
    <w:pPr>
      <w:spacing w:after="0"/>
    </w:pPr>
  </w:style>
  <w:style w:type="paragraph" w:customStyle="1" w:styleId="nineptblocklist">
    <w:name w:val="nine pt block list"/>
    <w:aliases w:val="9bl"/>
    <w:basedOn w:val="nineptblock"/>
    <w:rsid w:val="00FB272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B272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B272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B272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B272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B272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B272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B272F"/>
    <w:pPr>
      <w:spacing w:after="20"/>
    </w:pPr>
  </w:style>
  <w:style w:type="paragraph" w:customStyle="1" w:styleId="blockbulletnospaceafter">
    <w:name w:val="block bullet no space after"/>
    <w:aliases w:val="bbn,block bullet no sp"/>
    <w:rsid w:val="00FB272F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B272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B272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B272F"/>
    <w:pPr>
      <w:spacing w:after="80"/>
    </w:pPr>
  </w:style>
  <w:style w:type="paragraph" w:customStyle="1" w:styleId="nineptratecol">
    <w:name w:val="nine pt rate col"/>
    <w:aliases w:val="a9r"/>
    <w:basedOn w:val="nineptnormal"/>
    <w:rsid w:val="00FB272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B272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B272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B272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B272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B272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B272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B272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B272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B272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B272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B272F"/>
    <w:pPr>
      <w:ind w:left="907" w:hanging="340"/>
    </w:pPr>
  </w:style>
  <w:style w:type="paragraph" w:customStyle="1" w:styleId="List3i">
    <w:name w:val="List 3i"/>
    <w:aliases w:val="3i"/>
    <w:basedOn w:val="List2i"/>
    <w:rsid w:val="00FB272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B272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B272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B272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B272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B272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B272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B272F"/>
    <w:pPr>
      <w:spacing w:after="80"/>
    </w:pPr>
  </w:style>
  <w:style w:type="paragraph" w:customStyle="1" w:styleId="blockbullet2">
    <w:name w:val="block bullet 2"/>
    <w:aliases w:val="bb2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B272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B272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FB272F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B272F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FB272F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B272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B272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B272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FB272F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basedOn w:val="DefaultParagraphFont"/>
    <w:rsid w:val="00FB272F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FB272F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FB272F"/>
    <w:rPr>
      <w:rFonts w:cs="Times New Roman"/>
    </w:rPr>
  </w:style>
  <w:style w:type="character" w:customStyle="1" w:styleId="gt-icon-text1">
    <w:name w:val="gt-icon-text1"/>
    <w:basedOn w:val="DefaultParagraphFont"/>
    <w:rsid w:val="00FB272F"/>
    <w:rPr>
      <w:rFonts w:cs="Times New Roman"/>
    </w:rPr>
  </w:style>
  <w:style w:type="character" w:customStyle="1" w:styleId="shorttext">
    <w:name w:val="short_text"/>
    <w:basedOn w:val="DefaultParagraphFont"/>
    <w:rsid w:val="00FB272F"/>
    <w:rPr>
      <w:rFonts w:cs="Times New Roman"/>
    </w:rPr>
  </w:style>
  <w:style w:type="paragraph" w:customStyle="1" w:styleId="Default">
    <w:name w:val="Default"/>
    <w:rsid w:val="00FB272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FB272F"/>
    <w:rPr>
      <w:rFonts w:cs="Times New Roman"/>
    </w:rPr>
  </w:style>
  <w:style w:type="paragraph" w:styleId="PlainText">
    <w:name w:val="Plain Text"/>
    <w:basedOn w:val="Normal"/>
    <w:link w:val="PlainTextChar1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1">
    <w:name w:val="Plain Text Char1"/>
    <w:basedOn w:val="DefaultParagraphFont"/>
    <w:link w:val="PlainText"/>
    <w:locked/>
    <w:rsid w:val="00FB272F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basedOn w:val="DefaultParagraphFont"/>
    <w:rsid w:val="00FB272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B272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FB272F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B27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FB272F"/>
    <w:rPr>
      <w:rFonts w:ascii="Arial" w:hAnsi="Arial" w:cs="Angsana New"/>
      <w:b/>
      <w:bCs/>
      <w:szCs w:val="25"/>
      <w:lang w:val="en-US" w:eastAsia="en-US" w:bidi="th-TH"/>
    </w:rPr>
  </w:style>
  <w:style w:type="paragraph" w:styleId="Revision">
    <w:name w:val="Revision"/>
    <w:hidden/>
    <w:semiHidden/>
    <w:rsid w:val="00FB272F"/>
    <w:rPr>
      <w:rFonts w:ascii="Arial" w:hAnsi="Arial"/>
      <w:sz w:val="18"/>
      <w:szCs w:val="22"/>
    </w:rPr>
  </w:style>
  <w:style w:type="character" w:customStyle="1" w:styleId="PlainTextChar">
    <w:name w:val="Plain Text Char"/>
    <w:basedOn w:val="DefaultParagraphFont"/>
    <w:rsid w:val="000A1FD6"/>
    <w:rPr>
      <w:rFonts w:ascii="Consolas" w:hAnsi="Consolas" w:cs="Angsana New"/>
      <w:lang w:bidi="th-TH"/>
    </w:rPr>
  </w:style>
  <w:style w:type="table" w:styleId="Table3Deffects2">
    <w:name w:val="Table 3D effects 2"/>
    <w:basedOn w:val="TableNormal"/>
    <w:rsid w:val="0082396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uiPriority w:val="99"/>
    <w:semiHidden/>
    <w:unhideWhenUsed/>
    <w:rsid w:val="006342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8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10.xml"/><Relationship Id="rId10" Type="http://schemas.openxmlformats.org/officeDocument/2006/relationships/header" Target="header2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header" Target="header9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73A13-BBE2-4D94-8574-6E31773E5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37</Pages>
  <Words>7421</Words>
  <Characters>32947</Characters>
  <Application>Microsoft Office Word</Application>
  <DocSecurity>0</DocSecurity>
  <Lines>274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ไทยทาเคนาคา สากลก่อสร้าง จำกัด</vt:lpstr>
    </vt:vector>
  </TitlesOfParts>
  <Company>KPMG</Company>
  <LinksUpToDate>false</LinksUpToDate>
  <CharactersWithSpaces>40288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ไทยทาเคนาคา สากลก่อสร้าง จำกัด</dc:title>
  <dc:subject/>
  <dc:creator>AA</dc:creator>
  <cp:keywords/>
  <dc:description/>
  <cp:lastModifiedBy>Somjai, Nigonyanont</cp:lastModifiedBy>
  <cp:revision>3</cp:revision>
  <cp:lastPrinted>2018-08-09T10:06:00Z</cp:lastPrinted>
  <dcterms:created xsi:type="dcterms:W3CDTF">2018-08-10T08:03:00Z</dcterms:created>
  <dcterms:modified xsi:type="dcterms:W3CDTF">2018-08-10T08:04:00Z</dcterms:modified>
</cp:coreProperties>
</file>