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cs/>
          <w:lang w:val="en-US" w:bidi="th-TH"/>
        </w:rPr>
      </w:pPr>
    </w:p>
    <w:p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and</w:t>
      </w:r>
      <w:proofErr w:type="gramEnd"/>
      <w:r>
        <w:rPr>
          <w:b/>
          <w:bCs/>
          <w:sz w:val="40"/>
          <w:szCs w:val="40"/>
        </w:rPr>
        <w:t xml:space="preserve"> its Subsidiaries</w:t>
      </w:r>
      <w:r w:rsidR="00620F9D" w:rsidRPr="00E94781">
        <w:rPr>
          <w:b/>
          <w:bCs/>
          <w:sz w:val="40"/>
          <w:szCs w:val="40"/>
        </w:rPr>
        <w:br/>
      </w:r>
    </w:p>
    <w:p w:rsidR="00620F9D" w:rsidRPr="000128BD" w:rsidRDefault="00620F9D" w:rsidP="00620F9D">
      <w:pPr>
        <w:spacing w:line="240" w:lineRule="atLeast"/>
        <w:jc w:val="center"/>
        <w:rPr>
          <w:b/>
          <w:bCs/>
          <w:sz w:val="40"/>
          <w:szCs w:val="40"/>
          <w:lang w:val="en-US" w:bidi="th-TH"/>
        </w:rPr>
      </w:pPr>
    </w:p>
    <w:p w:rsidR="00620F9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128BD">
        <w:rPr>
          <w:spacing w:val="-3"/>
          <w:szCs w:val="36"/>
        </w:rPr>
        <w:t>Interim financial statements</w:t>
      </w:r>
    </w:p>
    <w:p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>
        <w:rPr>
          <w:spacing w:val="-3"/>
          <w:szCs w:val="36"/>
        </w:rPr>
        <w:t>for</w:t>
      </w:r>
      <w:proofErr w:type="gramEnd"/>
      <w:r>
        <w:rPr>
          <w:spacing w:val="-3"/>
          <w:szCs w:val="36"/>
        </w:rPr>
        <w:t xml:space="preserve">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C92726">
        <w:rPr>
          <w:spacing w:val="-3"/>
          <w:szCs w:val="36"/>
          <w:lang w:bidi="th-TH"/>
        </w:rPr>
        <w:t>and nine</w:t>
      </w:r>
      <w:r w:rsidR="00B0114C">
        <w:rPr>
          <w:spacing w:val="-3"/>
          <w:szCs w:val="36"/>
          <w:lang w:bidi="th-TH"/>
        </w:rPr>
        <w:t xml:space="preserve">-month </w:t>
      </w:r>
      <w:r w:rsidR="002D277D">
        <w:rPr>
          <w:spacing w:val="-3"/>
          <w:szCs w:val="36"/>
        </w:rPr>
        <w:t>period</w:t>
      </w:r>
      <w:r w:rsidR="00CC3A4F">
        <w:rPr>
          <w:spacing w:val="-3"/>
          <w:szCs w:val="36"/>
        </w:rPr>
        <w:t>s</w:t>
      </w:r>
      <w:r w:rsidR="00620F9D">
        <w:rPr>
          <w:spacing w:val="-3"/>
          <w:szCs w:val="36"/>
        </w:rPr>
        <w:t xml:space="preserve"> ended</w:t>
      </w:r>
    </w:p>
    <w:p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4C092F">
        <w:rPr>
          <w:spacing w:val="-3"/>
          <w:szCs w:val="36"/>
          <w:lang w:val="en-US" w:bidi="th-TH"/>
        </w:rPr>
        <w:t>0 June</w:t>
      </w:r>
      <w:r w:rsidR="0092440E">
        <w:rPr>
          <w:spacing w:val="-3"/>
          <w:szCs w:val="36"/>
          <w:lang w:val="en-US" w:bidi="th-TH"/>
        </w:rPr>
        <w:t xml:space="preserve"> 2018</w:t>
      </w:r>
    </w:p>
    <w:p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021465">
        <w:rPr>
          <w:spacing w:val="-3"/>
          <w:szCs w:val="36"/>
        </w:rPr>
        <w:t>and</w:t>
      </w:r>
      <w:proofErr w:type="gramEnd"/>
    </w:p>
    <w:p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report on review of </w:t>
      </w:r>
    </w:p>
    <w:p w:rsidR="00620F9D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proofErr w:type="gramStart"/>
      <w:r w:rsidRPr="00021465">
        <w:rPr>
          <w:spacing w:val="-3"/>
          <w:sz w:val="36"/>
          <w:szCs w:val="36"/>
        </w:rPr>
        <w:t>interim</w:t>
      </w:r>
      <w:proofErr w:type="gramEnd"/>
      <w:r w:rsidRPr="00021465">
        <w:rPr>
          <w:spacing w:val="-3"/>
          <w:sz w:val="36"/>
          <w:szCs w:val="36"/>
        </w:rPr>
        <w:t xml:space="preserve"> financial information</w:t>
      </w: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:rsidR="009F23D0" w:rsidRPr="00FE75B3" w:rsidRDefault="009F23D0" w:rsidP="009F23D0">
      <w:pPr>
        <w:tabs>
          <w:tab w:val="left" w:pos="6930"/>
        </w:tabs>
        <w:spacing w:line="240" w:lineRule="atLeast"/>
        <w:rPr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  <w:bookmarkStart w:id="0" w:name="_GoBack"/>
      <w:bookmarkEnd w:id="0"/>
    </w:p>
    <w:p w:rsidR="00E25499" w:rsidRDefault="00E25499" w:rsidP="009F23D0">
      <w:pPr>
        <w:spacing w:line="240" w:lineRule="atLeast"/>
        <w:rPr>
          <w:b/>
          <w:bCs/>
          <w:sz w:val="28"/>
          <w:szCs w:val="28"/>
        </w:rPr>
      </w:pPr>
    </w:p>
    <w:p w:rsidR="00832850" w:rsidRPr="00FE75B3" w:rsidRDefault="0083285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proofErr w:type="gramStart"/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906499">
        <w:rPr>
          <w:rFonts w:cs="Times New Roman"/>
          <w:szCs w:val="22"/>
        </w:rPr>
        <w:t>30 June</w:t>
      </w:r>
      <w:r w:rsidR="0092440E">
        <w:rPr>
          <w:rFonts w:cs="Times New Roman"/>
          <w:szCs w:val="22"/>
        </w:rPr>
        <w:t xml:space="preserve"> 2018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B0114C">
        <w:rPr>
          <w:rFonts w:cs="Times New Roman"/>
          <w:szCs w:val="22"/>
        </w:rPr>
        <w:t xml:space="preserve"> </w:t>
      </w:r>
      <w:r w:rsidR="00B0114C" w:rsidRPr="00306FA2">
        <w:rPr>
          <w:rFonts w:cs="Times New Roman"/>
          <w:szCs w:val="22"/>
        </w:rPr>
        <w:t xml:space="preserve">for the </w:t>
      </w:r>
      <w:r w:rsidR="00B0114C" w:rsidRPr="00306FA2">
        <w:rPr>
          <w:rFonts w:cs="Cordia New"/>
          <w:szCs w:val="28"/>
          <w:lang w:val="en-US" w:bidi="th-TH"/>
        </w:rPr>
        <w:t>three-month</w:t>
      </w:r>
      <w:r w:rsidR="00B0114C" w:rsidRPr="00306FA2">
        <w:rPr>
          <w:rFonts w:cs="Times New Roman"/>
          <w:szCs w:val="22"/>
        </w:rPr>
        <w:t xml:space="preserve"> </w:t>
      </w:r>
      <w:r w:rsidR="00906499">
        <w:rPr>
          <w:rFonts w:cs="Times New Roman"/>
          <w:szCs w:val="22"/>
        </w:rPr>
        <w:t>and nine</w:t>
      </w:r>
      <w:r w:rsidR="00B0114C">
        <w:rPr>
          <w:rFonts w:cs="Times New Roman"/>
          <w:szCs w:val="22"/>
        </w:rPr>
        <w:t xml:space="preserve">-month </w:t>
      </w:r>
      <w:r w:rsidR="00B0114C" w:rsidRPr="00306FA2">
        <w:rPr>
          <w:rFonts w:cs="Times New Roman"/>
          <w:szCs w:val="22"/>
        </w:rPr>
        <w:t>period</w:t>
      </w:r>
      <w:r w:rsidR="00FC49D3">
        <w:rPr>
          <w:rFonts w:cs="Times New Roman"/>
          <w:szCs w:val="22"/>
        </w:rPr>
        <w:t>s</w:t>
      </w:r>
      <w:r w:rsidR="00906499">
        <w:rPr>
          <w:rFonts w:cs="Times New Roman"/>
          <w:szCs w:val="22"/>
        </w:rPr>
        <w:t xml:space="preserve"> ended 30 June</w:t>
      </w:r>
      <w:r w:rsidR="0092440E">
        <w:rPr>
          <w:rFonts w:cs="Times New Roman"/>
          <w:szCs w:val="22"/>
        </w:rPr>
        <w:t xml:space="preserve"> 2018</w:t>
      </w:r>
      <w:r w:rsidRPr="00306FA2">
        <w:rPr>
          <w:rFonts w:cs="Times New Roman"/>
          <w:szCs w:val="22"/>
        </w:rPr>
        <w:t xml:space="preserve">, </w:t>
      </w:r>
      <w:r w:rsidR="00B0114C" w:rsidRPr="00306FA2">
        <w:rPr>
          <w:rFonts w:cs="Times New Roman"/>
          <w:szCs w:val="22"/>
        </w:rPr>
        <w:t xml:space="preserve">the consolidated and separate statements of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906499">
        <w:rPr>
          <w:rFonts w:cs="Times New Roman"/>
          <w:szCs w:val="22"/>
        </w:rPr>
        <w:t xml:space="preserve"> nine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906499">
        <w:rPr>
          <w:rFonts w:cs="Times New Roman"/>
          <w:szCs w:val="22"/>
        </w:rPr>
        <w:t>0 June</w:t>
      </w:r>
      <w:r w:rsidR="0092440E">
        <w:rPr>
          <w:rFonts w:cs="Times New Roman"/>
          <w:szCs w:val="22"/>
        </w:rPr>
        <w:t xml:space="preserve"> 2018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>(“interim financial information”).</w:t>
      </w:r>
      <w:proofErr w:type="gramEnd"/>
      <w:r w:rsidRPr="00306FA2">
        <w:rPr>
          <w:rFonts w:cs="Times New Roman"/>
          <w:szCs w:val="22"/>
        </w:rPr>
        <w:t xml:space="preserve">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>Reporting”. 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</w:t>
      </w:r>
      <w:proofErr w:type="gramStart"/>
      <w:r w:rsidRPr="00FE75B3">
        <w:rPr>
          <w:rFonts w:cs="Times New Roman"/>
          <w:szCs w:val="22"/>
        </w:rPr>
        <w:t>is substantially less in scope than an audit conducted</w:t>
      </w:r>
      <w:proofErr w:type="gramEnd"/>
      <w:r w:rsidRPr="00FE75B3">
        <w:rPr>
          <w:rFonts w:cs="Times New Roman"/>
          <w:szCs w:val="22"/>
        </w:rPr>
        <w:t xml:space="preserve">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363B8" w:rsidRPr="00C05FE1" w:rsidRDefault="003363B8" w:rsidP="009F23D0">
      <w:pPr>
        <w:jc w:val="both"/>
        <w:rPr>
          <w:sz w:val="26"/>
          <w:szCs w:val="26"/>
        </w:rPr>
      </w:pPr>
    </w:p>
    <w:p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proofErr w:type="gramStart"/>
      <w:r w:rsidRPr="00FE75B3">
        <w:rPr>
          <w:rFonts w:cs="Times New Roman"/>
          <w:szCs w:val="22"/>
        </w:rPr>
        <w:t>is not prepared</w:t>
      </w:r>
      <w:proofErr w:type="gramEnd"/>
      <w:r w:rsidRPr="00FE75B3">
        <w:rPr>
          <w:rFonts w:cs="Times New Roman"/>
          <w:szCs w:val="22"/>
        </w:rPr>
        <w:t>, in all material respects, in accordance with Thai Accounting Standard 34, “Interim Financial Reporting”.</w:t>
      </w:r>
    </w:p>
    <w:p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:rsidR="00563824" w:rsidRDefault="00704205" w:rsidP="00C05FE1">
      <w:pPr>
        <w:pStyle w:val="RNormal"/>
        <w:spacing w:line="240" w:lineRule="atLeast"/>
        <w:rPr>
          <w:lang w:bidi="th-TH"/>
        </w:rPr>
      </w:pPr>
      <w:r w:rsidRPr="00EA09AA"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79D09B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E43752">
        <w:rPr>
          <w:lang w:bidi="th-TH"/>
        </w:rPr>
        <w:t>9</w:t>
      </w:r>
      <w:r w:rsidR="00906499" w:rsidRPr="00EA09AA">
        <w:rPr>
          <w:lang w:bidi="th-TH"/>
        </w:rPr>
        <w:t xml:space="preserve"> August</w:t>
      </w:r>
      <w:r w:rsidR="0092440E" w:rsidRPr="00EA09AA">
        <w:rPr>
          <w:lang w:bidi="th-TH"/>
        </w:rPr>
        <w:t xml:space="preserve"> 201</w:t>
      </w:r>
      <w:r w:rsidR="001F534F" w:rsidRPr="00EA09AA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BDFE85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92440E" w:rsidRPr="00EA09AA">
        <w:rPr>
          <w:lang w:bidi="th-TH"/>
        </w:rPr>
        <w:t>8</w:t>
      </w:r>
      <w:r w:rsidR="008977CB">
        <w:rPr>
          <w:lang w:bidi="th-TH"/>
        </w:rPr>
        <w:tab/>
      </w:r>
    </w:p>
    <w:p w:rsidR="002B7439" w:rsidRPr="00044419" w:rsidRDefault="002B7439" w:rsidP="00044419">
      <w:pPr>
        <w:pStyle w:val="IndexHeading1"/>
        <w:spacing w:after="0" w:line="240" w:lineRule="atLeast"/>
        <w:outlineLvl w:val="0"/>
        <w:rPr>
          <w:rFonts w:cs="Times New Roman"/>
          <w:szCs w:val="22"/>
          <w:lang w:val="en-US"/>
        </w:rPr>
      </w:pPr>
    </w:p>
    <w:sectPr w:rsidR="002B7439" w:rsidRPr="00044419" w:rsidSect="00044419">
      <w:headerReference w:type="even" r:id="rId11"/>
      <w:headerReference w:type="default" r:id="rId12"/>
      <w:footerReference w:type="default" r:id="rId13"/>
      <w:pgSz w:w="11907" w:h="16840"/>
      <w:pgMar w:top="691" w:right="110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75B" w:rsidRDefault="00E1575B">
      <w:r>
        <w:separator/>
      </w:r>
    </w:p>
  </w:endnote>
  <w:endnote w:type="continuationSeparator" w:id="0">
    <w:p w:rsidR="00E1575B" w:rsidRDefault="00E1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12" w:rsidRDefault="00D51A12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D51A12" w:rsidRDefault="00D51A12">
    <w:pPr>
      <w:pStyle w:val="Footer"/>
      <w:jc w:val="center"/>
    </w:pPr>
  </w:p>
  <w:p w:rsidR="00D51A12" w:rsidRPr="00AE767A" w:rsidRDefault="00D51A12" w:rsidP="00AE76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12" w:rsidRPr="00241CEE" w:rsidRDefault="00D51A12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044419">
      <w:rPr>
        <w:i/>
        <w:iCs/>
        <w:noProof/>
        <w:sz w:val="22"/>
        <w:szCs w:val="22"/>
      </w:rPr>
      <w:t>sfpe1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12" w:rsidRDefault="00D51A12" w:rsidP="0032262C">
    <w:pPr>
      <w:pStyle w:val="Footer"/>
      <w:framePr w:w="330"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4419">
      <w:rPr>
        <w:rStyle w:val="PageNumber"/>
        <w:noProof/>
      </w:rPr>
      <w:t>1</w:t>
    </w:r>
    <w:r>
      <w:rPr>
        <w:rStyle w:val="PageNumber"/>
      </w:rPr>
      <w:fldChar w:fldCharType="end"/>
    </w:r>
  </w:p>
  <w:p w:rsidR="00D51A12" w:rsidRPr="00241CEE" w:rsidRDefault="00D51A12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75B" w:rsidRDefault="00E1575B">
      <w:r>
        <w:separator/>
      </w:r>
    </w:p>
  </w:footnote>
  <w:footnote w:type="continuationSeparator" w:id="0">
    <w:p w:rsidR="00E1575B" w:rsidRDefault="00E15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12" w:rsidRDefault="00D51A12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:rsidR="00D51A12" w:rsidRDefault="00D51A12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D51A12" w:rsidRDefault="00D51A12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:rsidR="00D51A12" w:rsidRDefault="00D51A12">
    <w:pPr>
      <w:pStyle w:val="Header"/>
    </w:pPr>
  </w:p>
  <w:p w:rsidR="00D51A12" w:rsidRDefault="00D51A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12" w:rsidRDefault="00D51A12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:rsidR="00D51A12" w:rsidRPr="00FE5335" w:rsidRDefault="00D51A12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:rsidR="00D51A12" w:rsidRPr="00FE5335" w:rsidRDefault="00D51A12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:rsidR="00D51A12" w:rsidRPr="00FE5335" w:rsidRDefault="00D51A12" w:rsidP="00D57D61">
    <w:pPr>
      <w:pStyle w:val="acctmainheading"/>
      <w:spacing w:after="0" w:line="240" w:lineRule="atLeast"/>
      <w:rPr>
        <w:sz w:val="24"/>
        <w:szCs w:val="24"/>
      </w:rPr>
    </w:pPr>
  </w:p>
  <w:p w:rsidR="00D51A12" w:rsidRPr="00FE5335" w:rsidRDefault="00D51A12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12" w:rsidRDefault="00D51A12" w:rsidP="00835E02">
    <w:pPr>
      <w:pStyle w:val="acctmainheading"/>
      <w:spacing w:after="0" w:line="240" w:lineRule="atLeast"/>
      <w:rPr>
        <w:sz w:val="24"/>
        <w:szCs w:val="24"/>
      </w:rPr>
    </w:pPr>
  </w:p>
  <w:p w:rsidR="00044419" w:rsidRDefault="00044419" w:rsidP="00835E02">
    <w:pPr>
      <w:pStyle w:val="acctmainheading"/>
      <w:spacing w:after="0" w:line="240" w:lineRule="atLeast"/>
      <w:rPr>
        <w:sz w:val="24"/>
        <w:szCs w:val="24"/>
      </w:rPr>
    </w:pPr>
  </w:p>
  <w:p w:rsidR="00044419" w:rsidRPr="00FE5335" w:rsidRDefault="00044419" w:rsidP="00835E02">
    <w:pPr>
      <w:pStyle w:val="acctmainheading"/>
      <w:spacing w:after="0" w:line="240" w:lineRule="atLeast"/>
      <w:rPr>
        <w:sz w:val="24"/>
        <w:szCs w:val="24"/>
      </w:rPr>
    </w:pPr>
  </w:p>
  <w:p w:rsidR="00D51A12" w:rsidRPr="00835E02" w:rsidRDefault="00D51A12" w:rsidP="00553F65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0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10"/>
  </w:num>
  <w:num w:numId="6">
    <w:abstractNumId w:val="7"/>
  </w:num>
  <w:num w:numId="7">
    <w:abstractNumId w:val="25"/>
  </w:num>
  <w:num w:numId="8">
    <w:abstractNumId w:val="18"/>
  </w:num>
  <w:num w:numId="9">
    <w:abstractNumId w:val="17"/>
  </w:num>
  <w:num w:numId="10">
    <w:abstractNumId w:val="30"/>
  </w:num>
  <w:num w:numId="11">
    <w:abstractNumId w:val="6"/>
  </w:num>
  <w:num w:numId="12">
    <w:abstractNumId w:val="21"/>
  </w:num>
  <w:num w:numId="13">
    <w:abstractNumId w:val="31"/>
  </w:num>
  <w:num w:numId="14">
    <w:abstractNumId w:val="3"/>
  </w:num>
  <w:num w:numId="15">
    <w:abstractNumId w:val="28"/>
  </w:num>
  <w:num w:numId="16">
    <w:abstractNumId w:val="14"/>
  </w:num>
  <w:num w:numId="17">
    <w:abstractNumId w:val="13"/>
  </w:num>
  <w:num w:numId="18">
    <w:abstractNumId w:val="19"/>
  </w:num>
  <w:num w:numId="19">
    <w:abstractNumId w:val="4"/>
  </w:num>
  <w:num w:numId="20">
    <w:abstractNumId w:val="9"/>
  </w:num>
  <w:num w:numId="21">
    <w:abstractNumId w:val="11"/>
  </w:num>
  <w:num w:numId="22">
    <w:abstractNumId w:val="27"/>
  </w:num>
  <w:num w:numId="23">
    <w:abstractNumId w:val="22"/>
  </w:num>
  <w:num w:numId="24">
    <w:abstractNumId w:val="26"/>
  </w:num>
  <w:num w:numId="25">
    <w:abstractNumId w:val="15"/>
  </w:num>
  <w:num w:numId="26">
    <w:abstractNumId w:val="12"/>
  </w:num>
  <w:num w:numId="27">
    <w:abstractNumId w:val="23"/>
  </w:num>
  <w:num w:numId="28">
    <w:abstractNumId w:val="16"/>
  </w:num>
  <w:num w:numId="29">
    <w:abstractNumId w:val="29"/>
  </w:num>
  <w:num w:numId="30">
    <w:abstractNumId w:val="20"/>
  </w:num>
  <w:num w:numId="31">
    <w:abstractNumId w:val="24"/>
  </w:num>
  <w:num w:numId="32">
    <w:abstractNumId w:val="28"/>
  </w:num>
  <w:num w:numId="33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C5A"/>
    <w:rsid w:val="00013C94"/>
    <w:rsid w:val="00013F68"/>
    <w:rsid w:val="00014CD1"/>
    <w:rsid w:val="00014CDE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7DD"/>
    <w:rsid w:val="00025460"/>
    <w:rsid w:val="00025BB4"/>
    <w:rsid w:val="0002631F"/>
    <w:rsid w:val="00026423"/>
    <w:rsid w:val="0002653F"/>
    <w:rsid w:val="000269CB"/>
    <w:rsid w:val="00027113"/>
    <w:rsid w:val="0002797F"/>
    <w:rsid w:val="00027AA1"/>
    <w:rsid w:val="00030033"/>
    <w:rsid w:val="0003009C"/>
    <w:rsid w:val="000309B3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729E"/>
    <w:rsid w:val="000375E8"/>
    <w:rsid w:val="000377AF"/>
    <w:rsid w:val="00037ADF"/>
    <w:rsid w:val="000403AD"/>
    <w:rsid w:val="0004043C"/>
    <w:rsid w:val="00040B67"/>
    <w:rsid w:val="0004113B"/>
    <w:rsid w:val="000412F8"/>
    <w:rsid w:val="000418BB"/>
    <w:rsid w:val="000423D6"/>
    <w:rsid w:val="000423EC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1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7867"/>
    <w:rsid w:val="000501A1"/>
    <w:rsid w:val="00050291"/>
    <w:rsid w:val="0005046E"/>
    <w:rsid w:val="00050D73"/>
    <w:rsid w:val="00051FE5"/>
    <w:rsid w:val="0005215F"/>
    <w:rsid w:val="0005277B"/>
    <w:rsid w:val="00052990"/>
    <w:rsid w:val="00052D6A"/>
    <w:rsid w:val="00053D13"/>
    <w:rsid w:val="000542DB"/>
    <w:rsid w:val="00054553"/>
    <w:rsid w:val="0005457A"/>
    <w:rsid w:val="00054C96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DBC"/>
    <w:rsid w:val="0006410A"/>
    <w:rsid w:val="00064645"/>
    <w:rsid w:val="00064748"/>
    <w:rsid w:val="000647A2"/>
    <w:rsid w:val="00064AE3"/>
    <w:rsid w:val="00065340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34C9"/>
    <w:rsid w:val="00074111"/>
    <w:rsid w:val="0007495C"/>
    <w:rsid w:val="00074AB6"/>
    <w:rsid w:val="00074D0F"/>
    <w:rsid w:val="0007506B"/>
    <w:rsid w:val="0007542E"/>
    <w:rsid w:val="000758CB"/>
    <w:rsid w:val="00075ACA"/>
    <w:rsid w:val="00075CBF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619"/>
    <w:rsid w:val="000901B9"/>
    <w:rsid w:val="0009042C"/>
    <w:rsid w:val="00091A1E"/>
    <w:rsid w:val="00091B52"/>
    <w:rsid w:val="00091DFF"/>
    <w:rsid w:val="00091F54"/>
    <w:rsid w:val="00092733"/>
    <w:rsid w:val="00092B34"/>
    <w:rsid w:val="00092D8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858"/>
    <w:rsid w:val="00097D09"/>
    <w:rsid w:val="00097DDA"/>
    <w:rsid w:val="000A0337"/>
    <w:rsid w:val="000A16FA"/>
    <w:rsid w:val="000A1BDF"/>
    <w:rsid w:val="000A1FAF"/>
    <w:rsid w:val="000A2812"/>
    <w:rsid w:val="000A2940"/>
    <w:rsid w:val="000A2A3C"/>
    <w:rsid w:val="000A2BD2"/>
    <w:rsid w:val="000A2F6D"/>
    <w:rsid w:val="000A4473"/>
    <w:rsid w:val="000A4474"/>
    <w:rsid w:val="000A448D"/>
    <w:rsid w:val="000A4668"/>
    <w:rsid w:val="000A4776"/>
    <w:rsid w:val="000A4FAF"/>
    <w:rsid w:val="000A5033"/>
    <w:rsid w:val="000A56B4"/>
    <w:rsid w:val="000A5C98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9AA"/>
    <w:rsid w:val="000B2DE0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C6D"/>
    <w:rsid w:val="000B5DA3"/>
    <w:rsid w:val="000B6274"/>
    <w:rsid w:val="000B69E6"/>
    <w:rsid w:val="000B6A63"/>
    <w:rsid w:val="000B6C7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7A1"/>
    <w:rsid w:val="000C3163"/>
    <w:rsid w:val="000C330D"/>
    <w:rsid w:val="000C3481"/>
    <w:rsid w:val="000C34DE"/>
    <w:rsid w:val="000C3F49"/>
    <w:rsid w:val="000C4460"/>
    <w:rsid w:val="000C46CE"/>
    <w:rsid w:val="000C4F9D"/>
    <w:rsid w:val="000C52B8"/>
    <w:rsid w:val="000C53CC"/>
    <w:rsid w:val="000C549E"/>
    <w:rsid w:val="000C57BE"/>
    <w:rsid w:val="000C581C"/>
    <w:rsid w:val="000C5A63"/>
    <w:rsid w:val="000C5A82"/>
    <w:rsid w:val="000C5F0F"/>
    <w:rsid w:val="000C6BD0"/>
    <w:rsid w:val="000C6D43"/>
    <w:rsid w:val="000C6E15"/>
    <w:rsid w:val="000C7027"/>
    <w:rsid w:val="000C7132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99"/>
    <w:rsid w:val="000D3E8B"/>
    <w:rsid w:val="000D4180"/>
    <w:rsid w:val="000D44F0"/>
    <w:rsid w:val="000D45E8"/>
    <w:rsid w:val="000D47D5"/>
    <w:rsid w:val="000D4BB8"/>
    <w:rsid w:val="000D51F2"/>
    <w:rsid w:val="000D5449"/>
    <w:rsid w:val="000D5686"/>
    <w:rsid w:val="000D6654"/>
    <w:rsid w:val="000D67ED"/>
    <w:rsid w:val="000D6B17"/>
    <w:rsid w:val="000D7236"/>
    <w:rsid w:val="000D7512"/>
    <w:rsid w:val="000D7A6F"/>
    <w:rsid w:val="000D7CA0"/>
    <w:rsid w:val="000E0ABD"/>
    <w:rsid w:val="000E0B55"/>
    <w:rsid w:val="000E0FBA"/>
    <w:rsid w:val="000E101D"/>
    <w:rsid w:val="000E116A"/>
    <w:rsid w:val="000E1E45"/>
    <w:rsid w:val="000E2250"/>
    <w:rsid w:val="000E2ABD"/>
    <w:rsid w:val="000E32D6"/>
    <w:rsid w:val="000E3450"/>
    <w:rsid w:val="000E375C"/>
    <w:rsid w:val="000E380C"/>
    <w:rsid w:val="000E38AA"/>
    <w:rsid w:val="000E4A51"/>
    <w:rsid w:val="000E60F3"/>
    <w:rsid w:val="000E61B2"/>
    <w:rsid w:val="000E6B42"/>
    <w:rsid w:val="000E6BD5"/>
    <w:rsid w:val="000E769D"/>
    <w:rsid w:val="000E7747"/>
    <w:rsid w:val="000E7AE2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B30"/>
    <w:rsid w:val="000F32A3"/>
    <w:rsid w:val="000F3C63"/>
    <w:rsid w:val="000F3C9C"/>
    <w:rsid w:val="000F3DE6"/>
    <w:rsid w:val="000F4049"/>
    <w:rsid w:val="000F4AB6"/>
    <w:rsid w:val="000F4D9C"/>
    <w:rsid w:val="000F54C3"/>
    <w:rsid w:val="000F55C8"/>
    <w:rsid w:val="000F58C9"/>
    <w:rsid w:val="000F6077"/>
    <w:rsid w:val="000F6389"/>
    <w:rsid w:val="000F671E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CE5"/>
    <w:rsid w:val="00107D68"/>
    <w:rsid w:val="00110103"/>
    <w:rsid w:val="0011033F"/>
    <w:rsid w:val="001110A5"/>
    <w:rsid w:val="00111C62"/>
    <w:rsid w:val="00111DC7"/>
    <w:rsid w:val="00111EC3"/>
    <w:rsid w:val="001126CA"/>
    <w:rsid w:val="00112875"/>
    <w:rsid w:val="0011309E"/>
    <w:rsid w:val="0011365F"/>
    <w:rsid w:val="001139FF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610"/>
    <w:rsid w:val="00130713"/>
    <w:rsid w:val="00131C7D"/>
    <w:rsid w:val="00131DB5"/>
    <w:rsid w:val="001321B8"/>
    <w:rsid w:val="0013276D"/>
    <w:rsid w:val="00132C3A"/>
    <w:rsid w:val="00132E50"/>
    <w:rsid w:val="00133197"/>
    <w:rsid w:val="0013319E"/>
    <w:rsid w:val="001331C6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4ADB"/>
    <w:rsid w:val="001459BC"/>
    <w:rsid w:val="00145A0B"/>
    <w:rsid w:val="00146086"/>
    <w:rsid w:val="00146197"/>
    <w:rsid w:val="00146ACB"/>
    <w:rsid w:val="00146E16"/>
    <w:rsid w:val="0014705D"/>
    <w:rsid w:val="0014744E"/>
    <w:rsid w:val="00147935"/>
    <w:rsid w:val="00147B5A"/>
    <w:rsid w:val="00147BCE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FC"/>
    <w:rsid w:val="001549F3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653"/>
    <w:rsid w:val="001638CA"/>
    <w:rsid w:val="00163A4A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916"/>
    <w:rsid w:val="00167EDC"/>
    <w:rsid w:val="001702BC"/>
    <w:rsid w:val="00170BBF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3183"/>
    <w:rsid w:val="0017334B"/>
    <w:rsid w:val="00173360"/>
    <w:rsid w:val="001733B1"/>
    <w:rsid w:val="00173638"/>
    <w:rsid w:val="00173D34"/>
    <w:rsid w:val="001740E5"/>
    <w:rsid w:val="001748E3"/>
    <w:rsid w:val="00174F68"/>
    <w:rsid w:val="001765E6"/>
    <w:rsid w:val="00176672"/>
    <w:rsid w:val="00176F7B"/>
    <w:rsid w:val="00177B78"/>
    <w:rsid w:val="00177CA8"/>
    <w:rsid w:val="00177D7E"/>
    <w:rsid w:val="00177F3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F40"/>
    <w:rsid w:val="00182F41"/>
    <w:rsid w:val="0018373F"/>
    <w:rsid w:val="0018405D"/>
    <w:rsid w:val="00184096"/>
    <w:rsid w:val="0018443F"/>
    <w:rsid w:val="001847B1"/>
    <w:rsid w:val="00185641"/>
    <w:rsid w:val="00185764"/>
    <w:rsid w:val="00185A94"/>
    <w:rsid w:val="00185B3C"/>
    <w:rsid w:val="00185C53"/>
    <w:rsid w:val="00185D69"/>
    <w:rsid w:val="0018635E"/>
    <w:rsid w:val="001863FC"/>
    <w:rsid w:val="00186674"/>
    <w:rsid w:val="00186E75"/>
    <w:rsid w:val="0018766A"/>
    <w:rsid w:val="00190897"/>
    <w:rsid w:val="00190925"/>
    <w:rsid w:val="00190A88"/>
    <w:rsid w:val="00190BB0"/>
    <w:rsid w:val="00190EFC"/>
    <w:rsid w:val="00190F70"/>
    <w:rsid w:val="0019122B"/>
    <w:rsid w:val="001913FC"/>
    <w:rsid w:val="0019154F"/>
    <w:rsid w:val="00191786"/>
    <w:rsid w:val="00191A7C"/>
    <w:rsid w:val="001922CB"/>
    <w:rsid w:val="001924A9"/>
    <w:rsid w:val="001924FF"/>
    <w:rsid w:val="001926E1"/>
    <w:rsid w:val="00192935"/>
    <w:rsid w:val="00192AED"/>
    <w:rsid w:val="00193379"/>
    <w:rsid w:val="001938EA"/>
    <w:rsid w:val="001939C3"/>
    <w:rsid w:val="00193FE3"/>
    <w:rsid w:val="001940D3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762"/>
    <w:rsid w:val="00197A48"/>
    <w:rsid w:val="00197BA9"/>
    <w:rsid w:val="00197F7D"/>
    <w:rsid w:val="001A06D6"/>
    <w:rsid w:val="001A0C6D"/>
    <w:rsid w:val="001A0E9D"/>
    <w:rsid w:val="001A123C"/>
    <w:rsid w:val="001A26AE"/>
    <w:rsid w:val="001A27BC"/>
    <w:rsid w:val="001A283C"/>
    <w:rsid w:val="001A28E6"/>
    <w:rsid w:val="001A32A6"/>
    <w:rsid w:val="001A3625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4C0"/>
    <w:rsid w:val="001B70A7"/>
    <w:rsid w:val="001B7409"/>
    <w:rsid w:val="001B74BC"/>
    <w:rsid w:val="001B7648"/>
    <w:rsid w:val="001B7796"/>
    <w:rsid w:val="001B7C46"/>
    <w:rsid w:val="001C00FF"/>
    <w:rsid w:val="001C05FF"/>
    <w:rsid w:val="001C0747"/>
    <w:rsid w:val="001C0C38"/>
    <w:rsid w:val="001C0F4D"/>
    <w:rsid w:val="001C19AB"/>
    <w:rsid w:val="001C1E43"/>
    <w:rsid w:val="001C1E69"/>
    <w:rsid w:val="001C2196"/>
    <w:rsid w:val="001C21E6"/>
    <w:rsid w:val="001C28C1"/>
    <w:rsid w:val="001C313E"/>
    <w:rsid w:val="001C36B3"/>
    <w:rsid w:val="001C371A"/>
    <w:rsid w:val="001C3849"/>
    <w:rsid w:val="001C3B28"/>
    <w:rsid w:val="001C3B65"/>
    <w:rsid w:val="001C4EC8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30EB"/>
    <w:rsid w:val="001D333F"/>
    <w:rsid w:val="001D39DD"/>
    <w:rsid w:val="001D47A6"/>
    <w:rsid w:val="001D4887"/>
    <w:rsid w:val="001D4AF4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986"/>
    <w:rsid w:val="001E0D94"/>
    <w:rsid w:val="001E0E53"/>
    <w:rsid w:val="001E138E"/>
    <w:rsid w:val="001E1B61"/>
    <w:rsid w:val="001E1EF4"/>
    <w:rsid w:val="001E229D"/>
    <w:rsid w:val="001E2837"/>
    <w:rsid w:val="001E2CF2"/>
    <w:rsid w:val="001E2FF7"/>
    <w:rsid w:val="001E3079"/>
    <w:rsid w:val="001E3501"/>
    <w:rsid w:val="001E39FF"/>
    <w:rsid w:val="001E3A4C"/>
    <w:rsid w:val="001E4D26"/>
    <w:rsid w:val="001E59E4"/>
    <w:rsid w:val="001E5C9C"/>
    <w:rsid w:val="001E5EB9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3CD"/>
    <w:rsid w:val="00200972"/>
    <w:rsid w:val="00201545"/>
    <w:rsid w:val="0020163D"/>
    <w:rsid w:val="00201954"/>
    <w:rsid w:val="00201EF7"/>
    <w:rsid w:val="0020207B"/>
    <w:rsid w:val="00202482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7749"/>
    <w:rsid w:val="002079BC"/>
    <w:rsid w:val="00207C9C"/>
    <w:rsid w:val="00207D93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8BE"/>
    <w:rsid w:val="00220AB9"/>
    <w:rsid w:val="00220ACE"/>
    <w:rsid w:val="00220AF6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F2F"/>
    <w:rsid w:val="002245BB"/>
    <w:rsid w:val="00224764"/>
    <w:rsid w:val="00224962"/>
    <w:rsid w:val="00225115"/>
    <w:rsid w:val="002252B6"/>
    <w:rsid w:val="002256A1"/>
    <w:rsid w:val="00225D30"/>
    <w:rsid w:val="00225EE5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1105"/>
    <w:rsid w:val="002314F4"/>
    <w:rsid w:val="00231D9B"/>
    <w:rsid w:val="0023232A"/>
    <w:rsid w:val="00232AE0"/>
    <w:rsid w:val="0023301C"/>
    <w:rsid w:val="002332EF"/>
    <w:rsid w:val="00233463"/>
    <w:rsid w:val="002336DB"/>
    <w:rsid w:val="00233742"/>
    <w:rsid w:val="00234402"/>
    <w:rsid w:val="00234476"/>
    <w:rsid w:val="002346D9"/>
    <w:rsid w:val="002348DF"/>
    <w:rsid w:val="00234AA7"/>
    <w:rsid w:val="00234E92"/>
    <w:rsid w:val="002350B7"/>
    <w:rsid w:val="00235AEE"/>
    <w:rsid w:val="002367C9"/>
    <w:rsid w:val="002367D2"/>
    <w:rsid w:val="0023691F"/>
    <w:rsid w:val="00236D99"/>
    <w:rsid w:val="0023768C"/>
    <w:rsid w:val="002378D7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50650"/>
    <w:rsid w:val="0025091E"/>
    <w:rsid w:val="00250A77"/>
    <w:rsid w:val="00250F22"/>
    <w:rsid w:val="00250F51"/>
    <w:rsid w:val="002513FC"/>
    <w:rsid w:val="00251D30"/>
    <w:rsid w:val="00251D55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6A0"/>
    <w:rsid w:val="002656BF"/>
    <w:rsid w:val="0026574C"/>
    <w:rsid w:val="00265751"/>
    <w:rsid w:val="002662DC"/>
    <w:rsid w:val="0026661A"/>
    <w:rsid w:val="002666D4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A7C"/>
    <w:rsid w:val="00270FFC"/>
    <w:rsid w:val="00271427"/>
    <w:rsid w:val="00271E00"/>
    <w:rsid w:val="00271E86"/>
    <w:rsid w:val="00272050"/>
    <w:rsid w:val="00272546"/>
    <w:rsid w:val="00272A4B"/>
    <w:rsid w:val="00272B7C"/>
    <w:rsid w:val="00272C41"/>
    <w:rsid w:val="00272C5C"/>
    <w:rsid w:val="00272EFC"/>
    <w:rsid w:val="00273112"/>
    <w:rsid w:val="0027332F"/>
    <w:rsid w:val="00273905"/>
    <w:rsid w:val="00273B02"/>
    <w:rsid w:val="00273B81"/>
    <w:rsid w:val="00273E7D"/>
    <w:rsid w:val="00273EB1"/>
    <w:rsid w:val="002744CC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C3B"/>
    <w:rsid w:val="00283D50"/>
    <w:rsid w:val="00283F04"/>
    <w:rsid w:val="00284487"/>
    <w:rsid w:val="002846CC"/>
    <w:rsid w:val="00284CFF"/>
    <w:rsid w:val="00284F8D"/>
    <w:rsid w:val="002854E1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BD2"/>
    <w:rsid w:val="00294AE6"/>
    <w:rsid w:val="00294D7A"/>
    <w:rsid w:val="00295015"/>
    <w:rsid w:val="00295A34"/>
    <w:rsid w:val="00295ED5"/>
    <w:rsid w:val="00295FF4"/>
    <w:rsid w:val="00296478"/>
    <w:rsid w:val="00296822"/>
    <w:rsid w:val="002968A8"/>
    <w:rsid w:val="00296FE7"/>
    <w:rsid w:val="002979CB"/>
    <w:rsid w:val="002A00E5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7D3"/>
    <w:rsid w:val="002B0206"/>
    <w:rsid w:val="002B0790"/>
    <w:rsid w:val="002B162D"/>
    <w:rsid w:val="002B26AD"/>
    <w:rsid w:val="002B26DC"/>
    <w:rsid w:val="002B2837"/>
    <w:rsid w:val="002B29C1"/>
    <w:rsid w:val="002B2D1A"/>
    <w:rsid w:val="002B3878"/>
    <w:rsid w:val="002B3D38"/>
    <w:rsid w:val="002B3F21"/>
    <w:rsid w:val="002B41CE"/>
    <w:rsid w:val="002B46E5"/>
    <w:rsid w:val="002B5CFF"/>
    <w:rsid w:val="002B6454"/>
    <w:rsid w:val="002B6AC7"/>
    <w:rsid w:val="002B6D82"/>
    <w:rsid w:val="002B6E9F"/>
    <w:rsid w:val="002B6FC4"/>
    <w:rsid w:val="002B7439"/>
    <w:rsid w:val="002B7F34"/>
    <w:rsid w:val="002C0149"/>
    <w:rsid w:val="002C016D"/>
    <w:rsid w:val="002C0577"/>
    <w:rsid w:val="002C0BD5"/>
    <w:rsid w:val="002C10BD"/>
    <w:rsid w:val="002C1B40"/>
    <w:rsid w:val="002C1EED"/>
    <w:rsid w:val="002C2280"/>
    <w:rsid w:val="002C281F"/>
    <w:rsid w:val="002C2A87"/>
    <w:rsid w:val="002C2B10"/>
    <w:rsid w:val="002C3306"/>
    <w:rsid w:val="002C3F33"/>
    <w:rsid w:val="002C4026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9DE"/>
    <w:rsid w:val="002D4D9F"/>
    <w:rsid w:val="002D5043"/>
    <w:rsid w:val="002D516B"/>
    <w:rsid w:val="002D5499"/>
    <w:rsid w:val="002D5BA0"/>
    <w:rsid w:val="002D6210"/>
    <w:rsid w:val="002D674C"/>
    <w:rsid w:val="002D6F59"/>
    <w:rsid w:val="002D6FA7"/>
    <w:rsid w:val="002D7A2A"/>
    <w:rsid w:val="002D7A45"/>
    <w:rsid w:val="002E0645"/>
    <w:rsid w:val="002E0B2E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5110"/>
    <w:rsid w:val="002E533D"/>
    <w:rsid w:val="002E6711"/>
    <w:rsid w:val="002E6B3A"/>
    <w:rsid w:val="002E6C19"/>
    <w:rsid w:val="002E72AE"/>
    <w:rsid w:val="002E7998"/>
    <w:rsid w:val="002E7D83"/>
    <w:rsid w:val="002F0863"/>
    <w:rsid w:val="002F0D59"/>
    <w:rsid w:val="002F1270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E2B"/>
    <w:rsid w:val="002F6E75"/>
    <w:rsid w:val="002F7C12"/>
    <w:rsid w:val="00300410"/>
    <w:rsid w:val="003004E3"/>
    <w:rsid w:val="003006F7"/>
    <w:rsid w:val="00300D2E"/>
    <w:rsid w:val="00301497"/>
    <w:rsid w:val="00301968"/>
    <w:rsid w:val="00301A56"/>
    <w:rsid w:val="00302320"/>
    <w:rsid w:val="00302447"/>
    <w:rsid w:val="0030286E"/>
    <w:rsid w:val="003029A9"/>
    <w:rsid w:val="00303461"/>
    <w:rsid w:val="00303CD8"/>
    <w:rsid w:val="00303D01"/>
    <w:rsid w:val="00304D01"/>
    <w:rsid w:val="00304F64"/>
    <w:rsid w:val="00305215"/>
    <w:rsid w:val="003057EE"/>
    <w:rsid w:val="00305F54"/>
    <w:rsid w:val="00305FE6"/>
    <w:rsid w:val="00306266"/>
    <w:rsid w:val="00306A45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93B"/>
    <w:rsid w:val="00311D94"/>
    <w:rsid w:val="003120CC"/>
    <w:rsid w:val="003122BF"/>
    <w:rsid w:val="003128DD"/>
    <w:rsid w:val="00312AE1"/>
    <w:rsid w:val="00312C8E"/>
    <w:rsid w:val="00312CDA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59A3"/>
    <w:rsid w:val="00325A16"/>
    <w:rsid w:val="00325F64"/>
    <w:rsid w:val="00327578"/>
    <w:rsid w:val="0032795C"/>
    <w:rsid w:val="0033067C"/>
    <w:rsid w:val="003308DA"/>
    <w:rsid w:val="00330F77"/>
    <w:rsid w:val="003315AB"/>
    <w:rsid w:val="00332035"/>
    <w:rsid w:val="0033313A"/>
    <w:rsid w:val="003337C9"/>
    <w:rsid w:val="00333872"/>
    <w:rsid w:val="003339DE"/>
    <w:rsid w:val="00333BA4"/>
    <w:rsid w:val="00334335"/>
    <w:rsid w:val="003346E4"/>
    <w:rsid w:val="00334AA4"/>
    <w:rsid w:val="00335001"/>
    <w:rsid w:val="0033502C"/>
    <w:rsid w:val="00335826"/>
    <w:rsid w:val="003358B1"/>
    <w:rsid w:val="00335D22"/>
    <w:rsid w:val="00335F60"/>
    <w:rsid w:val="003363B8"/>
    <w:rsid w:val="0033640D"/>
    <w:rsid w:val="00336A55"/>
    <w:rsid w:val="00337740"/>
    <w:rsid w:val="003400D3"/>
    <w:rsid w:val="0034023E"/>
    <w:rsid w:val="0034026A"/>
    <w:rsid w:val="0034064B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71CB"/>
    <w:rsid w:val="00347D58"/>
    <w:rsid w:val="00347D9C"/>
    <w:rsid w:val="003502A4"/>
    <w:rsid w:val="003503F4"/>
    <w:rsid w:val="003504AB"/>
    <w:rsid w:val="003504DD"/>
    <w:rsid w:val="003509F2"/>
    <w:rsid w:val="00350B29"/>
    <w:rsid w:val="00350D1D"/>
    <w:rsid w:val="00350F2A"/>
    <w:rsid w:val="00350FD1"/>
    <w:rsid w:val="003511A0"/>
    <w:rsid w:val="00351C85"/>
    <w:rsid w:val="00351E57"/>
    <w:rsid w:val="00351EAA"/>
    <w:rsid w:val="003520C5"/>
    <w:rsid w:val="003528B7"/>
    <w:rsid w:val="00352BA9"/>
    <w:rsid w:val="00352D81"/>
    <w:rsid w:val="00352DCE"/>
    <w:rsid w:val="00352E52"/>
    <w:rsid w:val="0035349A"/>
    <w:rsid w:val="00353887"/>
    <w:rsid w:val="00353FDB"/>
    <w:rsid w:val="00354323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7C2"/>
    <w:rsid w:val="00361B69"/>
    <w:rsid w:val="00361B86"/>
    <w:rsid w:val="00361BB0"/>
    <w:rsid w:val="00361FD8"/>
    <w:rsid w:val="00362499"/>
    <w:rsid w:val="00362755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2B5"/>
    <w:rsid w:val="003642E7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BDC"/>
    <w:rsid w:val="00374F16"/>
    <w:rsid w:val="00374F76"/>
    <w:rsid w:val="00374FDF"/>
    <w:rsid w:val="0037508C"/>
    <w:rsid w:val="00375921"/>
    <w:rsid w:val="00375BFF"/>
    <w:rsid w:val="00375E18"/>
    <w:rsid w:val="00375E69"/>
    <w:rsid w:val="00375F68"/>
    <w:rsid w:val="00376155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188F"/>
    <w:rsid w:val="00381EEC"/>
    <w:rsid w:val="00381F3C"/>
    <w:rsid w:val="0038251C"/>
    <w:rsid w:val="0038258B"/>
    <w:rsid w:val="0038268E"/>
    <w:rsid w:val="003827E3"/>
    <w:rsid w:val="00382D66"/>
    <w:rsid w:val="00382E1D"/>
    <w:rsid w:val="00383A89"/>
    <w:rsid w:val="00383C63"/>
    <w:rsid w:val="0038490A"/>
    <w:rsid w:val="00384AF2"/>
    <w:rsid w:val="00384C89"/>
    <w:rsid w:val="00385373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503"/>
    <w:rsid w:val="00390AA2"/>
    <w:rsid w:val="00390C2C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40D"/>
    <w:rsid w:val="00397C6F"/>
    <w:rsid w:val="00397D84"/>
    <w:rsid w:val="00397F37"/>
    <w:rsid w:val="003A03C9"/>
    <w:rsid w:val="003A1132"/>
    <w:rsid w:val="003A123E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AB7"/>
    <w:rsid w:val="003A5C4A"/>
    <w:rsid w:val="003A5DB2"/>
    <w:rsid w:val="003A6335"/>
    <w:rsid w:val="003A77B8"/>
    <w:rsid w:val="003A79F9"/>
    <w:rsid w:val="003A7C3E"/>
    <w:rsid w:val="003A7D8C"/>
    <w:rsid w:val="003A7E57"/>
    <w:rsid w:val="003A7F9E"/>
    <w:rsid w:val="003A7FD2"/>
    <w:rsid w:val="003B075A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5CD"/>
    <w:rsid w:val="003C4060"/>
    <w:rsid w:val="003C469D"/>
    <w:rsid w:val="003C4D16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C7EF9"/>
    <w:rsid w:val="003D0299"/>
    <w:rsid w:val="003D0555"/>
    <w:rsid w:val="003D0611"/>
    <w:rsid w:val="003D07D6"/>
    <w:rsid w:val="003D0866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1348"/>
    <w:rsid w:val="003E1433"/>
    <w:rsid w:val="003E15E9"/>
    <w:rsid w:val="003E16EA"/>
    <w:rsid w:val="003E18EB"/>
    <w:rsid w:val="003E1D25"/>
    <w:rsid w:val="003E1FFC"/>
    <w:rsid w:val="003E211D"/>
    <w:rsid w:val="003E304C"/>
    <w:rsid w:val="003E3512"/>
    <w:rsid w:val="003E358B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DD"/>
    <w:rsid w:val="003F2971"/>
    <w:rsid w:val="003F2DC6"/>
    <w:rsid w:val="003F2EFA"/>
    <w:rsid w:val="003F3CA9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8B7"/>
    <w:rsid w:val="00401F51"/>
    <w:rsid w:val="00401F96"/>
    <w:rsid w:val="004023D4"/>
    <w:rsid w:val="00402456"/>
    <w:rsid w:val="0040297A"/>
    <w:rsid w:val="004037D5"/>
    <w:rsid w:val="00403884"/>
    <w:rsid w:val="00403A4A"/>
    <w:rsid w:val="00403B58"/>
    <w:rsid w:val="00404036"/>
    <w:rsid w:val="00405167"/>
    <w:rsid w:val="004054F2"/>
    <w:rsid w:val="0040594A"/>
    <w:rsid w:val="00405C66"/>
    <w:rsid w:val="00406076"/>
    <w:rsid w:val="00407656"/>
    <w:rsid w:val="0040772B"/>
    <w:rsid w:val="004079FA"/>
    <w:rsid w:val="00407DF3"/>
    <w:rsid w:val="00410216"/>
    <w:rsid w:val="00410403"/>
    <w:rsid w:val="00410713"/>
    <w:rsid w:val="0041124D"/>
    <w:rsid w:val="004116A8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B30"/>
    <w:rsid w:val="00415F21"/>
    <w:rsid w:val="004164C3"/>
    <w:rsid w:val="00416AA3"/>
    <w:rsid w:val="00416F85"/>
    <w:rsid w:val="00417A71"/>
    <w:rsid w:val="00417B63"/>
    <w:rsid w:val="00417FC6"/>
    <w:rsid w:val="004212AA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400D"/>
    <w:rsid w:val="004253DE"/>
    <w:rsid w:val="004258CB"/>
    <w:rsid w:val="004259D2"/>
    <w:rsid w:val="004261D2"/>
    <w:rsid w:val="0042684E"/>
    <w:rsid w:val="00426CDD"/>
    <w:rsid w:val="00426DDB"/>
    <w:rsid w:val="00427435"/>
    <w:rsid w:val="00427C99"/>
    <w:rsid w:val="00427EE8"/>
    <w:rsid w:val="00427F41"/>
    <w:rsid w:val="00430A7A"/>
    <w:rsid w:val="0043113B"/>
    <w:rsid w:val="0043126D"/>
    <w:rsid w:val="00431482"/>
    <w:rsid w:val="00431B69"/>
    <w:rsid w:val="00431D88"/>
    <w:rsid w:val="00432181"/>
    <w:rsid w:val="00432889"/>
    <w:rsid w:val="00432907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598"/>
    <w:rsid w:val="004356D6"/>
    <w:rsid w:val="00435EB8"/>
    <w:rsid w:val="00436319"/>
    <w:rsid w:val="00436E65"/>
    <w:rsid w:val="00436F04"/>
    <w:rsid w:val="00437BEF"/>
    <w:rsid w:val="00437DD0"/>
    <w:rsid w:val="0044023A"/>
    <w:rsid w:val="004402FC"/>
    <w:rsid w:val="004406E4"/>
    <w:rsid w:val="004406F7"/>
    <w:rsid w:val="00440A1D"/>
    <w:rsid w:val="00440A94"/>
    <w:rsid w:val="00440B5D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A5"/>
    <w:rsid w:val="00462081"/>
    <w:rsid w:val="004621A9"/>
    <w:rsid w:val="004622CA"/>
    <w:rsid w:val="00462A75"/>
    <w:rsid w:val="00462BFF"/>
    <w:rsid w:val="0046302C"/>
    <w:rsid w:val="00463036"/>
    <w:rsid w:val="0046303B"/>
    <w:rsid w:val="00463083"/>
    <w:rsid w:val="00463165"/>
    <w:rsid w:val="00463A62"/>
    <w:rsid w:val="004643AC"/>
    <w:rsid w:val="0046441B"/>
    <w:rsid w:val="00464513"/>
    <w:rsid w:val="00464B53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4386"/>
    <w:rsid w:val="004747B3"/>
    <w:rsid w:val="00474E81"/>
    <w:rsid w:val="00475134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701"/>
    <w:rsid w:val="00481EB5"/>
    <w:rsid w:val="004821BF"/>
    <w:rsid w:val="0048231D"/>
    <w:rsid w:val="00482BA0"/>
    <w:rsid w:val="00482BF2"/>
    <w:rsid w:val="00482E36"/>
    <w:rsid w:val="0048326F"/>
    <w:rsid w:val="00483682"/>
    <w:rsid w:val="004837D9"/>
    <w:rsid w:val="004838C3"/>
    <w:rsid w:val="0048396D"/>
    <w:rsid w:val="00483A54"/>
    <w:rsid w:val="00483BB0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F94"/>
    <w:rsid w:val="0049196A"/>
    <w:rsid w:val="00491A55"/>
    <w:rsid w:val="00491BA4"/>
    <w:rsid w:val="00491BC6"/>
    <w:rsid w:val="00491CAB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6E92"/>
    <w:rsid w:val="004971FD"/>
    <w:rsid w:val="00497832"/>
    <w:rsid w:val="00497CDA"/>
    <w:rsid w:val="004A04AE"/>
    <w:rsid w:val="004A1154"/>
    <w:rsid w:val="004A18FA"/>
    <w:rsid w:val="004A1EB8"/>
    <w:rsid w:val="004A2465"/>
    <w:rsid w:val="004A296C"/>
    <w:rsid w:val="004A2FFF"/>
    <w:rsid w:val="004A3042"/>
    <w:rsid w:val="004A3191"/>
    <w:rsid w:val="004A31C1"/>
    <w:rsid w:val="004A3AB2"/>
    <w:rsid w:val="004A3E97"/>
    <w:rsid w:val="004A3FC4"/>
    <w:rsid w:val="004A419E"/>
    <w:rsid w:val="004A460B"/>
    <w:rsid w:val="004A4BF6"/>
    <w:rsid w:val="004A4EFD"/>
    <w:rsid w:val="004A518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3810"/>
    <w:rsid w:val="004B411F"/>
    <w:rsid w:val="004B4133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752B"/>
    <w:rsid w:val="004B7B27"/>
    <w:rsid w:val="004B7CD0"/>
    <w:rsid w:val="004C02A2"/>
    <w:rsid w:val="004C02AC"/>
    <w:rsid w:val="004C043D"/>
    <w:rsid w:val="004C092F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992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95"/>
    <w:rsid w:val="004D7CE9"/>
    <w:rsid w:val="004D7CEA"/>
    <w:rsid w:val="004D7EB1"/>
    <w:rsid w:val="004E022C"/>
    <w:rsid w:val="004E05B7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DC0"/>
    <w:rsid w:val="004F4F4D"/>
    <w:rsid w:val="004F5043"/>
    <w:rsid w:val="004F5129"/>
    <w:rsid w:val="004F5716"/>
    <w:rsid w:val="004F5D2F"/>
    <w:rsid w:val="004F6249"/>
    <w:rsid w:val="004F6745"/>
    <w:rsid w:val="004F67D4"/>
    <w:rsid w:val="004F69CC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BDD"/>
    <w:rsid w:val="00503525"/>
    <w:rsid w:val="005037FF"/>
    <w:rsid w:val="0050380C"/>
    <w:rsid w:val="00504255"/>
    <w:rsid w:val="00504454"/>
    <w:rsid w:val="00504707"/>
    <w:rsid w:val="00504AFF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C31"/>
    <w:rsid w:val="005071F7"/>
    <w:rsid w:val="005074D4"/>
    <w:rsid w:val="00507670"/>
    <w:rsid w:val="005078A1"/>
    <w:rsid w:val="00507F3B"/>
    <w:rsid w:val="0051010D"/>
    <w:rsid w:val="00510DCC"/>
    <w:rsid w:val="0051100E"/>
    <w:rsid w:val="0051145B"/>
    <w:rsid w:val="00511C38"/>
    <w:rsid w:val="00512306"/>
    <w:rsid w:val="00512644"/>
    <w:rsid w:val="005128AA"/>
    <w:rsid w:val="00512A48"/>
    <w:rsid w:val="00512D68"/>
    <w:rsid w:val="00513C30"/>
    <w:rsid w:val="00513C4B"/>
    <w:rsid w:val="00513EBC"/>
    <w:rsid w:val="00513ECB"/>
    <w:rsid w:val="00514101"/>
    <w:rsid w:val="005142CD"/>
    <w:rsid w:val="005143D7"/>
    <w:rsid w:val="00514EAB"/>
    <w:rsid w:val="00515282"/>
    <w:rsid w:val="0051581E"/>
    <w:rsid w:val="005159E4"/>
    <w:rsid w:val="005160C6"/>
    <w:rsid w:val="005169FD"/>
    <w:rsid w:val="00516E0F"/>
    <w:rsid w:val="005179B4"/>
    <w:rsid w:val="00517D7D"/>
    <w:rsid w:val="00520103"/>
    <w:rsid w:val="005203E4"/>
    <w:rsid w:val="0052069A"/>
    <w:rsid w:val="0052094F"/>
    <w:rsid w:val="0052123D"/>
    <w:rsid w:val="00521BB9"/>
    <w:rsid w:val="005221F4"/>
    <w:rsid w:val="00522301"/>
    <w:rsid w:val="00523C3F"/>
    <w:rsid w:val="00523FD2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1A7"/>
    <w:rsid w:val="005323A7"/>
    <w:rsid w:val="00532B83"/>
    <w:rsid w:val="00534068"/>
    <w:rsid w:val="005342D6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6C15"/>
    <w:rsid w:val="0053702C"/>
    <w:rsid w:val="005370AB"/>
    <w:rsid w:val="00537538"/>
    <w:rsid w:val="00537587"/>
    <w:rsid w:val="00537B19"/>
    <w:rsid w:val="005402C9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CA3"/>
    <w:rsid w:val="00542E10"/>
    <w:rsid w:val="00542E4E"/>
    <w:rsid w:val="00542E6B"/>
    <w:rsid w:val="00542FC3"/>
    <w:rsid w:val="00543317"/>
    <w:rsid w:val="00543434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B20"/>
    <w:rsid w:val="00545BB4"/>
    <w:rsid w:val="00545F19"/>
    <w:rsid w:val="0054680A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50F4"/>
    <w:rsid w:val="005555F6"/>
    <w:rsid w:val="00556B54"/>
    <w:rsid w:val="0055705D"/>
    <w:rsid w:val="005571BD"/>
    <w:rsid w:val="0055753C"/>
    <w:rsid w:val="00557676"/>
    <w:rsid w:val="00557705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570F"/>
    <w:rsid w:val="00565AB6"/>
    <w:rsid w:val="00565EF3"/>
    <w:rsid w:val="00565F90"/>
    <w:rsid w:val="00566C79"/>
    <w:rsid w:val="00566FE5"/>
    <w:rsid w:val="00567224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FC7"/>
    <w:rsid w:val="0057428A"/>
    <w:rsid w:val="00574500"/>
    <w:rsid w:val="00574525"/>
    <w:rsid w:val="0057533B"/>
    <w:rsid w:val="005754AE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ABB"/>
    <w:rsid w:val="00581BE0"/>
    <w:rsid w:val="00582705"/>
    <w:rsid w:val="005827FA"/>
    <w:rsid w:val="00582A6E"/>
    <w:rsid w:val="00582B2F"/>
    <w:rsid w:val="005830AA"/>
    <w:rsid w:val="00583BF8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382"/>
    <w:rsid w:val="0058744A"/>
    <w:rsid w:val="0058762B"/>
    <w:rsid w:val="00587DD0"/>
    <w:rsid w:val="00587FFC"/>
    <w:rsid w:val="005900BA"/>
    <w:rsid w:val="00590246"/>
    <w:rsid w:val="00590534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42A"/>
    <w:rsid w:val="005A0B88"/>
    <w:rsid w:val="005A1028"/>
    <w:rsid w:val="005A109A"/>
    <w:rsid w:val="005A13E3"/>
    <w:rsid w:val="005A1725"/>
    <w:rsid w:val="005A1AEB"/>
    <w:rsid w:val="005A1E12"/>
    <w:rsid w:val="005A21E6"/>
    <w:rsid w:val="005A268C"/>
    <w:rsid w:val="005A26FC"/>
    <w:rsid w:val="005A2DCC"/>
    <w:rsid w:val="005A368D"/>
    <w:rsid w:val="005A39A6"/>
    <w:rsid w:val="005A3CE7"/>
    <w:rsid w:val="005A4DFB"/>
    <w:rsid w:val="005A4FD1"/>
    <w:rsid w:val="005A5344"/>
    <w:rsid w:val="005A5794"/>
    <w:rsid w:val="005A5856"/>
    <w:rsid w:val="005A5DB1"/>
    <w:rsid w:val="005A6376"/>
    <w:rsid w:val="005A67CB"/>
    <w:rsid w:val="005A6934"/>
    <w:rsid w:val="005A7BF5"/>
    <w:rsid w:val="005B006F"/>
    <w:rsid w:val="005B01B1"/>
    <w:rsid w:val="005B0258"/>
    <w:rsid w:val="005B04F5"/>
    <w:rsid w:val="005B0AC8"/>
    <w:rsid w:val="005B11A5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1D33"/>
    <w:rsid w:val="005C1E36"/>
    <w:rsid w:val="005C1FAD"/>
    <w:rsid w:val="005C21E4"/>
    <w:rsid w:val="005C2375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21EA"/>
    <w:rsid w:val="005D3F03"/>
    <w:rsid w:val="005D407F"/>
    <w:rsid w:val="005D43D0"/>
    <w:rsid w:val="005D4848"/>
    <w:rsid w:val="005D48BC"/>
    <w:rsid w:val="005D48E1"/>
    <w:rsid w:val="005D4B7F"/>
    <w:rsid w:val="005D4C88"/>
    <w:rsid w:val="005D4DB8"/>
    <w:rsid w:val="005D4DB9"/>
    <w:rsid w:val="005D4E99"/>
    <w:rsid w:val="005D523C"/>
    <w:rsid w:val="005D52C6"/>
    <w:rsid w:val="005D5512"/>
    <w:rsid w:val="005D62A0"/>
    <w:rsid w:val="005D6776"/>
    <w:rsid w:val="005D67ED"/>
    <w:rsid w:val="005D6E3D"/>
    <w:rsid w:val="005D6FE4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2B8"/>
    <w:rsid w:val="005E3595"/>
    <w:rsid w:val="005E36A1"/>
    <w:rsid w:val="005E37FC"/>
    <w:rsid w:val="005E3AD2"/>
    <w:rsid w:val="005E46C1"/>
    <w:rsid w:val="005E4D37"/>
    <w:rsid w:val="005E5321"/>
    <w:rsid w:val="005E5E2F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C1C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C71"/>
    <w:rsid w:val="00606689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2443"/>
    <w:rsid w:val="00612A5A"/>
    <w:rsid w:val="0061358C"/>
    <w:rsid w:val="00613620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C01"/>
    <w:rsid w:val="00614E28"/>
    <w:rsid w:val="00615223"/>
    <w:rsid w:val="00615496"/>
    <w:rsid w:val="00615A76"/>
    <w:rsid w:val="0061652F"/>
    <w:rsid w:val="00616F72"/>
    <w:rsid w:val="006172E3"/>
    <w:rsid w:val="00617362"/>
    <w:rsid w:val="00617B82"/>
    <w:rsid w:val="00617E54"/>
    <w:rsid w:val="0062032B"/>
    <w:rsid w:val="00620F9D"/>
    <w:rsid w:val="00620FC3"/>
    <w:rsid w:val="006210AE"/>
    <w:rsid w:val="00621410"/>
    <w:rsid w:val="0062150E"/>
    <w:rsid w:val="00621725"/>
    <w:rsid w:val="0062185D"/>
    <w:rsid w:val="00622230"/>
    <w:rsid w:val="00622866"/>
    <w:rsid w:val="00622A69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64B0"/>
    <w:rsid w:val="006266ED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2E6"/>
    <w:rsid w:val="006313F3"/>
    <w:rsid w:val="00631646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D47"/>
    <w:rsid w:val="006456BC"/>
    <w:rsid w:val="00645A71"/>
    <w:rsid w:val="00645E82"/>
    <w:rsid w:val="00646027"/>
    <w:rsid w:val="006464C1"/>
    <w:rsid w:val="00646648"/>
    <w:rsid w:val="00646E3D"/>
    <w:rsid w:val="006477A9"/>
    <w:rsid w:val="006478CF"/>
    <w:rsid w:val="00647CA5"/>
    <w:rsid w:val="00650255"/>
    <w:rsid w:val="006502BE"/>
    <w:rsid w:val="0065080F"/>
    <w:rsid w:val="00650BE6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944"/>
    <w:rsid w:val="00655B92"/>
    <w:rsid w:val="00655E2F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750B"/>
    <w:rsid w:val="006677B8"/>
    <w:rsid w:val="0066784C"/>
    <w:rsid w:val="006679A7"/>
    <w:rsid w:val="00667DD1"/>
    <w:rsid w:val="00667F5A"/>
    <w:rsid w:val="0067032B"/>
    <w:rsid w:val="006703BF"/>
    <w:rsid w:val="006707BD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523"/>
    <w:rsid w:val="00674690"/>
    <w:rsid w:val="00674769"/>
    <w:rsid w:val="00674D19"/>
    <w:rsid w:val="00674FF1"/>
    <w:rsid w:val="00675262"/>
    <w:rsid w:val="00675A27"/>
    <w:rsid w:val="00675E41"/>
    <w:rsid w:val="00676418"/>
    <w:rsid w:val="00676C0C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419B"/>
    <w:rsid w:val="00684BE4"/>
    <w:rsid w:val="00685044"/>
    <w:rsid w:val="0068555D"/>
    <w:rsid w:val="00685908"/>
    <w:rsid w:val="00685A3A"/>
    <w:rsid w:val="00685A8F"/>
    <w:rsid w:val="00685BF6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FD2"/>
    <w:rsid w:val="006951E9"/>
    <w:rsid w:val="00695751"/>
    <w:rsid w:val="00695D3A"/>
    <w:rsid w:val="006964E6"/>
    <w:rsid w:val="00696DE1"/>
    <w:rsid w:val="0069716C"/>
    <w:rsid w:val="00697659"/>
    <w:rsid w:val="00697945"/>
    <w:rsid w:val="006A0B4C"/>
    <w:rsid w:val="006A1818"/>
    <w:rsid w:val="006A19EB"/>
    <w:rsid w:val="006A1EFD"/>
    <w:rsid w:val="006A2920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4D9"/>
    <w:rsid w:val="006B0836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312"/>
    <w:rsid w:val="006B7B90"/>
    <w:rsid w:val="006B7B9E"/>
    <w:rsid w:val="006C000D"/>
    <w:rsid w:val="006C0036"/>
    <w:rsid w:val="006C0084"/>
    <w:rsid w:val="006C0439"/>
    <w:rsid w:val="006C04A3"/>
    <w:rsid w:val="006C0752"/>
    <w:rsid w:val="006C1563"/>
    <w:rsid w:val="006C1773"/>
    <w:rsid w:val="006C180B"/>
    <w:rsid w:val="006C221E"/>
    <w:rsid w:val="006C23F8"/>
    <w:rsid w:val="006C2889"/>
    <w:rsid w:val="006C2BDA"/>
    <w:rsid w:val="006C2E1A"/>
    <w:rsid w:val="006C3870"/>
    <w:rsid w:val="006C398A"/>
    <w:rsid w:val="006C44E1"/>
    <w:rsid w:val="006C4D2B"/>
    <w:rsid w:val="006C4D79"/>
    <w:rsid w:val="006C4E2D"/>
    <w:rsid w:val="006C5231"/>
    <w:rsid w:val="006C529E"/>
    <w:rsid w:val="006C5905"/>
    <w:rsid w:val="006C6421"/>
    <w:rsid w:val="006C66EF"/>
    <w:rsid w:val="006C6AF2"/>
    <w:rsid w:val="006C6BC6"/>
    <w:rsid w:val="006C6D31"/>
    <w:rsid w:val="006C70B6"/>
    <w:rsid w:val="006C750A"/>
    <w:rsid w:val="006C7588"/>
    <w:rsid w:val="006C7DC7"/>
    <w:rsid w:val="006C7F8F"/>
    <w:rsid w:val="006D0A9B"/>
    <w:rsid w:val="006D183F"/>
    <w:rsid w:val="006D1952"/>
    <w:rsid w:val="006D2156"/>
    <w:rsid w:val="006D2677"/>
    <w:rsid w:val="006D26C4"/>
    <w:rsid w:val="006D2ACA"/>
    <w:rsid w:val="006D2F3C"/>
    <w:rsid w:val="006D3DBA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60A1"/>
    <w:rsid w:val="006D619C"/>
    <w:rsid w:val="006D6531"/>
    <w:rsid w:val="006D65A8"/>
    <w:rsid w:val="006D6609"/>
    <w:rsid w:val="006D7380"/>
    <w:rsid w:val="006D7595"/>
    <w:rsid w:val="006E002F"/>
    <w:rsid w:val="006E05C8"/>
    <w:rsid w:val="006E179B"/>
    <w:rsid w:val="006E1AF5"/>
    <w:rsid w:val="006E2117"/>
    <w:rsid w:val="006E2269"/>
    <w:rsid w:val="006E227B"/>
    <w:rsid w:val="006E255E"/>
    <w:rsid w:val="006E287C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710D"/>
    <w:rsid w:val="006E7815"/>
    <w:rsid w:val="006E7C79"/>
    <w:rsid w:val="006F016F"/>
    <w:rsid w:val="006F0536"/>
    <w:rsid w:val="006F19F0"/>
    <w:rsid w:val="006F1B97"/>
    <w:rsid w:val="006F1D19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281"/>
    <w:rsid w:val="006F4368"/>
    <w:rsid w:val="006F4F9B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4205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6001"/>
    <w:rsid w:val="00716591"/>
    <w:rsid w:val="007166A3"/>
    <w:rsid w:val="007204E1"/>
    <w:rsid w:val="00720957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806"/>
    <w:rsid w:val="00724F1C"/>
    <w:rsid w:val="00724F77"/>
    <w:rsid w:val="007254C5"/>
    <w:rsid w:val="00725D03"/>
    <w:rsid w:val="00725F15"/>
    <w:rsid w:val="007261C8"/>
    <w:rsid w:val="00726410"/>
    <w:rsid w:val="007268A6"/>
    <w:rsid w:val="0072732A"/>
    <w:rsid w:val="00727C08"/>
    <w:rsid w:val="00727D74"/>
    <w:rsid w:val="007302AE"/>
    <w:rsid w:val="00730327"/>
    <w:rsid w:val="00730768"/>
    <w:rsid w:val="00730C31"/>
    <w:rsid w:val="00730DC4"/>
    <w:rsid w:val="0073121D"/>
    <w:rsid w:val="00732684"/>
    <w:rsid w:val="00733106"/>
    <w:rsid w:val="007335D5"/>
    <w:rsid w:val="00733AF9"/>
    <w:rsid w:val="00733CD1"/>
    <w:rsid w:val="00733DBE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8BC"/>
    <w:rsid w:val="00745083"/>
    <w:rsid w:val="00745106"/>
    <w:rsid w:val="00745372"/>
    <w:rsid w:val="007453D3"/>
    <w:rsid w:val="007457F5"/>
    <w:rsid w:val="00746200"/>
    <w:rsid w:val="0074645A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49F4"/>
    <w:rsid w:val="007552E6"/>
    <w:rsid w:val="00755589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F97"/>
    <w:rsid w:val="00761319"/>
    <w:rsid w:val="007613CA"/>
    <w:rsid w:val="00762652"/>
    <w:rsid w:val="00762ACE"/>
    <w:rsid w:val="00762B9D"/>
    <w:rsid w:val="0076386E"/>
    <w:rsid w:val="00764D08"/>
    <w:rsid w:val="0076508F"/>
    <w:rsid w:val="00765C29"/>
    <w:rsid w:val="00765EA6"/>
    <w:rsid w:val="0076677B"/>
    <w:rsid w:val="0076684C"/>
    <w:rsid w:val="0076704F"/>
    <w:rsid w:val="0076725D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D76"/>
    <w:rsid w:val="0077250E"/>
    <w:rsid w:val="00772D18"/>
    <w:rsid w:val="00772FCC"/>
    <w:rsid w:val="00773119"/>
    <w:rsid w:val="007737E9"/>
    <w:rsid w:val="00773973"/>
    <w:rsid w:val="00773B2B"/>
    <w:rsid w:val="00773E97"/>
    <w:rsid w:val="00774777"/>
    <w:rsid w:val="00775026"/>
    <w:rsid w:val="0077525A"/>
    <w:rsid w:val="00775FF3"/>
    <w:rsid w:val="00777832"/>
    <w:rsid w:val="007811E5"/>
    <w:rsid w:val="007813DA"/>
    <w:rsid w:val="0078158C"/>
    <w:rsid w:val="007816A5"/>
    <w:rsid w:val="00781BCF"/>
    <w:rsid w:val="00782396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206E"/>
    <w:rsid w:val="007921F4"/>
    <w:rsid w:val="007929CD"/>
    <w:rsid w:val="00792A8C"/>
    <w:rsid w:val="00792CF9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590"/>
    <w:rsid w:val="00797637"/>
    <w:rsid w:val="00797B29"/>
    <w:rsid w:val="00797B67"/>
    <w:rsid w:val="007A0800"/>
    <w:rsid w:val="007A12EA"/>
    <w:rsid w:val="007A157D"/>
    <w:rsid w:val="007A17D6"/>
    <w:rsid w:val="007A18AF"/>
    <w:rsid w:val="007A1B66"/>
    <w:rsid w:val="007A1EF1"/>
    <w:rsid w:val="007A1F42"/>
    <w:rsid w:val="007A2084"/>
    <w:rsid w:val="007A2702"/>
    <w:rsid w:val="007A27A7"/>
    <w:rsid w:val="007A2AC5"/>
    <w:rsid w:val="007A2CF9"/>
    <w:rsid w:val="007A3719"/>
    <w:rsid w:val="007A3DC6"/>
    <w:rsid w:val="007A41C0"/>
    <w:rsid w:val="007A4318"/>
    <w:rsid w:val="007A44F9"/>
    <w:rsid w:val="007A491C"/>
    <w:rsid w:val="007A4A05"/>
    <w:rsid w:val="007A4E33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7C7"/>
    <w:rsid w:val="007B1811"/>
    <w:rsid w:val="007B181D"/>
    <w:rsid w:val="007B199E"/>
    <w:rsid w:val="007B2990"/>
    <w:rsid w:val="007B2AB6"/>
    <w:rsid w:val="007B31E1"/>
    <w:rsid w:val="007B3506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A79"/>
    <w:rsid w:val="007C6312"/>
    <w:rsid w:val="007C6564"/>
    <w:rsid w:val="007C65F1"/>
    <w:rsid w:val="007C6789"/>
    <w:rsid w:val="007C6889"/>
    <w:rsid w:val="007C6B60"/>
    <w:rsid w:val="007C79AC"/>
    <w:rsid w:val="007D0233"/>
    <w:rsid w:val="007D112E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C6C"/>
    <w:rsid w:val="007E30FF"/>
    <w:rsid w:val="007E360A"/>
    <w:rsid w:val="007E3BBE"/>
    <w:rsid w:val="007E3DD6"/>
    <w:rsid w:val="007E41CD"/>
    <w:rsid w:val="007E461D"/>
    <w:rsid w:val="007E4C8C"/>
    <w:rsid w:val="007E5AFD"/>
    <w:rsid w:val="007E6B8D"/>
    <w:rsid w:val="007E72E0"/>
    <w:rsid w:val="007E74AF"/>
    <w:rsid w:val="007E7550"/>
    <w:rsid w:val="007E79E8"/>
    <w:rsid w:val="007E7A00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4362"/>
    <w:rsid w:val="007F45D8"/>
    <w:rsid w:val="007F5796"/>
    <w:rsid w:val="007F5B97"/>
    <w:rsid w:val="007F5F61"/>
    <w:rsid w:val="007F6AE6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913"/>
    <w:rsid w:val="00801080"/>
    <w:rsid w:val="008010BE"/>
    <w:rsid w:val="00801BBF"/>
    <w:rsid w:val="00801FBD"/>
    <w:rsid w:val="008020A8"/>
    <w:rsid w:val="0080249A"/>
    <w:rsid w:val="008028CE"/>
    <w:rsid w:val="00802F50"/>
    <w:rsid w:val="00803481"/>
    <w:rsid w:val="00803550"/>
    <w:rsid w:val="00803A75"/>
    <w:rsid w:val="00803FDC"/>
    <w:rsid w:val="008043B4"/>
    <w:rsid w:val="00804711"/>
    <w:rsid w:val="00804B08"/>
    <w:rsid w:val="008051DC"/>
    <w:rsid w:val="00805749"/>
    <w:rsid w:val="00805C27"/>
    <w:rsid w:val="00806238"/>
    <w:rsid w:val="008062FB"/>
    <w:rsid w:val="00806577"/>
    <w:rsid w:val="008065A3"/>
    <w:rsid w:val="00806F4A"/>
    <w:rsid w:val="0080734F"/>
    <w:rsid w:val="008073E8"/>
    <w:rsid w:val="00807774"/>
    <w:rsid w:val="00807E26"/>
    <w:rsid w:val="0081005E"/>
    <w:rsid w:val="008101F8"/>
    <w:rsid w:val="00810430"/>
    <w:rsid w:val="0081062B"/>
    <w:rsid w:val="008107E5"/>
    <w:rsid w:val="00810B8B"/>
    <w:rsid w:val="00810C5E"/>
    <w:rsid w:val="00811085"/>
    <w:rsid w:val="008110B3"/>
    <w:rsid w:val="008117CD"/>
    <w:rsid w:val="0081186B"/>
    <w:rsid w:val="00811ADA"/>
    <w:rsid w:val="00811F3A"/>
    <w:rsid w:val="0081207D"/>
    <w:rsid w:val="0081217F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FBA"/>
    <w:rsid w:val="00814FCE"/>
    <w:rsid w:val="008152E2"/>
    <w:rsid w:val="0081537C"/>
    <w:rsid w:val="008155F0"/>
    <w:rsid w:val="008159BA"/>
    <w:rsid w:val="00815A0A"/>
    <w:rsid w:val="00815A4C"/>
    <w:rsid w:val="00815ACF"/>
    <w:rsid w:val="008162AB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A3B"/>
    <w:rsid w:val="00826DDC"/>
    <w:rsid w:val="00826F14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A1"/>
    <w:rsid w:val="00840BBA"/>
    <w:rsid w:val="00840CA3"/>
    <w:rsid w:val="00840DE7"/>
    <w:rsid w:val="00840FD3"/>
    <w:rsid w:val="008410AD"/>
    <w:rsid w:val="00841288"/>
    <w:rsid w:val="008412BC"/>
    <w:rsid w:val="00841860"/>
    <w:rsid w:val="00842116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5039B"/>
    <w:rsid w:val="00850637"/>
    <w:rsid w:val="008508AA"/>
    <w:rsid w:val="008512E1"/>
    <w:rsid w:val="00851481"/>
    <w:rsid w:val="008523B7"/>
    <w:rsid w:val="00852BDF"/>
    <w:rsid w:val="0085349E"/>
    <w:rsid w:val="00853BDD"/>
    <w:rsid w:val="00854975"/>
    <w:rsid w:val="00854A50"/>
    <w:rsid w:val="00854C81"/>
    <w:rsid w:val="00854DCD"/>
    <w:rsid w:val="0085526C"/>
    <w:rsid w:val="00855742"/>
    <w:rsid w:val="00855758"/>
    <w:rsid w:val="00855A8A"/>
    <w:rsid w:val="00855F5D"/>
    <w:rsid w:val="0085606E"/>
    <w:rsid w:val="00856A96"/>
    <w:rsid w:val="008570EE"/>
    <w:rsid w:val="008570FF"/>
    <w:rsid w:val="00857293"/>
    <w:rsid w:val="008572F4"/>
    <w:rsid w:val="00857BBB"/>
    <w:rsid w:val="00857CB2"/>
    <w:rsid w:val="00857FE1"/>
    <w:rsid w:val="00860E59"/>
    <w:rsid w:val="00860FE4"/>
    <w:rsid w:val="008612BC"/>
    <w:rsid w:val="00861A1D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E15"/>
    <w:rsid w:val="00880098"/>
    <w:rsid w:val="008803BB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501"/>
    <w:rsid w:val="0089194D"/>
    <w:rsid w:val="00891E38"/>
    <w:rsid w:val="00891EC5"/>
    <w:rsid w:val="008927C4"/>
    <w:rsid w:val="00892DBD"/>
    <w:rsid w:val="00892EBD"/>
    <w:rsid w:val="008933D5"/>
    <w:rsid w:val="00893638"/>
    <w:rsid w:val="008937D0"/>
    <w:rsid w:val="008940EE"/>
    <w:rsid w:val="008942D3"/>
    <w:rsid w:val="00894390"/>
    <w:rsid w:val="0089441D"/>
    <w:rsid w:val="0089460C"/>
    <w:rsid w:val="00894B12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F3"/>
    <w:rsid w:val="008A6131"/>
    <w:rsid w:val="008A61FF"/>
    <w:rsid w:val="008A63DF"/>
    <w:rsid w:val="008A65F6"/>
    <w:rsid w:val="008A6E74"/>
    <w:rsid w:val="008A7960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E7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FD8"/>
    <w:rsid w:val="008C0263"/>
    <w:rsid w:val="008C1882"/>
    <w:rsid w:val="008C1F2A"/>
    <w:rsid w:val="008C2A29"/>
    <w:rsid w:val="008C2A5C"/>
    <w:rsid w:val="008C3658"/>
    <w:rsid w:val="008C459E"/>
    <w:rsid w:val="008C48A6"/>
    <w:rsid w:val="008C4C33"/>
    <w:rsid w:val="008C4C9A"/>
    <w:rsid w:val="008C5927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3651"/>
    <w:rsid w:val="008F3724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842"/>
    <w:rsid w:val="00900886"/>
    <w:rsid w:val="00900A46"/>
    <w:rsid w:val="00901603"/>
    <w:rsid w:val="0090177C"/>
    <w:rsid w:val="00901C24"/>
    <w:rsid w:val="00901F1D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6C"/>
    <w:rsid w:val="00911DB5"/>
    <w:rsid w:val="00911E85"/>
    <w:rsid w:val="009121C9"/>
    <w:rsid w:val="009125DB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661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B25"/>
    <w:rsid w:val="00922858"/>
    <w:rsid w:val="00922BF7"/>
    <w:rsid w:val="00922FD9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342"/>
    <w:rsid w:val="0092538D"/>
    <w:rsid w:val="00925FFD"/>
    <w:rsid w:val="0092643E"/>
    <w:rsid w:val="00926482"/>
    <w:rsid w:val="00926861"/>
    <w:rsid w:val="00927AA4"/>
    <w:rsid w:val="00930016"/>
    <w:rsid w:val="009303E0"/>
    <w:rsid w:val="00930962"/>
    <w:rsid w:val="00930B84"/>
    <w:rsid w:val="00931AE8"/>
    <w:rsid w:val="009321B3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B44"/>
    <w:rsid w:val="00940307"/>
    <w:rsid w:val="0094030E"/>
    <w:rsid w:val="00940D9D"/>
    <w:rsid w:val="009411AB"/>
    <w:rsid w:val="009413AC"/>
    <w:rsid w:val="00941914"/>
    <w:rsid w:val="00941EC2"/>
    <w:rsid w:val="009425C6"/>
    <w:rsid w:val="00942A03"/>
    <w:rsid w:val="00942CFD"/>
    <w:rsid w:val="0094333F"/>
    <w:rsid w:val="009438FA"/>
    <w:rsid w:val="0094408E"/>
    <w:rsid w:val="0094472D"/>
    <w:rsid w:val="0094498E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1764"/>
    <w:rsid w:val="00951F1C"/>
    <w:rsid w:val="0095249D"/>
    <w:rsid w:val="00952505"/>
    <w:rsid w:val="009526E4"/>
    <w:rsid w:val="00952A67"/>
    <w:rsid w:val="00953085"/>
    <w:rsid w:val="009530A9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25A"/>
    <w:rsid w:val="0095639F"/>
    <w:rsid w:val="00956432"/>
    <w:rsid w:val="009569EF"/>
    <w:rsid w:val="00956B4B"/>
    <w:rsid w:val="00956BC6"/>
    <w:rsid w:val="00957034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4DC"/>
    <w:rsid w:val="00965E33"/>
    <w:rsid w:val="00966376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FBE"/>
    <w:rsid w:val="009712BD"/>
    <w:rsid w:val="009714F0"/>
    <w:rsid w:val="009715EA"/>
    <w:rsid w:val="0097160D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AD8"/>
    <w:rsid w:val="00980D10"/>
    <w:rsid w:val="00980E28"/>
    <w:rsid w:val="00981053"/>
    <w:rsid w:val="009814F4"/>
    <w:rsid w:val="00981DDC"/>
    <w:rsid w:val="0098242C"/>
    <w:rsid w:val="009827B4"/>
    <w:rsid w:val="0098310D"/>
    <w:rsid w:val="009833A2"/>
    <w:rsid w:val="0098418C"/>
    <w:rsid w:val="0098458B"/>
    <w:rsid w:val="009846FC"/>
    <w:rsid w:val="0098473B"/>
    <w:rsid w:val="00984C53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52CE"/>
    <w:rsid w:val="00995428"/>
    <w:rsid w:val="009954CC"/>
    <w:rsid w:val="00995C29"/>
    <w:rsid w:val="00995D16"/>
    <w:rsid w:val="009962C3"/>
    <w:rsid w:val="00996C54"/>
    <w:rsid w:val="00996E4C"/>
    <w:rsid w:val="00997AD7"/>
    <w:rsid w:val="009A032A"/>
    <w:rsid w:val="009A0720"/>
    <w:rsid w:val="009A1452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71CA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B43"/>
    <w:rsid w:val="009C4062"/>
    <w:rsid w:val="009C4349"/>
    <w:rsid w:val="009C43C9"/>
    <w:rsid w:val="009C44E2"/>
    <w:rsid w:val="009C45CB"/>
    <w:rsid w:val="009C47F1"/>
    <w:rsid w:val="009C689F"/>
    <w:rsid w:val="009C6C65"/>
    <w:rsid w:val="009C6CBE"/>
    <w:rsid w:val="009C6F29"/>
    <w:rsid w:val="009C728E"/>
    <w:rsid w:val="009C7632"/>
    <w:rsid w:val="009C775D"/>
    <w:rsid w:val="009C78A9"/>
    <w:rsid w:val="009C7A65"/>
    <w:rsid w:val="009C7B5F"/>
    <w:rsid w:val="009C7F6D"/>
    <w:rsid w:val="009D0FE5"/>
    <w:rsid w:val="009D1263"/>
    <w:rsid w:val="009D1848"/>
    <w:rsid w:val="009D29D1"/>
    <w:rsid w:val="009D3730"/>
    <w:rsid w:val="009D45FC"/>
    <w:rsid w:val="009D4EBC"/>
    <w:rsid w:val="009D509F"/>
    <w:rsid w:val="009D52C0"/>
    <w:rsid w:val="009D5A1E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F4A"/>
    <w:rsid w:val="009E2112"/>
    <w:rsid w:val="009E2749"/>
    <w:rsid w:val="009E2F9F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7021"/>
    <w:rsid w:val="009E7494"/>
    <w:rsid w:val="009E783E"/>
    <w:rsid w:val="009E7922"/>
    <w:rsid w:val="009E79D2"/>
    <w:rsid w:val="009F0176"/>
    <w:rsid w:val="009F0343"/>
    <w:rsid w:val="009F0421"/>
    <w:rsid w:val="009F056A"/>
    <w:rsid w:val="009F0889"/>
    <w:rsid w:val="009F09D9"/>
    <w:rsid w:val="009F1083"/>
    <w:rsid w:val="009F12D2"/>
    <w:rsid w:val="009F1803"/>
    <w:rsid w:val="009F1AEA"/>
    <w:rsid w:val="009F1E6B"/>
    <w:rsid w:val="009F2288"/>
    <w:rsid w:val="009F23D0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D8A"/>
    <w:rsid w:val="009F6832"/>
    <w:rsid w:val="009F7022"/>
    <w:rsid w:val="009F7107"/>
    <w:rsid w:val="009F7B92"/>
    <w:rsid w:val="00A0007C"/>
    <w:rsid w:val="00A0056A"/>
    <w:rsid w:val="00A00AEB"/>
    <w:rsid w:val="00A01236"/>
    <w:rsid w:val="00A016A9"/>
    <w:rsid w:val="00A01FF0"/>
    <w:rsid w:val="00A023CA"/>
    <w:rsid w:val="00A02570"/>
    <w:rsid w:val="00A02C76"/>
    <w:rsid w:val="00A0327C"/>
    <w:rsid w:val="00A03A0F"/>
    <w:rsid w:val="00A03DFE"/>
    <w:rsid w:val="00A046BE"/>
    <w:rsid w:val="00A04B4C"/>
    <w:rsid w:val="00A04C4C"/>
    <w:rsid w:val="00A05480"/>
    <w:rsid w:val="00A062F1"/>
    <w:rsid w:val="00A0654F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D65"/>
    <w:rsid w:val="00A11F52"/>
    <w:rsid w:val="00A11FD9"/>
    <w:rsid w:val="00A126AF"/>
    <w:rsid w:val="00A12869"/>
    <w:rsid w:val="00A12A5C"/>
    <w:rsid w:val="00A12C41"/>
    <w:rsid w:val="00A12C46"/>
    <w:rsid w:val="00A12CFB"/>
    <w:rsid w:val="00A12D7C"/>
    <w:rsid w:val="00A12F1F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733D"/>
    <w:rsid w:val="00A17E01"/>
    <w:rsid w:val="00A202FE"/>
    <w:rsid w:val="00A2031A"/>
    <w:rsid w:val="00A20824"/>
    <w:rsid w:val="00A20A2A"/>
    <w:rsid w:val="00A20EA6"/>
    <w:rsid w:val="00A21633"/>
    <w:rsid w:val="00A21802"/>
    <w:rsid w:val="00A218EA"/>
    <w:rsid w:val="00A21921"/>
    <w:rsid w:val="00A21974"/>
    <w:rsid w:val="00A219C9"/>
    <w:rsid w:val="00A220C0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AA3"/>
    <w:rsid w:val="00A25B53"/>
    <w:rsid w:val="00A261D6"/>
    <w:rsid w:val="00A26A17"/>
    <w:rsid w:val="00A26A34"/>
    <w:rsid w:val="00A26BEB"/>
    <w:rsid w:val="00A2709D"/>
    <w:rsid w:val="00A271D3"/>
    <w:rsid w:val="00A27829"/>
    <w:rsid w:val="00A27A0C"/>
    <w:rsid w:val="00A27D74"/>
    <w:rsid w:val="00A30196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F2C"/>
    <w:rsid w:val="00A34013"/>
    <w:rsid w:val="00A3410F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58E"/>
    <w:rsid w:val="00A4162D"/>
    <w:rsid w:val="00A41B8F"/>
    <w:rsid w:val="00A41DC1"/>
    <w:rsid w:val="00A4236C"/>
    <w:rsid w:val="00A42648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B10"/>
    <w:rsid w:val="00A46C05"/>
    <w:rsid w:val="00A46CAB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C24"/>
    <w:rsid w:val="00A5678C"/>
    <w:rsid w:val="00A57340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7240"/>
    <w:rsid w:val="00A80279"/>
    <w:rsid w:val="00A80319"/>
    <w:rsid w:val="00A80483"/>
    <w:rsid w:val="00A815DD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62E5"/>
    <w:rsid w:val="00A8661E"/>
    <w:rsid w:val="00A86FC5"/>
    <w:rsid w:val="00A8767F"/>
    <w:rsid w:val="00A8776F"/>
    <w:rsid w:val="00A87A17"/>
    <w:rsid w:val="00A87F9F"/>
    <w:rsid w:val="00A90246"/>
    <w:rsid w:val="00A903AE"/>
    <w:rsid w:val="00A91214"/>
    <w:rsid w:val="00A91445"/>
    <w:rsid w:val="00A91F31"/>
    <w:rsid w:val="00A922C0"/>
    <w:rsid w:val="00A923F7"/>
    <w:rsid w:val="00A92956"/>
    <w:rsid w:val="00A92A14"/>
    <w:rsid w:val="00A92D06"/>
    <w:rsid w:val="00A932A6"/>
    <w:rsid w:val="00A93712"/>
    <w:rsid w:val="00A937E4"/>
    <w:rsid w:val="00A93835"/>
    <w:rsid w:val="00A938B0"/>
    <w:rsid w:val="00A93B2E"/>
    <w:rsid w:val="00A94037"/>
    <w:rsid w:val="00A940FD"/>
    <w:rsid w:val="00A9447B"/>
    <w:rsid w:val="00A945D3"/>
    <w:rsid w:val="00A946BA"/>
    <w:rsid w:val="00A94C3F"/>
    <w:rsid w:val="00A94CE3"/>
    <w:rsid w:val="00A953EB"/>
    <w:rsid w:val="00A95794"/>
    <w:rsid w:val="00A96114"/>
    <w:rsid w:val="00A96E13"/>
    <w:rsid w:val="00A96ECC"/>
    <w:rsid w:val="00A97145"/>
    <w:rsid w:val="00A97512"/>
    <w:rsid w:val="00AA0375"/>
    <w:rsid w:val="00AA03B8"/>
    <w:rsid w:val="00AA1107"/>
    <w:rsid w:val="00AA1455"/>
    <w:rsid w:val="00AA1B17"/>
    <w:rsid w:val="00AA1CA5"/>
    <w:rsid w:val="00AA2917"/>
    <w:rsid w:val="00AA2A59"/>
    <w:rsid w:val="00AA3125"/>
    <w:rsid w:val="00AA3BC9"/>
    <w:rsid w:val="00AA3EFE"/>
    <w:rsid w:val="00AA49A0"/>
    <w:rsid w:val="00AA513B"/>
    <w:rsid w:val="00AA55A8"/>
    <w:rsid w:val="00AA577F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2118"/>
    <w:rsid w:val="00AB24DB"/>
    <w:rsid w:val="00AB2517"/>
    <w:rsid w:val="00AB27E5"/>
    <w:rsid w:val="00AB2944"/>
    <w:rsid w:val="00AB2D8F"/>
    <w:rsid w:val="00AB2EC2"/>
    <w:rsid w:val="00AB2F08"/>
    <w:rsid w:val="00AB3C94"/>
    <w:rsid w:val="00AB3F35"/>
    <w:rsid w:val="00AB4152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512"/>
    <w:rsid w:val="00AB77CD"/>
    <w:rsid w:val="00AB793A"/>
    <w:rsid w:val="00AB7C06"/>
    <w:rsid w:val="00AB7E1A"/>
    <w:rsid w:val="00AC05A6"/>
    <w:rsid w:val="00AC0652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6B51"/>
    <w:rsid w:val="00AD70F0"/>
    <w:rsid w:val="00AD716D"/>
    <w:rsid w:val="00AD719E"/>
    <w:rsid w:val="00AD71FF"/>
    <w:rsid w:val="00AD7241"/>
    <w:rsid w:val="00AD728D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54B"/>
    <w:rsid w:val="00AE42E1"/>
    <w:rsid w:val="00AE44D7"/>
    <w:rsid w:val="00AE48C7"/>
    <w:rsid w:val="00AE4BD4"/>
    <w:rsid w:val="00AE5226"/>
    <w:rsid w:val="00AE5391"/>
    <w:rsid w:val="00AE5CEF"/>
    <w:rsid w:val="00AE6AAC"/>
    <w:rsid w:val="00AE767A"/>
    <w:rsid w:val="00AE7982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3F77"/>
    <w:rsid w:val="00AF499C"/>
    <w:rsid w:val="00AF4F50"/>
    <w:rsid w:val="00AF54DD"/>
    <w:rsid w:val="00AF6154"/>
    <w:rsid w:val="00AF6B51"/>
    <w:rsid w:val="00AF6C4D"/>
    <w:rsid w:val="00AF7430"/>
    <w:rsid w:val="00AF751F"/>
    <w:rsid w:val="00AF7D7D"/>
    <w:rsid w:val="00B00505"/>
    <w:rsid w:val="00B00787"/>
    <w:rsid w:val="00B007D7"/>
    <w:rsid w:val="00B00A9F"/>
    <w:rsid w:val="00B0114C"/>
    <w:rsid w:val="00B0165D"/>
    <w:rsid w:val="00B018EB"/>
    <w:rsid w:val="00B01DB6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6AF"/>
    <w:rsid w:val="00B046EC"/>
    <w:rsid w:val="00B04A1F"/>
    <w:rsid w:val="00B04DF9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3ED"/>
    <w:rsid w:val="00B14C7B"/>
    <w:rsid w:val="00B14D59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67D"/>
    <w:rsid w:val="00B23A9E"/>
    <w:rsid w:val="00B23CFB"/>
    <w:rsid w:val="00B23D42"/>
    <w:rsid w:val="00B2440D"/>
    <w:rsid w:val="00B25C5A"/>
    <w:rsid w:val="00B26630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169F"/>
    <w:rsid w:val="00B31B2C"/>
    <w:rsid w:val="00B324FF"/>
    <w:rsid w:val="00B3334B"/>
    <w:rsid w:val="00B33459"/>
    <w:rsid w:val="00B337EA"/>
    <w:rsid w:val="00B33AA5"/>
    <w:rsid w:val="00B33DB5"/>
    <w:rsid w:val="00B33DC7"/>
    <w:rsid w:val="00B341D4"/>
    <w:rsid w:val="00B341D5"/>
    <w:rsid w:val="00B34323"/>
    <w:rsid w:val="00B34EE3"/>
    <w:rsid w:val="00B356D6"/>
    <w:rsid w:val="00B35B35"/>
    <w:rsid w:val="00B35B55"/>
    <w:rsid w:val="00B35BFE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552"/>
    <w:rsid w:val="00B41FE8"/>
    <w:rsid w:val="00B42836"/>
    <w:rsid w:val="00B42CD1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5A5"/>
    <w:rsid w:val="00B63878"/>
    <w:rsid w:val="00B63F9F"/>
    <w:rsid w:val="00B641F3"/>
    <w:rsid w:val="00B646CF"/>
    <w:rsid w:val="00B6482E"/>
    <w:rsid w:val="00B648EE"/>
    <w:rsid w:val="00B6516A"/>
    <w:rsid w:val="00B65CBB"/>
    <w:rsid w:val="00B65D42"/>
    <w:rsid w:val="00B65D96"/>
    <w:rsid w:val="00B65DFB"/>
    <w:rsid w:val="00B6621C"/>
    <w:rsid w:val="00B66B42"/>
    <w:rsid w:val="00B66F5D"/>
    <w:rsid w:val="00B66F74"/>
    <w:rsid w:val="00B6795E"/>
    <w:rsid w:val="00B67A8C"/>
    <w:rsid w:val="00B701F8"/>
    <w:rsid w:val="00B707F5"/>
    <w:rsid w:val="00B709CA"/>
    <w:rsid w:val="00B70AAA"/>
    <w:rsid w:val="00B70C80"/>
    <w:rsid w:val="00B71A24"/>
    <w:rsid w:val="00B71B0D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ED7"/>
    <w:rsid w:val="00B73F04"/>
    <w:rsid w:val="00B74209"/>
    <w:rsid w:val="00B74284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150"/>
    <w:rsid w:val="00B913C9"/>
    <w:rsid w:val="00B91BC6"/>
    <w:rsid w:val="00B91C48"/>
    <w:rsid w:val="00B92189"/>
    <w:rsid w:val="00B923DE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914"/>
    <w:rsid w:val="00BB2B07"/>
    <w:rsid w:val="00BB2E28"/>
    <w:rsid w:val="00BB3418"/>
    <w:rsid w:val="00BB36C7"/>
    <w:rsid w:val="00BB3EEB"/>
    <w:rsid w:val="00BB4719"/>
    <w:rsid w:val="00BB529C"/>
    <w:rsid w:val="00BB5750"/>
    <w:rsid w:val="00BB5832"/>
    <w:rsid w:val="00BB5862"/>
    <w:rsid w:val="00BB5C51"/>
    <w:rsid w:val="00BB5E28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A74"/>
    <w:rsid w:val="00BC1173"/>
    <w:rsid w:val="00BC146A"/>
    <w:rsid w:val="00BC1A21"/>
    <w:rsid w:val="00BC1CC9"/>
    <w:rsid w:val="00BC1D4A"/>
    <w:rsid w:val="00BC240E"/>
    <w:rsid w:val="00BC248D"/>
    <w:rsid w:val="00BC2DE3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9A7"/>
    <w:rsid w:val="00BD0D8F"/>
    <w:rsid w:val="00BD0ED9"/>
    <w:rsid w:val="00BD12D8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B64"/>
    <w:rsid w:val="00BD4DAC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E44"/>
    <w:rsid w:val="00BE110D"/>
    <w:rsid w:val="00BE15F4"/>
    <w:rsid w:val="00BE17C5"/>
    <w:rsid w:val="00BE19EA"/>
    <w:rsid w:val="00BE22B8"/>
    <w:rsid w:val="00BE2401"/>
    <w:rsid w:val="00BE31CF"/>
    <w:rsid w:val="00BE3328"/>
    <w:rsid w:val="00BE3A81"/>
    <w:rsid w:val="00BE3FB7"/>
    <w:rsid w:val="00BE458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D63"/>
    <w:rsid w:val="00BF6074"/>
    <w:rsid w:val="00BF637C"/>
    <w:rsid w:val="00BF66F5"/>
    <w:rsid w:val="00BF6A10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95"/>
    <w:rsid w:val="00C027B7"/>
    <w:rsid w:val="00C02ABC"/>
    <w:rsid w:val="00C02CE8"/>
    <w:rsid w:val="00C02E0C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7F8C"/>
    <w:rsid w:val="00C07F92"/>
    <w:rsid w:val="00C1025B"/>
    <w:rsid w:val="00C110E6"/>
    <w:rsid w:val="00C112FC"/>
    <w:rsid w:val="00C116AB"/>
    <w:rsid w:val="00C11997"/>
    <w:rsid w:val="00C11DB1"/>
    <w:rsid w:val="00C123D8"/>
    <w:rsid w:val="00C12699"/>
    <w:rsid w:val="00C12782"/>
    <w:rsid w:val="00C1333E"/>
    <w:rsid w:val="00C13340"/>
    <w:rsid w:val="00C13426"/>
    <w:rsid w:val="00C13892"/>
    <w:rsid w:val="00C13F68"/>
    <w:rsid w:val="00C14030"/>
    <w:rsid w:val="00C144FB"/>
    <w:rsid w:val="00C147B2"/>
    <w:rsid w:val="00C14925"/>
    <w:rsid w:val="00C14FE3"/>
    <w:rsid w:val="00C1529D"/>
    <w:rsid w:val="00C1621C"/>
    <w:rsid w:val="00C162ED"/>
    <w:rsid w:val="00C165C3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338C"/>
    <w:rsid w:val="00C239EC"/>
    <w:rsid w:val="00C23D09"/>
    <w:rsid w:val="00C24117"/>
    <w:rsid w:val="00C24146"/>
    <w:rsid w:val="00C246A2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C0D"/>
    <w:rsid w:val="00C3250B"/>
    <w:rsid w:val="00C32676"/>
    <w:rsid w:val="00C32B5D"/>
    <w:rsid w:val="00C32DF5"/>
    <w:rsid w:val="00C33ADC"/>
    <w:rsid w:val="00C33D1F"/>
    <w:rsid w:val="00C33EEB"/>
    <w:rsid w:val="00C348C2"/>
    <w:rsid w:val="00C34C50"/>
    <w:rsid w:val="00C34CC6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5F1"/>
    <w:rsid w:val="00C406A6"/>
    <w:rsid w:val="00C40719"/>
    <w:rsid w:val="00C40C28"/>
    <w:rsid w:val="00C417EF"/>
    <w:rsid w:val="00C419D1"/>
    <w:rsid w:val="00C41CCB"/>
    <w:rsid w:val="00C4245A"/>
    <w:rsid w:val="00C4282B"/>
    <w:rsid w:val="00C433EC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1B7"/>
    <w:rsid w:val="00C466C9"/>
    <w:rsid w:val="00C47978"/>
    <w:rsid w:val="00C5080B"/>
    <w:rsid w:val="00C50C24"/>
    <w:rsid w:val="00C50E6E"/>
    <w:rsid w:val="00C510CB"/>
    <w:rsid w:val="00C51709"/>
    <w:rsid w:val="00C51A91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F1"/>
    <w:rsid w:val="00C617F5"/>
    <w:rsid w:val="00C61E54"/>
    <w:rsid w:val="00C61FA4"/>
    <w:rsid w:val="00C6259F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A39"/>
    <w:rsid w:val="00C713D7"/>
    <w:rsid w:val="00C71581"/>
    <w:rsid w:val="00C71589"/>
    <w:rsid w:val="00C71AD0"/>
    <w:rsid w:val="00C7237D"/>
    <w:rsid w:val="00C72A85"/>
    <w:rsid w:val="00C72F46"/>
    <w:rsid w:val="00C73333"/>
    <w:rsid w:val="00C734C8"/>
    <w:rsid w:val="00C73724"/>
    <w:rsid w:val="00C73847"/>
    <w:rsid w:val="00C7435D"/>
    <w:rsid w:val="00C745CB"/>
    <w:rsid w:val="00C7473F"/>
    <w:rsid w:val="00C74A3C"/>
    <w:rsid w:val="00C74E39"/>
    <w:rsid w:val="00C75E6B"/>
    <w:rsid w:val="00C761E5"/>
    <w:rsid w:val="00C761F0"/>
    <w:rsid w:val="00C763B3"/>
    <w:rsid w:val="00C765B2"/>
    <w:rsid w:val="00C76AB6"/>
    <w:rsid w:val="00C76E05"/>
    <w:rsid w:val="00C7705B"/>
    <w:rsid w:val="00C7729B"/>
    <w:rsid w:val="00C772A2"/>
    <w:rsid w:val="00C77492"/>
    <w:rsid w:val="00C777B7"/>
    <w:rsid w:val="00C77AB2"/>
    <w:rsid w:val="00C80301"/>
    <w:rsid w:val="00C806DF"/>
    <w:rsid w:val="00C80806"/>
    <w:rsid w:val="00C80822"/>
    <w:rsid w:val="00C808B4"/>
    <w:rsid w:val="00C80B4D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CAE"/>
    <w:rsid w:val="00C82E20"/>
    <w:rsid w:val="00C83E45"/>
    <w:rsid w:val="00C83FB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435"/>
    <w:rsid w:val="00C87656"/>
    <w:rsid w:val="00C87730"/>
    <w:rsid w:val="00C8780E"/>
    <w:rsid w:val="00C878D0"/>
    <w:rsid w:val="00C879BE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726"/>
    <w:rsid w:val="00C93056"/>
    <w:rsid w:val="00C93644"/>
    <w:rsid w:val="00C936BF"/>
    <w:rsid w:val="00C937E2"/>
    <w:rsid w:val="00C93860"/>
    <w:rsid w:val="00C950AD"/>
    <w:rsid w:val="00C950E6"/>
    <w:rsid w:val="00C95462"/>
    <w:rsid w:val="00C95539"/>
    <w:rsid w:val="00C95D3F"/>
    <w:rsid w:val="00C95F45"/>
    <w:rsid w:val="00C9627C"/>
    <w:rsid w:val="00C9641D"/>
    <w:rsid w:val="00C966FE"/>
    <w:rsid w:val="00C97419"/>
    <w:rsid w:val="00CA0374"/>
    <w:rsid w:val="00CA069C"/>
    <w:rsid w:val="00CA0A6C"/>
    <w:rsid w:val="00CA109D"/>
    <w:rsid w:val="00CA10EA"/>
    <w:rsid w:val="00CA11FA"/>
    <w:rsid w:val="00CA13A0"/>
    <w:rsid w:val="00CA2004"/>
    <w:rsid w:val="00CA261A"/>
    <w:rsid w:val="00CA280E"/>
    <w:rsid w:val="00CA2DFC"/>
    <w:rsid w:val="00CA3076"/>
    <w:rsid w:val="00CA34E2"/>
    <w:rsid w:val="00CA3896"/>
    <w:rsid w:val="00CA38AA"/>
    <w:rsid w:val="00CA3C3A"/>
    <w:rsid w:val="00CA41FC"/>
    <w:rsid w:val="00CA42A1"/>
    <w:rsid w:val="00CA4ADB"/>
    <w:rsid w:val="00CA4C13"/>
    <w:rsid w:val="00CA5244"/>
    <w:rsid w:val="00CA54C6"/>
    <w:rsid w:val="00CA60F5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4F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D03CE"/>
    <w:rsid w:val="00CD0413"/>
    <w:rsid w:val="00CD0917"/>
    <w:rsid w:val="00CD0C6A"/>
    <w:rsid w:val="00CD0F8D"/>
    <w:rsid w:val="00CD1284"/>
    <w:rsid w:val="00CD13F6"/>
    <w:rsid w:val="00CD179B"/>
    <w:rsid w:val="00CD2308"/>
    <w:rsid w:val="00CD293A"/>
    <w:rsid w:val="00CD2BFD"/>
    <w:rsid w:val="00CD2E4D"/>
    <w:rsid w:val="00CD3090"/>
    <w:rsid w:val="00CD3B3F"/>
    <w:rsid w:val="00CD3C9B"/>
    <w:rsid w:val="00CD4218"/>
    <w:rsid w:val="00CD42D5"/>
    <w:rsid w:val="00CD44B2"/>
    <w:rsid w:val="00CD466C"/>
    <w:rsid w:val="00CD4E19"/>
    <w:rsid w:val="00CD5225"/>
    <w:rsid w:val="00CD533A"/>
    <w:rsid w:val="00CD5E95"/>
    <w:rsid w:val="00CD604C"/>
    <w:rsid w:val="00CD6D11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425"/>
    <w:rsid w:val="00CF6918"/>
    <w:rsid w:val="00CF75B8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692"/>
    <w:rsid w:val="00D03FB4"/>
    <w:rsid w:val="00D0421F"/>
    <w:rsid w:val="00D04AB7"/>
    <w:rsid w:val="00D04EC3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7C4"/>
    <w:rsid w:val="00D1398C"/>
    <w:rsid w:val="00D13E18"/>
    <w:rsid w:val="00D1439B"/>
    <w:rsid w:val="00D145CB"/>
    <w:rsid w:val="00D14AFD"/>
    <w:rsid w:val="00D14D6A"/>
    <w:rsid w:val="00D15048"/>
    <w:rsid w:val="00D152A0"/>
    <w:rsid w:val="00D154C3"/>
    <w:rsid w:val="00D15784"/>
    <w:rsid w:val="00D1582F"/>
    <w:rsid w:val="00D15A66"/>
    <w:rsid w:val="00D15D1E"/>
    <w:rsid w:val="00D15E92"/>
    <w:rsid w:val="00D160E7"/>
    <w:rsid w:val="00D167C8"/>
    <w:rsid w:val="00D16A5E"/>
    <w:rsid w:val="00D16DE6"/>
    <w:rsid w:val="00D16FA6"/>
    <w:rsid w:val="00D17CEA"/>
    <w:rsid w:val="00D208A2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F5D"/>
    <w:rsid w:val="00D26599"/>
    <w:rsid w:val="00D26A8E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CB3"/>
    <w:rsid w:val="00D34EE9"/>
    <w:rsid w:val="00D34EFC"/>
    <w:rsid w:val="00D35091"/>
    <w:rsid w:val="00D35115"/>
    <w:rsid w:val="00D35947"/>
    <w:rsid w:val="00D35C71"/>
    <w:rsid w:val="00D364C7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C86"/>
    <w:rsid w:val="00D431DB"/>
    <w:rsid w:val="00D432D1"/>
    <w:rsid w:val="00D43549"/>
    <w:rsid w:val="00D43745"/>
    <w:rsid w:val="00D43A36"/>
    <w:rsid w:val="00D43ECE"/>
    <w:rsid w:val="00D446BE"/>
    <w:rsid w:val="00D44C9F"/>
    <w:rsid w:val="00D44DE5"/>
    <w:rsid w:val="00D44F77"/>
    <w:rsid w:val="00D4533E"/>
    <w:rsid w:val="00D45D31"/>
    <w:rsid w:val="00D45DC6"/>
    <w:rsid w:val="00D4637D"/>
    <w:rsid w:val="00D46686"/>
    <w:rsid w:val="00D467BC"/>
    <w:rsid w:val="00D468CB"/>
    <w:rsid w:val="00D468F2"/>
    <w:rsid w:val="00D476EF"/>
    <w:rsid w:val="00D50350"/>
    <w:rsid w:val="00D507B2"/>
    <w:rsid w:val="00D50DE9"/>
    <w:rsid w:val="00D5119B"/>
    <w:rsid w:val="00D51731"/>
    <w:rsid w:val="00D51A12"/>
    <w:rsid w:val="00D52231"/>
    <w:rsid w:val="00D5274F"/>
    <w:rsid w:val="00D52DA9"/>
    <w:rsid w:val="00D52FC0"/>
    <w:rsid w:val="00D5316C"/>
    <w:rsid w:val="00D532A3"/>
    <w:rsid w:val="00D53CD3"/>
    <w:rsid w:val="00D53D36"/>
    <w:rsid w:val="00D54416"/>
    <w:rsid w:val="00D54478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11FC"/>
    <w:rsid w:val="00D6181C"/>
    <w:rsid w:val="00D61A67"/>
    <w:rsid w:val="00D61AE5"/>
    <w:rsid w:val="00D61D85"/>
    <w:rsid w:val="00D621CE"/>
    <w:rsid w:val="00D62450"/>
    <w:rsid w:val="00D6256B"/>
    <w:rsid w:val="00D627A9"/>
    <w:rsid w:val="00D62A0E"/>
    <w:rsid w:val="00D62BCE"/>
    <w:rsid w:val="00D62DD1"/>
    <w:rsid w:val="00D63ABC"/>
    <w:rsid w:val="00D643F3"/>
    <w:rsid w:val="00D64851"/>
    <w:rsid w:val="00D64DAA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14FF"/>
    <w:rsid w:val="00D815A1"/>
    <w:rsid w:val="00D8165E"/>
    <w:rsid w:val="00D8199F"/>
    <w:rsid w:val="00D82C75"/>
    <w:rsid w:val="00D830F6"/>
    <w:rsid w:val="00D83336"/>
    <w:rsid w:val="00D834A9"/>
    <w:rsid w:val="00D842B0"/>
    <w:rsid w:val="00D850B2"/>
    <w:rsid w:val="00D8532E"/>
    <w:rsid w:val="00D85840"/>
    <w:rsid w:val="00D858F7"/>
    <w:rsid w:val="00D862DA"/>
    <w:rsid w:val="00D86446"/>
    <w:rsid w:val="00D86590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F7A"/>
    <w:rsid w:val="00DA19BB"/>
    <w:rsid w:val="00DA1E6A"/>
    <w:rsid w:val="00DA1F89"/>
    <w:rsid w:val="00DA1FDD"/>
    <w:rsid w:val="00DA2279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532B"/>
    <w:rsid w:val="00DA54A4"/>
    <w:rsid w:val="00DA588A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7444"/>
    <w:rsid w:val="00DB7530"/>
    <w:rsid w:val="00DB7830"/>
    <w:rsid w:val="00DB7A73"/>
    <w:rsid w:val="00DB7E3C"/>
    <w:rsid w:val="00DB7EEF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EE0"/>
    <w:rsid w:val="00DC5FE9"/>
    <w:rsid w:val="00DC609A"/>
    <w:rsid w:val="00DC6A73"/>
    <w:rsid w:val="00DC6BB0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F23"/>
    <w:rsid w:val="00DD455A"/>
    <w:rsid w:val="00DD4A4B"/>
    <w:rsid w:val="00DD4C8E"/>
    <w:rsid w:val="00DD538B"/>
    <w:rsid w:val="00DD571D"/>
    <w:rsid w:val="00DD6297"/>
    <w:rsid w:val="00DD65B2"/>
    <w:rsid w:val="00DD6677"/>
    <w:rsid w:val="00DD6F22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EBD"/>
    <w:rsid w:val="00DE5FF9"/>
    <w:rsid w:val="00DE605D"/>
    <w:rsid w:val="00DE6266"/>
    <w:rsid w:val="00DE648B"/>
    <w:rsid w:val="00DE6679"/>
    <w:rsid w:val="00DE6C10"/>
    <w:rsid w:val="00DE6FE1"/>
    <w:rsid w:val="00DE7090"/>
    <w:rsid w:val="00DE75D6"/>
    <w:rsid w:val="00DE7749"/>
    <w:rsid w:val="00DE78F2"/>
    <w:rsid w:val="00DE797D"/>
    <w:rsid w:val="00DE7D95"/>
    <w:rsid w:val="00DF0078"/>
    <w:rsid w:val="00DF0267"/>
    <w:rsid w:val="00DF02C8"/>
    <w:rsid w:val="00DF0F52"/>
    <w:rsid w:val="00DF1460"/>
    <w:rsid w:val="00DF14E9"/>
    <w:rsid w:val="00DF294B"/>
    <w:rsid w:val="00DF2D9B"/>
    <w:rsid w:val="00DF2EA5"/>
    <w:rsid w:val="00DF2FE2"/>
    <w:rsid w:val="00DF3111"/>
    <w:rsid w:val="00DF38CF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40"/>
    <w:rsid w:val="00E02B04"/>
    <w:rsid w:val="00E02D11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102FD"/>
    <w:rsid w:val="00E10447"/>
    <w:rsid w:val="00E10B03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75B"/>
    <w:rsid w:val="00E15BFB"/>
    <w:rsid w:val="00E15C4F"/>
    <w:rsid w:val="00E16396"/>
    <w:rsid w:val="00E16686"/>
    <w:rsid w:val="00E1705C"/>
    <w:rsid w:val="00E17329"/>
    <w:rsid w:val="00E173BF"/>
    <w:rsid w:val="00E174BD"/>
    <w:rsid w:val="00E178EA"/>
    <w:rsid w:val="00E17F51"/>
    <w:rsid w:val="00E2009D"/>
    <w:rsid w:val="00E205C2"/>
    <w:rsid w:val="00E214CD"/>
    <w:rsid w:val="00E21861"/>
    <w:rsid w:val="00E21BBB"/>
    <w:rsid w:val="00E22293"/>
    <w:rsid w:val="00E225AF"/>
    <w:rsid w:val="00E22845"/>
    <w:rsid w:val="00E23197"/>
    <w:rsid w:val="00E23400"/>
    <w:rsid w:val="00E2342E"/>
    <w:rsid w:val="00E237A6"/>
    <w:rsid w:val="00E242D6"/>
    <w:rsid w:val="00E24687"/>
    <w:rsid w:val="00E2475C"/>
    <w:rsid w:val="00E25499"/>
    <w:rsid w:val="00E25533"/>
    <w:rsid w:val="00E257E9"/>
    <w:rsid w:val="00E25962"/>
    <w:rsid w:val="00E25C7F"/>
    <w:rsid w:val="00E25E68"/>
    <w:rsid w:val="00E26094"/>
    <w:rsid w:val="00E266AD"/>
    <w:rsid w:val="00E267DD"/>
    <w:rsid w:val="00E26AB7"/>
    <w:rsid w:val="00E277F9"/>
    <w:rsid w:val="00E27A7E"/>
    <w:rsid w:val="00E27B05"/>
    <w:rsid w:val="00E27C8F"/>
    <w:rsid w:val="00E30003"/>
    <w:rsid w:val="00E3021A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3188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10A2"/>
    <w:rsid w:val="00E4135E"/>
    <w:rsid w:val="00E414E2"/>
    <w:rsid w:val="00E4151A"/>
    <w:rsid w:val="00E4244C"/>
    <w:rsid w:val="00E42B91"/>
    <w:rsid w:val="00E42BDD"/>
    <w:rsid w:val="00E4342A"/>
    <w:rsid w:val="00E43752"/>
    <w:rsid w:val="00E43C43"/>
    <w:rsid w:val="00E43F17"/>
    <w:rsid w:val="00E44142"/>
    <w:rsid w:val="00E44632"/>
    <w:rsid w:val="00E44E67"/>
    <w:rsid w:val="00E45908"/>
    <w:rsid w:val="00E4602C"/>
    <w:rsid w:val="00E46252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7AF"/>
    <w:rsid w:val="00E50C2C"/>
    <w:rsid w:val="00E50EFC"/>
    <w:rsid w:val="00E517F1"/>
    <w:rsid w:val="00E5185D"/>
    <w:rsid w:val="00E51BDF"/>
    <w:rsid w:val="00E51C40"/>
    <w:rsid w:val="00E51D91"/>
    <w:rsid w:val="00E52335"/>
    <w:rsid w:val="00E5339B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D06"/>
    <w:rsid w:val="00E60EFD"/>
    <w:rsid w:val="00E61C30"/>
    <w:rsid w:val="00E61C36"/>
    <w:rsid w:val="00E61F9A"/>
    <w:rsid w:val="00E62644"/>
    <w:rsid w:val="00E6292A"/>
    <w:rsid w:val="00E62E76"/>
    <w:rsid w:val="00E6326E"/>
    <w:rsid w:val="00E638C9"/>
    <w:rsid w:val="00E659AA"/>
    <w:rsid w:val="00E65DD5"/>
    <w:rsid w:val="00E66425"/>
    <w:rsid w:val="00E666AB"/>
    <w:rsid w:val="00E66A7A"/>
    <w:rsid w:val="00E66ACB"/>
    <w:rsid w:val="00E66BD6"/>
    <w:rsid w:val="00E66C3D"/>
    <w:rsid w:val="00E66E6F"/>
    <w:rsid w:val="00E66FE0"/>
    <w:rsid w:val="00E67214"/>
    <w:rsid w:val="00E673D8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6E59"/>
    <w:rsid w:val="00E87342"/>
    <w:rsid w:val="00E90010"/>
    <w:rsid w:val="00E900D8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4068"/>
    <w:rsid w:val="00E943A5"/>
    <w:rsid w:val="00E943B3"/>
    <w:rsid w:val="00E9473E"/>
    <w:rsid w:val="00E94781"/>
    <w:rsid w:val="00E951E9"/>
    <w:rsid w:val="00E955A8"/>
    <w:rsid w:val="00E95C43"/>
    <w:rsid w:val="00E963C2"/>
    <w:rsid w:val="00E9653B"/>
    <w:rsid w:val="00E966BA"/>
    <w:rsid w:val="00E968FA"/>
    <w:rsid w:val="00E973A9"/>
    <w:rsid w:val="00E974FD"/>
    <w:rsid w:val="00E9766D"/>
    <w:rsid w:val="00E9795D"/>
    <w:rsid w:val="00E97A54"/>
    <w:rsid w:val="00E97C6D"/>
    <w:rsid w:val="00E97C85"/>
    <w:rsid w:val="00EA0285"/>
    <w:rsid w:val="00EA05B8"/>
    <w:rsid w:val="00EA08D3"/>
    <w:rsid w:val="00EA09AA"/>
    <w:rsid w:val="00EA0A20"/>
    <w:rsid w:val="00EA0EA6"/>
    <w:rsid w:val="00EA1A53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D71"/>
    <w:rsid w:val="00EA4DD7"/>
    <w:rsid w:val="00EA4E8D"/>
    <w:rsid w:val="00EA52FF"/>
    <w:rsid w:val="00EA56C1"/>
    <w:rsid w:val="00EA5E62"/>
    <w:rsid w:val="00EA68FA"/>
    <w:rsid w:val="00EA6937"/>
    <w:rsid w:val="00EA6A8A"/>
    <w:rsid w:val="00EA6E88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2484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CEB"/>
    <w:rsid w:val="00EC76DE"/>
    <w:rsid w:val="00EC7913"/>
    <w:rsid w:val="00EC7F0A"/>
    <w:rsid w:val="00ED0226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7E4"/>
    <w:rsid w:val="00ED7880"/>
    <w:rsid w:val="00ED7A5F"/>
    <w:rsid w:val="00ED7BC5"/>
    <w:rsid w:val="00ED7DA9"/>
    <w:rsid w:val="00EE0782"/>
    <w:rsid w:val="00EE0A7F"/>
    <w:rsid w:val="00EE0FEA"/>
    <w:rsid w:val="00EE14D7"/>
    <w:rsid w:val="00EE154B"/>
    <w:rsid w:val="00EE1B90"/>
    <w:rsid w:val="00EE1E84"/>
    <w:rsid w:val="00EE2150"/>
    <w:rsid w:val="00EE24A3"/>
    <w:rsid w:val="00EE27BA"/>
    <w:rsid w:val="00EE3178"/>
    <w:rsid w:val="00EE3717"/>
    <w:rsid w:val="00EE3BCD"/>
    <w:rsid w:val="00EE3F59"/>
    <w:rsid w:val="00EE3FC2"/>
    <w:rsid w:val="00EE43AA"/>
    <w:rsid w:val="00EE4806"/>
    <w:rsid w:val="00EE5D88"/>
    <w:rsid w:val="00EE617B"/>
    <w:rsid w:val="00EE62BF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EDB"/>
    <w:rsid w:val="00EF24A6"/>
    <w:rsid w:val="00EF258D"/>
    <w:rsid w:val="00EF27C8"/>
    <w:rsid w:val="00EF2812"/>
    <w:rsid w:val="00EF3149"/>
    <w:rsid w:val="00EF31F3"/>
    <w:rsid w:val="00EF3FBF"/>
    <w:rsid w:val="00EF45AB"/>
    <w:rsid w:val="00EF4713"/>
    <w:rsid w:val="00EF4E5D"/>
    <w:rsid w:val="00EF5402"/>
    <w:rsid w:val="00EF56A2"/>
    <w:rsid w:val="00EF59F7"/>
    <w:rsid w:val="00EF5CE5"/>
    <w:rsid w:val="00EF627A"/>
    <w:rsid w:val="00EF6591"/>
    <w:rsid w:val="00EF66B4"/>
    <w:rsid w:val="00EF7361"/>
    <w:rsid w:val="00EF75A1"/>
    <w:rsid w:val="00EF77DA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6D8"/>
    <w:rsid w:val="00F04623"/>
    <w:rsid w:val="00F05052"/>
    <w:rsid w:val="00F0517C"/>
    <w:rsid w:val="00F054AA"/>
    <w:rsid w:val="00F056CA"/>
    <w:rsid w:val="00F058E1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F66"/>
    <w:rsid w:val="00F172E4"/>
    <w:rsid w:val="00F17658"/>
    <w:rsid w:val="00F176B2"/>
    <w:rsid w:val="00F17DE9"/>
    <w:rsid w:val="00F17E60"/>
    <w:rsid w:val="00F200D7"/>
    <w:rsid w:val="00F20B90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7F"/>
    <w:rsid w:val="00F3184E"/>
    <w:rsid w:val="00F31951"/>
    <w:rsid w:val="00F31E46"/>
    <w:rsid w:val="00F31E95"/>
    <w:rsid w:val="00F32265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E1"/>
    <w:rsid w:val="00F353BA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BF0"/>
    <w:rsid w:val="00F41E8D"/>
    <w:rsid w:val="00F42845"/>
    <w:rsid w:val="00F428DE"/>
    <w:rsid w:val="00F439AD"/>
    <w:rsid w:val="00F43B71"/>
    <w:rsid w:val="00F43CC5"/>
    <w:rsid w:val="00F455DD"/>
    <w:rsid w:val="00F457D6"/>
    <w:rsid w:val="00F4597E"/>
    <w:rsid w:val="00F45A5C"/>
    <w:rsid w:val="00F45B52"/>
    <w:rsid w:val="00F45CDB"/>
    <w:rsid w:val="00F45D3B"/>
    <w:rsid w:val="00F45E77"/>
    <w:rsid w:val="00F45FC7"/>
    <w:rsid w:val="00F46135"/>
    <w:rsid w:val="00F462BF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2E2"/>
    <w:rsid w:val="00F51539"/>
    <w:rsid w:val="00F516F2"/>
    <w:rsid w:val="00F51867"/>
    <w:rsid w:val="00F51ABE"/>
    <w:rsid w:val="00F51BAA"/>
    <w:rsid w:val="00F5288F"/>
    <w:rsid w:val="00F52F28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3231"/>
    <w:rsid w:val="00F63534"/>
    <w:rsid w:val="00F63682"/>
    <w:rsid w:val="00F63857"/>
    <w:rsid w:val="00F63906"/>
    <w:rsid w:val="00F644E2"/>
    <w:rsid w:val="00F64645"/>
    <w:rsid w:val="00F64695"/>
    <w:rsid w:val="00F6557D"/>
    <w:rsid w:val="00F65811"/>
    <w:rsid w:val="00F65850"/>
    <w:rsid w:val="00F6593B"/>
    <w:rsid w:val="00F65BFA"/>
    <w:rsid w:val="00F65F13"/>
    <w:rsid w:val="00F6603E"/>
    <w:rsid w:val="00F66475"/>
    <w:rsid w:val="00F6693F"/>
    <w:rsid w:val="00F671A0"/>
    <w:rsid w:val="00F67E09"/>
    <w:rsid w:val="00F67E57"/>
    <w:rsid w:val="00F7029F"/>
    <w:rsid w:val="00F704C3"/>
    <w:rsid w:val="00F70C37"/>
    <w:rsid w:val="00F715DD"/>
    <w:rsid w:val="00F71DCA"/>
    <w:rsid w:val="00F71E95"/>
    <w:rsid w:val="00F71FE9"/>
    <w:rsid w:val="00F72614"/>
    <w:rsid w:val="00F729AB"/>
    <w:rsid w:val="00F733EA"/>
    <w:rsid w:val="00F73545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6F1"/>
    <w:rsid w:val="00F81987"/>
    <w:rsid w:val="00F81AAD"/>
    <w:rsid w:val="00F81E09"/>
    <w:rsid w:val="00F820C0"/>
    <w:rsid w:val="00F8231D"/>
    <w:rsid w:val="00F8308A"/>
    <w:rsid w:val="00F83299"/>
    <w:rsid w:val="00F83618"/>
    <w:rsid w:val="00F83F6F"/>
    <w:rsid w:val="00F84906"/>
    <w:rsid w:val="00F84944"/>
    <w:rsid w:val="00F84B97"/>
    <w:rsid w:val="00F850BA"/>
    <w:rsid w:val="00F8571C"/>
    <w:rsid w:val="00F85BA0"/>
    <w:rsid w:val="00F85FBC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E0"/>
    <w:rsid w:val="00F913C5"/>
    <w:rsid w:val="00F9144A"/>
    <w:rsid w:val="00F91C33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B12"/>
    <w:rsid w:val="00F94C1B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F37"/>
    <w:rsid w:val="00FA2A5C"/>
    <w:rsid w:val="00FA2C25"/>
    <w:rsid w:val="00FA3085"/>
    <w:rsid w:val="00FA33A3"/>
    <w:rsid w:val="00FA378B"/>
    <w:rsid w:val="00FA3D8C"/>
    <w:rsid w:val="00FA3E13"/>
    <w:rsid w:val="00FA3E71"/>
    <w:rsid w:val="00FA3FAB"/>
    <w:rsid w:val="00FA3FD2"/>
    <w:rsid w:val="00FA4503"/>
    <w:rsid w:val="00FA4677"/>
    <w:rsid w:val="00FA4BDE"/>
    <w:rsid w:val="00FA4F1F"/>
    <w:rsid w:val="00FA4FFD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E7E"/>
    <w:rsid w:val="00FB202B"/>
    <w:rsid w:val="00FB270A"/>
    <w:rsid w:val="00FB2BBE"/>
    <w:rsid w:val="00FB2CFB"/>
    <w:rsid w:val="00FB2D5A"/>
    <w:rsid w:val="00FB3813"/>
    <w:rsid w:val="00FB3A6F"/>
    <w:rsid w:val="00FB3AAF"/>
    <w:rsid w:val="00FB3C5C"/>
    <w:rsid w:val="00FB3D3B"/>
    <w:rsid w:val="00FB3E03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34E2"/>
    <w:rsid w:val="00FC3544"/>
    <w:rsid w:val="00FC385E"/>
    <w:rsid w:val="00FC3B87"/>
    <w:rsid w:val="00FC3EC8"/>
    <w:rsid w:val="00FC44E3"/>
    <w:rsid w:val="00FC49D3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B8F"/>
    <w:rsid w:val="00FE00EA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DC3"/>
    <w:rsid w:val="00FF1801"/>
    <w:rsid w:val="00FF1E08"/>
    <w:rsid w:val="00FF1F49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47F"/>
    <w:rsid w:val="00FF463F"/>
    <w:rsid w:val="00FF4770"/>
    <w:rsid w:val="00FF4790"/>
    <w:rsid w:val="00FF4FA5"/>
    <w:rsid w:val="00FF5371"/>
    <w:rsid w:val="00FF5E4D"/>
    <w:rsid w:val="00FF63D3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A1AC-948C-4846-994C-1C82CB89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333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Somjai, Nigonyanont</cp:lastModifiedBy>
  <cp:revision>3</cp:revision>
  <cp:lastPrinted>2018-08-09T10:20:00Z</cp:lastPrinted>
  <dcterms:created xsi:type="dcterms:W3CDTF">2018-08-10T07:57:00Z</dcterms:created>
  <dcterms:modified xsi:type="dcterms:W3CDTF">2018-08-10T08:01:00Z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