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216640" w:rsidTr="002D2414">
        <w:trPr>
          <w:trHeight w:val="425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1274" w:type="dxa"/>
          </w:tcPr>
          <w:p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832" w:type="dxa"/>
          </w:tcPr>
          <w:p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9267B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09267B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:rsidR="0073369C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3369C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="0008214C"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6D78F2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6D78F2" w:rsidRPr="00216640" w:rsidRDefault="00F83AD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D78F2" w:rsidRPr="00216640" w:rsidRDefault="006D78F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6D78F2" w:rsidRPr="00216640" w:rsidRDefault="006D78F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4552B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64552B" w:rsidRPr="00216640" w:rsidRDefault="0064552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4552B" w:rsidRPr="00216640" w:rsidRDefault="0064552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64552B" w:rsidRPr="00216640" w:rsidRDefault="0064552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764B39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764B39" w:rsidRPr="00216640" w:rsidRDefault="0064552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64B39" w:rsidRPr="00216640" w:rsidRDefault="00764B39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216640" w:rsidRDefault="00764B39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764B39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764B39" w:rsidRPr="00216640" w:rsidRDefault="0064552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64B39" w:rsidRPr="00216640" w:rsidRDefault="00764B39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216640" w:rsidRDefault="00764B39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764B39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:rsidR="00764B39" w:rsidRPr="00216640" w:rsidRDefault="0064552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64B39" w:rsidRPr="00216640" w:rsidRDefault="00764B39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216640" w:rsidRDefault="00764B39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3186F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:rsidR="0003186F" w:rsidRPr="00216640" w:rsidRDefault="0064552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03186F" w:rsidRPr="00216640" w:rsidRDefault="0003186F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03186F" w:rsidRPr="00216640" w:rsidRDefault="0003186F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764B39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764B39" w:rsidRPr="00216640" w:rsidRDefault="0064552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764B39" w:rsidRPr="00216640" w:rsidRDefault="00764B39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216640" w:rsidRDefault="00764B39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</w:tr>
      <w:tr w:rsidR="00020390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020390" w:rsidRPr="00216640" w:rsidRDefault="0064552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56329F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56329F" w:rsidRPr="00216640" w:rsidRDefault="0003186F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4552B"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6329F" w:rsidRPr="00216640" w:rsidRDefault="0056329F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56329F" w:rsidRPr="00216640" w:rsidRDefault="0056329F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020390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4552B"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057052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057052" w:rsidRPr="00216640" w:rsidRDefault="0005705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057052" w:rsidRPr="00216640" w:rsidRDefault="0005705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057052" w:rsidRPr="00216640" w:rsidRDefault="0005705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057052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057052" w:rsidRPr="00216640" w:rsidRDefault="0005705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057052" w:rsidRPr="00216640" w:rsidRDefault="0005705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057052" w:rsidRPr="00216640" w:rsidRDefault="0005705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20390" w:rsidRPr="00216640" w:rsidTr="001F16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A06DBC" w:rsidRPr="00216640" w:rsidRDefault="00A06DBC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A06DBC" w:rsidRPr="00216640" w:rsidRDefault="00A06DBC" w:rsidP="001951D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20390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020390" w:rsidRPr="00216640" w:rsidRDefault="00A06DBC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สัญญาเกี่ยวกับการซื้อธุรกิจ</w:t>
            </w:r>
          </w:p>
        </w:tc>
      </w:tr>
      <w:tr w:rsidR="00020390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1274" w:type="dxa"/>
          </w:tcPr>
          <w:p w:rsidR="00020390" w:rsidRPr="00216640" w:rsidRDefault="00A06DBC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20390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020390" w:rsidRPr="00216640" w:rsidRDefault="00A06DBC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1541F8" w:rsidRPr="00216640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1541F8" w:rsidRPr="00216640" w:rsidRDefault="00A06DBC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1541F8" w:rsidRPr="00216640" w:rsidRDefault="001541F8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1541F8" w:rsidRPr="00216640" w:rsidRDefault="001541F8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:rsidR="001A021D" w:rsidRPr="00216640" w:rsidRDefault="001A021D" w:rsidP="001951DD">
      <w:pPr>
        <w:rPr>
          <w:b/>
          <w:bCs/>
        </w:rPr>
      </w:pPr>
    </w:p>
    <w:p w:rsidR="0009267B" w:rsidRPr="00216640" w:rsidRDefault="0009267B" w:rsidP="001951DD">
      <w:pPr>
        <w:spacing w:line="240" w:lineRule="auto"/>
        <w:rPr>
          <w:rFonts w:ascii="Angsana New" w:hAnsi="Angsana New"/>
          <w:sz w:val="30"/>
          <w:szCs w:val="30"/>
        </w:rPr>
      </w:pPr>
      <w:r w:rsidRPr="00216640">
        <w:rPr>
          <w:b/>
          <w:bCs/>
        </w:rPr>
        <w:br w:type="page"/>
      </w:r>
      <w:r w:rsidRPr="00216640">
        <w:rPr>
          <w:rFonts w:ascii="Angsana New" w:hAnsi="Angsana New"/>
          <w:sz w:val="30"/>
          <w:szCs w:val="30"/>
        </w:rPr>
        <w:lastRenderedPageBreak/>
        <w:t xml:space="preserve">           </w:t>
      </w:r>
      <w:r w:rsidRPr="00216640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21664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16640">
        <w:rPr>
          <w:rFonts w:ascii="Angsana New" w:hAnsi="Angsana New"/>
          <w:sz w:val="30"/>
          <w:szCs w:val="30"/>
          <w:cs/>
        </w:rPr>
        <w:t>นี้</w:t>
      </w:r>
    </w:p>
    <w:p w:rsidR="0009267B" w:rsidRPr="00216640" w:rsidRDefault="0009267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09267B" w:rsidRPr="00216640" w:rsidRDefault="0009267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216640">
        <w:rPr>
          <w:rFonts w:ascii="Angsana New" w:hAnsi="Angsana New"/>
          <w:sz w:val="30"/>
          <w:szCs w:val="30"/>
          <w:cs/>
        </w:rPr>
        <w:t>เมื่อวันที่</w:t>
      </w:r>
      <w:r w:rsidR="004024B3" w:rsidRPr="00216640">
        <w:rPr>
          <w:rFonts w:ascii="Angsana New" w:hAnsi="Angsana New"/>
          <w:sz w:val="30"/>
          <w:szCs w:val="30"/>
        </w:rPr>
        <w:t xml:space="preserve"> </w:t>
      </w:r>
      <w:r w:rsidR="00A60D0D" w:rsidRPr="00216640">
        <w:rPr>
          <w:rFonts w:ascii="Angsana New" w:hAnsi="Angsana New"/>
          <w:sz w:val="30"/>
          <w:szCs w:val="30"/>
        </w:rPr>
        <w:t xml:space="preserve">10 </w:t>
      </w:r>
      <w:r w:rsidR="00A60D0D" w:rsidRPr="0021664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A60D0D" w:rsidRPr="00216640">
        <w:rPr>
          <w:rFonts w:ascii="Angsana New" w:hAnsi="Angsana New"/>
          <w:sz w:val="30"/>
          <w:szCs w:val="30"/>
        </w:rPr>
        <w:t>2561</w:t>
      </w:r>
    </w:p>
    <w:p w:rsidR="0009267B" w:rsidRPr="00216640" w:rsidRDefault="0009267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09267B" w:rsidRPr="00216640" w:rsidRDefault="0009267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b/>
          <w:bCs/>
          <w:sz w:val="30"/>
          <w:szCs w:val="30"/>
        </w:rPr>
        <w:t>1</w:t>
      </w:r>
      <w:r w:rsidRPr="00216640">
        <w:rPr>
          <w:rFonts w:ascii="Angsana New" w:hAnsi="Angsana New"/>
          <w:b/>
          <w:bCs/>
          <w:sz w:val="30"/>
          <w:szCs w:val="30"/>
        </w:rPr>
        <w:tab/>
      </w:r>
      <w:r w:rsidRPr="00216640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9267B" w:rsidRPr="00216640" w:rsidRDefault="0009267B" w:rsidP="001951DD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:rsidR="0009267B" w:rsidRPr="00216640" w:rsidRDefault="00874D2C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216640">
        <w:rPr>
          <w:rFonts w:ascii="Angsana New" w:hAnsi="Angsana New"/>
          <w:sz w:val="30"/>
          <w:szCs w:val="30"/>
          <w:cs/>
        </w:rPr>
        <w:t>บริษัท วินท์คอม เทคโนโลยี จำกัด (มหาชน)</w:t>
      </w:r>
      <w:r w:rsidR="0009267B" w:rsidRPr="00216640">
        <w:rPr>
          <w:rFonts w:ascii="Angsana New" w:hAnsi="Angsana New"/>
          <w:sz w:val="30"/>
          <w:szCs w:val="30"/>
        </w:rPr>
        <w:t xml:space="preserve"> </w:t>
      </w:r>
      <w:r w:rsidR="0009267B" w:rsidRPr="00216640">
        <w:rPr>
          <w:rFonts w:ascii="Angsana New" w:hAnsi="Angsana New"/>
          <w:sz w:val="30"/>
          <w:szCs w:val="30"/>
          <w:cs/>
        </w:rPr>
        <w:t>(</w:t>
      </w:r>
      <w:r w:rsidR="0009267B" w:rsidRPr="00216640">
        <w:rPr>
          <w:rFonts w:ascii="Angsana New" w:hAnsi="Angsana New"/>
          <w:sz w:val="30"/>
          <w:szCs w:val="30"/>
        </w:rPr>
        <w:t>“</w:t>
      </w:r>
      <w:r w:rsidR="0009267B" w:rsidRPr="00216640">
        <w:rPr>
          <w:rFonts w:ascii="Angsana New" w:hAnsi="Angsana New"/>
          <w:sz w:val="30"/>
          <w:szCs w:val="30"/>
          <w:cs/>
        </w:rPr>
        <w:t>บริษัท</w:t>
      </w:r>
      <w:r w:rsidR="0009267B" w:rsidRPr="00216640">
        <w:rPr>
          <w:rFonts w:ascii="Angsana New" w:hAnsi="Angsana New"/>
          <w:sz w:val="30"/>
          <w:szCs w:val="30"/>
        </w:rPr>
        <w:t xml:space="preserve">”) </w:t>
      </w:r>
      <w:r w:rsidR="0009267B" w:rsidRPr="00216640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และมีที่อยู่จดทะเบียนตั้งอยู่</w:t>
      </w:r>
      <w:r w:rsidRPr="00216640">
        <w:rPr>
          <w:rFonts w:ascii="Angsana New" w:hAnsi="Angsana New"/>
          <w:sz w:val="30"/>
          <w:szCs w:val="30"/>
          <w:cs/>
        </w:rPr>
        <w:t>เลขที่</w:t>
      </w:r>
      <w:r w:rsidR="003D5A59" w:rsidRPr="00216640">
        <w:rPr>
          <w:rFonts w:ascii="Angsana New" w:hAnsi="Angsana New"/>
          <w:sz w:val="30"/>
          <w:szCs w:val="30"/>
          <w:cs/>
        </w:rPr>
        <w:t xml:space="preserve"> 159/21</w:t>
      </w:r>
      <w:r w:rsidRPr="00216640">
        <w:rPr>
          <w:rFonts w:ascii="Angsana New" w:hAnsi="Angsana New"/>
          <w:sz w:val="30"/>
          <w:szCs w:val="30"/>
          <w:cs/>
        </w:rPr>
        <w:t xml:space="preserve"> อาคารเสริมมิตร ทาวเวอร์ ชั้น</w:t>
      </w:r>
      <w:r w:rsidR="003D5A59" w:rsidRPr="00216640">
        <w:rPr>
          <w:rFonts w:ascii="Angsana New" w:hAnsi="Angsana New"/>
          <w:sz w:val="30"/>
          <w:szCs w:val="30"/>
          <w:cs/>
        </w:rPr>
        <w:t xml:space="preserve"> 14</w:t>
      </w:r>
      <w:r w:rsidRPr="00216640">
        <w:rPr>
          <w:rFonts w:ascii="Angsana New" w:hAnsi="Angsana New"/>
          <w:sz w:val="30"/>
          <w:szCs w:val="30"/>
          <w:cs/>
        </w:rPr>
        <w:t xml:space="preserve"> ถนนสุขุมวิท 21 (อโศก)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="00674F01" w:rsidRPr="00216640">
        <w:rPr>
          <w:rFonts w:ascii="Angsana New" w:hAnsi="Angsana New"/>
          <w:sz w:val="30"/>
          <w:szCs w:val="30"/>
          <w:cs/>
        </w:rPr>
        <w:t>แขวงคลองเตยเหนือ</w:t>
      </w:r>
      <w:r w:rsidR="00674F01" w:rsidRPr="00216640">
        <w:rPr>
          <w:rFonts w:ascii="Angsana New" w:hAnsi="Angsana New"/>
          <w:sz w:val="30"/>
          <w:szCs w:val="30"/>
        </w:rPr>
        <w:br/>
      </w:r>
      <w:r w:rsidRPr="00216640">
        <w:rPr>
          <w:rFonts w:ascii="Angsana New" w:hAnsi="Angsana New"/>
          <w:sz w:val="30"/>
          <w:szCs w:val="30"/>
          <w:cs/>
        </w:rPr>
        <w:t>เขตวัฒนา</w:t>
      </w:r>
      <w:r w:rsidR="003D5A59"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F61F1" w:rsidRPr="00216640" w:rsidRDefault="005F61F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5F61F1" w:rsidRPr="00216640" w:rsidRDefault="005F61F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บริษัทจดทะเบียนกับตลาดหลักทรัพย์แห่งประเทศไทยเมื่อเดือนธันวาคม 2560</w:t>
      </w:r>
    </w:p>
    <w:p w:rsidR="00F07FF7" w:rsidRPr="00216640" w:rsidRDefault="00F07FF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09267B" w:rsidRPr="00216640" w:rsidRDefault="00DF42A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 w:hint="cs"/>
          <w:sz w:val="30"/>
          <w:szCs w:val="30"/>
          <w:cs/>
        </w:rPr>
        <w:t>บริษัท</w:t>
      </w:r>
      <w:r w:rsidR="005F61F1" w:rsidRPr="00216640">
        <w:rPr>
          <w:rFonts w:ascii="Angsana New" w:hAnsi="Angsana New"/>
          <w:sz w:val="30"/>
          <w:szCs w:val="30"/>
          <w:cs/>
        </w:rPr>
        <w:t>ใหญ่ในระหว่างปี</w:t>
      </w:r>
      <w:r w:rsidR="0009267B" w:rsidRPr="00216640">
        <w:rPr>
          <w:rFonts w:ascii="Angsana New" w:hAnsi="Angsana New"/>
          <w:sz w:val="30"/>
          <w:szCs w:val="30"/>
          <w:cs/>
        </w:rPr>
        <w:t xml:space="preserve">ได้แก่ </w:t>
      </w:r>
      <w:r w:rsidR="00874D2C" w:rsidRPr="00216640">
        <w:rPr>
          <w:rFonts w:ascii="Angsana New" w:hAnsi="Angsana New"/>
          <w:sz w:val="30"/>
          <w:szCs w:val="30"/>
          <w:cs/>
        </w:rPr>
        <w:t>บริษัท วีเน็ท แคปปิทอล จำกัด</w:t>
      </w:r>
      <w:r w:rsidR="00D15177" w:rsidRPr="00216640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4024B3" w:rsidRPr="00216640">
        <w:rPr>
          <w:rFonts w:ascii="Angsana New" w:hAnsi="Angsana New"/>
          <w:sz w:val="30"/>
          <w:szCs w:val="30"/>
        </w:rPr>
        <w:t>73</w:t>
      </w:r>
      <w:r w:rsidR="0009267B" w:rsidRPr="00216640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:rsidR="0009267B" w:rsidRPr="00216640" w:rsidRDefault="0009267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:rsidR="0009267B" w:rsidRPr="00216640" w:rsidRDefault="00D1517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บริษัท</w:t>
      </w:r>
      <w:r w:rsidR="009C729E" w:rsidRPr="00216640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216640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="00874D2C" w:rsidRPr="00216640">
        <w:rPr>
          <w:rFonts w:ascii="Angsana New" w:hAnsi="Angsana New"/>
          <w:sz w:val="30"/>
          <w:szCs w:val="30"/>
          <w:cs/>
        </w:rPr>
        <w:t>ขายเครื่องคอมพิวเตอร์และอุปกรณ์</w:t>
      </w:r>
      <w:r w:rsidR="00F0232F" w:rsidRPr="00216640">
        <w:rPr>
          <w:rFonts w:ascii="Angsana New" w:hAnsi="Angsana New"/>
          <w:sz w:val="30"/>
          <w:szCs w:val="30"/>
          <w:cs/>
        </w:rPr>
        <w:t>รวมทั้งซอฟต์แวร์ที่เกี่ยวข้อง</w:t>
      </w:r>
      <w:r w:rsidR="00874D2C" w:rsidRPr="00216640">
        <w:rPr>
          <w:rFonts w:ascii="Angsana New" w:hAnsi="Angsana New"/>
          <w:sz w:val="30"/>
          <w:szCs w:val="30"/>
          <w:cs/>
        </w:rPr>
        <w:t xml:space="preserve"> และให้บริการเกี่ยวกับคอมพิวเตอร์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="009C729E" w:rsidRPr="00216640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CA08A0" w:rsidRPr="00216640">
        <w:rPr>
          <w:rFonts w:ascii="Angsana New" w:hAnsi="Angsana New"/>
          <w:sz w:val="30"/>
          <w:szCs w:val="30"/>
        </w:rPr>
        <w:t xml:space="preserve">30 </w:t>
      </w:r>
      <w:r w:rsidR="00CA08A0" w:rsidRPr="00216640">
        <w:rPr>
          <w:rFonts w:ascii="Angsana New" w:hAnsi="Angsana New" w:hint="cs"/>
          <w:sz w:val="30"/>
          <w:szCs w:val="30"/>
          <w:cs/>
        </w:rPr>
        <w:t>มิถุนายน</w:t>
      </w:r>
      <w:r w:rsidR="009C729E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5F61F1" w:rsidRPr="00216640">
        <w:rPr>
          <w:rFonts w:ascii="Angsana New" w:hAnsi="Angsana New"/>
          <w:sz w:val="30"/>
          <w:szCs w:val="30"/>
        </w:rPr>
        <w:t>256</w:t>
      </w:r>
      <w:r w:rsidR="005F61F1" w:rsidRPr="00216640">
        <w:rPr>
          <w:rFonts w:ascii="Angsana New" w:hAnsi="Angsana New" w:hint="cs"/>
          <w:sz w:val="30"/>
          <w:szCs w:val="30"/>
          <w:cs/>
        </w:rPr>
        <w:t>1</w:t>
      </w:r>
      <w:r w:rsidR="009C729E" w:rsidRPr="00216640">
        <w:rPr>
          <w:rFonts w:ascii="Angsana New" w:hAnsi="Angsana New"/>
          <w:sz w:val="30"/>
          <w:szCs w:val="30"/>
        </w:rPr>
        <w:t xml:space="preserve"> </w:t>
      </w:r>
      <w:r w:rsidR="009C729E" w:rsidRPr="00216640">
        <w:rPr>
          <w:rFonts w:ascii="Angsana New" w:hAnsi="Angsana New" w:hint="cs"/>
          <w:sz w:val="30"/>
          <w:szCs w:val="30"/>
          <w:cs/>
        </w:rPr>
        <w:t>และ</w:t>
      </w:r>
      <w:r w:rsidR="00674F01" w:rsidRPr="00216640">
        <w:rPr>
          <w:rFonts w:ascii="Angsana New" w:hAnsi="Angsana New" w:hint="cs"/>
          <w:sz w:val="30"/>
          <w:szCs w:val="30"/>
          <w:cs/>
        </w:rPr>
        <w:t>วันที่</w:t>
      </w:r>
      <w:r w:rsidR="00674F01" w:rsidRPr="00216640">
        <w:rPr>
          <w:rFonts w:ascii="Angsana New" w:hAnsi="Angsana New"/>
          <w:sz w:val="30"/>
          <w:szCs w:val="30"/>
        </w:rPr>
        <w:t xml:space="preserve"> </w:t>
      </w:r>
      <w:r w:rsidR="004A1B4E" w:rsidRPr="00216640">
        <w:rPr>
          <w:rFonts w:ascii="Angsana New" w:hAnsi="Angsana New"/>
          <w:sz w:val="30"/>
          <w:szCs w:val="30"/>
        </w:rPr>
        <w:t xml:space="preserve">31 </w:t>
      </w:r>
      <w:r w:rsidR="004A1B4E" w:rsidRPr="00216640">
        <w:rPr>
          <w:rFonts w:ascii="Angsana New" w:hAnsi="Angsana New" w:hint="cs"/>
          <w:sz w:val="30"/>
          <w:szCs w:val="30"/>
          <w:cs/>
        </w:rPr>
        <w:t>ธันวาคม</w:t>
      </w:r>
      <w:r w:rsidR="009C729E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5F61F1" w:rsidRPr="00216640">
        <w:rPr>
          <w:rFonts w:ascii="Angsana New" w:hAnsi="Angsana New"/>
          <w:sz w:val="30"/>
          <w:szCs w:val="30"/>
        </w:rPr>
        <w:t>25</w:t>
      </w:r>
      <w:r w:rsidR="005F61F1" w:rsidRPr="00216640">
        <w:rPr>
          <w:rFonts w:ascii="Angsana New" w:hAnsi="Angsana New" w:hint="cs"/>
          <w:sz w:val="30"/>
          <w:szCs w:val="30"/>
          <w:cs/>
        </w:rPr>
        <w:t>60</w:t>
      </w:r>
      <w:r w:rsidR="006923FD" w:rsidRPr="00216640">
        <w:rPr>
          <w:rFonts w:ascii="Angsana New" w:hAnsi="Angsana New"/>
          <w:sz w:val="30"/>
          <w:szCs w:val="30"/>
        </w:rPr>
        <w:t xml:space="preserve"> </w:t>
      </w:r>
      <w:r w:rsidR="009C729E" w:rsidRPr="00216640"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ได้เปิดเผยไว้ในหมายเหตุข้อ </w:t>
      </w:r>
      <w:r w:rsidR="00A60D0D" w:rsidRPr="00216640">
        <w:rPr>
          <w:rFonts w:ascii="Angsana New" w:hAnsi="Angsana New"/>
          <w:sz w:val="30"/>
          <w:szCs w:val="30"/>
        </w:rPr>
        <w:t xml:space="preserve">3 </w:t>
      </w:r>
      <w:r w:rsidR="00A60D0D" w:rsidRPr="00216640">
        <w:rPr>
          <w:rFonts w:ascii="Angsana New" w:hAnsi="Angsana New" w:hint="cs"/>
          <w:sz w:val="30"/>
          <w:szCs w:val="30"/>
          <w:cs/>
        </w:rPr>
        <w:t xml:space="preserve">และ </w:t>
      </w:r>
      <w:r w:rsidR="00A60D0D" w:rsidRPr="00216640">
        <w:rPr>
          <w:rFonts w:ascii="Angsana New" w:hAnsi="Angsana New"/>
          <w:sz w:val="30"/>
          <w:szCs w:val="30"/>
        </w:rPr>
        <w:t>7</w:t>
      </w:r>
    </w:p>
    <w:p w:rsidR="009C729E" w:rsidRPr="00216640" w:rsidRDefault="009C729E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9267B" w:rsidRPr="00216640" w:rsidRDefault="005756D0" w:rsidP="001951DD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216640">
        <w:rPr>
          <w:rFonts w:ascii="Angsana New" w:hAnsi="Angsana New"/>
          <w:sz w:val="30"/>
          <w:szCs w:val="30"/>
          <w:cs/>
        </w:rPr>
        <w:t>เกณฑ์</w:t>
      </w:r>
      <w:r w:rsidR="00C714EB" w:rsidRPr="00216640">
        <w:rPr>
          <w:rFonts w:ascii="Angsana New" w:hAnsi="Angsana New"/>
          <w:sz w:val="30"/>
          <w:szCs w:val="30"/>
          <w:cs/>
        </w:rPr>
        <w:t>การจัดทำ</w:t>
      </w:r>
      <w:r w:rsidR="00120E21" w:rsidRPr="00216640">
        <w:rPr>
          <w:rFonts w:ascii="Angsana New" w:hAnsi="Angsana New"/>
          <w:sz w:val="30"/>
          <w:szCs w:val="30"/>
          <w:cs/>
        </w:rPr>
        <w:t>งบการเงิน</w:t>
      </w:r>
      <w:r w:rsidR="00C714EB" w:rsidRPr="00216640">
        <w:rPr>
          <w:rFonts w:ascii="Angsana New" w:hAnsi="Angsana New"/>
          <w:sz w:val="30"/>
          <w:szCs w:val="30"/>
          <w:cs/>
          <w:lang w:val="en-US"/>
        </w:rPr>
        <w:t>ระหว่างกาล</w:t>
      </w:r>
    </w:p>
    <w:p w:rsidR="0098009E" w:rsidRPr="00216640" w:rsidRDefault="0098009E" w:rsidP="001951DD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:rsidR="00C714EB" w:rsidRPr="00216640" w:rsidRDefault="00C714EB" w:rsidP="001951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C714EB" w:rsidRPr="00216640" w:rsidRDefault="00C714E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C714EB" w:rsidRPr="00216640" w:rsidRDefault="00C714E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216640">
        <w:rPr>
          <w:rFonts w:ascii="Angsana New" w:hAnsi="Angsana New"/>
          <w:sz w:val="30"/>
          <w:szCs w:val="30"/>
        </w:rPr>
        <w:t xml:space="preserve">34 </w:t>
      </w:r>
      <w:r w:rsidRPr="00216640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216640">
        <w:rPr>
          <w:rFonts w:ascii="Angsana New" w:hAnsi="Angsana New"/>
          <w:sz w:val="30"/>
          <w:szCs w:val="30"/>
        </w:rPr>
        <w:t>25</w:t>
      </w:r>
      <w:r w:rsidR="00BD6154" w:rsidRPr="00216640">
        <w:rPr>
          <w:rFonts w:ascii="Angsana New" w:hAnsi="Angsana New"/>
          <w:sz w:val="30"/>
          <w:szCs w:val="30"/>
        </w:rPr>
        <w:t>60</w:t>
      </w:r>
      <w:r w:rsidRPr="00216640">
        <w:rPr>
          <w:rFonts w:ascii="Angsana New" w:hAnsi="Angsana New"/>
          <w:sz w:val="30"/>
          <w:szCs w:val="30"/>
        </w:rPr>
        <w:t xml:space="preserve">) </w:t>
      </w:r>
      <w:r w:rsidRPr="00216640">
        <w:rPr>
          <w:rFonts w:ascii="Angsana New" w:hAnsi="Angsana New"/>
          <w:sz w:val="30"/>
          <w:szCs w:val="30"/>
          <w:cs/>
        </w:rPr>
        <w:t xml:space="preserve">เรื่อง </w:t>
      </w:r>
      <w:r w:rsidR="008439C8" w:rsidRPr="00216640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216640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783848" w:rsidRPr="00216640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783848" w:rsidRPr="00216640">
        <w:rPr>
          <w:rFonts w:ascii="Angsana New" w:hAnsi="Angsana New"/>
          <w:sz w:val="30"/>
          <w:szCs w:val="30"/>
        </w:rPr>
        <w:br/>
      </w:r>
      <w:r w:rsidRPr="00216640">
        <w:rPr>
          <w:rFonts w:ascii="Angsana New" w:hAnsi="Angsana New"/>
          <w:sz w:val="30"/>
          <w:szCs w:val="30"/>
          <w:cs/>
        </w:rPr>
        <w:t xml:space="preserve">(“สภาวิชาชีพบัญชี”) </w:t>
      </w:r>
      <w:r w:rsidR="00674F01" w:rsidRPr="00216640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5F61F1" w:rsidRPr="00216640" w:rsidRDefault="005F61F1" w:rsidP="001951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B33AF" w:rsidRPr="00216640" w:rsidRDefault="00C714EB" w:rsidP="001951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="005F61F1" w:rsidRPr="00216640">
        <w:rPr>
          <w:rFonts w:ascii="Angsana New" w:hAnsi="Angsana New"/>
          <w:sz w:val="30"/>
          <w:szCs w:val="30"/>
          <w:cs/>
        </w:rPr>
        <w:t>บปีสิ้นสุดวันที่ 31 ธันวาคม 25</w:t>
      </w:r>
      <w:r w:rsidR="005F61F1" w:rsidRPr="00216640">
        <w:rPr>
          <w:rFonts w:ascii="Angsana New" w:hAnsi="Angsana New" w:hint="cs"/>
          <w:sz w:val="30"/>
          <w:szCs w:val="30"/>
          <w:cs/>
        </w:rPr>
        <w:t>60</w:t>
      </w:r>
      <w:r w:rsidRPr="00216640">
        <w:rPr>
          <w:rFonts w:ascii="Angsana New" w:hAnsi="Angsana New"/>
          <w:sz w:val="30"/>
          <w:szCs w:val="30"/>
        </w:rPr>
        <w:t xml:space="preserve">           </w:t>
      </w:r>
      <w:r w:rsidRPr="00216640">
        <w:rPr>
          <w:rFonts w:ascii="Angsana New" w:hAnsi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45DDB" w:rsidRPr="00216640">
        <w:rPr>
          <w:rFonts w:ascii="Angsana New" w:hAnsi="Angsana New"/>
          <w:sz w:val="30"/>
          <w:szCs w:val="30"/>
        </w:rPr>
        <w:t>31</w:t>
      </w:r>
      <w:r w:rsidRPr="0021664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F61F1" w:rsidRPr="00216640">
        <w:rPr>
          <w:rFonts w:ascii="Angsana New" w:hAnsi="Angsana New"/>
          <w:sz w:val="30"/>
          <w:szCs w:val="30"/>
        </w:rPr>
        <w:t>25</w:t>
      </w:r>
      <w:r w:rsidR="005F61F1" w:rsidRPr="00216640">
        <w:rPr>
          <w:rFonts w:ascii="Angsana New" w:hAnsi="Angsana New" w:hint="cs"/>
          <w:sz w:val="30"/>
          <w:szCs w:val="30"/>
          <w:cs/>
        </w:rPr>
        <w:t>60</w:t>
      </w:r>
    </w:p>
    <w:p w:rsidR="005F61F1" w:rsidRPr="00216640" w:rsidRDefault="005F61F1" w:rsidP="001951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:rsidR="00EC1B21" w:rsidRPr="00216640" w:rsidRDefault="00EC1B2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16640">
        <w:rPr>
          <w:rFonts w:ascii="Angsana New" w:hAnsi="Angsana New"/>
          <w:sz w:val="30"/>
          <w:szCs w:val="30"/>
          <w:cs/>
        </w:rPr>
        <w:br w:type="page"/>
      </w:r>
    </w:p>
    <w:p w:rsidR="00044F70" w:rsidRPr="00216640" w:rsidRDefault="00044F7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216640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</w:t>
      </w:r>
      <w:r w:rsidR="000B56C5" w:rsidRPr="00216640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0B56C5" w:rsidRPr="00216640">
        <w:rPr>
          <w:rFonts w:ascii="Angsana New" w:hAnsi="Angsana New"/>
          <w:sz w:val="30"/>
          <w:szCs w:val="30"/>
        </w:rPr>
        <w:t>31</w:t>
      </w:r>
      <w:r w:rsidRPr="0021664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F61F1" w:rsidRPr="00216640">
        <w:rPr>
          <w:rFonts w:ascii="Angsana New" w:hAnsi="Angsana New"/>
          <w:sz w:val="30"/>
          <w:szCs w:val="30"/>
        </w:rPr>
        <w:t>25</w:t>
      </w:r>
      <w:r w:rsidR="005F61F1" w:rsidRPr="00216640">
        <w:rPr>
          <w:rFonts w:ascii="Angsana New" w:hAnsi="Angsana New" w:hint="cs"/>
          <w:sz w:val="30"/>
          <w:szCs w:val="30"/>
          <w:cs/>
        </w:rPr>
        <w:t>60</w:t>
      </w:r>
      <w:r w:rsidR="0067394C" w:rsidRPr="00216640">
        <w:rPr>
          <w:rFonts w:ascii="Angsana New" w:hAnsi="Angsana New"/>
          <w:sz w:val="30"/>
          <w:szCs w:val="30"/>
          <w:cs/>
        </w:rPr>
        <w:t xml:space="preserve"> ยกเว้น</w:t>
      </w:r>
      <w:r w:rsidRPr="00216640">
        <w:rPr>
          <w:rFonts w:ascii="Angsana New" w:hAnsi="Angsana New"/>
          <w:sz w:val="30"/>
          <w:szCs w:val="30"/>
          <w:cs/>
        </w:rPr>
        <w:t>กรณีที่</w:t>
      </w:r>
      <w:r w:rsidR="00B20247" w:rsidRPr="00216640">
        <w:rPr>
          <w:rFonts w:ascii="Angsana New" w:hAnsi="Angsana New"/>
          <w:sz w:val="30"/>
          <w:szCs w:val="30"/>
          <w:cs/>
        </w:rPr>
        <w:t>กลุ่มบริษัท</w:t>
      </w:r>
      <w:r w:rsidRPr="00216640">
        <w:rPr>
          <w:rFonts w:ascii="Angsana New" w:hAnsi="Angsana New"/>
          <w:sz w:val="30"/>
          <w:szCs w:val="30"/>
          <w:cs/>
        </w:rPr>
        <w:t xml:space="preserve">ได้นำมาตรฐานการรายงานทางการเงินที่ปรับปรุงใหม่ซึ่งมีผลบังคับใช้สำหรับรอบระยะเวลาบัญชีที่เริ่มในหรือหลังวันที่ </w:t>
      </w:r>
      <w:r w:rsidRPr="00216640">
        <w:rPr>
          <w:rFonts w:ascii="Angsana New" w:hAnsi="Angsana New"/>
          <w:sz w:val="30"/>
          <w:szCs w:val="30"/>
        </w:rPr>
        <w:t xml:space="preserve">1 </w:t>
      </w:r>
      <w:r w:rsidRPr="00216640">
        <w:rPr>
          <w:rFonts w:ascii="Angsana New" w:hAnsi="Angsana New"/>
          <w:sz w:val="30"/>
          <w:szCs w:val="30"/>
          <w:cs/>
        </w:rPr>
        <w:t xml:space="preserve">มกราคม </w:t>
      </w:r>
      <w:r w:rsidRPr="00216640">
        <w:rPr>
          <w:rFonts w:ascii="Angsana New" w:hAnsi="Angsana New"/>
          <w:sz w:val="30"/>
          <w:szCs w:val="30"/>
        </w:rPr>
        <w:t>25</w:t>
      </w:r>
      <w:r w:rsidR="005F61F1" w:rsidRPr="00216640">
        <w:rPr>
          <w:rFonts w:ascii="Angsana New" w:hAnsi="Angsana New"/>
          <w:sz w:val="30"/>
          <w:szCs w:val="30"/>
        </w:rPr>
        <w:t>6</w:t>
      </w:r>
      <w:r w:rsidR="005F61F1" w:rsidRPr="00216640">
        <w:rPr>
          <w:rFonts w:ascii="Angsana New" w:hAnsi="Angsana New" w:hint="cs"/>
          <w:sz w:val="30"/>
          <w:szCs w:val="30"/>
          <w:cs/>
        </w:rPr>
        <w:t>1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</w:t>
      </w:r>
      <w:r w:rsidR="00FD68D9" w:rsidRPr="00216640">
        <w:rPr>
          <w:rFonts w:ascii="Angsana New" w:hAnsi="Angsana New"/>
          <w:sz w:val="30"/>
          <w:szCs w:val="30"/>
          <w:cs/>
        </w:rPr>
        <w:t>ปรับปรุงใหม่</w:t>
      </w:r>
      <w:r w:rsidRPr="00216640">
        <w:rPr>
          <w:rFonts w:ascii="Angsana New" w:hAnsi="Angsana New"/>
          <w:sz w:val="30"/>
          <w:szCs w:val="30"/>
          <w:cs/>
        </w:rPr>
        <w:t>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และผลการดำเนินงานหรือฐานะการเงินของกลุ่มบริษัทหรือบริษัท</w:t>
      </w:r>
      <w:r w:rsidR="00A06EB3" w:rsidRPr="00216640">
        <w:rPr>
          <w:rFonts w:ascii="Angsana New" w:hAnsi="Angsana New"/>
          <w:sz w:val="30"/>
          <w:szCs w:val="30"/>
        </w:rPr>
        <w:t xml:space="preserve"> </w:t>
      </w:r>
    </w:p>
    <w:p w:rsidR="00044F70" w:rsidRPr="00216640" w:rsidRDefault="00044F7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4E16" w:rsidRPr="00216640" w:rsidRDefault="00454E16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นอกเหนือจาก</w:t>
      </w:r>
      <w:r w:rsidRPr="00216640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มาตรฐานการรายงานทางการเงินที่ปรับปรุงใหม่</w:t>
      </w:r>
      <w:r w:rsidRPr="00216640">
        <w:rPr>
          <w:rFonts w:ascii="Angsana New" w:hAnsi="Angsana New"/>
          <w:sz w:val="30"/>
          <w:szCs w:val="30"/>
          <w:cs/>
        </w:rPr>
        <w:t>ข้างต้น</w:t>
      </w:r>
      <w:r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804C0F" w:rsidRPr="00216640">
        <w:rPr>
          <w:rFonts w:ascii="Angsana New" w:hAnsi="Angsana New"/>
          <w:sz w:val="30"/>
          <w:szCs w:val="30"/>
          <w:cs/>
        </w:rPr>
        <w:t>สภาวิชาชีพบัญชีได้ออก</w:t>
      </w:r>
      <w:r w:rsidR="00020390" w:rsidRPr="00216640">
        <w:rPr>
          <w:rFonts w:ascii="Angsana New" w:hAnsi="Angsana New" w:hint="cs"/>
          <w:sz w:val="30"/>
          <w:szCs w:val="30"/>
          <w:cs/>
        </w:rPr>
        <w:t>มาตรฐาน</w:t>
      </w:r>
      <w:r w:rsidR="00804C0F" w:rsidRPr="00216640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804C0F" w:rsidRPr="00216640">
        <w:rPr>
          <w:rFonts w:ascii="Angsana New" w:hAnsi="Angsana New"/>
          <w:sz w:val="30"/>
          <w:szCs w:val="30"/>
          <w:cs/>
        </w:rPr>
        <w:t xml:space="preserve">ฉบับที่ </w:t>
      </w:r>
      <w:r w:rsidR="00804C0F" w:rsidRPr="00216640">
        <w:rPr>
          <w:rFonts w:ascii="Angsana New" w:hAnsi="Angsana New"/>
          <w:sz w:val="30"/>
          <w:szCs w:val="30"/>
        </w:rPr>
        <w:t>15</w:t>
      </w:r>
      <w:r w:rsidR="00804C0F" w:rsidRPr="00216640">
        <w:rPr>
          <w:rFonts w:ascii="Angsana New" w:hAnsi="Angsana New"/>
          <w:sz w:val="30"/>
          <w:szCs w:val="30"/>
          <w:cs/>
        </w:rPr>
        <w:t xml:space="preserve"> เรื่อง </w:t>
      </w:r>
      <w:r w:rsidR="00804C0F" w:rsidRPr="00216640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="00804C0F" w:rsidRPr="00216640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ซึ่งมีผลบังคับสำหรับรอบระยะเวลาบัญชีที่เริ่มในหรือหลังวันที่</w:t>
      </w:r>
      <w:r w:rsidR="00804C0F" w:rsidRPr="00216640">
        <w:rPr>
          <w:rFonts w:ascii="Angsana New" w:hAnsi="Angsana New"/>
          <w:sz w:val="30"/>
          <w:szCs w:val="30"/>
        </w:rPr>
        <w:t xml:space="preserve"> 1</w:t>
      </w:r>
      <w:r w:rsidR="00804C0F" w:rsidRPr="00216640">
        <w:rPr>
          <w:rFonts w:ascii="Angsana New" w:hAnsi="Angsana New"/>
          <w:sz w:val="30"/>
          <w:szCs w:val="30"/>
          <w:cs/>
        </w:rPr>
        <w:t xml:space="preserve"> มกราคม </w:t>
      </w:r>
      <w:r w:rsidR="00804C0F" w:rsidRPr="00216640">
        <w:rPr>
          <w:rFonts w:ascii="Angsana New" w:hAnsi="Angsana New"/>
          <w:sz w:val="30"/>
          <w:szCs w:val="30"/>
        </w:rPr>
        <w:t xml:space="preserve">2562 </w:t>
      </w:r>
      <w:r w:rsidR="00804C0F" w:rsidRPr="00216640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</w:t>
      </w:r>
      <w:r w:rsidR="00804C0F" w:rsidRPr="00216640">
        <w:rPr>
          <w:rFonts w:ascii="Angsana New" w:hAnsi="Angsana New"/>
          <w:sz w:val="30"/>
          <w:szCs w:val="30"/>
          <w:cs/>
        </w:rPr>
        <w:t>การจัดทำงบการเงินระหว่างกาล</w:t>
      </w:r>
      <w:r w:rsidR="00804C0F" w:rsidRPr="00216640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</w:p>
    <w:p w:rsidR="00804C0F" w:rsidRPr="00216640" w:rsidRDefault="00804C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04C0F" w:rsidRPr="00216640" w:rsidRDefault="00804C0F" w:rsidP="001951D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15 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 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804C0F" w:rsidRPr="00216640" w:rsidRDefault="00804C0F" w:rsidP="001951D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640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 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 11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216640">
        <w:rPr>
          <w:rFonts w:ascii="Angsana New" w:hAnsi="Angsana New"/>
          <w:color w:val="000000"/>
          <w:sz w:val="30"/>
          <w:szCs w:val="30"/>
        </w:rPr>
        <w:t>2560</w:t>
      </w:r>
      <w:r w:rsidRPr="00216640">
        <w:rPr>
          <w:rFonts w:ascii="Angsana New" w:hAnsi="Angsana New"/>
          <w:color w:val="000000"/>
          <w:sz w:val="30"/>
          <w:szCs w:val="30"/>
          <w:cs/>
        </w:rPr>
        <w:t>)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 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216640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216640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804C0F" w:rsidRPr="00216640" w:rsidRDefault="00804C0F" w:rsidP="001951D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640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216640">
        <w:rPr>
          <w:rFonts w:ascii="Angsana New" w:hAnsi="Angsana New"/>
          <w:color w:val="000000"/>
          <w:sz w:val="30"/>
          <w:szCs w:val="30"/>
        </w:rPr>
        <w:t>2560)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804C0F" w:rsidRPr="00216640" w:rsidRDefault="00804C0F" w:rsidP="001951D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216640">
        <w:rPr>
          <w:rFonts w:ascii="Angsana New" w:hAnsi="Angsana New"/>
          <w:color w:val="000000"/>
          <w:sz w:val="30"/>
          <w:szCs w:val="30"/>
        </w:rPr>
        <w:t>31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216640">
        <w:rPr>
          <w:rFonts w:ascii="Angsana New" w:hAnsi="Angsana New"/>
          <w:color w:val="000000"/>
          <w:sz w:val="30"/>
          <w:szCs w:val="30"/>
        </w:rPr>
        <w:t>2560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="009F71E2"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21664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804C0F" w:rsidRPr="00216640" w:rsidRDefault="00804C0F" w:rsidP="001951D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640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 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216640">
        <w:rPr>
          <w:rFonts w:ascii="Angsana New" w:hAnsi="Angsana New"/>
          <w:color w:val="000000"/>
          <w:sz w:val="30"/>
          <w:szCs w:val="30"/>
        </w:rPr>
        <w:t>2560)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804C0F" w:rsidRPr="00216640" w:rsidRDefault="00804C0F" w:rsidP="001951D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216640">
        <w:rPr>
          <w:rFonts w:ascii="Angsana New" w:hAnsi="Angsana New"/>
          <w:color w:val="000000"/>
          <w:sz w:val="30"/>
          <w:szCs w:val="30"/>
        </w:rPr>
        <w:t>15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216640">
        <w:rPr>
          <w:rFonts w:ascii="Angsana New" w:hAnsi="Angsana New"/>
          <w:color w:val="000000"/>
          <w:sz w:val="30"/>
          <w:szCs w:val="30"/>
        </w:rPr>
        <w:t>2560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21664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804C0F" w:rsidRPr="00216640" w:rsidRDefault="00804C0F" w:rsidP="001951D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216640">
        <w:rPr>
          <w:rFonts w:ascii="Angsana New" w:hAnsi="Angsana New"/>
          <w:color w:val="000000"/>
          <w:sz w:val="30"/>
          <w:szCs w:val="30"/>
        </w:rPr>
        <w:t>18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804C0F" w:rsidRPr="00216640" w:rsidRDefault="00804C0F" w:rsidP="001951DD">
      <w:pPr>
        <w:pStyle w:val="block"/>
        <w:spacing w:after="0" w:line="240" w:lineRule="auto"/>
        <w:ind w:left="0"/>
        <w:jc w:val="thaiDistribute"/>
        <w:rPr>
          <w:rFonts w:ascii="Angsana New" w:eastAsia="Calibri" w:hAnsi="Angsana New"/>
          <w:i/>
          <w:iCs/>
          <w:color w:val="0000FF"/>
          <w:sz w:val="24"/>
          <w:szCs w:val="24"/>
          <w:shd w:val="clear" w:color="auto" w:fill="E0E0E0"/>
          <w:lang w:val="en-US" w:bidi="th-TH"/>
        </w:rPr>
      </w:pPr>
    </w:p>
    <w:p w:rsidR="00804C0F" w:rsidRPr="00216640" w:rsidRDefault="00804C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216640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216640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216640">
        <w:rPr>
          <w:rFonts w:ascii="Angsana New" w:hAnsi="Angsana New"/>
          <w:sz w:val="30"/>
          <w:szCs w:val="30"/>
        </w:rPr>
        <w:t>15</w:t>
      </w:r>
      <w:r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216640">
        <w:rPr>
          <w:rFonts w:ascii="Angsana New" w:hAnsi="Angsana New" w:hint="cs"/>
          <w:sz w:val="30"/>
          <w:szCs w:val="30"/>
          <w:cs/>
        </w:rPr>
        <w:t>และ</w:t>
      </w:r>
      <w:r w:rsidRPr="00216640">
        <w:rPr>
          <w:rFonts w:ascii="Angsana New" w:hAnsi="Angsana New"/>
          <w:sz w:val="30"/>
          <w:szCs w:val="30"/>
          <w:cs/>
        </w:rPr>
        <w:t>งบการเงินเฉพาะกิจการของบริษัท</w:t>
      </w:r>
    </w:p>
    <w:p w:rsidR="00EC1B21" w:rsidRPr="00216640" w:rsidRDefault="00EC1B21" w:rsidP="001951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044F70" w:rsidRPr="00216640" w:rsidRDefault="00044F70" w:rsidP="001951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216640">
        <w:rPr>
          <w:rFonts w:ascii="Angsana New" w:hAnsi="Angsana New"/>
          <w:b/>
          <w:bCs/>
          <w:sz w:val="30"/>
          <w:szCs w:val="30"/>
          <w:cs/>
        </w:rPr>
        <w:tab/>
      </w: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044F70" w:rsidRPr="00216640" w:rsidRDefault="00044F7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44F70" w:rsidRPr="00216640" w:rsidRDefault="00044F7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</w:t>
      </w:r>
      <w:r w:rsidRPr="00216640" w:rsidDel="000D0FED">
        <w:rPr>
          <w:rFonts w:ascii="Angsana New" w:hAnsi="Angsana New"/>
          <w:sz w:val="30"/>
          <w:szCs w:val="30"/>
          <w:cs/>
        </w:rPr>
        <w:t xml:space="preserve"> </w:t>
      </w:r>
      <w:r w:rsidR="00FD68D9" w:rsidRPr="00216640">
        <w:rPr>
          <w:rFonts w:ascii="Angsana New" w:hAnsi="Angsana New"/>
          <w:sz w:val="30"/>
          <w:szCs w:val="30"/>
          <w:cs/>
        </w:rPr>
        <w:t>บริษัท</w:t>
      </w:r>
    </w:p>
    <w:p w:rsidR="00FD68D9" w:rsidRPr="00216640" w:rsidRDefault="00FD68D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EC1B21" w:rsidRPr="00216640" w:rsidRDefault="00EC1B2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044F70" w:rsidRPr="00216640" w:rsidRDefault="00044F70" w:rsidP="001951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(ค)</w:t>
      </w: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:rsidR="00044F70" w:rsidRPr="00216640" w:rsidRDefault="00044F7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44F70" w:rsidRPr="00216640" w:rsidRDefault="00D413D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 w:hint="cs"/>
          <w:sz w:val="30"/>
          <w:szCs w:val="30"/>
          <w:cs/>
        </w:rPr>
        <w:t>ใน</w:t>
      </w:r>
      <w:r w:rsidR="00044F70" w:rsidRPr="00216640">
        <w:rPr>
          <w:rFonts w:ascii="Angsana New" w:hAnsi="Angsana New"/>
          <w:sz w:val="30"/>
          <w:szCs w:val="30"/>
          <w:cs/>
        </w:rPr>
        <w:t>การจัดทำงบการเงินระหว่างกาลให้เป็นไปตามมาตรฐานการรายงานทางการเงิน ผู้บริหารต้องใช้ว</w:t>
      </w:r>
      <w:r w:rsidR="00A1375B" w:rsidRPr="00216640"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="00044F70" w:rsidRPr="00216640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</w:t>
      </w:r>
      <w:r w:rsidR="00346081" w:rsidRPr="00216640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="00044F70" w:rsidRPr="00216640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044F70" w:rsidRPr="00216640" w:rsidRDefault="00044F7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44F70" w:rsidRPr="00216640" w:rsidRDefault="00044F7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="00346081" w:rsidRPr="00216640">
        <w:rPr>
          <w:rFonts w:ascii="Angsana New" w:hAnsi="Angsana New"/>
          <w:sz w:val="30"/>
          <w:szCs w:val="30"/>
          <w:cs/>
        </w:rPr>
        <w:t>วิจารณญาณ</w:t>
      </w:r>
      <w:r w:rsidRPr="00216640">
        <w:rPr>
          <w:rFonts w:ascii="Angsana New" w:hAnsi="Angsana New"/>
          <w:sz w:val="30"/>
          <w:szCs w:val="30"/>
          <w:cs/>
        </w:rPr>
        <w:t xml:space="preserve">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216640">
        <w:rPr>
          <w:rFonts w:ascii="Angsana New" w:hAnsi="Angsana New"/>
          <w:sz w:val="30"/>
          <w:szCs w:val="30"/>
        </w:rPr>
        <w:t xml:space="preserve">31 </w:t>
      </w:r>
      <w:r w:rsidRPr="00216640">
        <w:rPr>
          <w:rFonts w:ascii="Angsana New" w:hAnsi="Angsana New"/>
          <w:sz w:val="30"/>
          <w:szCs w:val="30"/>
          <w:cs/>
        </w:rPr>
        <w:t xml:space="preserve">ธันวาคม </w:t>
      </w:r>
      <w:r w:rsidR="00B15D67" w:rsidRPr="00216640">
        <w:rPr>
          <w:rFonts w:ascii="Angsana New" w:hAnsi="Angsana New"/>
          <w:sz w:val="30"/>
          <w:szCs w:val="30"/>
        </w:rPr>
        <w:t>25</w:t>
      </w:r>
      <w:r w:rsidR="00B15D67" w:rsidRPr="00216640">
        <w:rPr>
          <w:rFonts w:ascii="Angsana New" w:hAnsi="Angsana New" w:hint="cs"/>
          <w:sz w:val="30"/>
          <w:szCs w:val="30"/>
          <w:cs/>
        </w:rPr>
        <w:t>60</w:t>
      </w:r>
    </w:p>
    <w:p w:rsidR="005F61F1" w:rsidRPr="00216640" w:rsidRDefault="005F61F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5F61F1" w:rsidRPr="00216640" w:rsidRDefault="00482A65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16640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5F61F1" w:rsidRPr="00216640" w:rsidRDefault="005F61F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482A65" w:rsidRPr="00216640" w:rsidRDefault="00482A65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color w:val="0000FF"/>
          <w:szCs w:val="22"/>
        </w:rPr>
      </w:pPr>
      <w:r w:rsidRPr="00216640">
        <w:rPr>
          <w:rFonts w:ascii="Angsana New" w:hAnsi="Angsana New"/>
          <w:sz w:val="30"/>
          <w:szCs w:val="30"/>
          <w:cs/>
        </w:rPr>
        <w:t>กลุ่มบริษัท</w:t>
      </w:r>
      <w:r w:rsidRPr="00216640">
        <w:rPr>
          <w:rFonts w:ascii="Angsana New" w:hAnsi="Angsana New" w:hint="cs"/>
          <w:sz w:val="30"/>
          <w:szCs w:val="30"/>
          <w:cs/>
        </w:rPr>
        <w:t>กำหนด</w:t>
      </w:r>
      <w:r w:rsidRPr="00216640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216640">
        <w:rPr>
          <w:rFonts w:asciiTheme="majorBidi" w:hAnsiTheme="majorBidi" w:cstheme="majorBidi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216640">
        <w:rPr>
          <w:rFonts w:ascii="Angsana New" w:hAnsi="Angsana New" w:hint="cs"/>
          <w:sz w:val="30"/>
          <w:szCs w:val="30"/>
          <w:cs/>
        </w:rPr>
        <w:t>ถึง</w:t>
      </w:r>
      <w:r w:rsidRPr="00216640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216640">
        <w:rPr>
          <w:rFonts w:ascii="Angsana New" w:hAnsi="Angsana New" w:hint="cs"/>
          <w:sz w:val="30"/>
          <w:szCs w:val="30"/>
          <w:cs/>
        </w:rPr>
        <w:t>มีนัย</w:t>
      </w:r>
      <w:r w:rsidRPr="00216640">
        <w:rPr>
          <w:rFonts w:ascii="Angsana New" w:hAnsi="Angsana New"/>
          <w:sz w:val="30"/>
          <w:szCs w:val="30"/>
          <w:cs/>
        </w:rPr>
        <w:t>สำคัญ รวมถึง</w:t>
      </w:r>
      <w:r w:rsidRPr="00216640">
        <w:rPr>
          <w:rFonts w:ascii="Angsana New" w:hAnsi="Angsana New" w:hint="cs"/>
          <w:sz w:val="30"/>
          <w:szCs w:val="30"/>
          <w:cs/>
        </w:rPr>
        <w:t>การวัด</w:t>
      </w:r>
      <w:r w:rsidRPr="00216640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Pr="00216640">
        <w:rPr>
          <w:rFonts w:ascii="Angsana New" w:hAnsi="Angsana New"/>
          <w:sz w:val="30"/>
          <w:szCs w:val="30"/>
        </w:rPr>
        <w:t xml:space="preserve">3 </w:t>
      </w:r>
      <w:r w:rsidRPr="00216640"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  <w:r w:rsidRPr="00216640">
        <w:rPr>
          <w:rFonts w:hint="cs"/>
          <w:color w:val="0000FF"/>
          <w:szCs w:val="22"/>
          <w:cs/>
        </w:rPr>
        <w:t xml:space="preserve"> </w:t>
      </w:r>
    </w:p>
    <w:p w:rsidR="00FD68D9" w:rsidRPr="00216640" w:rsidRDefault="00FD68D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sz w:val="24"/>
          <w:szCs w:val="24"/>
          <w:lang w:val="en-GB"/>
        </w:rPr>
      </w:pPr>
    </w:p>
    <w:p w:rsidR="00482A65" w:rsidRPr="00216640" w:rsidRDefault="00482A65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216640">
        <w:rPr>
          <w:rFonts w:ascii="Angsana New" w:hAnsi="Angsana New" w:hint="cs"/>
          <w:sz w:val="30"/>
          <w:szCs w:val="30"/>
          <w:cs/>
        </w:rPr>
        <w:t>มีการ</w:t>
      </w:r>
      <w:r w:rsidRPr="00216640">
        <w:rPr>
          <w:rFonts w:ascii="Angsana New" w:hAnsi="Angsana New"/>
          <w:sz w:val="30"/>
          <w:szCs w:val="30"/>
          <w:cs/>
        </w:rPr>
        <w:t>ทบทวนข้อมูลที่</w:t>
      </w:r>
      <w:r w:rsidRPr="00216640">
        <w:rPr>
          <w:rFonts w:ascii="Angsana New" w:hAnsi="Angsana New" w:hint="cs"/>
          <w:sz w:val="30"/>
          <w:szCs w:val="30"/>
          <w:cs/>
        </w:rPr>
        <w:t>ไม่สามารถ</w:t>
      </w:r>
      <w:r w:rsidR="00FD68D9" w:rsidRPr="00216640">
        <w:rPr>
          <w:rFonts w:ascii="Angsana New" w:hAnsi="Angsana New"/>
          <w:sz w:val="30"/>
          <w:szCs w:val="30"/>
          <w:cs/>
        </w:rPr>
        <w:t xml:space="preserve">สังเกตได้ </w:t>
      </w:r>
      <w:r w:rsidRPr="00216640">
        <w:rPr>
          <w:rFonts w:ascii="Angsana New" w:hAnsi="Angsana New"/>
          <w:sz w:val="30"/>
          <w:szCs w:val="30"/>
          <w:cs/>
        </w:rPr>
        <w:t>และปรับปรุงการวัดมูลค่าที่</w:t>
      </w:r>
      <w:r w:rsidRPr="00216640">
        <w:rPr>
          <w:rFonts w:ascii="Angsana New" w:hAnsi="Angsana New" w:hint="cs"/>
          <w:sz w:val="30"/>
          <w:szCs w:val="30"/>
          <w:cs/>
        </w:rPr>
        <w:t>มีนัย</w:t>
      </w:r>
      <w:r w:rsidR="00FD68D9" w:rsidRPr="00216640">
        <w:rPr>
          <w:rFonts w:ascii="Angsana New" w:hAnsi="Angsana New"/>
          <w:sz w:val="30"/>
          <w:szCs w:val="30"/>
          <w:cs/>
        </w:rPr>
        <w:t>สำคัญอย่า</w:t>
      </w:r>
      <w:r w:rsidR="00FD68D9" w:rsidRPr="00216640">
        <w:rPr>
          <w:rFonts w:ascii="Angsana New" w:hAnsi="Angsana New" w:hint="cs"/>
          <w:sz w:val="30"/>
          <w:szCs w:val="30"/>
          <w:cs/>
        </w:rPr>
        <w:t>ง</w:t>
      </w:r>
      <w:r w:rsidRPr="00216640">
        <w:rPr>
          <w:rFonts w:ascii="Angsana New" w:hAnsi="Angsana New"/>
          <w:sz w:val="30"/>
          <w:szCs w:val="30"/>
          <w:cs/>
        </w:rPr>
        <w:t xml:space="preserve">สม่ำเสมอ </w:t>
      </w:r>
      <w:r w:rsidRPr="00216640">
        <w:rPr>
          <w:rFonts w:ascii="Angsana New" w:hAnsi="Angsana New" w:hint="cs"/>
          <w:sz w:val="30"/>
          <w:szCs w:val="30"/>
          <w:cs/>
        </w:rPr>
        <w:t>หากมีการ</w:t>
      </w:r>
      <w:r w:rsidRPr="00216640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216640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216640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216640">
        <w:rPr>
          <w:rFonts w:asciiTheme="majorBidi" w:hAnsiTheme="majorBidi" w:cstheme="majorBidi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216640">
        <w:rPr>
          <w:rFonts w:ascii="Angsana New" w:hAnsi="Angsana New" w:hint="cs"/>
          <w:sz w:val="30"/>
          <w:szCs w:val="30"/>
          <w:cs/>
        </w:rPr>
        <w:t>ได้</w:t>
      </w:r>
      <w:r w:rsidRPr="00216640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216640">
        <w:rPr>
          <w:rFonts w:ascii="Angsana New" w:hAnsi="Angsana New" w:hint="cs"/>
          <w:sz w:val="30"/>
          <w:szCs w:val="30"/>
          <w:cs/>
        </w:rPr>
        <w:t>ที่</w:t>
      </w:r>
      <w:r w:rsidRPr="00216640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216640">
        <w:rPr>
          <w:rFonts w:ascii="Angsana New" w:hAnsi="Angsana New" w:hint="cs"/>
          <w:sz w:val="30"/>
          <w:szCs w:val="30"/>
          <w:cs/>
        </w:rPr>
        <w:t>เกี่ยวกับ</w:t>
      </w:r>
      <w:r w:rsidRPr="00216640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216640">
        <w:rPr>
          <w:rFonts w:ascii="Angsana New" w:hAnsi="Angsana New" w:hint="cs"/>
          <w:sz w:val="30"/>
          <w:szCs w:val="30"/>
          <w:cs/>
        </w:rPr>
        <w:t>การจัดลำ</w:t>
      </w:r>
      <w:r w:rsidRPr="00216640">
        <w:rPr>
          <w:rFonts w:ascii="Angsana New" w:hAnsi="Angsana New"/>
          <w:sz w:val="30"/>
          <w:szCs w:val="30"/>
          <w:cs/>
        </w:rPr>
        <w:t>ดับชั้น</w:t>
      </w:r>
      <w:r w:rsidRPr="00216640">
        <w:rPr>
          <w:rFonts w:ascii="Angsana New" w:hAnsi="Angsana New" w:hint="cs"/>
          <w:sz w:val="30"/>
          <w:szCs w:val="30"/>
          <w:cs/>
        </w:rPr>
        <w:t>ของ</w:t>
      </w:r>
      <w:r w:rsidRPr="00216640">
        <w:rPr>
          <w:rFonts w:ascii="Angsana New" w:hAnsi="Angsana New"/>
          <w:sz w:val="30"/>
          <w:szCs w:val="30"/>
          <w:cs/>
        </w:rPr>
        <w:t>มูลค่ายุติธรรม</w:t>
      </w:r>
      <w:r w:rsidRPr="00216640">
        <w:rPr>
          <w:rFonts w:ascii="Angsana New" w:hAnsi="Angsana New" w:hint="cs"/>
          <w:sz w:val="30"/>
          <w:szCs w:val="30"/>
          <w:cs/>
        </w:rPr>
        <w:t>ว่า</w:t>
      </w:r>
      <w:r w:rsidRPr="00216640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216640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614BF5" w:rsidRPr="00216640" w:rsidRDefault="00614BF5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482A65" w:rsidRPr="00216640" w:rsidRDefault="00482A65" w:rsidP="001951DD">
      <w:pPr>
        <w:pStyle w:val="BodyText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16640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216640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216640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216640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216640">
        <w:rPr>
          <w:rFonts w:ascii="Angsana New" w:hAnsi="Angsana New"/>
          <w:sz w:val="30"/>
          <w:szCs w:val="30"/>
          <w:cs/>
        </w:rPr>
        <w:t>กลุ่ม</w:t>
      </w:r>
      <w:r w:rsidRPr="00216640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804C0F" w:rsidRPr="00216640" w:rsidRDefault="00804C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482A65" w:rsidRPr="00216640" w:rsidRDefault="00482A65" w:rsidP="001951DD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216640">
        <w:rPr>
          <w:rFonts w:asciiTheme="majorBidi" w:hAnsiTheme="majorBidi" w:cstheme="majorBidi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21664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6640">
        <w:rPr>
          <w:rFonts w:ascii="Angsana New" w:hAnsi="Angsana New"/>
          <w:sz w:val="30"/>
          <w:szCs w:val="30"/>
          <w:cs/>
        </w:rPr>
        <w:t>ได้</w:t>
      </w:r>
      <w:r w:rsidRPr="00216640">
        <w:rPr>
          <w:rFonts w:asciiTheme="majorBidi" w:hAnsiTheme="majorBidi" w:cstheme="majorBidi"/>
          <w:sz w:val="30"/>
          <w:szCs w:val="30"/>
          <w:cs/>
        </w:rPr>
        <w:t>ใช้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216640">
        <w:rPr>
          <w:rFonts w:asciiTheme="majorBidi" w:hAnsiTheme="majorBidi" w:cstheme="majorBidi"/>
          <w:sz w:val="30"/>
          <w:szCs w:val="30"/>
        </w:rPr>
        <w:t xml:space="preserve"> </w:t>
      </w:r>
      <w:r w:rsidRPr="00216640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216640">
        <w:rPr>
          <w:rFonts w:asciiTheme="majorBidi" w:hAnsiTheme="majorBidi"/>
          <w:sz w:val="30"/>
          <w:szCs w:val="30"/>
          <w:cs/>
        </w:rPr>
        <w:t>ลำดับชั้น</w:t>
      </w:r>
      <w:r w:rsidRPr="00216640">
        <w:rPr>
          <w:rFonts w:asciiTheme="majorBidi" w:hAnsiTheme="majorBidi" w:hint="cs"/>
          <w:sz w:val="30"/>
          <w:szCs w:val="30"/>
          <w:cs/>
        </w:rPr>
        <w:t>ของ</w:t>
      </w:r>
      <w:r w:rsidRPr="00216640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16640">
        <w:rPr>
          <w:rFonts w:asciiTheme="majorBidi" w:hAnsiTheme="majorBidi"/>
          <w:sz w:val="30"/>
          <w:szCs w:val="30"/>
        </w:rPr>
        <w:t xml:space="preserve"> </w:t>
      </w:r>
      <w:r w:rsidRPr="00216640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614BF5" w:rsidRPr="00216640" w:rsidRDefault="00614BF5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482A65" w:rsidRPr="00216640" w:rsidRDefault="00482A65" w:rsidP="001951DD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1664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216640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21664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16640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 xml:space="preserve">ราคาเสนอซื้อขาย </w:t>
      </w:r>
      <w:r w:rsidRPr="00216640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>ไม่</w:t>
      </w:r>
      <w:r w:rsidRPr="00216640">
        <w:rPr>
          <w:rFonts w:asciiTheme="majorBidi" w:hAnsiTheme="majorBidi" w:hint="cs"/>
          <w:sz w:val="30"/>
          <w:szCs w:val="30"/>
          <w:cs/>
          <w:lang w:bidi="th-TH"/>
        </w:rPr>
        <w:t>ต้อง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>ปรับปรุง</w:t>
      </w:r>
      <w:r w:rsidRPr="00216640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482A65" w:rsidRPr="00216640" w:rsidRDefault="00482A65" w:rsidP="001951DD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1664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16640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216640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>ข้อมูลอื่นที่สังเกตได้โดยตรง</w:t>
      </w:r>
      <w:r w:rsidRPr="00216640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216640">
        <w:rPr>
          <w:rFonts w:asciiTheme="majorBidi" w:hAnsiTheme="majorBidi"/>
          <w:sz w:val="30"/>
          <w:szCs w:val="30"/>
          <w:lang w:bidi="th-TH"/>
        </w:rPr>
        <w:t>(</w:t>
      </w:r>
      <w:r w:rsidRPr="00216640">
        <w:rPr>
          <w:rFonts w:asciiTheme="majorBidi" w:hAnsiTheme="majorBidi" w:hint="cs"/>
          <w:sz w:val="30"/>
          <w:szCs w:val="30"/>
          <w:cs/>
          <w:lang w:bidi="th-TH"/>
        </w:rPr>
        <w:t xml:space="preserve">เช่น ราคาขาย) 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>หรือโดยอ้อม</w:t>
      </w:r>
      <w:r w:rsidRPr="00216640">
        <w:rPr>
          <w:rFonts w:asciiTheme="majorBidi" w:hAnsiTheme="majorBidi" w:hint="cs"/>
          <w:sz w:val="30"/>
          <w:szCs w:val="30"/>
          <w:cs/>
          <w:lang w:bidi="th-TH"/>
        </w:rPr>
        <w:t xml:space="preserve"> (เช่น ได้มาจากราคา) 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16640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482A65" w:rsidRPr="00216640" w:rsidRDefault="00482A65" w:rsidP="001951DD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16640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216640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216640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216640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16640">
        <w:rPr>
          <w:rFonts w:asciiTheme="majorBidi" w:hAnsiTheme="majorBidi" w:hint="cs"/>
          <w:sz w:val="30"/>
          <w:szCs w:val="30"/>
          <w:cs/>
          <w:lang w:bidi="th-TH"/>
        </w:rPr>
        <w:t>ไม่ได้มาจากข้อมูลที่</w:t>
      </w:r>
      <w:r w:rsidR="00FD68D9" w:rsidRPr="00216640">
        <w:rPr>
          <w:rFonts w:asciiTheme="majorBidi" w:hAnsiTheme="majorBidi" w:hint="cs"/>
          <w:sz w:val="30"/>
          <w:szCs w:val="30"/>
          <w:cs/>
          <w:lang w:val="en-US" w:bidi="th-TH"/>
        </w:rPr>
        <w:t>สามารถ</w:t>
      </w:r>
      <w:r w:rsidRPr="00216640">
        <w:rPr>
          <w:rFonts w:asciiTheme="majorBidi" w:hAnsiTheme="majorBidi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>สังเกตได้</w:t>
      </w:r>
      <w:r w:rsidRPr="00216640">
        <w:rPr>
          <w:rFonts w:asciiTheme="majorBidi" w:hAnsiTheme="majorBidi" w:hint="cs"/>
          <w:sz w:val="30"/>
          <w:szCs w:val="30"/>
          <w:cs/>
          <w:lang w:bidi="th-TH"/>
        </w:rPr>
        <w:t>)</w:t>
      </w:r>
    </w:p>
    <w:p w:rsidR="00482A65" w:rsidRPr="00216640" w:rsidRDefault="00482A65" w:rsidP="001951DD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482A65" w:rsidRPr="00216640" w:rsidRDefault="00482A65" w:rsidP="001951DD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6640">
        <w:rPr>
          <w:rFonts w:asciiTheme="majorBidi" w:hAnsiTheme="majorBidi" w:cstheme="majorBidi"/>
          <w:sz w:val="30"/>
          <w:szCs w:val="30"/>
          <w:cs/>
        </w:rPr>
        <w:lastRenderedPageBreak/>
        <w:t>หา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16640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216640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216640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216640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16640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216640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16640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216640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482A65" w:rsidRPr="00216640" w:rsidRDefault="00482A65" w:rsidP="001951DD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482A65" w:rsidRPr="00216640" w:rsidRDefault="00482A65" w:rsidP="001951DD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216640">
        <w:rPr>
          <w:rFonts w:ascii="Angsana New" w:hAnsi="Angsana New" w:hint="cs"/>
          <w:sz w:val="30"/>
          <w:szCs w:val="30"/>
          <w:cs/>
        </w:rPr>
        <w:t>ของ</w:t>
      </w:r>
      <w:r w:rsidRPr="00216640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216640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216640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FD68D9" w:rsidRPr="00216640" w:rsidRDefault="00FD68D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:rsidR="005032A3" w:rsidRPr="00216640" w:rsidRDefault="00B15D67" w:rsidP="001951DD">
      <w:pPr>
        <w:pStyle w:val="Heading6"/>
        <w:tabs>
          <w:tab w:val="left" w:pos="540"/>
        </w:tabs>
        <w:jc w:val="both"/>
        <w:rPr>
          <w:rFonts w:ascii="Angsana New" w:hAnsi="Angsana New"/>
          <w:sz w:val="30"/>
          <w:szCs w:val="30"/>
          <w:lang w:val="en-US"/>
        </w:rPr>
      </w:pPr>
      <w:r w:rsidRPr="00216640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4335CD" w:rsidRPr="00216640">
        <w:rPr>
          <w:rFonts w:ascii="Angsana New" w:hAnsi="Angsana New"/>
          <w:sz w:val="30"/>
          <w:szCs w:val="30"/>
          <w:cs/>
          <w:lang w:val="en-US"/>
        </w:rPr>
        <w:tab/>
      </w:r>
      <w:r w:rsidR="005032A3" w:rsidRPr="00216640">
        <w:rPr>
          <w:rFonts w:ascii="Angsana New" w:hAnsi="Angsana New"/>
          <w:sz w:val="30"/>
          <w:szCs w:val="30"/>
          <w:cs/>
          <w:lang w:val="en-US"/>
        </w:rPr>
        <w:t>บุคคลหรือกิจการที่เกี่ยวข้องกัน</w:t>
      </w:r>
    </w:p>
    <w:p w:rsidR="008D27F0" w:rsidRPr="00216640" w:rsidRDefault="008D27F0" w:rsidP="001951DD">
      <w:pPr>
        <w:rPr>
          <w:rFonts w:asciiTheme="majorBidi" w:hAnsiTheme="majorBidi" w:cstheme="majorBidi"/>
          <w:sz w:val="24"/>
          <w:szCs w:val="24"/>
          <w:cs/>
          <w:lang w:eastAsia="x-none"/>
        </w:rPr>
      </w:pPr>
    </w:p>
    <w:p w:rsidR="008D27F0" w:rsidRPr="00216640" w:rsidRDefault="008D27F0" w:rsidP="001951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216640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Pr="00216640">
        <w:rPr>
          <w:rFonts w:ascii="Angsana New" w:hAnsi="Angsana New" w:hint="cs"/>
          <w:b/>
          <w:sz w:val="30"/>
          <w:szCs w:val="30"/>
          <w:cs/>
        </w:rPr>
        <w:t>นัย</w:t>
      </w:r>
      <w:r w:rsidRPr="00216640">
        <w:rPr>
          <w:rFonts w:ascii="Angsana New" w:hAnsi="Angsana New"/>
          <w:b/>
          <w:sz w:val="30"/>
          <w:szCs w:val="30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Pr="00216640">
        <w:rPr>
          <w:rFonts w:ascii="Angsana New" w:hAnsi="Angsana New" w:hint="cs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Pr="00216640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A8739B" w:rsidRPr="00216640" w:rsidRDefault="00B42B7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right="-133"/>
        <w:rPr>
          <w:rFonts w:ascii="Angsana New" w:hAnsi="Angsana New"/>
          <w:sz w:val="24"/>
          <w:szCs w:val="24"/>
          <w:cs/>
          <w:lang w:val="th-TH" w:eastAsia="x-none"/>
        </w:rPr>
      </w:pPr>
      <w:r w:rsidRPr="00216640">
        <w:rPr>
          <w:rFonts w:ascii="Angsana New" w:hAnsi="Angsana New"/>
          <w:sz w:val="24"/>
          <w:szCs w:val="24"/>
          <w:cs/>
          <w:lang w:val="th-TH" w:eastAsia="x-none"/>
        </w:rPr>
        <w:tab/>
      </w:r>
    </w:p>
    <w:p w:rsidR="008D27F0" w:rsidRPr="00216640" w:rsidRDefault="008D27F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216640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216640">
        <w:rPr>
          <w:rFonts w:ascii="Angsana New" w:hAnsi="Angsana New"/>
          <w:bCs/>
          <w:sz w:val="30"/>
          <w:szCs w:val="30"/>
          <w:cs/>
        </w:rPr>
        <w:t xml:space="preserve"> </w:t>
      </w:r>
      <w:r w:rsidR="00312820" w:rsidRPr="00216640">
        <w:rPr>
          <w:rFonts w:ascii="Angsana New" w:hAnsi="Angsana New"/>
          <w:bCs/>
          <w:sz w:val="30"/>
          <w:szCs w:val="30"/>
        </w:rPr>
        <w:t>7</w:t>
      </w:r>
      <w:r w:rsidRPr="00216640">
        <w:rPr>
          <w:rFonts w:ascii="Angsana New" w:hAnsi="Angsana New"/>
          <w:b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216640">
        <w:rPr>
          <w:rFonts w:ascii="Angsana New" w:hAnsi="Angsana New"/>
          <w:b/>
          <w:i/>
          <w:iCs/>
          <w:color w:val="0000FF"/>
          <w:sz w:val="30"/>
          <w:szCs w:val="30"/>
        </w:rPr>
        <w:t xml:space="preserve"> </w:t>
      </w:r>
      <w:r w:rsidRPr="00216640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8D27F0" w:rsidRPr="00216640" w:rsidRDefault="008D27F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4140"/>
      </w:tblGrid>
      <w:tr w:rsidR="0084322A" w:rsidRPr="00216640" w:rsidTr="004417B8">
        <w:trPr>
          <w:trHeight w:val="20"/>
          <w:tblHeader/>
        </w:trPr>
        <w:tc>
          <w:tcPr>
            <w:tcW w:w="3870" w:type="dxa"/>
          </w:tcPr>
          <w:p w:rsidR="0084322A" w:rsidRPr="00216640" w:rsidRDefault="0084322A" w:rsidP="001951DD">
            <w:pPr>
              <w:spacing w:line="240" w:lineRule="auto"/>
              <w:ind w:left="54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851916" w:rsidRPr="00216640" w:rsidRDefault="0084322A" w:rsidP="001951D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84322A" w:rsidRPr="00216640" w:rsidRDefault="0084322A" w:rsidP="001951D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</w:tcPr>
          <w:p w:rsidR="0084322A" w:rsidRPr="00216640" w:rsidRDefault="0084322A" w:rsidP="001951DD">
            <w:pPr>
              <w:tabs>
                <w:tab w:val="clear" w:pos="227"/>
              </w:tabs>
              <w:spacing w:line="240" w:lineRule="auto"/>
              <w:ind w:left="252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23164" w:rsidRPr="00216640" w:rsidTr="004417B8">
        <w:trPr>
          <w:trHeight w:val="20"/>
        </w:trPr>
        <w:tc>
          <w:tcPr>
            <w:tcW w:w="3870" w:type="dxa"/>
          </w:tcPr>
          <w:p w:rsidR="00A23164" w:rsidRPr="00216640" w:rsidRDefault="00A23164" w:rsidP="001951DD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A23164" w:rsidRPr="00216640" w:rsidRDefault="00A23164" w:rsidP="001951DD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:rsidR="00A23164" w:rsidRPr="00216640" w:rsidRDefault="00A23164" w:rsidP="001951DD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322A" w:rsidRPr="00216640" w:rsidTr="004417B8">
        <w:trPr>
          <w:trHeight w:val="20"/>
        </w:trPr>
        <w:tc>
          <w:tcPr>
            <w:tcW w:w="3870" w:type="dxa"/>
          </w:tcPr>
          <w:p w:rsidR="0084322A" w:rsidRPr="00216640" w:rsidRDefault="0084322A" w:rsidP="001951DD">
            <w:pPr>
              <w:tabs>
                <w:tab w:val="clear" w:pos="227"/>
                <w:tab w:val="left" w:pos="23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84322A" w:rsidRPr="00216640" w:rsidRDefault="0084322A" w:rsidP="001951DD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4322A" w:rsidRPr="00216640" w:rsidRDefault="0084322A" w:rsidP="001951DD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84322A" w:rsidRPr="00216640" w:rsidRDefault="0084322A" w:rsidP="001951DD">
            <w:pPr>
              <w:tabs>
                <w:tab w:val="clear" w:pos="227"/>
                <w:tab w:val="clear" w:pos="3742"/>
              </w:tabs>
              <w:spacing w:line="240" w:lineRule="auto"/>
              <w:ind w:left="252" w:hanging="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="00851916" w:rsidRPr="00216640">
              <w:rPr>
                <w:rFonts w:ascii="Angsana New" w:hAnsi="Angsana New"/>
                <w:sz w:val="30"/>
                <w:szCs w:val="30"/>
              </w:rPr>
              <w:t>(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="00851916" w:rsidRPr="002166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598F" w:rsidRPr="00216640" w:rsidTr="004417B8">
        <w:trPr>
          <w:trHeight w:val="20"/>
        </w:trPr>
        <w:tc>
          <w:tcPr>
            <w:tcW w:w="3870" w:type="dxa"/>
          </w:tcPr>
          <w:p w:rsidR="0049598F" w:rsidRPr="00216640" w:rsidRDefault="00717A10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49598F" w:rsidRPr="00216640" w:rsidRDefault="0049598F" w:rsidP="001951DD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:rsidR="0049598F" w:rsidRPr="00216640" w:rsidRDefault="0049598F" w:rsidP="001951DD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9598F" w:rsidRPr="00216640" w:rsidTr="004417B8">
        <w:trPr>
          <w:trHeight w:val="20"/>
        </w:trPr>
        <w:tc>
          <w:tcPr>
            <w:tcW w:w="3870" w:type="dxa"/>
          </w:tcPr>
          <w:p w:rsidR="0049598F" w:rsidRPr="00216640" w:rsidRDefault="0049598F" w:rsidP="001951DD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วีเน็ท แคปปิทอล จำกัด</w:t>
            </w:r>
          </w:p>
        </w:tc>
        <w:tc>
          <w:tcPr>
            <w:tcW w:w="1260" w:type="dxa"/>
          </w:tcPr>
          <w:p w:rsidR="0049598F" w:rsidRPr="00216640" w:rsidRDefault="0049598F" w:rsidP="001951DD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49598F" w:rsidRPr="00216640" w:rsidRDefault="00717A10" w:rsidP="001951DD">
            <w:pPr>
              <w:tabs>
                <w:tab w:val="clear" w:pos="227"/>
              </w:tabs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ถือหุ้นในบริษัทร้อยละ </w:t>
            </w:r>
            <w:r w:rsidR="00E42C8F" w:rsidRPr="00216640"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  <w:r w:rsidR="0049598F"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852A43" w:rsidRPr="00216640" w:rsidTr="004417B8">
        <w:trPr>
          <w:trHeight w:val="20"/>
        </w:trPr>
        <w:tc>
          <w:tcPr>
            <w:tcW w:w="3870" w:type="dxa"/>
          </w:tcPr>
          <w:p w:rsidR="00852A43" w:rsidRPr="00216640" w:rsidRDefault="00852A43" w:rsidP="001951DD">
            <w:pPr>
              <w:spacing w:line="240" w:lineRule="auto"/>
              <w:ind w:right="6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52A43" w:rsidRPr="00216640" w:rsidRDefault="00852A43" w:rsidP="001951DD">
            <w:pPr>
              <w:spacing w:line="240" w:lineRule="auto"/>
              <w:ind w:right="6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</w:tcPr>
          <w:p w:rsidR="00852A43" w:rsidRPr="00216640" w:rsidRDefault="00852A43" w:rsidP="001951DD">
            <w:pPr>
              <w:spacing w:line="240" w:lineRule="auto"/>
              <w:ind w:right="6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A43" w:rsidRPr="00216640" w:rsidTr="004417B8">
        <w:trPr>
          <w:trHeight w:val="20"/>
        </w:trPr>
        <w:tc>
          <w:tcPr>
            <w:tcW w:w="3870" w:type="dxa"/>
          </w:tcPr>
          <w:p w:rsidR="00852A43" w:rsidRPr="00216640" w:rsidRDefault="00852A43" w:rsidP="001951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วินท์คอม เทคโนโลยี (เมียนมาร์) จำกัด</w:t>
            </w:r>
          </w:p>
        </w:tc>
        <w:tc>
          <w:tcPr>
            <w:tcW w:w="1260" w:type="dxa"/>
          </w:tcPr>
          <w:p w:rsidR="00852A43" w:rsidRPr="00216640" w:rsidRDefault="00852A43" w:rsidP="001951D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เมียนมาร์</w:t>
            </w:r>
          </w:p>
        </w:tc>
        <w:tc>
          <w:tcPr>
            <w:tcW w:w="4140" w:type="dxa"/>
          </w:tcPr>
          <w:p w:rsidR="00852A43" w:rsidRPr="00216640" w:rsidRDefault="00852A43" w:rsidP="001951DD">
            <w:pPr>
              <w:pStyle w:val="acctfourfigures"/>
              <w:tabs>
                <w:tab w:val="clear" w:pos="765"/>
              </w:tabs>
              <w:spacing w:line="240" w:lineRule="auto"/>
              <w:ind w:right="63" w:firstLine="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216640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</w:tr>
      <w:tr w:rsidR="00057052" w:rsidRPr="00216640" w:rsidTr="004417B8">
        <w:trPr>
          <w:trHeight w:val="20"/>
        </w:trPr>
        <w:tc>
          <w:tcPr>
            <w:tcW w:w="3870" w:type="dxa"/>
          </w:tcPr>
          <w:p w:rsidR="00057052" w:rsidRPr="00216640" w:rsidRDefault="00057052" w:rsidP="001951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วินท์คอม เทคโนโลยี (เอสจี) จำกัด </w:t>
            </w:r>
          </w:p>
        </w:tc>
        <w:tc>
          <w:tcPr>
            <w:tcW w:w="1260" w:type="dxa"/>
          </w:tcPr>
          <w:p w:rsidR="00057052" w:rsidRPr="00216640" w:rsidRDefault="00057052" w:rsidP="009F71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สิงคโปร์</w:t>
            </w:r>
          </w:p>
        </w:tc>
        <w:tc>
          <w:tcPr>
            <w:tcW w:w="4140" w:type="dxa"/>
          </w:tcPr>
          <w:p w:rsidR="00057052" w:rsidRPr="00216640" w:rsidRDefault="00057052" w:rsidP="001951DD">
            <w:pPr>
              <w:pStyle w:val="acctfourfigures"/>
              <w:tabs>
                <w:tab w:val="clear" w:pos="765"/>
              </w:tabs>
              <w:spacing w:line="240" w:lineRule="auto"/>
              <w:ind w:left="252" w:right="63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852A43" w:rsidRPr="00216640" w:rsidTr="004417B8">
        <w:trPr>
          <w:trHeight w:val="20"/>
        </w:trPr>
        <w:tc>
          <w:tcPr>
            <w:tcW w:w="3870" w:type="dxa"/>
          </w:tcPr>
          <w:p w:rsidR="00852A43" w:rsidRPr="00216640" w:rsidRDefault="00852A43" w:rsidP="001951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วีเซิร์ฟพลัส จำกัด</w:t>
            </w:r>
          </w:p>
          <w:p w:rsidR="00717A10" w:rsidRPr="00216640" w:rsidRDefault="00717A10" w:rsidP="001951DD">
            <w:pPr>
              <w:tabs>
                <w:tab w:val="clear" w:pos="227"/>
                <w:tab w:val="left" w:pos="162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76479" w:rsidRPr="00216640" w:rsidRDefault="00852A43" w:rsidP="001951DD">
            <w:pPr>
              <w:pStyle w:val="acctfourfigures"/>
              <w:tabs>
                <w:tab w:val="clear" w:pos="765"/>
              </w:tabs>
              <w:spacing w:line="240" w:lineRule="auto"/>
              <w:ind w:right="-351" w:firstLine="34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</w:tcPr>
          <w:p w:rsidR="00361AB8" w:rsidRPr="00216640" w:rsidRDefault="00717A10" w:rsidP="001951DD">
            <w:pPr>
              <w:pStyle w:val="acctfourfigures"/>
              <w:tabs>
                <w:tab w:val="clear" w:pos="765"/>
              </w:tabs>
              <w:spacing w:line="240" w:lineRule="auto"/>
              <w:ind w:left="252" w:right="63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เป็นบริษัทย่อย</w:t>
            </w:r>
            <w:r w:rsidR="00852A43"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บริษัทถือหุ้นร้อยละ </w:t>
            </w:r>
            <w:r w:rsidR="00852A43" w:rsidRPr="00216640">
              <w:rPr>
                <w:rFonts w:ascii="Angsana New" w:hAnsi="Angsana New"/>
                <w:sz w:val="30"/>
                <w:szCs w:val="30"/>
                <w:lang w:bidi="th-TH"/>
              </w:rPr>
              <w:t>51</w:t>
            </w:r>
            <w:r w:rsidR="004146BA"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F76479" w:rsidRPr="00216640" w:rsidRDefault="00361AB8" w:rsidP="001951DD">
            <w:pPr>
              <w:pStyle w:val="acctfourfigures"/>
              <w:tabs>
                <w:tab w:val="clear" w:pos="765"/>
              </w:tabs>
              <w:spacing w:line="240" w:lineRule="auto"/>
              <w:ind w:left="252" w:right="63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bidi="th-TH"/>
              </w:rPr>
              <w:t xml:space="preserve">    </w:t>
            </w:r>
            <w:r w:rsidR="00852A43"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และมีกรรมการร่วมกัน</w:t>
            </w:r>
          </w:p>
        </w:tc>
      </w:tr>
      <w:tr w:rsidR="00BE7267" w:rsidRPr="00216640" w:rsidTr="004417B8">
        <w:trPr>
          <w:trHeight w:val="20"/>
        </w:trPr>
        <w:tc>
          <w:tcPr>
            <w:tcW w:w="3870" w:type="dxa"/>
          </w:tcPr>
          <w:p w:rsidR="00312820" w:rsidRPr="00216640" w:rsidRDefault="00312820" w:rsidP="001951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E7267" w:rsidRPr="00216640" w:rsidRDefault="00BE7267" w:rsidP="001951DD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40" w:type="dxa"/>
          </w:tcPr>
          <w:p w:rsidR="00BE7267" w:rsidRPr="00216640" w:rsidRDefault="00BE7267" w:rsidP="001951DD">
            <w:pPr>
              <w:pStyle w:val="acctfourfigures"/>
              <w:tabs>
                <w:tab w:val="clear" w:pos="765"/>
              </w:tabs>
              <w:spacing w:line="240" w:lineRule="auto"/>
              <w:ind w:left="252" w:right="63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E7267" w:rsidRPr="00216640" w:rsidTr="004417B8">
        <w:trPr>
          <w:trHeight w:val="20"/>
        </w:trPr>
        <w:tc>
          <w:tcPr>
            <w:tcW w:w="3870" w:type="dxa"/>
          </w:tcPr>
          <w:p w:rsidR="00BE7267" w:rsidRPr="00216640" w:rsidRDefault="00BE7267" w:rsidP="001951DD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260" w:type="dxa"/>
          </w:tcPr>
          <w:p w:rsidR="00BE7267" w:rsidRPr="00216640" w:rsidRDefault="00BE7267" w:rsidP="001951DD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:rsidR="00BE7267" w:rsidRPr="00216640" w:rsidRDefault="00BE7267" w:rsidP="001951DD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E7267" w:rsidRPr="00216640" w:rsidTr="00AB2A14">
        <w:trPr>
          <w:trHeight w:val="20"/>
        </w:trPr>
        <w:tc>
          <w:tcPr>
            <w:tcW w:w="3870" w:type="dxa"/>
            <w:shd w:val="clear" w:color="auto" w:fill="auto"/>
          </w:tcPr>
          <w:p w:rsidR="00BE7267" w:rsidRPr="00216640" w:rsidRDefault="00BE7267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บริษัท ซีทีซี โกลบอล (ประเทศไทย) จำกัด</w:t>
            </w:r>
          </w:p>
          <w:p w:rsidR="00B4172B" w:rsidRPr="00216640" w:rsidRDefault="00BE7267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   (เดิมคือ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เน็ทแบนด์ คอนซัลติ้ง จำกัด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BE7267" w:rsidRPr="00216640" w:rsidRDefault="00BE7267" w:rsidP="001951D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:rsidR="00B4172B" w:rsidRPr="00216640" w:rsidRDefault="00B4172B" w:rsidP="001951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4140" w:type="dxa"/>
            <w:shd w:val="clear" w:color="auto" w:fill="auto"/>
          </w:tcPr>
          <w:p w:rsidR="00BE7267" w:rsidRPr="00216640" w:rsidRDefault="00BE7267" w:rsidP="001951DD">
            <w:pPr>
              <w:spacing w:line="240" w:lineRule="auto"/>
              <w:ind w:left="54" w:firstLine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 และกรรมการร่วมกัน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:rsidR="00B4172B" w:rsidRPr="00216640" w:rsidRDefault="00BE7267" w:rsidP="001951DD">
            <w:pPr>
              <w:spacing w:line="240" w:lineRule="auto"/>
              <w:ind w:left="54" w:firstLine="19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ถึงเดือนพฤศจิกายน 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</w:rPr>
              <w:t>2560)</w:t>
            </w:r>
          </w:p>
        </w:tc>
      </w:tr>
      <w:tr w:rsidR="00B42B71" w:rsidRPr="00216640" w:rsidTr="00AB2A14">
        <w:trPr>
          <w:trHeight w:val="20"/>
        </w:trPr>
        <w:tc>
          <w:tcPr>
            <w:tcW w:w="3870" w:type="dxa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บริษัท วีเอสที อีซีเอส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B42B71" w:rsidRPr="00216640" w:rsidRDefault="00B42B71" w:rsidP="001951D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ไทย     </w:t>
            </w:r>
          </w:p>
        </w:tc>
        <w:tc>
          <w:tcPr>
            <w:tcW w:w="4140" w:type="dxa"/>
            <w:shd w:val="clear" w:color="auto" w:fill="auto"/>
          </w:tcPr>
          <w:p w:rsidR="00B42B71" w:rsidRPr="00216640" w:rsidRDefault="00B42B71" w:rsidP="001951DD">
            <w:pPr>
              <w:spacing w:line="240" w:lineRule="auto"/>
              <w:ind w:left="54" w:firstLine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กรรมการร่วมกัน (ถึงเดือนกุมภาพันธ์ 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BE7267" w:rsidRPr="00216640" w:rsidTr="004417B8">
        <w:trPr>
          <w:trHeight w:val="20"/>
        </w:trPr>
        <w:tc>
          <w:tcPr>
            <w:tcW w:w="3870" w:type="dxa"/>
          </w:tcPr>
          <w:p w:rsidR="00BE7267" w:rsidRPr="00216640" w:rsidRDefault="00BE7267" w:rsidP="001951DD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บีซีบีจี จำกัด</w:t>
            </w:r>
          </w:p>
        </w:tc>
        <w:tc>
          <w:tcPr>
            <w:tcW w:w="1260" w:type="dxa"/>
          </w:tcPr>
          <w:p w:rsidR="00BE7267" w:rsidRPr="00216640" w:rsidRDefault="00BE7267" w:rsidP="001951DD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BE7267" w:rsidRPr="00216640" w:rsidRDefault="00BE7267" w:rsidP="001951DD">
            <w:pPr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BE7267" w:rsidRPr="00216640" w:rsidTr="004417B8">
        <w:trPr>
          <w:trHeight w:val="20"/>
        </w:trPr>
        <w:tc>
          <w:tcPr>
            <w:tcW w:w="3870" w:type="dxa"/>
          </w:tcPr>
          <w:p w:rsidR="00BE7267" w:rsidRPr="00216640" w:rsidRDefault="00BE7267" w:rsidP="001951DD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1260" w:type="dxa"/>
          </w:tcPr>
          <w:p w:rsidR="00BE7267" w:rsidRPr="00216640" w:rsidRDefault="00BE7267" w:rsidP="001951DD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BE7267" w:rsidRPr="00216640" w:rsidRDefault="00BE7267" w:rsidP="001951DD">
            <w:pPr>
              <w:ind w:firstLine="72"/>
            </w:pP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BE7267" w:rsidRPr="00216640" w:rsidTr="004417B8">
        <w:trPr>
          <w:trHeight w:val="20"/>
        </w:trPr>
        <w:tc>
          <w:tcPr>
            <w:tcW w:w="3870" w:type="dxa"/>
          </w:tcPr>
          <w:p w:rsidR="00BE7267" w:rsidRPr="00216640" w:rsidRDefault="00BE7267" w:rsidP="001951DD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บลู ฟิซ โซลูชั่น จำกัด</w:t>
            </w:r>
          </w:p>
        </w:tc>
        <w:tc>
          <w:tcPr>
            <w:tcW w:w="1260" w:type="dxa"/>
          </w:tcPr>
          <w:p w:rsidR="00BE7267" w:rsidRPr="00216640" w:rsidRDefault="00BE7267" w:rsidP="001951DD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BE7267" w:rsidRPr="00216640" w:rsidRDefault="00BE7267" w:rsidP="001951DD">
            <w:pPr>
              <w:ind w:firstLine="72"/>
            </w:pP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BE7267" w:rsidRPr="00216640" w:rsidTr="004417B8">
        <w:trPr>
          <w:trHeight w:val="20"/>
        </w:trPr>
        <w:tc>
          <w:tcPr>
            <w:tcW w:w="3870" w:type="dxa"/>
          </w:tcPr>
          <w:p w:rsidR="00BE7267" w:rsidRPr="00216640" w:rsidRDefault="00BE7267" w:rsidP="001951DD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คอปเปอร์ ไวร์ด จำกัด</w:t>
            </w:r>
          </w:p>
        </w:tc>
        <w:tc>
          <w:tcPr>
            <w:tcW w:w="1260" w:type="dxa"/>
          </w:tcPr>
          <w:p w:rsidR="00BE7267" w:rsidRPr="00216640" w:rsidRDefault="00BE7267" w:rsidP="001951DD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BE7267" w:rsidRPr="00216640" w:rsidRDefault="00BE7267" w:rsidP="001951DD">
            <w:pPr>
              <w:ind w:firstLine="72"/>
            </w:pP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</w:tbl>
    <w:p w:rsidR="00EC1B21" w:rsidRPr="00216640" w:rsidRDefault="00EC1B2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:rsidR="0084322A" w:rsidRPr="00216640" w:rsidRDefault="00D85CD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  <w:r w:rsidRPr="00216640">
        <w:rPr>
          <w:rFonts w:ascii="Angsana New" w:hAnsi="Angsana New"/>
          <w:sz w:val="30"/>
          <w:szCs w:val="30"/>
          <w:cs/>
        </w:rPr>
        <w:t>นโยบายการกำหนดราคาสำหรับ</w:t>
      </w:r>
      <w:r w:rsidR="00763AAD" w:rsidRPr="00216640">
        <w:rPr>
          <w:rFonts w:ascii="Angsana New" w:hAnsi="Angsana New"/>
          <w:sz w:val="30"/>
          <w:szCs w:val="30"/>
          <w:cs/>
        </w:rPr>
        <w:t>รายการแต่ละประเภทอธิบายได้ดังต่อไปนี้</w:t>
      </w:r>
    </w:p>
    <w:p w:rsidR="00AB612C" w:rsidRPr="00216640" w:rsidRDefault="00AB612C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6210"/>
      </w:tblGrid>
      <w:tr w:rsidR="00763AAD" w:rsidRPr="00216640" w:rsidTr="00602E70">
        <w:trPr>
          <w:cantSplit/>
          <w:trHeight w:val="20"/>
          <w:tblHeader/>
        </w:trPr>
        <w:tc>
          <w:tcPr>
            <w:tcW w:w="3060" w:type="dxa"/>
          </w:tcPr>
          <w:p w:rsidR="00763AAD" w:rsidRPr="00216640" w:rsidRDefault="00763AAD" w:rsidP="001951DD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210" w:type="dxa"/>
          </w:tcPr>
          <w:p w:rsidR="00763AAD" w:rsidRPr="00216640" w:rsidRDefault="00763AAD" w:rsidP="001951DD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B2C84" w:rsidRPr="00216640" w:rsidTr="00602E70">
        <w:trPr>
          <w:cantSplit/>
          <w:trHeight w:val="20"/>
        </w:trPr>
        <w:tc>
          <w:tcPr>
            <w:tcW w:w="3060" w:type="dxa"/>
          </w:tcPr>
          <w:p w:rsidR="00BB2C84" w:rsidRPr="00216640" w:rsidRDefault="00BB2C84" w:rsidP="001951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6210" w:type="dxa"/>
          </w:tcPr>
          <w:p w:rsidR="00BB2C84" w:rsidRPr="00216640" w:rsidRDefault="00BB2C84" w:rsidP="001951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ราคาใกล้เคียงกับราคาตลาดหรือราคาที่ตกลงกัน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5B181D" w:rsidRPr="00216640" w:rsidTr="00602E70">
        <w:trPr>
          <w:cantSplit/>
          <w:trHeight w:val="20"/>
        </w:trPr>
        <w:tc>
          <w:tcPr>
            <w:tcW w:w="3060" w:type="dxa"/>
          </w:tcPr>
          <w:p w:rsidR="005B181D" w:rsidRPr="00216640" w:rsidRDefault="005B181D" w:rsidP="001951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10" w:type="dxa"/>
          </w:tcPr>
          <w:p w:rsidR="005B181D" w:rsidRPr="00216640" w:rsidRDefault="005B181D" w:rsidP="001951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ราคาที่ตกลงกัน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5B181D" w:rsidRPr="00216640" w:rsidTr="00602E70">
        <w:trPr>
          <w:cantSplit/>
          <w:trHeight w:val="20"/>
        </w:trPr>
        <w:tc>
          <w:tcPr>
            <w:tcW w:w="3060" w:type="dxa"/>
          </w:tcPr>
          <w:p w:rsidR="005B181D" w:rsidRPr="00216640" w:rsidRDefault="005B181D" w:rsidP="001951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210" w:type="dxa"/>
          </w:tcPr>
          <w:p w:rsidR="005B181D" w:rsidRPr="00216640" w:rsidRDefault="005B181D" w:rsidP="001951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5B181D" w:rsidRPr="00216640" w:rsidTr="00602E70">
        <w:trPr>
          <w:cantSplit/>
          <w:trHeight w:val="20"/>
        </w:trPr>
        <w:tc>
          <w:tcPr>
            <w:tcW w:w="3060" w:type="dxa"/>
          </w:tcPr>
          <w:p w:rsidR="005B181D" w:rsidRPr="00216640" w:rsidRDefault="005B181D" w:rsidP="001951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10" w:type="dxa"/>
          </w:tcPr>
          <w:p w:rsidR="005B181D" w:rsidRPr="00216640" w:rsidRDefault="005B181D" w:rsidP="001951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5B181D" w:rsidRPr="00216640" w:rsidTr="00602E70">
        <w:trPr>
          <w:cantSplit/>
          <w:trHeight w:val="20"/>
        </w:trPr>
        <w:tc>
          <w:tcPr>
            <w:tcW w:w="3060" w:type="dxa"/>
          </w:tcPr>
          <w:p w:rsidR="005B181D" w:rsidRPr="00216640" w:rsidRDefault="005B181D" w:rsidP="001951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6210" w:type="dxa"/>
          </w:tcPr>
          <w:p w:rsidR="005B181D" w:rsidRPr="00216640" w:rsidRDefault="005B181D" w:rsidP="001951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5B181D" w:rsidRPr="00216640" w:rsidTr="00602E70">
        <w:trPr>
          <w:cantSplit/>
          <w:trHeight w:val="20"/>
        </w:trPr>
        <w:tc>
          <w:tcPr>
            <w:tcW w:w="3060" w:type="dxa"/>
          </w:tcPr>
          <w:p w:rsidR="005B181D" w:rsidRPr="00216640" w:rsidRDefault="005B181D" w:rsidP="001951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10" w:type="dxa"/>
          </w:tcPr>
          <w:p w:rsidR="005B181D" w:rsidRPr="00216640" w:rsidRDefault="005B181D" w:rsidP="001951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  <w:r w:rsidR="00322008" w:rsidRPr="00216640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="00322008" w:rsidRPr="00216640">
              <w:rPr>
                <w:rFonts w:ascii="Angsana New" w:hAnsi="Angsana New"/>
                <w:sz w:val="30"/>
                <w:szCs w:val="30"/>
                <w:cs/>
              </w:rPr>
              <w:t>ราคาที่ตกลงกัน</w:t>
            </w:r>
            <w:r w:rsidR="00322008" w:rsidRPr="00216640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322008" w:rsidRPr="00216640" w:rsidTr="00602E70">
        <w:trPr>
          <w:cantSplit/>
          <w:trHeight w:val="20"/>
        </w:trPr>
        <w:tc>
          <w:tcPr>
            <w:tcW w:w="3060" w:type="dxa"/>
          </w:tcPr>
          <w:p w:rsidR="00322008" w:rsidRPr="00216640" w:rsidRDefault="0032200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10" w:type="dxa"/>
          </w:tcPr>
          <w:p w:rsidR="00322008" w:rsidRPr="00216640" w:rsidRDefault="0032200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อนุมัติจากผู้ถือหุ้นและ</w:t>
            </w:r>
            <w:r w:rsidRPr="00216640">
              <w:rPr>
                <w:rFonts w:ascii="Angsana New" w:hAnsi="Angsana New"/>
                <w:sz w:val="30"/>
                <w:szCs w:val="30"/>
              </w:rPr>
              <w:t>/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หรือคณะกรรมการ</w:t>
            </w:r>
            <w:r w:rsidRPr="00216640">
              <w:rPr>
                <w:rFonts w:ascii="Angsana New" w:hAnsi="Angsana New"/>
                <w:sz w:val="30"/>
                <w:szCs w:val="30"/>
              </w:rPr>
              <w:t>/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ตามสัญญาจ้างงาน</w:t>
            </w:r>
          </w:p>
        </w:tc>
      </w:tr>
    </w:tbl>
    <w:p w:rsidR="00044F8F" w:rsidRPr="00216640" w:rsidRDefault="00044F8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044F8F" w:rsidRPr="00216640" w:rsidRDefault="00044F8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216640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Pr="00216640">
        <w:rPr>
          <w:rFonts w:ascii="Angsana New" w:hAnsi="Angsana New"/>
          <w:sz w:val="30"/>
          <w:szCs w:val="30"/>
          <w:cs/>
        </w:rPr>
        <w:t>สำหรับงวดสามเดือนและหกเดือนสิ้นสุดวันที่ 30 มิถุนายน 256</w:t>
      </w:r>
      <w:r w:rsidRPr="00216640">
        <w:rPr>
          <w:rFonts w:ascii="Angsana New" w:hAnsi="Angsana New" w:hint="cs"/>
          <w:sz w:val="30"/>
          <w:szCs w:val="30"/>
          <w:cs/>
        </w:rPr>
        <w:t>1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 xml:space="preserve">และ </w:t>
      </w:r>
      <w:r w:rsidRPr="00216640">
        <w:rPr>
          <w:rFonts w:ascii="Angsana New" w:hAnsi="Angsana New"/>
          <w:sz w:val="30"/>
          <w:szCs w:val="30"/>
        </w:rPr>
        <w:t>25</w:t>
      </w:r>
      <w:r w:rsidRPr="00216640">
        <w:rPr>
          <w:rFonts w:ascii="Angsana New" w:hAnsi="Angsana New" w:hint="cs"/>
          <w:sz w:val="30"/>
          <w:szCs w:val="30"/>
          <w:cs/>
        </w:rPr>
        <w:t>60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สรุปได้ดังนี้</w:t>
      </w:r>
      <w:r w:rsidRPr="00216640">
        <w:rPr>
          <w:rFonts w:ascii="Angsana New" w:hAnsi="Angsana New" w:hint="cs"/>
          <w:sz w:val="30"/>
          <w:szCs w:val="30"/>
          <w:cs/>
        </w:rPr>
        <w:t xml:space="preserve"> </w:t>
      </w:r>
    </w:p>
    <w:p w:rsidR="00044F8F" w:rsidRPr="00216640" w:rsidRDefault="00044F8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"/>
        </w:tabs>
        <w:spacing w:line="240" w:lineRule="auto"/>
        <w:ind w:left="540" w:right="47"/>
        <w:jc w:val="both"/>
        <w:rPr>
          <w:rFonts w:ascii="Angsana New" w:hAnsi="Angsana New"/>
          <w:sz w:val="24"/>
          <w:szCs w:val="24"/>
        </w:rPr>
      </w:pPr>
      <w:r w:rsidRPr="00216640">
        <w:rPr>
          <w:rFonts w:ascii="Angsana New" w:hAnsi="Angsana New"/>
          <w:sz w:val="30"/>
          <w:szCs w:val="30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4"/>
        <w:gridCol w:w="238"/>
        <w:gridCol w:w="24"/>
        <w:gridCol w:w="974"/>
        <w:gridCol w:w="24"/>
        <w:gridCol w:w="246"/>
        <w:gridCol w:w="24"/>
        <w:gridCol w:w="966"/>
      </w:tblGrid>
      <w:tr w:rsidR="00044F8F" w:rsidRPr="00216640" w:rsidTr="00602E70">
        <w:trPr>
          <w:tblHeader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6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4F8F" w:rsidRPr="00216640" w:rsidTr="00602E70">
        <w:trPr>
          <w:tblHeader/>
        </w:trPr>
        <w:tc>
          <w:tcPr>
            <w:tcW w:w="4410" w:type="dxa"/>
            <w:shd w:val="clear" w:color="auto" w:fill="auto"/>
          </w:tcPr>
          <w:p w:rsidR="00044F8F" w:rsidRPr="00216640" w:rsidRDefault="00044F8F" w:rsidP="0051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30 </w:t>
            </w: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216640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216640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216640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216640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044F8F" w:rsidRPr="00216640" w:rsidTr="00602E70">
        <w:trPr>
          <w:tblHeader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11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:rsidR="00044F8F" w:rsidRPr="00216640" w:rsidRDefault="006A61E6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044F8F" w:rsidRPr="00216640" w:rsidRDefault="006A61E6" w:rsidP="001951D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:rsidR="00044F8F" w:rsidRPr="00216640" w:rsidRDefault="006A61E6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88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044F8F" w:rsidRPr="00216640" w:rsidRDefault="006A61E6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044F8F" w:rsidRPr="00216640" w:rsidRDefault="006A61E6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90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044F8F" w:rsidRPr="00216640" w:rsidRDefault="006A61E6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90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B42B71" w:rsidRPr="00216640" w:rsidTr="00602E70">
        <w:tc>
          <w:tcPr>
            <w:tcW w:w="4410" w:type="dxa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51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4770" w:type="dxa"/>
            <w:gridSpan w:val="11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B42B71" w:rsidRPr="00216640" w:rsidTr="00602E70">
        <w:tc>
          <w:tcPr>
            <w:tcW w:w="4410" w:type="dxa"/>
            <w:shd w:val="clear" w:color="auto" w:fill="auto"/>
          </w:tcPr>
          <w:p w:rsidR="00B42B71" w:rsidRPr="00216640" w:rsidRDefault="00B42B71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179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42B71" w:rsidRPr="00216640" w:rsidRDefault="00B42B71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</w:tr>
      <w:tr w:rsidR="00B42B71" w:rsidRPr="00216640" w:rsidTr="00602E70">
        <w:tc>
          <w:tcPr>
            <w:tcW w:w="4410" w:type="dxa"/>
            <w:shd w:val="clear" w:color="auto" w:fill="auto"/>
          </w:tcPr>
          <w:p w:rsidR="00B42B71" w:rsidRPr="00216640" w:rsidRDefault="00B42B71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42B71" w:rsidRPr="00216640" w:rsidTr="00602E70">
        <w:tc>
          <w:tcPr>
            <w:tcW w:w="4410" w:type="dxa"/>
            <w:shd w:val="clear" w:color="auto" w:fill="auto"/>
          </w:tcPr>
          <w:p w:rsidR="00B42B71" w:rsidRPr="00216640" w:rsidRDefault="00B42B71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14</w:t>
            </w:r>
          </w:p>
        </w:tc>
        <w:tc>
          <w:tcPr>
            <w:tcW w:w="262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6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</w:tr>
      <w:tr w:rsidR="00B42B71" w:rsidRPr="00216640" w:rsidTr="00602E70">
        <w:tc>
          <w:tcPr>
            <w:tcW w:w="4410" w:type="dxa"/>
            <w:shd w:val="clear" w:color="auto" w:fill="auto"/>
          </w:tcPr>
          <w:p w:rsidR="00B42B71" w:rsidRPr="00216640" w:rsidRDefault="00B42B71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356</w:t>
            </w:r>
          </w:p>
        </w:tc>
        <w:tc>
          <w:tcPr>
            <w:tcW w:w="262" w:type="dxa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32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42B71" w:rsidRPr="00216640" w:rsidTr="00602E70">
        <w:tc>
          <w:tcPr>
            <w:tcW w:w="4410" w:type="dxa"/>
            <w:shd w:val="clear" w:color="auto" w:fill="auto"/>
          </w:tcPr>
          <w:p w:rsidR="00B42B71" w:rsidRPr="00216640" w:rsidRDefault="00B42B71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B42B71" w:rsidRPr="00216640" w:rsidRDefault="00B42B71" w:rsidP="001951DD">
            <w:pPr>
              <w:tabs>
                <w:tab w:val="decimal" w:pos="72"/>
              </w:tabs>
              <w:ind w:left="-10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272</w:t>
            </w:r>
          </w:p>
        </w:tc>
        <w:tc>
          <w:tcPr>
            <w:tcW w:w="262" w:type="dxa"/>
            <w:shd w:val="clear" w:color="auto" w:fill="auto"/>
          </w:tcPr>
          <w:p w:rsidR="00B42B71" w:rsidRPr="00216640" w:rsidRDefault="00B42B71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:rsidR="00B42B71" w:rsidRPr="00216640" w:rsidRDefault="00B42B71" w:rsidP="001951DD">
            <w:pPr>
              <w:tabs>
                <w:tab w:val="decimal" w:pos="72"/>
              </w:tabs>
              <w:ind w:left="-10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B42B71" w:rsidRPr="00216640" w:rsidRDefault="00B42B71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42B71" w:rsidRPr="00216640" w:rsidRDefault="00B42B71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B42B71" w:rsidRPr="00216640" w:rsidTr="00602E70">
        <w:tc>
          <w:tcPr>
            <w:tcW w:w="4410" w:type="dxa"/>
            <w:shd w:val="clear" w:color="auto" w:fill="auto"/>
          </w:tcPr>
          <w:p w:rsidR="00B42B71" w:rsidRPr="00216640" w:rsidRDefault="00B42B71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B42B71" w:rsidRPr="00216640" w:rsidRDefault="00B42B71" w:rsidP="001951DD">
            <w:pPr>
              <w:tabs>
                <w:tab w:val="decimal" w:pos="72"/>
              </w:tabs>
              <w:ind w:left="-10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62" w:type="dxa"/>
            <w:shd w:val="clear" w:color="auto" w:fill="auto"/>
          </w:tcPr>
          <w:p w:rsidR="00B42B71" w:rsidRPr="00216640" w:rsidRDefault="00B42B71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:rsidR="00B42B71" w:rsidRPr="00216640" w:rsidRDefault="00B42B71" w:rsidP="001951DD">
            <w:pPr>
              <w:tabs>
                <w:tab w:val="decimal" w:pos="72"/>
              </w:tabs>
              <w:ind w:left="-10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126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B42B71" w:rsidRPr="00216640" w:rsidRDefault="00B42B71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42B71" w:rsidRPr="00216640" w:rsidRDefault="00B42B71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</w:tr>
      <w:tr w:rsidR="00B42B71" w:rsidRPr="00216640" w:rsidTr="00602E70">
        <w:tc>
          <w:tcPr>
            <w:tcW w:w="4410" w:type="dxa"/>
            <w:shd w:val="clear" w:color="auto" w:fill="auto"/>
          </w:tcPr>
          <w:p w:rsidR="00B42B71" w:rsidRPr="00216640" w:rsidRDefault="00B42B71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64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6,765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4,743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5,865</w:t>
            </w:r>
          </w:p>
        </w:tc>
      </w:tr>
    </w:tbl>
    <w:p w:rsidR="00044F8F" w:rsidRPr="00216640" w:rsidRDefault="00044F8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4"/>
        <w:gridCol w:w="238"/>
        <w:gridCol w:w="24"/>
        <w:gridCol w:w="974"/>
        <w:gridCol w:w="24"/>
        <w:gridCol w:w="246"/>
        <w:gridCol w:w="24"/>
        <w:gridCol w:w="966"/>
      </w:tblGrid>
      <w:tr w:rsidR="00044F8F" w:rsidRPr="00216640" w:rsidTr="00602E70">
        <w:trPr>
          <w:tblHeader/>
        </w:trPr>
        <w:tc>
          <w:tcPr>
            <w:tcW w:w="4410" w:type="dxa"/>
            <w:shd w:val="clear" w:color="auto" w:fill="auto"/>
          </w:tcPr>
          <w:p w:rsidR="00044F8F" w:rsidRPr="00216640" w:rsidRDefault="00044F8F" w:rsidP="0051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30 </w:t>
            </w: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:rsidR="00044F8F" w:rsidRPr="00216640" w:rsidRDefault="00FD08F7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044F8F" w:rsidRPr="00216640" w:rsidRDefault="00FD08F7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:rsidR="00044F8F" w:rsidRPr="00216640" w:rsidRDefault="00FD08F7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044F8F" w:rsidRPr="00216640" w:rsidRDefault="00FD08F7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044F8F" w:rsidRPr="00216640" w:rsidRDefault="00FD08F7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044F8F" w:rsidRPr="00216640" w:rsidRDefault="00FD08F7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121</w:t>
            </w: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51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70" w:type="dxa"/>
            <w:gridSpan w:val="11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B42B71" w:rsidRPr="00216640" w:rsidTr="00602E70">
        <w:tc>
          <w:tcPr>
            <w:tcW w:w="4410" w:type="dxa"/>
            <w:shd w:val="clear" w:color="auto" w:fill="auto"/>
          </w:tcPr>
          <w:p w:rsidR="00B42B71" w:rsidRPr="00216640" w:rsidRDefault="00B42B71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42B71" w:rsidRPr="00216640" w:rsidRDefault="00B42B71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</w:tr>
      <w:tr w:rsidR="00B42B71" w:rsidRPr="00216640" w:rsidTr="00602E70">
        <w:tc>
          <w:tcPr>
            <w:tcW w:w="4410" w:type="dxa"/>
            <w:shd w:val="clear" w:color="auto" w:fill="auto"/>
          </w:tcPr>
          <w:p w:rsidR="00B42B71" w:rsidRPr="00216640" w:rsidRDefault="00B42B71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290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42B71" w:rsidRPr="00216640" w:rsidRDefault="00B42B71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223</w:t>
            </w:r>
          </w:p>
        </w:tc>
      </w:tr>
      <w:tr w:rsidR="00B42B71" w:rsidRPr="00216640" w:rsidTr="00602E70">
        <w:tc>
          <w:tcPr>
            <w:tcW w:w="4410" w:type="dxa"/>
            <w:shd w:val="clear" w:color="auto" w:fill="auto"/>
          </w:tcPr>
          <w:p w:rsidR="00B42B71" w:rsidRPr="00216640" w:rsidRDefault="00B42B71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42B71" w:rsidRPr="00216640" w:rsidTr="00602E70">
        <w:tc>
          <w:tcPr>
            <w:tcW w:w="4410" w:type="dxa"/>
            <w:shd w:val="clear" w:color="auto" w:fill="auto"/>
          </w:tcPr>
          <w:p w:rsidR="00B42B71" w:rsidRPr="00216640" w:rsidRDefault="00B42B71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15,584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6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</w:tr>
      <w:tr w:rsidR="00B42B71" w:rsidRPr="00216640" w:rsidTr="00602E70">
        <w:tc>
          <w:tcPr>
            <w:tcW w:w="4410" w:type="dxa"/>
            <w:shd w:val="clear" w:color="auto" w:fill="auto"/>
          </w:tcPr>
          <w:p w:rsidR="00B42B71" w:rsidRPr="00216640" w:rsidRDefault="00B42B71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262" w:type="dxa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B42B71" w:rsidRPr="00216640" w:rsidTr="00602E70">
        <w:tc>
          <w:tcPr>
            <w:tcW w:w="4410" w:type="dxa"/>
            <w:shd w:val="clear" w:color="auto" w:fill="auto"/>
          </w:tcPr>
          <w:p w:rsidR="00B42B71" w:rsidRPr="00216640" w:rsidRDefault="00B42B71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42B71" w:rsidRPr="00216640" w:rsidRDefault="00B42B71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1,617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B42B71" w:rsidRPr="00216640" w:rsidRDefault="00B42B71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42B71" w:rsidRPr="00216640" w:rsidRDefault="00B42B71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42B71" w:rsidRPr="00216640" w:rsidTr="00602E70">
        <w:tc>
          <w:tcPr>
            <w:tcW w:w="4410" w:type="dxa"/>
            <w:shd w:val="clear" w:color="auto" w:fill="auto"/>
          </w:tcPr>
          <w:p w:rsidR="00B42B71" w:rsidRPr="00216640" w:rsidRDefault="00B42B71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62" w:type="dxa"/>
            <w:shd w:val="clear" w:color="auto" w:fill="auto"/>
          </w:tcPr>
          <w:p w:rsidR="00B42B71" w:rsidRPr="00216640" w:rsidRDefault="00B42B71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B42B71" w:rsidRPr="00216640" w:rsidRDefault="00B42B71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42B71" w:rsidRPr="00216640" w:rsidRDefault="00B42B71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</w:tr>
      <w:tr w:rsidR="00B42B71" w:rsidRPr="00216640" w:rsidTr="00602E70">
        <w:tc>
          <w:tcPr>
            <w:tcW w:w="4410" w:type="dxa"/>
            <w:shd w:val="clear" w:color="auto" w:fill="auto"/>
          </w:tcPr>
          <w:p w:rsidR="00B42B71" w:rsidRPr="00216640" w:rsidRDefault="00B42B71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62" w:type="dxa"/>
            <w:shd w:val="clear" w:color="auto" w:fill="auto"/>
          </w:tcPr>
          <w:p w:rsidR="00B42B71" w:rsidRPr="00216640" w:rsidRDefault="00B42B71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B42B71" w:rsidRPr="00216640" w:rsidRDefault="00B42B71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42B71" w:rsidRPr="00216640" w:rsidRDefault="00B42B71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</w:p>
        </w:tc>
      </w:tr>
      <w:tr w:rsidR="00B42B71" w:rsidRPr="00216640" w:rsidTr="00602E70">
        <w:tc>
          <w:tcPr>
            <w:tcW w:w="4410" w:type="dxa"/>
            <w:shd w:val="clear" w:color="auto" w:fill="auto"/>
          </w:tcPr>
          <w:p w:rsidR="00B42B71" w:rsidRPr="00216640" w:rsidRDefault="00B42B71" w:rsidP="005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10,752</w:t>
            </w:r>
          </w:p>
        </w:tc>
        <w:tc>
          <w:tcPr>
            <w:tcW w:w="262" w:type="dxa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11,083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8,952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42B71" w:rsidRPr="00216640" w:rsidRDefault="00B42B71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:rsidR="00B42B71" w:rsidRPr="00216640" w:rsidRDefault="00B42B71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9,883</w:t>
            </w:r>
          </w:p>
        </w:tc>
      </w:tr>
    </w:tbl>
    <w:p w:rsidR="00044F8F" w:rsidRPr="00216640" w:rsidRDefault="00044F8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44F8F" w:rsidRPr="00216640" w:rsidRDefault="00044F8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:rsidR="009F449E" w:rsidRPr="00216640" w:rsidRDefault="00AB2A1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9F449E"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</w:p>
    <w:p w:rsidR="00602222" w:rsidRPr="00216640" w:rsidRDefault="0060222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9F449E" w:rsidRPr="00216640" w:rsidRDefault="009F449E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b/>
          <w:bCs/>
          <w:sz w:val="30"/>
          <w:szCs w:val="30"/>
        </w:rPr>
      </w:pPr>
      <w:r w:rsidRPr="00216640">
        <w:rPr>
          <w:rFonts w:ascii="Angsana New" w:hAnsi="Angsana New"/>
          <w:b/>
          <w:bCs/>
          <w:sz w:val="30"/>
          <w:szCs w:val="30"/>
          <w:cs/>
        </w:rPr>
        <w:t xml:space="preserve">ค่าตอบแทนผู้บริหารสำคัญประกอบด้วย  </w:t>
      </w:r>
    </w:p>
    <w:p w:rsidR="00DE04C3" w:rsidRPr="00216640" w:rsidRDefault="00DE04C3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E92B8E" w:rsidRPr="00216640" w:rsidTr="00602E70">
        <w:trPr>
          <w:tblHeader/>
        </w:trPr>
        <w:tc>
          <w:tcPr>
            <w:tcW w:w="4410" w:type="dxa"/>
            <w:shd w:val="clear" w:color="auto" w:fill="auto"/>
          </w:tcPr>
          <w:p w:rsidR="00E92B8E" w:rsidRPr="00216640" w:rsidRDefault="00E92B8E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E92B8E" w:rsidRPr="00216640" w:rsidRDefault="00E92B8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E92B8E" w:rsidRPr="00216640" w:rsidRDefault="00E92B8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E92B8E" w:rsidRPr="00216640" w:rsidRDefault="00E92B8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4F8F" w:rsidRPr="00216640" w:rsidTr="00602E70">
        <w:trPr>
          <w:tblHeader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30 </w:t>
            </w: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044F8F" w:rsidRPr="00216640" w:rsidTr="00602E70">
        <w:trPr>
          <w:tblHeader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206E5D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5,38</w:t>
            </w:r>
            <w:r w:rsidR="00AB37E4" w:rsidRPr="0021664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044F8F" w:rsidRPr="00216640" w:rsidRDefault="00044F8F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 xml:space="preserve">6,581 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044F8F" w:rsidRPr="00216640" w:rsidRDefault="00044F8F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206E5D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4,48</w:t>
            </w:r>
            <w:r w:rsidR="00AB37E4" w:rsidRPr="0021664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4F8F" w:rsidRPr="00216640" w:rsidRDefault="00044F8F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5,681</w:t>
            </w: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4F8F" w:rsidRPr="00216640" w:rsidRDefault="00206E5D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25</w:t>
            </w:r>
            <w:r w:rsidR="00AB37E4" w:rsidRPr="0021664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044F8F" w:rsidRPr="00216640" w:rsidRDefault="00044F8F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4F8F" w:rsidRPr="00216640" w:rsidRDefault="00044F8F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044F8F" w:rsidRPr="00216640" w:rsidRDefault="00044F8F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4F8F" w:rsidRPr="00216640" w:rsidRDefault="00206E5D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25</w:t>
            </w:r>
            <w:r w:rsidR="00AB37E4" w:rsidRPr="0021664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4F8F" w:rsidRPr="00216640" w:rsidRDefault="00044F8F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4F8F" w:rsidRPr="00216640" w:rsidRDefault="00044F8F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184</w:t>
            </w: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4F8F" w:rsidRPr="00216640" w:rsidRDefault="00206E5D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5,64</w:t>
            </w:r>
            <w:r w:rsidR="00AB37E4" w:rsidRPr="0021664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044F8F" w:rsidRPr="00216640" w:rsidRDefault="00044F8F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4F8F" w:rsidRPr="00216640" w:rsidRDefault="00044F8F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6,765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044F8F" w:rsidRPr="00216640" w:rsidRDefault="00044F8F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4F8F" w:rsidRPr="00216640" w:rsidRDefault="00206E5D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4,74</w:t>
            </w:r>
            <w:r w:rsidR="00AB37E4" w:rsidRPr="0021664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4F8F" w:rsidRPr="00216640" w:rsidRDefault="00044F8F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4F8F" w:rsidRPr="00216640" w:rsidRDefault="00044F8F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5,865</w:t>
            </w:r>
          </w:p>
        </w:tc>
      </w:tr>
      <w:tr w:rsidR="00370202" w:rsidRPr="00216640" w:rsidTr="00602E70">
        <w:trPr>
          <w:tblHeader/>
        </w:trPr>
        <w:tc>
          <w:tcPr>
            <w:tcW w:w="4410" w:type="dxa"/>
            <w:shd w:val="clear" w:color="auto" w:fill="auto"/>
          </w:tcPr>
          <w:p w:rsidR="00370202" w:rsidRPr="00216640" w:rsidRDefault="0037020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370202" w:rsidRPr="00216640" w:rsidRDefault="0037020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370202" w:rsidRPr="00216640" w:rsidRDefault="0037020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370202" w:rsidRPr="00216640" w:rsidRDefault="0037020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370202" w:rsidRPr="00216640" w:rsidTr="00602E70">
        <w:trPr>
          <w:tblHeader/>
        </w:trPr>
        <w:tc>
          <w:tcPr>
            <w:tcW w:w="4410" w:type="dxa"/>
            <w:shd w:val="clear" w:color="auto" w:fill="auto"/>
          </w:tcPr>
          <w:p w:rsidR="00370202" w:rsidRPr="00216640" w:rsidRDefault="0037020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1664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30 </w:t>
            </w: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370202" w:rsidRPr="00216640" w:rsidRDefault="0037020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370202" w:rsidRPr="00216640" w:rsidRDefault="0037020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70202" w:rsidRPr="00216640" w:rsidRDefault="0037020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370202" w:rsidRPr="00216640" w:rsidRDefault="0037020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70202" w:rsidRPr="00216640" w:rsidRDefault="0037020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70202" w:rsidRPr="00216640" w:rsidRDefault="0037020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70202" w:rsidRPr="00216640" w:rsidRDefault="0037020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70202" w:rsidRPr="00216640" w:rsidTr="00602E70">
        <w:tc>
          <w:tcPr>
            <w:tcW w:w="4410" w:type="dxa"/>
            <w:shd w:val="clear" w:color="auto" w:fill="auto"/>
          </w:tcPr>
          <w:p w:rsidR="00370202" w:rsidRPr="00216640" w:rsidRDefault="0037020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70202" w:rsidRPr="00216640" w:rsidRDefault="0034203E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10,235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370202" w:rsidRPr="00216640" w:rsidRDefault="00370202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70202" w:rsidRPr="00216640" w:rsidRDefault="00370202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10,716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370202" w:rsidRPr="00216640" w:rsidRDefault="00370202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70202" w:rsidRPr="00216640" w:rsidRDefault="0034203E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8,435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0202" w:rsidRPr="00216640" w:rsidRDefault="00370202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70202" w:rsidRPr="00216640" w:rsidRDefault="00370202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9,516</w:t>
            </w:r>
          </w:p>
        </w:tc>
      </w:tr>
      <w:tr w:rsidR="00370202" w:rsidRPr="00216640" w:rsidTr="00602E70">
        <w:tc>
          <w:tcPr>
            <w:tcW w:w="4410" w:type="dxa"/>
            <w:shd w:val="clear" w:color="auto" w:fill="auto"/>
          </w:tcPr>
          <w:p w:rsidR="00370202" w:rsidRPr="00216640" w:rsidRDefault="0037020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0202" w:rsidRPr="00216640" w:rsidRDefault="00206E5D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370202" w:rsidRPr="00216640" w:rsidRDefault="00370202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0202" w:rsidRPr="00216640" w:rsidRDefault="00370202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367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370202" w:rsidRPr="00216640" w:rsidRDefault="00370202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0202" w:rsidRPr="00216640" w:rsidRDefault="00206E5D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0202" w:rsidRPr="00216640" w:rsidRDefault="00370202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0202" w:rsidRPr="00216640" w:rsidRDefault="00370202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367</w:t>
            </w:r>
          </w:p>
        </w:tc>
      </w:tr>
      <w:tr w:rsidR="00370202" w:rsidRPr="00216640" w:rsidTr="00602E70">
        <w:tc>
          <w:tcPr>
            <w:tcW w:w="4410" w:type="dxa"/>
            <w:shd w:val="clear" w:color="auto" w:fill="auto"/>
          </w:tcPr>
          <w:p w:rsidR="00370202" w:rsidRPr="00216640" w:rsidRDefault="0037020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0202" w:rsidRPr="00216640" w:rsidRDefault="00206E5D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10,</w:t>
            </w:r>
            <w:r w:rsidR="0034203E" w:rsidRPr="00216640">
              <w:rPr>
                <w:rFonts w:ascii="Angsana New" w:hAnsi="Angsana New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370202" w:rsidRPr="00216640" w:rsidRDefault="00370202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0202" w:rsidRPr="00216640" w:rsidRDefault="00370202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11,083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370202" w:rsidRPr="00216640" w:rsidRDefault="00370202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0202" w:rsidRPr="00216640" w:rsidRDefault="0034203E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8,952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70202" w:rsidRPr="00216640" w:rsidRDefault="00370202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0202" w:rsidRPr="00216640" w:rsidRDefault="00370202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9,883</w:t>
            </w:r>
          </w:p>
        </w:tc>
      </w:tr>
    </w:tbl>
    <w:p w:rsidR="00370202" w:rsidRPr="00216640" w:rsidRDefault="0037020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B01A1A" w:rsidRPr="00216640" w:rsidRDefault="00B07C5C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ยอดคงเหลือกับ</w:t>
      </w:r>
      <w:r w:rsidR="00B01A1A" w:rsidRPr="00216640">
        <w:rPr>
          <w:rFonts w:ascii="Angsana New" w:hAnsi="Angsana New"/>
          <w:sz w:val="30"/>
          <w:szCs w:val="30"/>
          <w:cs/>
        </w:rPr>
        <w:t>กิจการที่เ</w:t>
      </w:r>
      <w:r w:rsidR="00FA0689" w:rsidRPr="00216640">
        <w:rPr>
          <w:rFonts w:ascii="Angsana New" w:hAnsi="Angsana New"/>
          <w:sz w:val="30"/>
          <w:szCs w:val="30"/>
          <w:cs/>
        </w:rPr>
        <w:t xml:space="preserve">กี่ยวข้องกัน ณ วันที่ </w:t>
      </w:r>
      <w:r w:rsidR="00FA0689" w:rsidRPr="00216640">
        <w:rPr>
          <w:rFonts w:ascii="Angsana New" w:hAnsi="Angsana New"/>
          <w:sz w:val="30"/>
          <w:szCs w:val="30"/>
        </w:rPr>
        <w:t>3</w:t>
      </w:r>
      <w:r w:rsidR="00044F8F" w:rsidRPr="00216640">
        <w:rPr>
          <w:rFonts w:ascii="Angsana New" w:hAnsi="Angsana New" w:hint="cs"/>
          <w:sz w:val="30"/>
          <w:szCs w:val="30"/>
          <w:cs/>
        </w:rPr>
        <w:t>0</w:t>
      </w:r>
      <w:r w:rsidR="00935795" w:rsidRPr="00216640">
        <w:rPr>
          <w:rFonts w:ascii="Angsana New" w:hAnsi="Angsana New"/>
          <w:sz w:val="30"/>
          <w:szCs w:val="30"/>
        </w:rPr>
        <w:t xml:space="preserve"> </w:t>
      </w:r>
      <w:r w:rsidR="00044F8F" w:rsidRPr="00216640">
        <w:rPr>
          <w:rFonts w:ascii="Angsana New" w:hAnsi="Angsana New" w:hint="cs"/>
          <w:sz w:val="30"/>
          <w:szCs w:val="30"/>
          <w:cs/>
        </w:rPr>
        <w:t>มิถุนายน</w:t>
      </w:r>
      <w:r w:rsidR="00B01A1A" w:rsidRPr="00216640">
        <w:rPr>
          <w:rFonts w:ascii="Angsana New" w:hAnsi="Angsana New"/>
          <w:sz w:val="30"/>
          <w:szCs w:val="30"/>
          <w:cs/>
        </w:rPr>
        <w:t xml:space="preserve"> </w:t>
      </w:r>
      <w:r w:rsidR="00935795" w:rsidRPr="00216640">
        <w:rPr>
          <w:rFonts w:ascii="Angsana New" w:hAnsi="Angsana New"/>
          <w:sz w:val="30"/>
          <w:szCs w:val="30"/>
        </w:rPr>
        <w:t>256</w:t>
      </w:r>
      <w:r w:rsidR="00B7029E" w:rsidRPr="00216640">
        <w:rPr>
          <w:rFonts w:ascii="Angsana New" w:hAnsi="Angsana New"/>
          <w:sz w:val="30"/>
          <w:szCs w:val="30"/>
        </w:rPr>
        <w:t>1</w:t>
      </w:r>
      <w:r w:rsidR="00B01A1A" w:rsidRPr="00216640">
        <w:rPr>
          <w:rFonts w:ascii="Angsana New" w:hAnsi="Angsana New"/>
          <w:sz w:val="30"/>
          <w:szCs w:val="30"/>
        </w:rPr>
        <w:t xml:space="preserve"> </w:t>
      </w:r>
      <w:r w:rsidR="00B01A1A" w:rsidRPr="00216640">
        <w:rPr>
          <w:rFonts w:ascii="Angsana New" w:hAnsi="Angsana New"/>
          <w:sz w:val="30"/>
          <w:szCs w:val="30"/>
          <w:cs/>
        </w:rPr>
        <w:t xml:space="preserve">และ </w:t>
      </w:r>
      <w:r w:rsidR="00B01A1A" w:rsidRPr="00216640">
        <w:rPr>
          <w:rFonts w:ascii="Angsana New" w:hAnsi="Angsana New"/>
          <w:sz w:val="30"/>
          <w:szCs w:val="30"/>
        </w:rPr>
        <w:t xml:space="preserve">31 </w:t>
      </w:r>
      <w:r w:rsidR="00B01A1A" w:rsidRPr="00216640">
        <w:rPr>
          <w:rFonts w:ascii="Angsana New" w:hAnsi="Angsana New"/>
          <w:sz w:val="30"/>
          <w:szCs w:val="30"/>
          <w:cs/>
        </w:rPr>
        <w:t xml:space="preserve">ธันวาคม </w:t>
      </w:r>
      <w:r w:rsidR="00935795" w:rsidRPr="00216640">
        <w:rPr>
          <w:rFonts w:ascii="Angsana New" w:hAnsi="Angsana New"/>
          <w:sz w:val="30"/>
          <w:szCs w:val="30"/>
        </w:rPr>
        <w:t>25</w:t>
      </w:r>
      <w:r w:rsidR="00B7029E" w:rsidRPr="00216640">
        <w:rPr>
          <w:rFonts w:ascii="Angsana New" w:hAnsi="Angsana New"/>
          <w:sz w:val="30"/>
          <w:szCs w:val="30"/>
        </w:rPr>
        <w:t>60</w:t>
      </w:r>
      <w:r w:rsidR="00B01A1A" w:rsidRPr="0021664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B7029E" w:rsidRPr="00216640" w:rsidRDefault="00B7029E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8"/>
        <w:gridCol w:w="990"/>
        <w:gridCol w:w="262"/>
        <w:gridCol w:w="8"/>
        <w:gridCol w:w="982"/>
        <w:gridCol w:w="8"/>
      </w:tblGrid>
      <w:tr w:rsidR="00B7029E" w:rsidRPr="00216640" w:rsidTr="00602E70">
        <w:trPr>
          <w:gridAfter w:val="1"/>
          <w:wAfter w:w="8" w:type="dxa"/>
          <w:tblHeader/>
        </w:trPr>
        <w:tc>
          <w:tcPr>
            <w:tcW w:w="6660" w:type="dxa"/>
            <w:gridSpan w:val="4"/>
            <w:shd w:val="clear" w:color="auto" w:fill="auto"/>
          </w:tcPr>
          <w:p w:rsidR="00B7029E" w:rsidRPr="00216640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  <w:r w:rsidR="00AB2A14" w:rsidRPr="002166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- </w:t>
            </w:r>
            <w:r w:rsidRPr="002166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7029E" w:rsidRPr="00216640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42" w:type="dxa"/>
            <w:gridSpan w:val="4"/>
            <w:shd w:val="clear" w:color="auto" w:fill="auto"/>
          </w:tcPr>
          <w:p w:rsidR="00B7029E" w:rsidRPr="00216640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B7029E" w:rsidRPr="00216640" w:rsidTr="00602E70">
        <w:trPr>
          <w:gridAfter w:val="1"/>
          <w:wAfter w:w="8" w:type="dxa"/>
          <w:tblHeader/>
        </w:trPr>
        <w:tc>
          <w:tcPr>
            <w:tcW w:w="4410" w:type="dxa"/>
            <w:shd w:val="clear" w:color="auto" w:fill="auto"/>
          </w:tcPr>
          <w:p w:rsidR="00B7029E" w:rsidRPr="00216640" w:rsidRDefault="00B7029E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B7029E" w:rsidRPr="00216640" w:rsidRDefault="00B7029E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7029E" w:rsidRPr="00216640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42" w:type="dxa"/>
            <w:gridSpan w:val="4"/>
            <w:shd w:val="clear" w:color="auto" w:fill="auto"/>
            <w:vAlign w:val="bottom"/>
          </w:tcPr>
          <w:p w:rsidR="00B7029E" w:rsidRPr="00216640" w:rsidRDefault="00B7029E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4F8F" w:rsidRPr="00216640" w:rsidTr="00602E70">
        <w:trPr>
          <w:gridAfter w:val="1"/>
          <w:wAfter w:w="8" w:type="dxa"/>
          <w:tblHeader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044F8F" w:rsidRPr="00216640" w:rsidTr="00602E70">
        <w:trPr>
          <w:gridAfter w:val="1"/>
          <w:wAfter w:w="8" w:type="dxa"/>
          <w:tblHeader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044F8F" w:rsidRPr="00216640" w:rsidTr="00602E70">
        <w:trPr>
          <w:gridAfter w:val="1"/>
          <w:wAfter w:w="8" w:type="dxa"/>
          <w:trHeight w:val="80"/>
          <w:tblHeader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2" w:type="dxa"/>
            <w:gridSpan w:val="9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44F8F" w:rsidRPr="00216640" w:rsidTr="00602E70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44F8F" w:rsidRPr="00216640" w:rsidTr="00602E70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44F8F" w:rsidRPr="00216640" w:rsidTr="00602E70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วินท์คอม เทคโนโลยี (เมียนมาร์)</w:t>
            </w:r>
            <w:r w:rsidRPr="00216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3362BF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3362BF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</w:p>
        </w:tc>
      </w:tr>
      <w:tr w:rsidR="00044F8F" w:rsidRPr="00216640" w:rsidTr="00602E70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44F8F" w:rsidRPr="00216640" w:rsidTr="00602E70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เอ็นทีเอ็น โซลูชั่น จำกัด</w:t>
            </w: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044F8F" w:rsidRPr="00216640" w:rsidRDefault="006939E8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6939E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4F8F" w:rsidRPr="00216640" w:rsidTr="00602E70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44F8F" w:rsidRPr="00216640" w:rsidRDefault="001B67C9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044F8F" w:rsidRPr="00216640" w:rsidRDefault="006F0B4D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44F8F" w:rsidRPr="00216640" w:rsidRDefault="001B67C9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44F8F" w:rsidRPr="00216640" w:rsidRDefault="00044F8F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044F8F" w:rsidRPr="00216640" w:rsidTr="00602E70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16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4F8F" w:rsidRPr="00216640" w:rsidRDefault="006939E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4F8F" w:rsidRPr="00216640" w:rsidRDefault="006939E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4F8F" w:rsidRPr="00216640" w:rsidTr="00602E70">
        <w:trPr>
          <w:gridAfter w:val="1"/>
          <w:wAfter w:w="8" w:type="dxa"/>
          <w:trHeight w:val="70"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F8F" w:rsidRPr="00216640" w:rsidRDefault="006939E8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F8F" w:rsidRPr="00216640" w:rsidRDefault="00044F8F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F8F" w:rsidRPr="00216640" w:rsidRDefault="006939E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F8F" w:rsidRPr="00216640" w:rsidRDefault="00044F8F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7A59A4" w:rsidRPr="00216640" w:rsidTr="00602E70">
        <w:trPr>
          <w:gridAfter w:val="1"/>
          <w:wAfter w:w="8" w:type="dxa"/>
          <w:trHeight w:val="70"/>
        </w:trPr>
        <w:tc>
          <w:tcPr>
            <w:tcW w:w="4410" w:type="dxa"/>
            <w:shd w:val="clear" w:color="auto" w:fill="auto"/>
          </w:tcPr>
          <w:p w:rsidR="007A59A4" w:rsidRPr="00216640" w:rsidRDefault="007A59A4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7A59A4" w:rsidRPr="00216640" w:rsidRDefault="007A59A4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A59A4" w:rsidRPr="00216640" w:rsidRDefault="007A59A4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7A59A4" w:rsidRPr="00216640" w:rsidRDefault="007A59A4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A59A4" w:rsidRPr="00216640" w:rsidRDefault="007A59A4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7A59A4" w:rsidRPr="00216640" w:rsidRDefault="007A59A4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A59A4" w:rsidRPr="00216640" w:rsidRDefault="007A59A4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A59A4" w:rsidRPr="00216640" w:rsidRDefault="007A59A4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A59A4" w:rsidRPr="00216640" w:rsidTr="00602E70">
        <w:trPr>
          <w:gridAfter w:val="1"/>
          <w:wAfter w:w="8" w:type="dxa"/>
          <w:trHeight w:val="70"/>
        </w:trPr>
        <w:tc>
          <w:tcPr>
            <w:tcW w:w="4410" w:type="dxa"/>
            <w:shd w:val="clear" w:color="auto" w:fill="auto"/>
          </w:tcPr>
          <w:p w:rsidR="007A59A4" w:rsidRPr="00216640" w:rsidRDefault="007A59A4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A59A4" w:rsidRPr="00216640" w:rsidRDefault="007A59A4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A59A4" w:rsidRPr="00216640" w:rsidRDefault="007A59A4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A59A4" w:rsidRPr="00216640" w:rsidRDefault="007A59A4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A59A4" w:rsidRPr="00216640" w:rsidRDefault="007A59A4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A59A4" w:rsidRPr="00216640" w:rsidRDefault="007A59A4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A59A4" w:rsidRPr="00216640" w:rsidRDefault="007A59A4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7A59A4" w:rsidRPr="00216640" w:rsidRDefault="007A59A4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44F8F" w:rsidRPr="00216640" w:rsidTr="00602E70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44F8F" w:rsidRPr="00216640" w:rsidTr="00602E70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44F8F" w:rsidRPr="00216640" w:rsidTr="00602E70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วินท์คอม เทคโนโลยี (เมียนมาร์)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4F8F" w:rsidRPr="00216640" w:rsidRDefault="006939E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44F8F" w:rsidRPr="00216640" w:rsidRDefault="006939E8" w:rsidP="001951D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1,325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44F8F" w:rsidRPr="00216640" w:rsidRDefault="00044F8F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1,307</w:t>
            </w:r>
          </w:p>
        </w:tc>
      </w:tr>
      <w:tr w:rsidR="00044F8F" w:rsidRPr="00216640" w:rsidTr="00602E70">
        <w:trPr>
          <w:gridAfter w:val="1"/>
          <w:wAfter w:w="8" w:type="dxa"/>
          <w:trHeight w:val="154"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44F8F" w:rsidRPr="00216640" w:rsidTr="00602E70">
        <w:trPr>
          <w:gridAfter w:val="1"/>
          <w:wAfter w:w="8" w:type="dxa"/>
          <w:trHeight w:val="70"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044F8F" w:rsidRPr="00216640" w:rsidRDefault="006939E8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044F8F" w:rsidRPr="00216640" w:rsidRDefault="006939E8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1,325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44F8F" w:rsidRPr="00216640" w:rsidRDefault="00044F8F" w:rsidP="00060B0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1,474</w:t>
            </w:r>
          </w:p>
        </w:tc>
      </w:tr>
      <w:tr w:rsidR="00044F8F" w:rsidRPr="00216640" w:rsidTr="00602E70">
        <w:trPr>
          <w:tblHeader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044F8F" w:rsidRPr="00216640" w:rsidTr="00602E70">
        <w:trPr>
          <w:tblHeader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044F8F" w:rsidRPr="00216640" w:rsidTr="00602E70">
        <w:trPr>
          <w:tblHeader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10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- งวด</w:t>
            </w:r>
            <w:r w:rsidR="00541BB8" w:rsidRPr="00216640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216640">
              <w:rPr>
                <w:rFonts w:ascii="Angsana New" w:hAnsi="Angsana New"/>
                <w:sz w:val="30"/>
                <w:szCs w:val="30"/>
              </w:rPr>
              <w:t>3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044F8F" w:rsidRPr="00216640" w:rsidRDefault="006939E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044F8F" w:rsidRPr="00216640" w:rsidRDefault="00044F8F" w:rsidP="001951DD">
            <w:pPr>
              <w:tabs>
                <w:tab w:val="clear" w:pos="454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44F8F" w:rsidRPr="00216640" w:rsidRDefault="006939E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44F8F" w:rsidRPr="00216640" w:rsidRDefault="00044F8F" w:rsidP="001951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41BB8" w:rsidRPr="00216640" w:rsidTr="00602E70">
        <w:trPr>
          <w:trHeight w:val="404"/>
        </w:trPr>
        <w:tc>
          <w:tcPr>
            <w:tcW w:w="4410" w:type="dxa"/>
            <w:shd w:val="clear" w:color="auto" w:fill="auto"/>
          </w:tcPr>
          <w:p w:rsidR="00541BB8" w:rsidRPr="00216640" w:rsidRDefault="00541BB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- งวด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216640">
              <w:rPr>
                <w:rFonts w:ascii="Angsana New" w:hAnsi="Angsana New"/>
                <w:sz w:val="30"/>
                <w:szCs w:val="30"/>
              </w:rPr>
              <w:t>3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41BB8" w:rsidRPr="00216640" w:rsidRDefault="006939E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541BB8" w:rsidRPr="00216640" w:rsidRDefault="00541BB8" w:rsidP="001951DD">
            <w:pPr>
              <w:tabs>
                <w:tab w:val="clear" w:pos="454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1BB8" w:rsidRPr="00216640" w:rsidRDefault="00541BB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541BB8" w:rsidRPr="00216640" w:rsidRDefault="00541BB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41BB8" w:rsidRPr="00216640" w:rsidRDefault="006939E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41BB8" w:rsidRPr="00216640" w:rsidRDefault="00541BB8" w:rsidP="001951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1BB8" w:rsidRPr="00216640" w:rsidRDefault="00541BB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723071" w:rsidRPr="00216640" w:rsidRDefault="00723071" w:rsidP="001951DD">
      <w:pPr>
        <w:rPr>
          <w:vanish/>
        </w:rPr>
      </w:pPr>
    </w:p>
    <w:p w:rsidR="00541BB8" w:rsidRPr="00216640" w:rsidRDefault="00986423" w:rsidP="001951DD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  <w:r w:rsidRPr="00216640">
        <w:rPr>
          <w:rFonts w:asciiTheme="majorBidi" w:hAnsiTheme="majorBidi" w:cstheme="majorBidi"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70"/>
        <w:gridCol w:w="998"/>
        <w:gridCol w:w="262"/>
        <w:gridCol w:w="990"/>
      </w:tblGrid>
      <w:tr w:rsidR="00B7029E" w:rsidRPr="00216640" w:rsidTr="00602E70">
        <w:trPr>
          <w:tblHeader/>
        </w:trPr>
        <w:tc>
          <w:tcPr>
            <w:tcW w:w="6660" w:type="dxa"/>
            <w:gridSpan w:val="4"/>
            <w:shd w:val="clear" w:color="auto" w:fill="auto"/>
          </w:tcPr>
          <w:p w:rsidR="00B7029E" w:rsidRPr="00216640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:rsidR="00B7029E" w:rsidRPr="00216640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B7029E" w:rsidRPr="00216640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B7029E" w:rsidRPr="00216640" w:rsidTr="00602E70">
        <w:trPr>
          <w:tblHeader/>
        </w:trPr>
        <w:tc>
          <w:tcPr>
            <w:tcW w:w="4410" w:type="dxa"/>
            <w:shd w:val="clear" w:color="auto" w:fill="auto"/>
          </w:tcPr>
          <w:p w:rsidR="00B7029E" w:rsidRPr="00216640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B7029E" w:rsidRPr="00216640" w:rsidRDefault="00B7029E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B7029E" w:rsidRPr="00216640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B7029E" w:rsidRPr="00216640" w:rsidRDefault="00B7029E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4F8F" w:rsidRPr="00216640" w:rsidTr="00602E70">
        <w:trPr>
          <w:tblHeader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044F8F" w:rsidRPr="00216640" w:rsidTr="00602E70">
        <w:trPr>
          <w:tblHeader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044F8F" w:rsidRPr="00216640" w:rsidTr="00602E70">
        <w:trPr>
          <w:tblHeader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วีเซิร์ฟพลัส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4F8F" w:rsidRPr="00216640" w:rsidRDefault="006939E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044F8F" w:rsidRPr="00216640" w:rsidRDefault="006939E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44F8F" w:rsidRPr="00216640" w:rsidRDefault="00044F8F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</w:t>
            </w: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E41B08" w:rsidRPr="00216640" w:rsidRDefault="00E41B0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4F8F" w:rsidRPr="00216640" w:rsidTr="00602E70">
        <w:trPr>
          <w:trHeight w:val="80"/>
        </w:trPr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วีเน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็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ท แคปปิทอล จำกัด</w:t>
            </w:r>
          </w:p>
        </w:tc>
        <w:tc>
          <w:tcPr>
            <w:tcW w:w="990" w:type="dxa"/>
            <w:shd w:val="clear" w:color="auto" w:fill="auto"/>
          </w:tcPr>
          <w:p w:rsidR="00044F8F" w:rsidRPr="00216640" w:rsidRDefault="006939E8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6939E8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F8F" w:rsidRPr="00216640" w:rsidTr="00602E70">
        <w:tc>
          <w:tcPr>
            <w:tcW w:w="441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วีเซิร์ฟพลัส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4F8F" w:rsidRPr="00216640" w:rsidRDefault="006939E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4F8F" w:rsidRPr="00216640" w:rsidRDefault="00044F8F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44F8F" w:rsidRPr="00216640" w:rsidRDefault="006939E8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62" w:type="dxa"/>
            <w:shd w:val="clear" w:color="auto" w:fill="auto"/>
          </w:tcPr>
          <w:p w:rsidR="00044F8F" w:rsidRPr="00216640" w:rsidRDefault="00044F8F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44F8F" w:rsidRPr="00216640" w:rsidRDefault="00044F8F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D60073" w:rsidRPr="00216640" w:rsidTr="00E101B6">
        <w:tc>
          <w:tcPr>
            <w:tcW w:w="441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บริษัท วินท์คอม เทคโนโลยี (เอสจี)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0073" w:rsidRPr="00216640" w:rsidTr="00602E70">
        <w:tc>
          <w:tcPr>
            <w:tcW w:w="441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0073" w:rsidRPr="00216640" w:rsidTr="00602E70">
        <w:tc>
          <w:tcPr>
            <w:tcW w:w="441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0073" w:rsidRPr="00216640" w:rsidTr="00602E70">
        <w:tc>
          <w:tcPr>
            <w:tcW w:w="441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990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60073" w:rsidRPr="00216640" w:rsidTr="00602E70">
        <w:tc>
          <w:tcPr>
            <w:tcW w:w="441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บริษัท บลู ฟิซ โซลูชั่น จำกัด</w:t>
            </w:r>
          </w:p>
        </w:tc>
        <w:tc>
          <w:tcPr>
            <w:tcW w:w="990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60073" w:rsidRPr="00216640" w:rsidTr="00602E70">
        <w:tc>
          <w:tcPr>
            <w:tcW w:w="441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บีซีบีจี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0073" w:rsidRPr="00216640" w:rsidTr="00602E70">
        <w:tc>
          <w:tcPr>
            <w:tcW w:w="441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</w:p>
        </w:tc>
      </w:tr>
      <w:tr w:rsidR="00D60073" w:rsidRPr="00216640" w:rsidTr="00602E70">
        <w:tc>
          <w:tcPr>
            <w:tcW w:w="441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60073" w:rsidRPr="00216640" w:rsidTr="00602E70">
        <w:trPr>
          <w:trHeight w:val="443"/>
        </w:trPr>
        <w:tc>
          <w:tcPr>
            <w:tcW w:w="441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62" w:type="dxa"/>
            <w:shd w:val="clear" w:color="auto" w:fill="auto"/>
          </w:tcPr>
          <w:p w:rsidR="00D60073" w:rsidRPr="00216640" w:rsidRDefault="00D60073" w:rsidP="001951D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60073" w:rsidRPr="00216640" w:rsidRDefault="00D60073" w:rsidP="001951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</w:p>
        </w:tc>
      </w:tr>
    </w:tbl>
    <w:p w:rsidR="00541BB8" w:rsidRPr="00216640" w:rsidRDefault="00011EC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84322A" w:rsidRPr="00216640" w:rsidRDefault="00541BB8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4322A"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B0698B" w:rsidRPr="00216640" w:rsidRDefault="00B0698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AF3C24" w:rsidRPr="00216640" w:rsidRDefault="00AF3C2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สัญญาการซื้อขายหรือรับบริการ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</w:p>
    <w:p w:rsidR="00D418FF" w:rsidRPr="00216640" w:rsidRDefault="00D418F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:rsidR="00745B75" w:rsidRPr="00216640" w:rsidRDefault="00B60BBD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216640">
        <w:rPr>
          <w:rFonts w:ascii="Angsana New" w:hAnsi="Angsana New"/>
          <w:i/>
          <w:iCs/>
          <w:sz w:val="30"/>
          <w:szCs w:val="30"/>
          <w:cs/>
        </w:rPr>
        <w:t>สัญญาบริการ</w:t>
      </w:r>
      <w:r w:rsidR="00FB2A4E" w:rsidRPr="00216640">
        <w:rPr>
          <w:rFonts w:ascii="Angsana New" w:hAnsi="Angsana New"/>
          <w:i/>
          <w:iCs/>
          <w:sz w:val="30"/>
          <w:szCs w:val="30"/>
          <w:cs/>
        </w:rPr>
        <w:t>สำนักงานและบริการระบบเงินเดือน</w:t>
      </w:r>
      <w:r w:rsidRPr="00216640">
        <w:rPr>
          <w:rFonts w:ascii="Angsana New" w:hAnsi="Angsana New"/>
          <w:i/>
          <w:iCs/>
          <w:sz w:val="30"/>
          <w:szCs w:val="30"/>
          <w:cs/>
        </w:rPr>
        <w:t xml:space="preserve">พนักงาน </w:t>
      </w:r>
    </w:p>
    <w:p w:rsidR="00440C52" w:rsidRPr="00216640" w:rsidRDefault="00440C5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:rsidR="00F663F6" w:rsidRPr="00216640" w:rsidRDefault="004C532C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บริษัทได้ทำสัญญาบริการสำนักงานและบริการระบบเงินเดือนพนักงาน กับ บริษัท วีเน็ท แคปปิทอล จำกัด โดย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บริษัท วีเน็ท แคปปิทอล จำกัด จะเป็นผู้ให้บริการด้านสำนักงาน อันได้แ</w:t>
      </w:r>
      <w:r w:rsidR="00986423" w:rsidRPr="00216640">
        <w:rPr>
          <w:rFonts w:ascii="Angsana New" w:hAnsi="Angsana New"/>
          <w:sz w:val="30"/>
          <w:szCs w:val="30"/>
          <w:cs/>
        </w:rPr>
        <w:t>ก่ การอำนวยความสะดวกด้านสถานที่</w:t>
      </w:r>
      <w:r w:rsidR="00986423" w:rsidRPr="00216640">
        <w:rPr>
          <w:rFonts w:ascii="Angsana New" w:hAnsi="Angsana New"/>
          <w:sz w:val="30"/>
          <w:szCs w:val="30"/>
        </w:rPr>
        <w:br/>
      </w:r>
      <w:r w:rsidRPr="00216640">
        <w:rPr>
          <w:rFonts w:ascii="Angsana New" w:hAnsi="Angsana New"/>
          <w:sz w:val="30"/>
          <w:szCs w:val="30"/>
          <w:cs/>
        </w:rPr>
        <w:t xml:space="preserve">การต้อนรับลูกค้าและผู้มาติดต่อ การสาธารณูปโภค การจัดการห้องประชุม รวมทั้งบริการจัดทำระบบเงินเดือน คำนวณภาษีหัก ณ ที่จ่าย คำนวณเงินสมทบกองทุนประกันสังคม และจัดเตรียมแบบยื่นแสดงรายการที่เกี่ยวข้องโดยคิดในอัตราคงที่เดือนละ </w:t>
      </w:r>
      <w:r w:rsidRPr="00216640">
        <w:rPr>
          <w:rFonts w:ascii="Angsana New" w:hAnsi="Angsana New"/>
          <w:sz w:val="30"/>
          <w:szCs w:val="30"/>
        </w:rPr>
        <w:t xml:space="preserve">45,000 </w:t>
      </w:r>
      <w:r w:rsidRPr="00216640">
        <w:rPr>
          <w:rFonts w:ascii="Angsana New" w:hAnsi="Angsana New"/>
          <w:sz w:val="30"/>
          <w:szCs w:val="30"/>
          <w:cs/>
        </w:rPr>
        <w:t xml:space="preserve">บาท รวมกับค่าบริการอื่นๆที่จะเรียกเก็บตามที่เกิดขึ้นจริงในอัตราที่ตกลงกันไว้ สัญญามีกำหนดระยะเวลาตั้งแต่วันที่ </w:t>
      </w:r>
      <w:r w:rsidR="00F663F6" w:rsidRPr="00216640">
        <w:rPr>
          <w:rFonts w:ascii="Angsana New" w:hAnsi="Angsana New"/>
          <w:sz w:val="30"/>
          <w:szCs w:val="30"/>
        </w:rPr>
        <w:t xml:space="preserve">1 </w:t>
      </w:r>
      <w:r w:rsidR="00F663F6" w:rsidRPr="0021664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663F6" w:rsidRPr="00216640">
        <w:rPr>
          <w:rFonts w:ascii="Angsana New" w:hAnsi="Angsana New"/>
          <w:sz w:val="30"/>
          <w:szCs w:val="30"/>
        </w:rPr>
        <w:t xml:space="preserve">2561 </w:t>
      </w:r>
      <w:r w:rsidR="00F663F6" w:rsidRPr="0021664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F663F6" w:rsidRPr="00216640">
        <w:rPr>
          <w:rFonts w:ascii="Angsana New" w:hAnsi="Angsana New"/>
          <w:sz w:val="30"/>
          <w:szCs w:val="30"/>
        </w:rPr>
        <w:t xml:space="preserve">31 </w:t>
      </w:r>
      <w:r w:rsidR="00F663F6" w:rsidRPr="0021664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663F6" w:rsidRPr="00216640">
        <w:rPr>
          <w:rFonts w:ascii="Angsana New" w:hAnsi="Angsana New"/>
          <w:sz w:val="30"/>
          <w:szCs w:val="30"/>
        </w:rPr>
        <w:t xml:space="preserve">2561 </w:t>
      </w:r>
    </w:p>
    <w:p w:rsidR="00C242ED" w:rsidRPr="00216640" w:rsidRDefault="00C242ED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E3670" w:rsidRPr="00216640" w:rsidRDefault="006E367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="00D91179" w:rsidRPr="00216640">
        <w:rPr>
          <w:rFonts w:ascii="Angsana New" w:hAnsi="Angsana New"/>
          <w:i/>
          <w:iCs/>
          <w:sz w:val="30"/>
          <w:szCs w:val="30"/>
          <w:cs/>
        </w:rPr>
        <w:t>การบริการ</w:t>
      </w:r>
      <w:r w:rsidRPr="00216640">
        <w:rPr>
          <w:rFonts w:ascii="Angsana New" w:hAnsi="Angsana New"/>
          <w:i/>
          <w:iCs/>
          <w:sz w:val="30"/>
          <w:szCs w:val="30"/>
          <w:cs/>
        </w:rPr>
        <w:t>บริหาร</w:t>
      </w:r>
      <w:r w:rsidR="00020390" w:rsidRPr="00216640">
        <w:rPr>
          <w:rFonts w:ascii="Angsana New" w:hAnsi="Angsana New"/>
          <w:i/>
          <w:iCs/>
          <w:sz w:val="30"/>
          <w:szCs w:val="30"/>
          <w:cs/>
        </w:rPr>
        <w:t>อุปกรณ์และ</w:t>
      </w:r>
      <w:r w:rsidR="00D91179" w:rsidRPr="00216640">
        <w:rPr>
          <w:rFonts w:ascii="Angsana New" w:hAnsi="Angsana New"/>
          <w:i/>
          <w:iCs/>
          <w:sz w:val="30"/>
          <w:szCs w:val="30"/>
          <w:cs/>
        </w:rPr>
        <w:t>อะไหล่</w:t>
      </w:r>
      <w:r w:rsidRPr="00216640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440C52" w:rsidRPr="00216640" w:rsidRDefault="00440C5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:rsidR="004C532C" w:rsidRPr="00216640" w:rsidRDefault="004C532C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บริษัทได้ทำสัญญาการบริการบริหารอุปกรณ์และอะไหล่ กับ บริษัท วีเซิร์ฟพลัส จำกัด โดย บริษัท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วีเซิร์ฟพลัส จำกัด จะเป็นผู้ให้บริการจัดเก็บดูแล และบริการจัดส่งอุปกรณ์และอะไหล่ไปยังสถานที่ให้บริการตามเงื่อนไขที่</w:t>
      </w:r>
      <w:r w:rsidR="00986423" w:rsidRPr="00216640">
        <w:rPr>
          <w:rFonts w:ascii="Angsana New" w:hAnsi="Angsana New"/>
          <w:sz w:val="30"/>
          <w:szCs w:val="30"/>
        </w:rPr>
        <w:br/>
      </w:r>
      <w:r w:rsidRPr="00216640">
        <w:rPr>
          <w:rFonts w:ascii="Angsana New" w:hAnsi="Angsana New"/>
          <w:sz w:val="30"/>
          <w:szCs w:val="30"/>
          <w:cs/>
        </w:rPr>
        <w:t xml:space="preserve">ตกลงกัน รวมทั้งจัดทำประกันอัคคีภัยและประกันอุบัติเหตุสำหรับอุปกรณ์และอะไหล่ ดังกล่าวด้วย โดยคิดอัตราคงที่เดือนละ </w:t>
      </w:r>
      <w:r w:rsidR="00F663F6" w:rsidRPr="00216640">
        <w:rPr>
          <w:rFonts w:ascii="Angsana New" w:hAnsi="Angsana New"/>
          <w:sz w:val="30"/>
          <w:szCs w:val="30"/>
        </w:rPr>
        <w:t>31</w:t>
      </w:r>
      <w:r w:rsidRPr="00216640">
        <w:rPr>
          <w:rFonts w:ascii="Angsana New" w:hAnsi="Angsana New"/>
          <w:sz w:val="30"/>
          <w:szCs w:val="30"/>
        </w:rPr>
        <w:t>,000</w:t>
      </w:r>
      <w:r w:rsidRPr="00216640">
        <w:rPr>
          <w:rFonts w:ascii="Angsana New" w:hAnsi="Angsana New"/>
          <w:sz w:val="30"/>
          <w:szCs w:val="30"/>
          <w:cs/>
        </w:rPr>
        <w:t xml:space="preserve"> บาท สัญญา</w:t>
      </w:r>
      <w:r w:rsidR="00F663F6" w:rsidRPr="00216640">
        <w:rPr>
          <w:rFonts w:ascii="Angsana New" w:hAnsi="Angsana New" w:hint="cs"/>
          <w:sz w:val="30"/>
          <w:szCs w:val="30"/>
          <w:cs/>
        </w:rPr>
        <w:t xml:space="preserve">มีกำหนดระยะเวลาตั้งแต่วันที่ </w:t>
      </w:r>
      <w:r w:rsidR="00F663F6" w:rsidRPr="00216640">
        <w:rPr>
          <w:rFonts w:ascii="Angsana New" w:hAnsi="Angsana New"/>
          <w:sz w:val="30"/>
          <w:szCs w:val="30"/>
        </w:rPr>
        <w:t>1</w:t>
      </w:r>
      <w:r w:rsidR="00F663F6" w:rsidRPr="00216640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F663F6" w:rsidRPr="00216640">
        <w:rPr>
          <w:rFonts w:ascii="Angsana New" w:hAnsi="Angsana New"/>
          <w:sz w:val="30"/>
          <w:szCs w:val="30"/>
        </w:rPr>
        <w:t xml:space="preserve">2560 </w:t>
      </w:r>
      <w:r w:rsidR="00F663F6" w:rsidRPr="0021664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F663F6" w:rsidRPr="00216640">
        <w:rPr>
          <w:rFonts w:ascii="Angsana New" w:hAnsi="Angsana New"/>
          <w:sz w:val="30"/>
          <w:szCs w:val="30"/>
        </w:rPr>
        <w:t xml:space="preserve">30 </w:t>
      </w:r>
      <w:r w:rsidR="00F663F6" w:rsidRPr="0021664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663F6" w:rsidRPr="00216640">
        <w:rPr>
          <w:rFonts w:ascii="Angsana New" w:hAnsi="Angsana New"/>
          <w:sz w:val="30"/>
          <w:szCs w:val="30"/>
        </w:rPr>
        <w:t xml:space="preserve">2561 </w:t>
      </w:r>
    </w:p>
    <w:p w:rsidR="00E03B9D" w:rsidRPr="00216640" w:rsidRDefault="00E03B9D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:rsidR="007A59A4" w:rsidRPr="00216640" w:rsidRDefault="007A59A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:rsidR="006E3670" w:rsidRPr="00216640" w:rsidRDefault="006E367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216640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="00B34E53" w:rsidRPr="00216640">
        <w:rPr>
          <w:rFonts w:ascii="Angsana New" w:hAnsi="Angsana New"/>
          <w:i/>
          <w:iCs/>
          <w:sz w:val="30"/>
          <w:szCs w:val="30"/>
          <w:cs/>
        </w:rPr>
        <w:t>อนุญาตให้ใช้สิทธิในโปรแกรมคอมพิวเตอร์</w:t>
      </w:r>
    </w:p>
    <w:p w:rsidR="00440C52" w:rsidRPr="00216640" w:rsidRDefault="00440C5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271BB" w:rsidRPr="00216640" w:rsidRDefault="004C532C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 w:hint="cs"/>
          <w:sz w:val="30"/>
          <w:szCs w:val="30"/>
          <w:cs/>
        </w:rPr>
        <w:t>บริษัท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วีเซิร์ฟพลัส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จำกัด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ได้ทำสัญญาอนุญาตให้ใช้สิทธิในโปรแกรมคอมพิวเตอร์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กับบริษัท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เอ็นทีเอ็น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โซลูชั่น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จำกัด</w:t>
      </w:r>
      <w:r w:rsidR="000F2D19"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โดยบริษัท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เอ็นทีเอ็น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โซลูชั่น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จำกัด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จะเป็นผู้อนุญาตให้ใช้สิทธิในโปรแกรม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</w:rPr>
        <w:t xml:space="preserve">NIMBUS (ERP) </w:t>
      </w:r>
      <w:r w:rsidRPr="00216640">
        <w:rPr>
          <w:rFonts w:ascii="Angsana New" w:hAnsi="Angsana New" w:hint="cs"/>
          <w:sz w:val="30"/>
          <w:szCs w:val="30"/>
          <w:cs/>
        </w:rPr>
        <w:t>ที่ใช้ในการดำเนินงาน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รวมทั้งเป็นผู้ให้บริการที่เกี่ยวข้องกับระบบงานดังกล่าวโดยคิดในอัตราคงที่เดือนละ</w:t>
      </w:r>
      <w:r w:rsidRPr="00216640">
        <w:rPr>
          <w:rFonts w:ascii="Angsana New" w:hAnsi="Angsana New"/>
          <w:sz w:val="30"/>
          <w:szCs w:val="30"/>
          <w:cs/>
        </w:rPr>
        <w:t xml:space="preserve"> 30</w:t>
      </w:r>
      <w:r w:rsidRPr="00216640">
        <w:rPr>
          <w:rFonts w:ascii="Angsana New" w:hAnsi="Angsana New"/>
          <w:sz w:val="30"/>
          <w:szCs w:val="30"/>
        </w:rPr>
        <w:t>,</w:t>
      </w:r>
      <w:r w:rsidRPr="00216640">
        <w:rPr>
          <w:rFonts w:ascii="Angsana New" w:hAnsi="Angsana New"/>
          <w:sz w:val="30"/>
          <w:szCs w:val="30"/>
          <w:cs/>
        </w:rPr>
        <w:t xml:space="preserve">000 </w:t>
      </w:r>
      <w:r w:rsidRPr="00216640">
        <w:rPr>
          <w:rFonts w:ascii="Angsana New" w:hAnsi="Angsana New" w:hint="cs"/>
          <w:sz w:val="30"/>
          <w:szCs w:val="30"/>
          <w:cs/>
        </w:rPr>
        <w:t>บาท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รวมกับค่าบริการอื่นๆที่จะเรียกเก็บตามที่เกิดขึ้นจริงในอัตราที่ตกลงกันไว้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สัญญามีกำหนดระยะเวลาตั้งแต่วันที่</w:t>
      </w:r>
      <w:r w:rsidR="00986423" w:rsidRPr="00216640">
        <w:rPr>
          <w:rFonts w:ascii="Angsana New" w:hAnsi="Angsana New"/>
          <w:sz w:val="30"/>
          <w:szCs w:val="30"/>
        </w:rPr>
        <w:br/>
      </w:r>
      <w:r w:rsidRPr="00216640">
        <w:rPr>
          <w:rFonts w:ascii="Angsana New" w:hAnsi="Angsana New"/>
          <w:sz w:val="30"/>
          <w:szCs w:val="30"/>
          <w:cs/>
        </w:rPr>
        <w:t xml:space="preserve">1 </w:t>
      </w:r>
      <w:r w:rsidRPr="00216640">
        <w:rPr>
          <w:rFonts w:ascii="Angsana New" w:hAnsi="Angsana New" w:hint="cs"/>
          <w:sz w:val="30"/>
          <w:szCs w:val="30"/>
          <w:cs/>
        </w:rPr>
        <w:t>กันยายน</w:t>
      </w:r>
      <w:r w:rsidR="005C3EB2" w:rsidRPr="00216640">
        <w:rPr>
          <w:rFonts w:ascii="Angsana New" w:hAnsi="Angsana New"/>
          <w:sz w:val="30"/>
          <w:szCs w:val="30"/>
          <w:cs/>
        </w:rPr>
        <w:t xml:space="preserve"> 25</w:t>
      </w:r>
      <w:r w:rsidR="005C3EB2" w:rsidRPr="00216640">
        <w:rPr>
          <w:rFonts w:ascii="Angsana New" w:hAnsi="Angsana New"/>
          <w:sz w:val="30"/>
          <w:szCs w:val="30"/>
        </w:rPr>
        <w:t>60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ถึงวันที่</w:t>
      </w:r>
      <w:r w:rsidRPr="00216640">
        <w:rPr>
          <w:rFonts w:ascii="Angsana New" w:hAnsi="Angsana New"/>
          <w:sz w:val="30"/>
          <w:szCs w:val="30"/>
          <w:cs/>
        </w:rPr>
        <w:t xml:space="preserve"> 31 </w:t>
      </w:r>
      <w:r w:rsidRPr="00216640">
        <w:rPr>
          <w:rFonts w:ascii="Angsana New" w:hAnsi="Angsana New" w:hint="cs"/>
          <w:sz w:val="30"/>
          <w:szCs w:val="30"/>
          <w:cs/>
        </w:rPr>
        <w:t>สิงหาคม</w:t>
      </w:r>
      <w:r w:rsidR="005C3EB2" w:rsidRPr="00216640">
        <w:rPr>
          <w:rFonts w:ascii="Angsana New" w:hAnsi="Angsana New"/>
          <w:sz w:val="30"/>
          <w:szCs w:val="30"/>
          <w:cs/>
        </w:rPr>
        <w:t xml:space="preserve"> 256</w:t>
      </w:r>
      <w:r w:rsidR="005C3EB2" w:rsidRPr="00216640">
        <w:rPr>
          <w:rFonts w:ascii="Angsana New" w:hAnsi="Angsana New"/>
          <w:sz w:val="30"/>
          <w:szCs w:val="30"/>
        </w:rPr>
        <w:t>1</w:t>
      </w:r>
    </w:p>
    <w:p w:rsidR="00EC1B21" w:rsidRPr="00216640" w:rsidRDefault="00EC1B2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:rsidR="008B34E7" w:rsidRPr="00216640" w:rsidRDefault="008B34E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16640">
        <w:rPr>
          <w:rFonts w:ascii="Angsana New" w:hAnsi="Angsana New"/>
          <w:i/>
          <w:iCs/>
          <w:sz w:val="30"/>
          <w:szCs w:val="30"/>
          <w:cs/>
        </w:rPr>
        <w:t>การทำสัญญาค้ำประกันหนี้สินทางการค้า</w:t>
      </w:r>
    </w:p>
    <w:p w:rsidR="008B34E7" w:rsidRPr="00216640" w:rsidRDefault="008B34E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rPr>
          <w:rFonts w:ascii="Angsana New" w:hAnsi="Angsana New"/>
          <w:b/>
          <w:bCs/>
          <w:sz w:val="24"/>
          <w:szCs w:val="24"/>
        </w:rPr>
      </w:pPr>
    </w:p>
    <w:p w:rsidR="008B34E7" w:rsidRPr="00216640" w:rsidRDefault="008B34E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 xml:space="preserve">บริษัทเข้าทำสัญญาค้ำประกันหนี้สินทางการค้าของ บริษัท วีเซิร์ฟพลัส จำกัด โดยบริษัทมีภาระค้ำประกันในหนี้สินทางการค้าร้อยละ </w:t>
      </w:r>
      <w:r w:rsidRPr="00216640">
        <w:rPr>
          <w:rFonts w:ascii="Angsana New" w:hAnsi="Angsana New"/>
          <w:sz w:val="30"/>
          <w:szCs w:val="30"/>
        </w:rPr>
        <w:t xml:space="preserve">51 </w:t>
      </w:r>
      <w:r w:rsidRPr="00216640">
        <w:rPr>
          <w:rFonts w:ascii="Angsana New" w:hAnsi="Angsana New"/>
          <w:sz w:val="30"/>
          <w:szCs w:val="30"/>
          <w:cs/>
        </w:rPr>
        <w:t>ตามสัดส่วนการถือหุ้นในบริษัท</w:t>
      </w:r>
      <w:r w:rsidR="00986423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วี</w:t>
      </w:r>
      <w:r w:rsidRPr="00216640">
        <w:rPr>
          <w:rFonts w:asciiTheme="majorBidi" w:hAnsiTheme="majorBidi" w:cstheme="majorBidi"/>
          <w:sz w:val="30"/>
          <w:szCs w:val="30"/>
          <w:cs/>
        </w:rPr>
        <w:t>เซิร์ฟพลัส จำกัด</w:t>
      </w:r>
    </w:p>
    <w:p w:rsidR="00A065C2" w:rsidRPr="00216640" w:rsidRDefault="00A065C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065C2" w:rsidRPr="00216640" w:rsidRDefault="00A065C2" w:rsidP="001951DD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16640">
        <w:rPr>
          <w:rFonts w:ascii="Angsana New" w:hAnsi="Angsana New" w:hint="cs"/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:rsidR="00A065C2" w:rsidRPr="00216640" w:rsidRDefault="00A065C2" w:rsidP="001951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47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:rsidR="00A065C2" w:rsidRPr="00216640" w:rsidRDefault="00A065C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216640">
        <w:rPr>
          <w:rFonts w:ascii="Angsana New" w:hAnsi="Angsana New"/>
          <w:sz w:val="30"/>
          <w:szCs w:val="30"/>
        </w:rPr>
        <w:tab/>
      </w:r>
      <w:r w:rsidRPr="0021664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216640">
        <w:rPr>
          <w:rFonts w:ascii="Angsana New" w:hAnsi="Angsana New"/>
          <w:sz w:val="30"/>
          <w:szCs w:val="30"/>
        </w:rPr>
        <w:t xml:space="preserve">30 </w:t>
      </w:r>
      <w:r w:rsidRPr="00216640">
        <w:rPr>
          <w:rFonts w:ascii="Angsana New" w:hAnsi="Angsana New" w:hint="cs"/>
          <w:sz w:val="30"/>
          <w:szCs w:val="30"/>
          <w:cs/>
        </w:rPr>
        <w:t>มิถุนายน 2561 เงินฝากออมทรัพย์และเงินฝากประจำในงบการ</w:t>
      </w:r>
      <w:r w:rsidR="0064784B" w:rsidRPr="00216640">
        <w:rPr>
          <w:rFonts w:ascii="Angsana New" w:hAnsi="Angsana New" w:hint="cs"/>
          <w:sz w:val="30"/>
          <w:szCs w:val="30"/>
          <w:cs/>
        </w:rPr>
        <w:t>เ</w:t>
      </w:r>
      <w:r w:rsidRPr="00216640">
        <w:rPr>
          <w:rFonts w:ascii="Angsana New" w:hAnsi="Angsana New" w:hint="cs"/>
          <w:sz w:val="30"/>
          <w:szCs w:val="30"/>
          <w:cs/>
        </w:rPr>
        <w:t xml:space="preserve">งินรวมและงบการเงินเฉพาะกิจการจำนวน </w:t>
      </w:r>
      <w:r w:rsidR="006939E8" w:rsidRPr="00216640">
        <w:rPr>
          <w:rFonts w:ascii="Angsana New" w:hAnsi="Angsana New"/>
          <w:sz w:val="30"/>
          <w:szCs w:val="30"/>
        </w:rPr>
        <w:t>12.10</w:t>
      </w:r>
      <w:r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16640">
        <w:rPr>
          <w:rFonts w:ascii="Angsana New" w:hAnsi="Angsana New"/>
          <w:i/>
          <w:iCs/>
          <w:sz w:val="30"/>
          <w:szCs w:val="30"/>
        </w:rPr>
        <w:t>(</w:t>
      </w:r>
      <w:r w:rsidR="006F0B4D" w:rsidRPr="00216640">
        <w:rPr>
          <w:rFonts w:ascii="Angsana New" w:hAnsi="Angsana New"/>
          <w:i/>
          <w:iCs/>
          <w:sz w:val="30"/>
          <w:szCs w:val="30"/>
        </w:rPr>
        <w:t xml:space="preserve">31 </w:t>
      </w:r>
      <w:r w:rsidR="006F0B4D" w:rsidRPr="0021664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16640">
        <w:rPr>
          <w:rFonts w:ascii="Angsana New" w:hAnsi="Angsana New"/>
          <w:i/>
          <w:iCs/>
          <w:sz w:val="30"/>
          <w:szCs w:val="30"/>
        </w:rPr>
        <w:t xml:space="preserve">2560: </w:t>
      </w:r>
      <w:r w:rsidR="006939E8" w:rsidRPr="00216640">
        <w:rPr>
          <w:rFonts w:ascii="Angsana New" w:hAnsi="Angsana New"/>
          <w:i/>
          <w:iCs/>
          <w:sz w:val="30"/>
          <w:szCs w:val="30"/>
        </w:rPr>
        <w:t>4.60</w:t>
      </w:r>
      <w:r w:rsidRPr="00216640">
        <w:rPr>
          <w:rFonts w:ascii="Angsana New" w:hAnsi="Angsana New"/>
          <w:i/>
          <w:iCs/>
          <w:sz w:val="30"/>
          <w:szCs w:val="30"/>
        </w:rPr>
        <w:t xml:space="preserve"> </w:t>
      </w:r>
      <w:r w:rsidRPr="0021664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216640">
        <w:rPr>
          <w:rFonts w:ascii="Angsana New" w:hAnsi="Angsana New" w:hint="cs"/>
          <w:sz w:val="30"/>
          <w:szCs w:val="30"/>
          <w:cs/>
        </w:rPr>
        <w:t>ได้ใช้เป็นหลักประกันต่อธนาคารสำหรับวงเงินเบิกเกินบัญชีธนาคาร</w:t>
      </w:r>
      <w:r w:rsidR="006939E8" w:rsidRPr="00216640">
        <w:rPr>
          <w:rFonts w:ascii="Angsana New" w:hAnsi="Angsana New"/>
          <w:sz w:val="30"/>
          <w:szCs w:val="30"/>
        </w:rPr>
        <w:t xml:space="preserve"> </w:t>
      </w:r>
      <w:r w:rsidR="001A22CE" w:rsidRPr="00216640">
        <w:rPr>
          <w:rFonts w:ascii="Angsana New" w:hAnsi="Angsana New" w:hint="cs"/>
          <w:sz w:val="30"/>
          <w:szCs w:val="30"/>
          <w:cs/>
        </w:rPr>
        <w:t>วงเงิน</w:t>
      </w:r>
      <w:r w:rsidR="006939E8" w:rsidRPr="00216640">
        <w:rPr>
          <w:rFonts w:ascii="Angsana New" w:hAnsi="Angsana New" w:hint="cs"/>
          <w:sz w:val="30"/>
          <w:szCs w:val="30"/>
          <w:cs/>
        </w:rPr>
        <w:t xml:space="preserve">เงินกู้ยืมระยะสั้น </w:t>
      </w:r>
      <w:r w:rsidRPr="00216640">
        <w:rPr>
          <w:rFonts w:ascii="Angsana New" w:hAnsi="Angsana New" w:hint="cs"/>
          <w:sz w:val="30"/>
          <w:szCs w:val="30"/>
          <w:cs/>
        </w:rPr>
        <w:t>ภาระผูกพันและหนี้สินที่อาจเกิดขึ้น</w:t>
      </w:r>
    </w:p>
    <w:p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16640">
        <w:rPr>
          <w:rFonts w:ascii="Angsana New" w:hAnsi="Angsana New"/>
          <w:b/>
          <w:bCs/>
          <w:sz w:val="30"/>
          <w:szCs w:val="30"/>
        </w:rPr>
        <w:br w:type="page"/>
      </w:r>
    </w:p>
    <w:p w:rsidR="00EC6792" w:rsidRPr="00216640" w:rsidRDefault="00A065C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16640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4C532C" w:rsidRPr="00216640">
        <w:rPr>
          <w:rFonts w:ascii="Angsana New" w:hAnsi="Angsana New"/>
          <w:b/>
          <w:bCs/>
          <w:sz w:val="30"/>
          <w:szCs w:val="30"/>
        </w:rPr>
        <w:tab/>
      </w:r>
      <w:r w:rsidR="005032A3" w:rsidRPr="00216640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ลูกหนี้การค้าและลูกหนี้อื่น</w:t>
      </w:r>
    </w:p>
    <w:p w:rsidR="00752303" w:rsidRPr="00216640" w:rsidRDefault="00752303" w:rsidP="001951DD">
      <w:pPr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8E4499" w:rsidRPr="00216640" w:rsidTr="00602E70">
        <w:tc>
          <w:tcPr>
            <w:tcW w:w="3330" w:type="dxa"/>
            <w:shd w:val="clear" w:color="auto" w:fill="auto"/>
          </w:tcPr>
          <w:p w:rsidR="008E4499" w:rsidRPr="00216640" w:rsidRDefault="008E449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8E4499" w:rsidRPr="00216640" w:rsidRDefault="008E449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E4499" w:rsidRPr="00216640" w:rsidRDefault="008E4499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8E4499" w:rsidRPr="00216640" w:rsidRDefault="008E4499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8E4499" w:rsidRPr="00216640" w:rsidRDefault="008E449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8E4499" w:rsidRPr="00216640" w:rsidRDefault="008E4499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E752FF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14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E752FF" w:rsidP="001951D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3362BF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320,835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257,736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3362BF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238,693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185,732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3362BF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320,849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257,741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3362BF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238,693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185,899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795" w:rsidRPr="00216640" w:rsidRDefault="00DE368E" w:rsidP="001951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64784B" w:rsidRPr="002166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</w:t>
            </w:r>
            <w:r w:rsidR="003362BF"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(138)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(471)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795" w:rsidRPr="00216640" w:rsidRDefault="0064784B" w:rsidP="001951DD">
            <w:pPr>
              <w:pStyle w:val="acctfourfigures"/>
              <w:tabs>
                <w:tab w:val="clear" w:pos="765"/>
                <w:tab w:val="decimal" w:pos="80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112FA4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</w:t>
            </w:r>
            <w:r w:rsidR="003362BF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(114)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795" w:rsidRPr="00216640" w:rsidRDefault="003362BF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320,711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257,270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795" w:rsidRPr="00216640" w:rsidRDefault="003362BF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238,579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185,899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140795" w:rsidRPr="00216640" w:rsidTr="00602E70">
        <w:trPr>
          <w:trHeight w:val="80"/>
        </w:trPr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3362BF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18,19</w:t>
            </w:r>
            <w:r w:rsidR="00E8075D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24,019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3362BF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1,240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3,308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21664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40795" w:rsidRPr="00216640" w:rsidRDefault="00093E42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40795" w:rsidRPr="00216640" w:rsidRDefault="003362BF" w:rsidP="001951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1,325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1,307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E8075D" w:rsidP="00E101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E101B6"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101B6"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80,831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E101B6" w:rsidP="00E101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="003362BF"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75,277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795" w:rsidRPr="00216640" w:rsidRDefault="00E101B6" w:rsidP="00E101B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="00E8075D"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80,831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795" w:rsidRPr="00216640" w:rsidRDefault="00E101B6" w:rsidP="00E101B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</w:t>
            </w:r>
            <w:r w:rsidR="003362BF"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76,584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140795" w:rsidRPr="00216640" w:rsidRDefault="00093E42" w:rsidP="00E101B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="00E101B6"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101B6"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362,120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140795" w:rsidRPr="00216640" w:rsidRDefault="00E101B6" w:rsidP="00E101B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302,256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265,791</w:t>
            </w:r>
          </w:p>
        </w:tc>
      </w:tr>
      <w:tr w:rsidR="00140795" w:rsidRPr="00216640" w:rsidTr="00602E70">
        <w:tc>
          <w:tcPr>
            <w:tcW w:w="4140" w:type="dxa"/>
            <w:gridSpan w:val="2"/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40795" w:rsidRPr="00216640" w:rsidTr="00602E70">
        <w:tc>
          <w:tcPr>
            <w:tcW w:w="4140" w:type="dxa"/>
            <w:gridSpan w:val="2"/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140795" w:rsidRPr="00216640" w:rsidTr="00602E70">
        <w:tc>
          <w:tcPr>
            <w:tcW w:w="4140" w:type="dxa"/>
            <w:gridSpan w:val="2"/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795" w:rsidRPr="00216640" w:rsidTr="00602E70">
        <w:tc>
          <w:tcPr>
            <w:tcW w:w="4140" w:type="dxa"/>
            <w:gridSpan w:val="2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กลับรายการ)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40795" w:rsidRPr="00216640" w:rsidTr="00602E70">
        <w:tc>
          <w:tcPr>
            <w:tcW w:w="4140" w:type="dxa"/>
            <w:gridSpan w:val="2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- งวด</w:t>
            </w:r>
            <w:r w:rsidR="00E41B08" w:rsidRPr="00216640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216640">
              <w:rPr>
                <w:rFonts w:ascii="Angsana New" w:hAnsi="Angsana New"/>
                <w:sz w:val="30"/>
                <w:szCs w:val="30"/>
              </w:rPr>
              <w:t>3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140795" w:rsidRPr="0032170C" w:rsidRDefault="000F08C7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217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(115</w:t>
            </w:r>
            <w:r w:rsidR="00B430CA" w:rsidRPr="003217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140795" w:rsidRPr="0032170C" w:rsidRDefault="00140795" w:rsidP="001951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40795" w:rsidRPr="0032170C" w:rsidRDefault="00E41B0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217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40795" w:rsidRPr="0032170C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140795" w:rsidRPr="0032170C" w:rsidRDefault="00B430CA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217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:rsidR="00140795" w:rsidRPr="0032170C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40795" w:rsidRPr="0032170C" w:rsidRDefault="00E41B0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217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E41B08" w:rsidRPr="00216640" w:rsidTr="00602E70">
        <w:tc>
          <w:tcPr>
            <w:tcW w:w="4140" w:type="dxa"/>
            <w:gridSpan w:val="2"/>
            <w:shd w:val="clear" w:color="auto" w:fill="auto"/>
          </w:tcPr>
          <w:p w:rsidR="00E41B08" w:rsidRPr="00216640" w:rsidRDefault="00E41B0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- งวด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216640">
              <w:rPr>
                <w:rFonts w:ascii="Angsana New" w:hAnsi="Angsana New"/>
                <w:sz w:val="30"/>
                <w:szCs w:val="30"/>
              </w:rPr>
              <w:t>3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270" w:type="dxa"/>
          </w:tcPr>
          <w:p w:rsidR="00E41B08" w:rsidRPr="00216640" w:rsidRDefault="00E41B08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41B08" w:rsidRPr="0032170C" w:rsidRDefault="000F08C7" w:rsidP="00195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217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(333</w:t>
            </w:r>
            <w:r w:rsidR="00B430CA" w:rsidRPr="003217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E41B08" w:rsidRPr="0032170C" w:rsidRDefault="00E41B08" w:rsidP="001951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1B08" w:rsidRPr="0032170C" w:rsidRDefault="00E41B0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17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E41B08" w:rsidRPr="0032170C" w:rsidRDefault="00E41B0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41B08" w:rsidRPr="0032170C" w:rsidRDefault="00B430CA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217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:rsidR="00E41B08" w:rsidRPr="0032170C" w:rsidRDefault="00E41B0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1B08" w:rsidRPr="0032170C" w:rsidRDefault="00E41B08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217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8E4499" w:rsidRPr="00216640" w:rsidRDefault="008E449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EC1B21" w:rsidRPr="00216640" w:rsidRDefault="00EC1B2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16640">
        <w:rPr>
          <w:rFonts w:ascii="Angsana New" w:hAnsi="Angsana New"/>
          <w:sz w:val="30"/>
          <w:szCs w:val="30"/>
          <w:cs/>
        </w:rPr>
        <w:br w:type="page"/>
      </w:r>
    </w:p>
    <w:p w:rsidR="00B71680" w:rsidRPr="00216640" w:rsidRDefault="00B7168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98060A" w:rsidRPr="00216640" w:rsidRDefault="0098060A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98060A" w:rsidRPr="00216640" w:rsidTr="00602E70">
        <w:trPr>
          <w:tblHeader/>
        </w:trPr>
        <w:tc>
          <w:tcPr>
            <w:tcW w:w="3330" w:type="dxa"/>
            <w:shd w:val="clear" w:color="auto" w:fill="auto"/>
          </w:tcPr>
          <w:p w:rsidR="0098060A" w:rsidRPr="00216640" w:rsidRDefault="0098060A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98060A" w:rsidRPr="00216640" w:rsidRDefault="0098060A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8060A" w:rsidRPr="00216640" w:rsidRDefault="0098060A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98060A" w:rsidRPr="00216640" w:rsidRDefault="0098060A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98060A" w:rsidRPr="00216640" w:rsidRDefault="0098060A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98060A" w:rsidRPr="00216640" w:rsidRDefault="0098060A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40795" w:rsidRPr="00216640" w:rsidTr="00602E70">
        <w:trPr>
          <w:tblHeader/>
        </w:trPr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140795" w:rsidRPr="00216640" w:rsidTr="00602E70">
        <w:trPr>
          <w:tblHeader/>
        </w:trPr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140795" w:rsidRPr="00216640" w:rsidTr="00602E70">
        <w:trPr>
          <w:tblHeader/>
        </w:trPr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1664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E8075D" w:rsidP="001951D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A000B2" w:rsidP="001951D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0795" w:rsidRPr="00216640" w:rsidTr="00602E70">
        <w:trPr>
          <w:trHeight w:val="80"/>
        </w:trPr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21664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16640">
              <w:rPr>
                <w:rFonts w:ascii="Angsana New" w:hAnsi="Angsana New"/>
                <w:sz w:val="30"/>
                <w:szCs w:val="30"/>
              </w:rPr>
              <w:t>3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A000B2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40795" w:rsidRPr="00216640" w:rsidRDefault="00140795" w:rsidP="001951DD">
            <w:pPr>
              <w:tabs>
                <w:tab w:val="clear" w:pos="454"/>
                <w:tab w:val="decimal" w:pos="432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40795" w:rsidRPr="00216640" w:rsidRDefault="00140795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40795" w:rsidRPr="00216640" w:rsidRDefault="00A000B2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0795" w:rsidRPr="00216640" w:rsidRDefault="00140795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40795" w:rsidRPr="00216640" w:rsidRDefault="00A000B2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40795" w:rsidRPr="00216640" w:rsidRDefault="00140795" w:rsidP="001951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40795" w:rsidRPr="00216640" w:rsidRDefault="00140795" w:rsidP="001951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40795" w:rsidRPr="00216640" w:rsidRDefault="00A000B2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0795" w:rsidRPr="00216640" w:rsidRDefault="00140795" w:rsidP="001951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40795" w:rsidRPr="00216640" w:rsidRDefault="00A000B2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40795" w:rsidRPr="00216640" w:rsidRDefault="00140795" w:rsidP="001951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40795" w:rsidRPr="00216640" w:rsidRDefault="00140795" w:rsidP="001951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40795" w:rsidRPr="00216640" w:rsidRDefault="00A000B2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0795" w:rsidRPr="00216640" w:rsidRDefault="00140795" w:rsidP="001951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795" w:rsidRPr="00216640" w:rsidRDefault="00112FA4" w:rsidP="001951DD">
            <w:pPr>
              <w:pStyle w:val="acctfourfigures"/>
              <w:tabs>
                <w:tab w:val="clear" w:pos="765"/>
                <w:tab w:val="left" w:pos="328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A000B2"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40795" w:rsidRPr="00216640" w:rsidRDefault="00140795" w:rsidP="001951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40795" w:rsidRPr="00216640" w:rsidRDefault="00140795" w:rsidP="001951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795" w:rsidRPr="00216640" w:rsidRDefault="00A000B2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0795" w:rsidRPr="00216640" w:rsidRDefault="00140795" w:rsidP="001951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E8075D" w:rsidP="001951D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A000B2" w:rsidP="001951D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795" w:rsidRPr="00216640" w:rsidRDefault="00A000B2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795" w:rsidRPr="00216640" w:rsidRDefault="00A000B2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795" w:rsidRPr="00216640" w:rsidRDefault="00E8075D" w:rsidP="001951D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795" w:rsidRPr="00216640" w:rsidRDefault="00A000B2" w:rsidP="001951D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40795" w:rsidRPr="00216640" w:rsidTr="00602E70">
        <w:tc>
          <w:tcPr>
            <w:tcW w:w="3330" w:type="dxa"/>
            <w:shd w:val="clear" w:color="auto" w:fill="auto"/>
            <w:vAlign w:val="bottom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1664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E8075D" w:rsidP="001951D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251,940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216,517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A000B2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199,11</w:t>
            </w:r>
            <w:r w:rsidR="00600FAC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164,517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21664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16640">
              <w:rPr>
                <w:rFonts w:ascii="Angsana New" w:hAnsi="Angsana New"/>
                <w:sz w:val="30"/>
                <w:szCs w:val="30"/>
              </w:rPr>
              <w:t>3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600FAC" w:rsidP="001951D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68,42</w:t>
            </w:r>
            <w:r w:rsidR="00E8075D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39,412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600FAC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39,353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21,215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600FAC" w:rsidP="001951D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E8075D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1,531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600FAC" w:rsidP="001951D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600FAC" w:rsidP="001951D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40795" w:rsidRPr="00216640" w:rsidRDefault="00600FAC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795" w:rsidRPr="00216640" w:rsidRDefault="00600FAC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795" w:rsidRPr="00216640" w:rsidRDefault="00600FAC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600FAC" w:rsidP="001951D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320,835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257,736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600FAC" w:rsidP="001951D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238,693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185,732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600FAC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(138)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(471)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600FAC" w:rsidP="001951DD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(114)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795" w:rsidRPr="00216640" w:rsidRDefault="00600FAC" w:rsidP="001951D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320,697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257,265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795" w:rsidRPr="00216640" w:rsidRDefault="00600FAC" w:rsidP="001951D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238,579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185,732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140795" w:rsidRPr="00216640" w:rsidRDefault="00E8075D" w:rsidP="001951D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320,711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257,270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140795" w:rsidRPr="00216640" w:rsidRDefault="00600FAC" w:rsidP="001951D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238,579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185,899</w:t>
            </w:r>
          </w:p>
        </w:tc>
      </w:tr>
    </w:tbl>
    <w:p w:rsidR="008E4499" w:rsidRPr="00216640" w:rsidRDefault="008E4499" w:rsidP="001951DD">
      <w:pPr>
        <w:pStyle w:val="Heading6"/>
        <w:tabs>
          <w:tab w:val="left" w:pos="540"/>
        </w:tabs>
        <w:ind w:left="540"/>
        <w:jc w:val="both"/>
        <w:rPr>
          <w:rFonts w:ascii="Angsana New" w:hAnsi="Angsana New"/>
          <w:b w:val="0"/>
          <w:bCs w:val="0"/>
          <w:lang w:val="en-US"/>
        </w:rPr>
      </w:pPr>
    </w:p>
    <w:p w:rsidR="00D75511" w:rsidRPr="00216640" w:rsidRDefault="005B1B34" w:rsidP="001951DD">
      <w:pPr>
        <w:pStyle w:val="Heading6"/>
        <w:tabs>
          <w:tab w:val="left" w:pos="540"/>
        </w:tabs>
        <w:ind w:left="540"/>
        <w:jc w:val="both"/>
        <w:rPr>
          <w:rFonts w:ascii="Angsana New" w:hAnsi="Angsana New"/>
          <w:b w:val="0"/>
          <w:bCs w:val="0"/>
          <w:sz w:val="30"/>
          <w:szCs w:val="30"/>
        </w:rPr>
      </w:pPr>
      <w:r w:rsidRPr="00216640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216640">
        <w:rPr>
          <w:rFonts w:ascii="Angsana New" w:hAnsi="Angsana New"/>
          <w:b w:val="0"/>
          <w:bCs w:val="0"/>
          <w:sz w:val="30"/>
          <w:szCs w:val="30"/>
          <w:cs/>
        </w:rPr>
        <w:t>มีระยะเวลาตั้งแต่</w:t>
      </w:r>
      <w:r w:rsidR="00E728EB" w:rsidRPr="00216640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30</w:t>
      </w:r>
      <w:r w:rsidRPr="00216640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216640">
        <w:rPr>
          <w:rFonts w:ascii="Angsana New" w:hAnsi="Angsana New"/>
          <w:b w:val="0"/>
          <w:bCs w:val="0"/>
          <w:sz w:val="30"/>
          <w:szCs w:val="30"/>
          <w:cs/>
        </w:rPr>
        <w:t>วัน</w:t>
      </w:r>
      <w:r w:rsidRPr="00216640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216640">
        <w:rPr>
          <w:rFonts w:ascii="Angsana New" w:hAnsi="Angsana New"/>
          <w:b w:val="0"/>
          <w:bCs w:val="0"/>
          <w:sz w:val="30"/>
          <w:szCs w:val="30"/>
          <w:cs/>
        </w:rPr>
        <w:t>ถึง</w:t>
      </w:r>
      <w:r w:rsidR="00E728EB" w:rsidRPr="00216640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D80FF0" w:rsidRPr="00216640">
        <w:rPr>
          <w:rFonts w:ascii="Angsana New" w:hAnsi="Angsana New"/>
          <w:b w:val="0"/>
          <w:bCs w:val="0"/>
          <w:sz w:val="30"/>
          <w:szCs w:val="30"/>
          <w:lang w:val="en-US"/>
        </w:rPr>
        <w:t>90</w:t>
      </w:r>
      <w:r w:rsidR="00E728EB" w:rsidRPr="00216640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Pr="00216640">
        <w:rPr>
          <w:rFonts w:ascii="Angsana New" w:hAnsi="Angsana New"/>
          <w:b w:val="0"/>
          <w:bCs w:val="0"/>
          <w:sz w:val="30"/>
          <w:szCs w:val="30"/>
          <w:cs/>
        </w:rPr>
        <w:t>วัน</w:t>
      </w:r>
    </w:p>
    <w:p w:rsidR="00113980" w:rsidRPr="00216640" w:rsidRDefault="0011398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:rsidR="008E4499" w:rsidRPr="00216640" w:rsidRDefault="008E449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 w:rsidRPr="00216640">
        <w:rPr>
          <w:rFonts w:ascii="Angsana New" w:eastAsia="MS Mincho" w:hAnsi="Angsana New"/>
          <w:sz w:val="30"/>
          <w:szCs w:val="30"/>
          <w:cs/>
        </w:rPr>
        <w:br w:type="page"/>
      </w:r>
    </w:p>
    <w:p w:rsidR="00A16EB2" w:rsidRPr="00216640" w:rsidRDefault="000F63E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eastAsia="MS Mincho" w:hAnsi="Angsana New"/>
          <w:sz w:val="30"/>
          <w:szCs w:val="30"/>
        </w:rPr>
      </w:pPr>
      <w:r w:rsidRPr="00216640">
        <w:rPr>
          <w:rFonts w:ascii="Angsana New" w:eastAsia="MS Mincho" w:hAnsi="Angsana New"/>
          <w:sz w:val="30"/>
          <w:szCs w:val="30"/>
          <w:cs/>
        </w:rPr>
        <w:lastRenderedPageBreak/>
        <w:t>ลูกหนี้อื่น</w:t>
      </w:r>
      <w:r w:rsidR="00B34325" w:rsidRPr="00216640">
        <w:rPr>
          <w:rFonts w:ascii="Angsana New" w:eastAsia="MS Mincho" w:hAnsi="Angsana New" w:hint="cs"/>
          <w:sz w:val="30"/>
          <w:szCs w:val="30"/>
          <w:cs/>
        </w:rPr>
        <w:t>ประกอบด้วย</w:t>
      </w:r>
    </w:p>
    <w:p w:rsidR="0050635B" w:rsidRPr="00216640" w:rsidRDefault="0050635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eastAsia="MS Mincho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EE776A" w:rsidRPr="00216640" w:rsidTr="00602E70">
        <w:tc>
          <w:tcPr>
            <w:tcW w:w="3420" w:type="dxa"/>
            <w:shd w:val="clear" w:color="auto" w:fill="auto"/>
          </w:tcPr>
          <w:p w:rsidR="00EE776A" w:rsidRPr="00216640" w:rsidRDefault="00EE776A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EE776A" w:rsidRPr="00216640" w:rsidRDefault="00EE776A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EE776A" w:rsidRPr="00216640" w:rsidRDefault="00EE776A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EE776A" w:rsidRPr="00216640" w:rsidRDefault="00EE776A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EE776A" w:rsidRPr="00216640" w:rsidRDefault="00EE776A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40795" w:rsidRPr="00216640" w:rsidTr="00602E70">
        <w:tc>
          <w:tcPr>
            <w:tcW w:w="342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140795" w:rsidRPr="00216640" w:rsidTr="00602E70">
        <w:tc>
          <w:tcPr>
            <w:tcW w:w="342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140795" w:rsidRPr="00216640" w:rsidTr="00602E70">
        <w:tc>
          <w:tcPr>
            <w:tcW w:w="342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0795" w:rsidRPr="00216640" w:rsidTr="00602E70">
        <w:tc>
          <w:tcPr>
            <w:tcW w:w="3420" w:type="dxa"/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E101B6" w:rsidP="00E101B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56,370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70,538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B430CA" w:rsidP="00E101B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E101B6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101B6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68,883</w:t>
            </w:r>
          </w:p>
        </w:tc>
      </w:tr>
      <w:tr w:rsidR="00140795" w:rsidRPr="00216640" w:rsidTr="00602E70">
        <w:tc>
          <w:tcPr>
            <w:tcW w:w="3420" w:type="dxa"/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B430CA" w:rsidP="001951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4,574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2,672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B430CA" w:rsidP="001951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2,131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2,241</w:t>
            </w:r>
          </w:p>
        </w:tc>
      </w:tr>
      <w:tr w:rsidR="00140795" w:rsidRPr="00216640" w:rsidTr="00602E70">
        <w:tc>
          <w:tcPr>
            <w:tcW w:w="4410" w:type="dxa"/>
            <w:gridSpan w:val="2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ภาษีซื้อรอเครดิตและลูกหนี้กรมสรรพากร</w:t>
            </w:r>
          </w:p>
        </w:tc>
        <w:tc>
          <w:tcPr>
            <w:tcW w:w="990" w:type="dxa"/>
            <w:shd w:val="clear" w:color="auto" w:fill="auto"/>
          </w:tcPr>
          <w:p w:rsidR="00140795" w:rsidRPr="00216640" w:rsidRDefault="00B430CA" w:rsidP="001951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4,090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3,098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B430CA" w:rsidP="001951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3,397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2,265</w:t>
            </w:r>
          </w:p>
        </w:tc>
      </w:tr>
      <w:tr w:rsidR="00140795" w:rsidRPr="00216640" w:rsidTr="00602E70">
        <w:tc>
          <w:tcPr>
            <w:tcW w:w="3420" w:type="dxa"/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E8075D" w:rsidP="001951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2,165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2,089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E8075D" w:rsidP="001951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1,63</w:t>
            </w:r>
            <w:r w:rsidR="00B430CA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1,835</w:t>
            </w:r>
          </w:p>
        </w:tc>
      </w:tr>
      <w:tr w:rsidR="00140795" w:rsidRPr="00216640" w:rsidTr="00602E70">
        <w:tc>
          <w:tcPr>
            <w:tcW w:w="3420" w:type="dxa"/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E8075D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2,140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2,434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E8075D" w:rsidP="001951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1,71</w:t>
            </w:r>
            <w:r w:rsidR="00B430CA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1,360</w:t>
            </w:r>
          </w:p>
        </w:tc>
      </w:tr>
      <w:tr w:rsidR="00140795" w:rsidRPr="00216640" w:rsidTr="00602E70">
        <w:tc>
          <w:tcPr>
            <w:tcW w:w="3420" w:type="dxa"/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0795" w:rsidRPr="00216640" w:rsidRDefault="00E101B6" w:rsidP="00E101B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</w:t>
            </w:r>
            <w:r w:rsidR="00B430CA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80,831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0795" w:rsidRPr="00216640" w:rsidRDefault="00E101B6" w:rsidP="00E101B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</w:t>
            </w:r>
            <w:r w:rsidR="00B430CA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76,584</w:t>
            </w:r>
          </w:p>
        </w:tc>
      </w:tr>
    </w:tbl>
    <w:p w:rsidR="00990DE6" w:rsidRPr="00216640" w:rsidRDefault="00990DE6" w:rsidP="001951D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:rsidR="00990DE6" w:rsidRPr="00216640" w:rsidRDefault="00A065C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16640">
        <w:rPr>
          <w:rFonts w:ascii="Angsana New" w:hAnsi="Angsana New"/>
          <w:b/>
          <w:bCs/>
          <w:sz w:val="30"/>
          <w:szCs w:val="30"/>
        </w:rPr>
        <w:t>6</w:t>
      </w:r>
      <w:r w:rsidR="00990DE6" w:rsidRPr="00216640">
        <w:rPr>
          <w:rFonts w:ascii="Angsana New" w:hAnsi="Angsana New"/>
          <w:b/>
          <w:bCs/>
          <w:sz w:val="30"/>
          <w:szCs w:val="30"/>
        </w:rPr>
        <w:tab/>
      </w:r>
      <w:r w:rsidR="00990DE6" w:rsidRPr="00216640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:rsidR="0050635B" w:rsidRPr="00216640" w:rsidRDefault="0050635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50635B" w:rsidRPr="00216640" w:rsidTr="00602E70">
        <w:tc>
          <w:tcPr>
            <w:tcW w:w="3330" w:type="dxa"/>
            <w:shd w:val="clear" w:color="auto" w:fill="auto"/>
          </w:tcPr>
          <w:p w:rsidR="0050635B" w:rsidRPr="00216640" w:rsidRDefault="0050635B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0635B" w:rsidRPr="00216640" w:rsidRDefault="0050635B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635B" w:rsidRPr="00216640" w:rsidRDefault="0050635B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50635B" w:rsidRPr="00216640" w:rsidRDefault="0050635B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50635B" w:rsidRPr="00216640" w:rsidRDefault="0050635B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50635B" w:rsidRPr="00216640" w:rsidRDefault="0050635B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40795" w:rsidRPr="00216640" w:rsidTr="00602E70">
        <w:trPr>
          <w:trHeight w:val="80"/>
        </w:trPr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E101B6" w:rsidP="00E101B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21ABD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C21ABD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30,654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C21ABD" w:rsidP="00E101B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101B6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101B6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29,578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AE5A2F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10,745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0795" w:rsidRPr="00216640" w:rsidRDefault="00E8075D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13340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10,745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C21ABD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1,402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1,951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C21ABD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803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905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E101B6" w:rsidP="00E101B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227</w:t>
            </w:r>
            <w:r w:rsidR="00C21ABD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43,350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E101B6" w:rsidP="00E101B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218</w:t>
            </w:r>
            <w:r w:rsidR="00C21ABD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21ABD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41,228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C21ABD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(1,150)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(1,168)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C21ABD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(1,150)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(1,168)</w:t>
            </w:r>
          </w:p>
        </w:tc>
      </w:tr>
      <w:tr w:rsidR="00140795" w:rsidRPr="00216640" w:rsidTr="00602E70">
        <w:tc>
          <w:tcPr>
            <w:tcW w:w="3330" w:type="dxa"/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140795" w:rsidRPr="00216640" w:rsidRDefault="00E101B6" w:rsidP="00E101B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226</w:t>
            </w:r>
            <w:r w:rsidR="00C21ABD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42,182</w:t>
            </w:r>
          </w:p>
        </w:tc>
        <w:tc>
          <w:tcPr>
            <w:tcW w:w="262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140795" w:rsidRPr="00216640" w:rsidRDefault="00C21ABD" w:rsidP="00E101B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101B6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101B6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140795" w:rsidRPr="00216640" w:rsidRDefault="00140795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40,060</w:t>
            </w:r>
          </w:p>
        </w:tc>
      </w:tr>
    </w:tbl>
    <w:p w:rsidR="0050635B" w:rsidRPr="00216640" w:rsidRDefault="0050635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90DE6" w:rsidRPr="00216640" w:rsidRDefault="00990DE6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990DE6" w:rsidRPr="00216640" w:rsidRDefault="00990DE6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90DE6" w:rsidRPr="00216640" w:rsidRDefault="00990DE6" w:rsidP="001951D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:rsidR="00990DE6" w:rsidRPr="00216640" w:rsidRDefault="00990DE6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16640">
        <w:rPr>
          <w:rFonts w:ascii="Angsana New" w:hAnsi="Angsana New"/>
          <w:b/>
          <w:bCs/>
          <w:sz w:val="30"/>
          <w:szCs w:val="30"/>
        </w:rPr>
        <w:br w:type="page"/>
      </w:r>
    </w:p>
    <w:p w:rsidR="00F524D2" w:rsidRPr="00216640" w:rsidRDefault="00A065C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16640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8D4BBA" w:rsidRPr="00216640">
        <w:rPr>
          <w:rFonts w:ascii="Angsana New" w:hAnsi="Angsana New"/>
          <w:b/>
          <w:bCs/>
          <w:sz w:val="30"/>
          <w:szCs w:val="30"/>
        </w:rPr>
        <w:tab/>
      </w:r>
      <w:r w:rsidR="00F524D2" w:rsidRPr="00216640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140795" w:rsidRPr="00216640" w:rsidRDefault="00140795" w:rsidP="001951DD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6"/>
        <w:gridCol w:w="989"/>
        <w:gridCol w:w="1253"/>
        <w:gridCol w:w="264"/>
        <w:gridCol w:w="1264"/>
      </w:tblGrid>
      <w:tr w:rsidR="00140795" w:rsidRPr="00216640" w:rsidTr="00F81A72">
        <w:tc>
          <w:tcPr>
            <w:tcW w:w="2945" w:type="pct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pct"/>
            <w:gridSpan w:val="3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40795" w:rsidRPr="00216640" w:rsidTr="00F81A72">
        <w:tc>
          <w:tcPr>
            <w:tcW w:w="2945" w:type="pct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1664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งวด</w:t>
            </w: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หกเดือนสิ้นสุดวันที่</w:t>
            </w: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21664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539" w:type="pct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</w:tabs>
              <w:spacing w:line="240" w:lineRule="auto"/>
              <w:ind w:left="-76" w:right="-13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44" w:type="pct"/>
          </w:tcPr>
          <w:p w:rsidR="00140795" w:rsidRPr="00216640" w:rsidRDefault="00140795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</w:tabs>
              <w:spacing w:line="240" w:lineRule="auto"/>
              <w:ind w:left="-76" w:right="-13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140795" w:rsidRPr="00216640" w:rsidTr="00F81A72">
        <w:tc>
          <w:tcPr>
            <w:tcW w:w="2945" w:type="pct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pct"/>
            <w:gridSpan w:val="3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795" w:rsidRPr="00216640" w:rsidTr="00F81A72">
        <w:tc>
          <w:tcPr>
            <w:tcW w:w="2945" w:type="pct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39" w:type="pct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3" w:type="pct"/>
          </w:tcPr>
          <w:p w:rsidR="00140795" w:rsidRPr="00216640" w:rsidRDefault="00E41B08" w:rsidP="001951DD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42,238</w:t>
            </w:r>
          </w:p>
        </w:tc>
        <w:tc>
          <w:tcPr>
            <w:tcW w:w="144" w:type="pct"/>
          </w:tcPr>
          <w:p w:rsidR="00140795" w:rsidRPr="00216640" w:rsidRDefault="00140795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26,451</w:t>
            </w:r>
          </w:p>
        </w:tc>
      </w:tr>
      <w:tr w:rsidR="00140795" w:rsidRPr="00216640" w:rsidTr="00F81A72">
        <w:tc>
          <w:tcPr>
            <w:tcW w:w="2945" w:type="pct"/>
          </w:tcPr>
          <w:p w:rsidR="00140795" w:rsidRPr="00216640" w:rsidRDefault="0014079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ส่วนแบ่งกำไรสุทธิ</w:t>
            </w:r>
          </w:p>
        </w:tc>
        <w:tc>
          <w:tcPr>
            <w:tcW w:w="539" w:type="pct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3" w:type="pct"/>
          </w:tcPr>
          <w:p w:rsidR="00140795" w:rsidRPr="00216640" w:rsidRDefault="00C21ABD" w:rsidP="00F81A7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5,352</w:t>
            </w:r>
          </w:p>
        </w:tc>
        <w:tc>
          <w:tcPr>
            <w:tcW w:w="144" w:type="pct"/>
          </w:tcPr>
          <w:p w:rsidR="00140795" w:rsidRPr="00216640" w:rsidRDefault="00140795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4,321</w:t>
            </w:r>
          </w:p>
        </w:tc>
      </w:tr>
      <w:tr w:rsidR="00140795" w:rsidRPr="00216640" w:rsidTr="00F81A72">
        <w:tc>
          <w:tcPr>
            <w:tcW w:w="2945" w:type="pct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องค์ประกอบอื่นของส่วนของผู้ถือหุ้น</w:t>
            </w:r>
            <w:r w:rsidRPr="00216640">
              <w:rPr>
                <w:rFonts w:asciiTheme="majorBidi" w:hAnsiTheme="majorBidi"/>
                <w:sz w:val="30"/>
                <w:szCs w:val="30"/>
                <w:lang w:val="en-GB" w:eastAsia="en-GB"/>
              </w:rPr>
              <w:t xml:space="preserve"> </w:t>
            </w:r>
            <w:r w:rsidRPr="00216640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  <w:r w:rsidRPr="00216640">
              <w:rPr>
                <w:rFonts w:asciiTheme="majorBidi" w:hAnsiTheme="majorBidi"/>
                <w:sz w:val="30"/>
                <w:szCs w:val="30"/>
                <w:lang w:val="en-GB" w:eastAsia="en-GB"/>
              </w:rPr>
              <w:t xml:space="preserve"> </w:t>
            </w:r>
            <w:r w:rsidRPr="00216640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การแปลงค่างบการเงิน</w:t>
            </w:r>
          </w:p>
        </w:tc>
        <w:tc>
          <w:tcPr>
            <w:tcW w:w="539" w:type="pct"/>
          </w:tcPr>
          <w:p w:rsidR="00140795" w:rsidRPr="00216640" w:rsidRDefault="0014079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140795" w:rsidRPr="00216640" w:rsidRDefault="00C21ABD" w:rsidP="001951DD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(19)</w:t>
            </w:r>
          </w:p>
        </w:tc>
        <w:tc>
          <w:tcPr>
            <w:tcW w:w="144" w:type="pct"/>
          </w:tcPr>
          <w:p w:rsidR="00140795" w:rsidRPr="00216640" w:rsidRDefault="00140795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140795" w:rsidRPr="00216640" w:rsidRDefault="00140795" w:rsidP="001951DD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(11)</w:t>
            </w:r>
          </w:p>
        </w:tc>
      </w:tr>
      <w:tr w:rsidR="00F81A72" w:rsidRPr="00216640" w:rsidTr="00F81A72">
        <w:tc>
          <w:tcPr>
            <w:tcW w:w="2945" w:type="pct"/>
          </w:tcPr>
          <w:p w:rsidR="00F81A72" w:rsidRPr="00216640" w:rsidRDefault="00F81A72" w:rsidP="00F81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39" w:type="pct"/>
          </w:tcPr>
          <w:p w:rsidR="00F81A72" w:rsidRPr="00216640" w:rsidRDefault="00F81A72" w:rsidP="00F81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10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3" w:type="pct"/>
          </w:tcPr>
          <w:p w:rsidR="00F81A72" w:rsidRPr="00216640" w:rsidRDefault="00F81A72" w:rsidP="00F81A7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44" w:type="pct"/>
          </w:tcPr>
          <w:p w:rsidR="00F81A72" w:rsidRPr="00216640" w:rsidRDefault="00F81A72" w:rsidP="00F81A7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F81A72" w:rsidRPr="00216640" w:rsidRDefault="00F81A72" w:rsidP="00F81A7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3,460</w:t>
            </w:r>
          </w:p>
        </w:tc>
      </w:tr>
      <w:tr w:rsidR="00AA4B48" w:rsidRPr="00216640" w:rsidTr="00F81A72">
        <w:trPr>
          <w:trHeight w:val="289"/>
        </w:trPr>
        <w:tc>
          <w:tcPr>
            <w:tcW w:w="2945" w:type="pct"/>
          </w:tcPr>
          <w:p w:rsidR="00AA4B48" w:rsidRPr="00216640" w:rsidRDefault="00AA4B4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9" w:type="pct"/>
          </w:tcPr>
          <w:p w:rsidR="00AA4B48" w:rsidRPr="00216640" w:rsidRDefault="00AA4B4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47,5</w:t>
            </w:r>
            <w:r w:rsidR="00D60073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144" w:type="pct"/>
          </w:tcPr>
          <w:p w:rsidR="00AA4B48" w:rsidRPr="00216640" w:rsidRDefault="00AA4B48" w:rsidP="001951D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34,221</w:t>
            </w:r>
          </w:p>
        </w:tc>
      </w:tr>
    </w:tbl>
    <w:p w:rsidR="001A02AC" w:rsidRPr="00216640" w:rsidRDefault="001A02AC" w:rsidP="001951DD">
      <w:pPr>
        <w:pStyle w:val="block"/>
        <w:spacing w:after="0" w:line="240" w:lineRule="auto"/>
        <w:ind w:left="518" w:right="-45" w:firstLine="22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362143" w:rsidRPr="00216640" w:rsidRDefault="00362143" w:rsidP="00067DE3">
      <w:pPr>
        <w:pStyle w:val="block"/>
        <w:spacing w:after="0" w:line="240" w:lineRule="auto"/>
        <w:ind w:left="516" w:right="-45" w:firstLine="23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  <w:sectPr w:rsidR="00362143" w:rsidRPr="00216640" w:rsidSect="00594DA8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720" w:left="1152" w:header="634" w:footer="662" w:gutter="0"/>
          <w:pgNumType w:start="16"/>
          <w:cols w:space="720"/>
          <w:docGrid w:linePitch="245"/>
        </w:sectPr>
      </w:pPr>
      <w:r w:rsidRPr="00216640">
        <w:rPr>
          <w:rFonts w:ascii="Angsana New" w:hAnsi="Angsana New"/>
          <w:sz w:val="30"/>
          <w:szCs w:val="30"/>
          <w:cs/>
          <w:lang w:val="en-US" w:bidi="th-TH"/>
        </w:rPr>
        <w:t>เมื่อวันที่ 16 พฤษภาคม 2561 กลุ่มบริษัทได้จัดตั้งบริษัท วินท์คอม เทคโนโลยี (เอสจี) จำกัด ซึ่งเป็นบริษัทที่จัดตั้งขึ้นในประเทศสิงคโปร์ โดยการลงทุนในหุ้นทุนซึ่งมีสิทธิออกเสี</w:t>
      </w:r>
      <w:r w:rsidR="003918D1" w:rsidRPr="00216640">
        <w:rPr>
          <w:rFonts w:ascii="Angsana New" w:hAnsi="Angsana New"/>
          <w:sz w:val="30"/>
          <w:szCs w:val="30"/>
          <w:cs/>
          <w:lang w:val="en-US" w:bidi="th-TH"/>
        </w:rPr>
        <w:t xml:space="preserve">ยงในบริษัทดังกล่าวร้อยละ 100 </w:t>
      </w:r>
      <w:r w:rsidRPr="00216640">
        <w:rPr>
          <w:rFonts w:ascii="Angsana New" w:hAnsi="Angsana New"/>
          <w:sz w:val="30"/>
          <w:szCs w:val="30"/>
          <w:cs/>
          <w:lang w:val="en-US" w:bidi="th-TH"/>
        </w:rPr>
        <w:t xml:space="preserve">ดำเนินธุรกิจหลักเกี่ยวกับการขายเครื่องคอมพิวเตอร์และอุปกรณ์รวมทั้งซอฟต์แวร์ที่เกี่ยวข้อง </w:t>
      </w:r>
      <w:r w:rsidR="00FD20D1" w:rsidRPr="00216640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="008A4B4B" w:rsidRPr="00216640">
        <w:rPr>
          <w:rFonts w:ascii="Angsana New" w:hAnsi="Angsana New" w:hint="cs"/>
          <w:sz w:val="30"/>
          <w:szCs w:val="30"/>
          <w:cs/>
          <w:lang w:val="en-US" w:bidi="th-TH"/>
        </w:rPr>
        <w:t xml:space="preserve">ทุนจดทะเบียนจำนวน </w:t>
      </w:r>
      <w:r w:rsidR="008A4B4B" w:rsidRPr="00216640">
        <w:rPr>
          <w:rFonts w:ascii="Angsana New" w:hAnsi="Angsana New"/>
          <w:sz w:val="30"/>
          <w:szCs w:val="30"/>
          <w:lang w:val="en-US" w:bidi="th-TH"/>
        </w:rPr>
        <w:t xml:space="preserve">100,000 </w:t>
      </w:r>
      <w:r w:rsidR="008A4B4B" w:rsidRPr="00216640">
        <w:rPr>
          <w:rFonts w:ascii="Angsana New" w:hAnsi="Angsana New" w:hint="cs"/>
          <w:sz w:val="30"/>
          <w:szCs w:val="30"/>
          <w:cs/>
          <w:lang w:val="en-US" w:bidi="th-TH"/>
        </w:rPr>
        <w:t>เหรียญสิงคโปร์</w:t>
      </w:r>
      <w:r w:rsidR="008A4B4B" w:rsidRPr="0021664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8A4B4B" w:rsidRPr="00216640">
        <w:rPr>
          <w:rFonts w:ascii="Angsana New" w:hAnsi="Angsana New" w:hint="cs"/>
          <w:sz w:val="30"/>
          <w:szCs w:val="30"/>
          <w:cs/>
          <w:lang w:val="en-US" w:bidi="th-TH"/>
        </w:rPr>
        <w:t>และมี</w:t>
      </w:r>
      <w:r w:rsidR="00FD20D1" w:rsidRPr="00216640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การเรียกชำระค่าหุ้นจำนวน </w:t>
      </w:r>
      <w:r w:rsidR="00FD20D1" w:rsidRPr="00216640">
        <w:rPr>
          <w:rFonts w:ascii="Angsana New" w:hAnsi="Angsana New"/>
          <w:sz w:val="30"/>
          <w:szCs w:val="30"/>
          <w:lang w:val="en-US" w:bidi="th-TH"/>
        </w:rPr>
        <w:t xml:space="preserve">1,000 </w:t>
      </w:r>
      <w:r w:rsidR="00FD20D1" w:rsidRPr="00216640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เหรียญสิงคโปร์ </w:t>
      </w:r>
      <w:r w:rsidRPr="00216640">
        <w:rPr>
          <w:rFonts w:ascii="Angsana New" w:hAnsi="Angsana New"/>
          <w:sz w:val="30"/>
          <w:szCs w:val="30"/>
          <w:cs/>
          <w:lang w:val="en-US" w:bidi="th-TH"/>
        </w:rPr>
        <w:t xml:space="preserve">ทั้งนี้ยังไม่มีการจ่ายชำระค่าหุ้นในระหว่างงวดหกเดือนสิ้นสุดวันที่ </w:t>
      </w:r>
      <w:r w:rsidRPr="00216640">
        <w:rPr>
          <w:rFonts w:ascii="Angsana New" w:hAnsi="Angsana New"/>
          <w:sz w:val="30"/>
          <w:szCs w:val="30"/>
          <w:lang w:val="en-US" w:bidi="th-TH"/>
        </w:rPr>
        <w:t>3</w:t>
      </w:r>
      <w:r w:rsidRPr="00216640">
        <w:rPr>
          <w:rFonts w:ascii="Angsana New" w:hAnsi="Angsana New" w:hint="cs"/>
          <w:sz w:val="30"/>
          <w:szCs w:val="30"/>
          <w:cs/>
          <w:lang w:val="en-US" w:bidi="th-TH"/>
        </w:rPr>
        <w:t xml:space="preserve">0 มิถุนายน </w:t>
      </w:r>
      <w:r w:rsidRPr="00216640">
        <w:rPr>
          <w:rFonts w:ascii="Angsana New" w:hAnsi="Angsana New"/>
          <w:sz w:val="30"/>
          <w:szCs w:val="30"/>
          <w:lang w:val="en-US" w:bidi="th-TH"/>
        </w:rPr>
        <w:t>25</w:t>
      </w:r>
      <w:r w:rsidRPr="00216640">
        <w:rPr>
          <w:rFonts w:ascii="Angsana New" w:hAnsi="Angsana New" w:hint="cs"/>
          <w:sz w:val="30"/>
          <w:szCs w:val="30"/>
          <w:cs/>
          <w:lang w:val="en-US" w:bidi="th-TH"/>
        </w:rPr>
        <w:t>6</w:t>
      </w:r>
      <w:r w:rsidRPr="00216640">
        <w:rPr>
          <w:rFonts w:ascii="Angsana New" w:hAnsi="Angsana New"/>
          <w:sz w:val="30"/>
          <w:szCs w:val="30"/>
          <w:lang w:val="en-US" w:bidi="th-TH"/>
        </w:rPr>
        <w:t>1</w:t>
      </w:r>
      <w:r w:rsidR="00067DE3" w:rsidRPr="00216640">
        <w:rPr>
          <w:rFonts w:ascii="Angsana New" w:hAnsi="Angsana New" w:hint="cs"/>
          <w:sz w:val="30"/>
          <w:szCs w:val="30"/>
          <w:cs/>
          <w:lang w:val="en-US" w:bidi="th-TH"/>
        </w:rPr>
        <w:t xml:space="preserve"> อย่างไรก็ตามบริษัทได้จ่ายชำระค่าหุ้นในเดือนสิงหาคม 2561 </w:t>
      </w:r>
      <w:r w:rsidR="00067DE3" w:rsidRPr="0021664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(</w:t>
      </w:r>
      <w:r w:rsidR="00ED2C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ดู</w:t>
      </w:r>
      <w:r w:rsidR="00ED2CC3">
        <w:rPr>
          <w:rFonts w:ascii="Angsana New" w:hAnsi="Angsana New"/>
          <w:i/>
          <w:iCs/>
          <w:sz w:val="30"/>
          <w:szCs w:val="30"/>
          <w:cs/>
          <w:lang w:val="en-US" w:bidi="th-TH"/>
        </w:rPr>
        <w:br/>
      </w:r>
      <w:r w:rsidR="00067DE3" w:rsidRPr="0021664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หมายเหตุ 1</w:t>
      </w:r>
      <w:r w:rsidR="003918D1" w:rsidRPr="00216640">
        <w:rPr>
          <w:rFonts w:ascii="Angsana New" w:hAnsi="Angsana New"/>
          <w:i/>
          <w:iCs/>
          <w:sz w:val="30"/>
          <w:szCs w:val="30"/>
          <w:lang w:val="en-US" w:bidi="th-TH"/>
        </w:rPr>
        <w:t>9</w:t>
      </w:r>
      <w:r w:rsidR="00067DE3" w:rsidRPr="0021664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)</w:t>
      </w:r>
      <w:r w:rsidR="0031013F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 </w:t>
      </w:r>
    </w:p>
    <w:p w:rsidR="003D53C9" w:rsidRPr="00216640" w:rsidRDefault="008C00AC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87479C" w:rsidRPr="00216640">
        <w:rPr>
          <w:rFonts w:ascii="Angsana New" w:hAnsi="Angsana New"/>
          <w:sz w:val="30"/>
          <w:szCs w:val="30"/>
        </w:rPr>
        <w:t>3</w:t>
      </w:r>
      <w:r w:rsidR="00140795" w:rsidRPr="00216640">
        <w:rPr>
          <w:rFonts w:ascii="Angsana New" w:hAnsi="Angsana New" w:hint="cs"/>
          <w:sz w:val="30"/>
          <w:szCs w:val="30"/>
          <w:cs/>
        </w:rPr>
        <w:t>0</w:t>
      </w:r>
      <w:r w:rsidR="0087479C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3642F2" w:rsidRPr="00216640">
        <w:rPr>
          <w:rFonts w:ascii="Angsana New" w:hAnsi="Angsana New" w:hint="cs"/>
          <w:sz w:val="30"/>
          <w:szCs w:val="30"/>
          <w:cs/>
        </w:rPr>
        <w:t>มิถุนายน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="0087479C" w:rsidRPr="00216640">
        <w:rPr>
          <w:rFonts w:ascii="Angsana New" w:hAnsi="Angsana New"/>
          <w:sz w:val="30"/>
          <w:szCs w:val="30"/>
        </w:rPr>
        <w:t>25</w:t>
      </w:r>
      <w:r w:rsidR="0087479C" w:rsidRPr="00216640">
        <w:rPr>
          <w:rFonts w:ascii="Angsana New" w:hAnsi="Angsana New" w:hint="cs"/>
          <w:sz w:val="30"/>
          <w:szCs w:val="30"/>
          <w:cs/>
        </w:rPr>
        <w:t>6</w:t>
      </w:r>
      <w:r w:rsidR="00EE776A" w:rsidRPr="00216640">
        <w:rPr>
          <w:rFonts w:ascii="Angsana New" w:hAnsi="Angsana New" w:hint="cs"/>
          <w:sz w:val="30"/>
          <w:szCs w:val="30"/>
          <w:cs/>
        </w:rPr>
        <w:t>1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 xml:space="preserve">และ </w:t>
      </w:r>
      <w:r w:rsidRPr="00216640">
        <w:rPr>
          <w:rFonts w:ascii="Angsana New" w:hAnsi="Angsana New"/>
          <w:sz w:val="30"/>
          <w:szCs w:val="30"/>
        </w:rPr>
        <w:t xml:space="preserve">31 </w:t>
      </w:r>
      <w:r w:rsidRPr="00216640">
        <w:rPr>
          <w:rFonts w:ascii="Angsana New" w:hAnsi="Angsana New"/>
          <w:sz w:val="30"/>
          <w:szCs w:val="30"/>
          <w:cs/>
        </w:rPr>
        <w:t xml:space="preserve">ธันวาคม </w:t>
      </w:r>
      <w:r w:rsidR="0087479C" w:rsidRPr="00216640">
        <w:rPr>
          <w:rFonts w:ascii="Angsana New" w:hAnsi="Angsana New"/>
          <w:sz w:val="30"/>
          <w:szCs w:val="30"/>
        </w:rPr>
        <w:t>25</w:t>
      </w:r>
      <w:r w:rsidR="00EE776A" w:rsidRPr="00216640">
        <w:rPr>
          <w:rFonts w:ascii="Angsana New" w:hAnsi="Angsana New" w:hint="cs"/>
          <w:sz w:val="30"/>
          <w:szCs w:val="30"/>
          <w:cs/>
        </w:rPr>
        <w:t>60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มีดังนี้</w:t>
      </w:r>
    </w:p>
    <w:p w:rsidR="00EE776A" w:rsidRPr="00216640" w:rsidRDefault="00EE776A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="-112" w:tblpY="47"/>
        <w:tblW w:w="155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2251"/>
        <w:gridCol w:w="809"/>
        <w:gridCol w:w="180"/>
        <w:gridCol w:w="810"/>
        <w:gridCol w:w="184"/>
        <w:gridCol w:w="806"/>
        <w:gridCol w:w="180"/>
        <w:gridCol w:w="811"/>
        <w:gridCol w:w="184"/>
        <w:gridCol w:w="810"/>
        <w:gridCol w:w="185"/>
        <w:gridCol w:w="806"/>
        <w:gridCol w:w="184"/>
        <w:gridCol w:w="800"/>
        <w:gridCol w:w="190"/>
        <w:gridCol w:w="806"/>
        <w:gridCol w:w="178"/>
        <w:gridCol w:w="808"/>
        <w:gridCol w:w="180"/>
        <w:gridCol w:w="810"/>
        <w:gridCol w:w="180"/>
        <w:gridCol w:w="806"/>
        <w:gridCol w:w="184"/>
        <w:gridCol w:w="807"/>
      </w:tblGrid>
      <w:tr w:rsidR="00EE776A" w:rsidRPr="00216640" w:rsidTr="00AD75AF">
        <w:trPr>
          <w:cantSplit/>
          <w:tblHeader/>
        </w:trPr>
        <w:tc>
          <w:tcPr>
            <w:tcW w:w="1620" w:type="dxa"/>
            <w:vAlign w:val="bottom"/>
          </w:tcPr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1" w:type="dxa"/>
            <w:vAlign w:val="bottom"/>
          </w:tcPr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8" w:type="dxa"/>
            <w:gridSpan w:val="23"/>
          </w:tcPr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776A" w:rsidRPr="00216640" w:rsidTr="00AA4B48">
        <w:trPr>
          <w:cantSplit/>
          <w:trHeight w:val="507"/>
          <w:tblHeader/>
        </w:trPr>
        <w:tc>
          <w:tcPr>
            <w:tcW w:w="1620" w:type="dxa"/>
            <w:vAlign w:val="bottom"/>
          </w:tcPr>
          <w:p w:rsidR="00EE776A" w:rsidRPr="00216640" w:rsidRDefault="00EE776A" w:rsidP="001951DD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251" w:type="dxa"/>
            <w:vAlign w:val="bottom"/>
          </w:tcPr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799" w:type="dxa"/>
            <w:gridSpan w:val="3"/>
            <w:vAlign w:val="bottom"/>
          </w:tcPr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:rsidR="00AA4B48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  <w:r w:rsidR="00AA4B48"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/</w:t>
            </w:r>
          </w:p>
          <w:p w:rsidR="00EE776A" w:rsidRPr="00216640" w:rsidRDefault="00AA4B48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ทุนเรียกชำระ</w:t>
            </w:r>
          </w:p>
        </w:tc>
        <w:tc>
          <w:tcPr>
            <w:tcW w:w="184" w:type="dxa"/>
            <w:vAlign w:val="bottom"/>
          </w:tcPr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1" w:type="dxa"/>
            <w:gridSpan w:val="3"/>
            <w:vAlign w:val="bottom"/>
          </w:tcPr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</w:tcPr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98" w:type="dxa"/>
            <w:gridSpan w:val="3"/>
          </w:tcPr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  <w:gridSpan w:val="3"/>
            <w:vAlign w:val="bottom"/>
          </w:tcPr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3642F2" w:rsidRPr="00216640" w:rsidTr="00C140B7">
        <w:trPr>
          <w:cantSplit/>
          <w:trHeight w:val="389"/>
          <w:tblHeader/>
        </w:trPr>
        <w:tc>
          <w:tcPr>
            <w:tcW w:w="162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</w:tcPr>
          <w:p w:rsidR="003642F2" w:rsidRPr="00216640" w:rsidRDefault="008F0CD0" w:rsidP="001951DD">
            <w:pPr>
              <w:pStyle w:val="acctfourfigures"/>
              <w:tabs>
                <w:tab w:val="clear" w:pos="765"/>
                <w:tab w:val="left" w:pos="35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809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30 </w:t>
            </w:r>
          </w:p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4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30 </w:t>
            </w:r>
          </w:p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4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30 </w:t>
            </w:r>
          </w:p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5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4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30 </w:t>
            </w:r>
          </w:p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30 </w:t>
            </w:r>
          </w:p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30 </w:t>
            </w:r>
          </w:p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4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</w:tr>
      <w:tr w:rsidR="003642F2" w:rsidRPr="00216640" w:rsidTr="00C140B7">
        <w:trPr>
          <w:cantSplit/>
          <w:trHeight w:val="389"/>
          <w:tblHeader/>
        </w:trPr>
        <w:tc>
          <w:tcPr>
            <w:tcW w:w="162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8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4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8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4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85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4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9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78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8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84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</w:tr>
      <w:tr w:rsidR="003642F2" w:rsidRPr="00216640" w:rsidTr="00AD75AF">
        <w:trPr>
          <w:cantSplit/>
          <w:tblHeader/>
        </w:trPr>
        <w:tc>
          <w:tcPr>
            <w:tcW w:w="162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99" w:type="dxa"/>
            <w:gridSpan w:val="3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5" w:type="dxa"/>
            <w:gridSpan w:val="19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10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85C3A" w:rsidRPr="00216640" w:rsidTr="00C140B7">
        <w:trPr>
          <w:cantSplit/>
        </w:trPr>
        <w:tc>
          <w:tcPr>
            <w:tcW w:w="1620" w:type="dxa"/>
          </w:tcPr>
          <w:p w:rsidR="0004110F" w:rsidRPr="00216640" w:rsidRDefault="00985C3A" w:rsidP="001951DD">
            <w:pPr>
              <w:spacing w:line="240" w:lineRule="auto"/>
              <w:ind w:left="191" w:right="-468" w:hanging="191"/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</w:rPr>
              <w:t xml:space="preserve">บริษัท วินท์คอม </w:t>
            </w:r>
          </w:p>
          <w:p w:rsidR="00985C3A" w:rsidRPr="00216640" w:rsidRDefault="0004110F" w:rsidP="001951DD">
            <w:pPr>
              <w:spacing w:line="240" w:lineRule="auto"/>
              <w:ind w:left="191" w:right="-468" w:hanging="191"/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985C3A" w:rsidRPr="00216640">
              <w:rPr>
                <w:rFonts w:ascii="Angsana New" w:hAnsi="Angsana New"/>
                <w:sz w:val="28"/>
                <w:szCs w:val="28"/>
                <w:cs/>
              </w:rPr>
              <w:t>เทคโนโลยี</w:t>
            </w:r>
          </w:p>
          <w:p w:rsidR="00985C3A" w:rsidRPr="00216640" w:rsidRDefault="00985C3A" w:rsidP="001951DD">
            <w:pPr>
              <w:spacing w:line="240" w:lineRule="auto"/>
              <w:ind w:right="-46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4110F" w:rsidRPr="00216640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216640">
              <w:rPr>
                <w:rFonts w:ascii="Angsana New" w:hAnsi="Angsana New"/>
                <w:sz w:val="28"/>
                <w:szCs w:val="28"/>
                <w:cs/>
              </w:rPr>
              <w:t>(เมียนมาร์) จำกัด</w:t>
            </w:r>
          </w:p>
        </w:tc>
        <w:tc>
          <w:tcPr>
            <w:tcW w:w="2251" w:type="dxa"/>
          </w:tcPr>
          <w:p w:rsidR="0004110F" w:rsidRPr="00216640" w:rsidRDefault="00985C3A" w:rsidP="001951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ให้บริการเกี่ยวกับการติดตั้ง</w:t>
            </w:r>
          </w:p>
          <w:p w:rsidR="00985C3A" w:rsidRPr="00216640" w:rsidRDefault="0004110F" w:rsidP="001951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="00985C3A"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ให้คำปรึกษา</w:t>
            </w:r>
            <w:r w:rsidR="00985C3A"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85C3A"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และซ่อมบำรุง</w:t>
            </w:r>
          </w:p>
          <w:p w:rsidR="00985C3A" w:rsidRPr="00216640" w:rsidRDefault="0004110F" w:rsidP="001951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="00985C3A"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เกี่ยวกับระบบคอมพิวเตอร์</w:t>
            </w:r>
          </w:p>
        </w:tc>
        <w:tc>
          <w:tcPr>
            <w:tcW w:w="809" w:type="dxa"/>
          </w:tcPr>
          <w:p w:rsidR="00985C3A" w:rsidRPr="00216640" w:rsidRDefault="00985C3A" w:rsidP="00D464B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985C3A" w:rsidRPr="00216640" w:rsidRDefault="00985C3A" w:rsidP="00D464B4">
            <w:pPr>
              <w:pStyle w:val="acctfourfigures"/>
              <w:tabs>
                <w:tab w:val="clear" w:pos="765"/>
                <w:tab w:val="decimal" w:pos="280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985C3A" w:rsidRPr="00216640" w:rsidRDefault="00985C3A" w:rsidP="00D464B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985C3A" w:rsidRPr="00216640" w:rsidRDefault="00985C3A" w:rsidP="00D464B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985C3A" w:rsidRPr="00216640" w:rsidRDefault="00985C3A" w:rsidP="00D464B4">
            <w:pPr>
              <w:pStyle w:val="acctfourfigures"/>
              <w:tabs>
                <w:tab w:val="clear" w:pos="765"/>
                <w:tab w:val="decimal" w:pos="280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985C3A" w:rsidRPr="00216640" w:rsidRDefault="00985C3A" w:rsidP="00D464B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4" w:type="dxa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512</w:t>
            </w:r>
          </w:p>
        </w:tc>
        <w:tc>
          <w:tcPr>
            <w:tcW w:w="180" w:type="dxa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512</w:t>
            </w:r>
          </w:p>
        </w:tc>
        <w:tc>
          <w:tcPr>
            <w:tcW w:w="184" w:type="dxa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512</w:t>
            </w:r>
          </w:p>
        </w:tc>
        <w:tc>
          <w:tcPr>
            <w:tcW w:w="185" w:type="dxa"/>
            <w:shd w:val="clear" w:color="auto" w:fill="auto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512</w:t>
            </w:r>
          </w:p>
        </w:tc>
        <w:tc>
          <w:tcPr>
            <w:tcW w:w="184" w:type="dxa"/>
            <w:shd w:val="clear" w:color="auto" w:fill="auto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2,2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33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2,2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33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D60073" w:rsidRPr="00216640" w:rsidTr="00602E70">
        <w:trPr>
          <w:cantSplit/>
        </w:trPr>
        <w:tc>
          <w:tcPr>
            <w:tcW w:w="1620" w:type="dxa"/>
          </w:tcPr>
          <w:p w:rsidR="00D60073" w:rsidRPr="00216640" w:rsidRDefault="00D60073" w:rsidP="001951DD">
            <w:pPr>
              <w:tabs>
                <w:tab w:val="clear" w:pos="227"/>
                <w:tab w:val="clear" w:pos="454"/>
                <w:tab w:val="left" w:pos="291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วินท์คอม </w:t>
            </w:r>
            <w:r w:rsidRPr="00216640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  <w:p w:rsidR="00D60073" w:rsidRPr="00216640" w:rsidRDefault="00D60073" w:rsidP="001951DD">
            <w:pPr>
              <w:tabs>
                <w:tab w:val="clear" w:pos="227"/>
                <w:tab w:val="clear" w:pos="454"/>
                <w:tab w:val="left" w:pos="29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</w:rPr>
              <w:t xml:space="preserve">   เทคโนโลยี</w:t>
            </w:r>
          </w:p>
          <w:p w:rsidR="00D60073" w:rsidRPr="00216640" w:rsidRDefault="00D60073" w:rsidP="001951DD">
            <w:pPr>
              <w:tabs>
                <w:tab w:val="clear" w:pos="227"/>
                <w:tab w:val="clear" w:pos="454"/>
                <w:tab w:val="left" w:pos="29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</w:rPr>
              <w:t xml:space="preserve">   (เอสจี) จำกัด</w:t>
            </w:r>
          </w:p>
        </w:tc>
        <w:tc>
          <w:tcPr>
            <w:tcW w:w="2251" w:type="dxa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left" w:pos="197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การขายเครื่องคอมพิวเตอร์</w:t>
            </w: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                         </w:t>
            </w: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และอุปกรณ์รวมทั้ง </w:t>
            </w: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ซอฟต์แวร์ที่เกี่ยวข้อง</w:t>
            </w:r>
          </w:p>
        </w:tc>
        <w:tc>
          <w:tcPr>
            <w:tcW w:w="809" w:type="dxa"/>
          </w:tcPr>
          <w:p w:rsidR="00D60073" w:rsidRPr="00216640" w:rsidRDefault="00D60073" w:rsidP="00D464B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D60073" w:rsidRPr="00216640" w:rsidRDefault="00D60073" w:rsidP="00D464B4">
            <w:pPr>
              <w:pStyle w:val="acctfourfigures"/>
              <w:tabs>
                <w:tab w:val="clear" w:pos="765"/>
                <w:tab w:val="decimal" w:pos="280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D60073" w:rsidRPr="00216640" w:rsidRDefault="00D60073" w:rsidP="00D464B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</w:t>
            </w: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85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tabs>
                <w:tab w:val="left" w:pos="420"/>
                <w:tab w:val="right" w:pos="642"/>
              </w:tabs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ab/>
            </w:r>
            <w:r w:rsidRPr="00216640">
              <w:rPr>
                <w:rFonts w:ascii="Angsana New" w:hAnsi="Angsana New"/>
                <w:sz w:val="28"/>
                <w:szCs w:val="28"/>
              </w:rPr>
              <w:tab/>
            </w:r>
            <w:r w:rsidRPr="00216640">
              <w:rPr>
                <w:rFonts w:ascii="Angsana New" w:hAnsi="Angsana New"/>
                <w:sz w:val="28"/>
                <w:szCs w:val="28"/>
              </w:rPr>
              <w:tab/>
              <w:t>24</w:t>
            </w:r>
          </w:p>
        </w:tc>
        <w:tc>
          <w:tcPr>
            <w:tcW w:w="190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tabs>
                <w:tab w:val="left" w:pos="420"/>
                <w:tab w:val="right" w:pos="642"/>
              </w:tabs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ab/>
            </w:r>
            <w:r w:rsidRPr="00216640">
              <w:rPr>
                <w:rFonts w:ascii="Angsana New" w:hAnsi="Angsana New"/>
                <w:sz w:val="28"/>
                <w:szCs w:val="28"/>
              </w:rPr>
              <w:tab/>
            </w:r>
            <w:r w:rsidRPr="00216640">
              <w:rPr>
                <w:rFonts w:ascii="Angsana New" w:hAnsi="Angsana New"/>
                <w:sz w:val="28"/>
                <w:szCs w:val="28"/>
              </w:rPr>
              <w:tab/>
              <w:t>24</w:t>
            </w:r>
          </w:p>
        </w:tc>
        <w:tc>
          <w:tcPr>
            <w:tcW w:w="184" w:type="dxa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</w:tcPr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D60073" w:rsidRPr="00216640" w:rsidRDefault="00D60073" w:rsidP="001951DD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A4B48" w:rsidRPr="00216640" w:rsidTr="0004110F">
        <w:trPr>
          <w:cantSplit/>
        </w:trPr>
        <w:tc>
          <w:tcPr>
            <w:tcW w:w="1620" w:type="dxa"/>
          </w:tcPr>
          <w:p w:rsidR="00AA4B48" w:rsidRPr="00216640" w:rsidRDefault="00AA4B48" w:rsidP="001951DD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</w:rPr>
              <w:t xml:space="preserve">บริษัท วีเซิร์ฟพลัส </w:t>
            </w:r>
          </w:p>
          <w:p w:rsidR="00AA4B48" w:rsidRPr="00216640" w:rsidRDefault="00AA4B48" w:rsidP="001951D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1664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251" w:type="dxa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ให้บริการเกี่ยวกับการติดตั้ง  </w:t>
            </w:r>
          </w:p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ให้คำปรึกษา</w:t>
            </w: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และซ่อมบำรุง</w:t>
            </w:r>
          </w:p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เกี่ยวกับระบบคอมพิวเตอร์</w:t>
            </w:r>
          </w:p>
        </w:tc>
        <w:tc>
          <w:tcPr>
            <w:tcW w:w="809" w:type="dxa"/>
          </w:tcPr>
          <w:p w:rsidR="00AA4B48" w:rsidRPr="00216640" w:rsidRDefault="00AA4B48" w:rsidP="00D464B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A4B48" w:rsidRPr="00216640" w:rsidRDefault="00AA4B48" w:rsidP="00D464B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A4B48" w:rsidRPr="00216640" w:rsidRDefault="00AA4B48" w:rsidP="00D464B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0" w:type="dxa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AA4B48" w:rsidRPr="00216640" w:rsidRDefault="00AA4B48" w:rsidP="00D464B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A4B48" w:rsidRPr="00216640" w:rsidRDefault="00AA4B48" w:rsidP="00D464B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A4B48" w:rsidRPr="00216640" w:rsidRDefault="00AA4B48" w:rsidP="00D464B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4" w:type="dxa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4" w:type="dxa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85" w:type="dxa"/>
            <w:shd w:val="clear" w:color="auto" w:fill="auto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84" w:type="dxa"/>
            <w:shd w:val="clear" w:color="auto" w:fill="auto"/>
          </w:tcPr>
          <w:p w:rsidR="00AA4B48" w:rsidRPr="00216640" w:rsidRDefault="00AA4B48" w:rsidP="001951D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AA4B48" w:rsidRPr="00216640" w:rsidRDefault="00AA4B48" w:rsidP="00195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47,571</w:t>
            </w:r>
          </w:p>
        </w:tc>
        <w:tc>
          <w:tcPr>
            <w:tcW w:w="190" w:type="dxa"/>
            <w:shd w:val="clear" w:color="auto" w:fill="auto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40,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AA4B48" w:rsidRPr="00216640" w:rsidRDefault="00AA4B48" w:rsidP="00195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47,</w:t>
            </w:r>
            <w:r w:rsidRPr="00216640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184" w:type="dxa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40,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</w:tr>
      <w:tr w:rsidR="00AA4B48" w:rsidRPr="00216640" w:rsidTr="00C140B7">
        <w:trPr>
          <w:cantSplit/>
          <w:trHeight w:val="197"/>
        </w:trPr>
        <w:tc>
          <w:tcPr>
            <w:tcW w:w="1620" w:type="dxa"/>
            <w:vAlign w:val="bottom"/>
          </w:tcPr>
          <w:p w:rsidR="00AA4B48" w:rsidRPr="00216640" w:rsidRDefault="00AA4B48" w:rsidP="001951DD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66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51" w:type="dxa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28,936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28,912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4B48" w:rsidRPr="00216640" w:rsidRDefault="00AA4B48" w:rsidP="001951D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47,5</w:t>
            </w:r>
            <w:r w:rsidR="00D60073" w:rsidRPr="00216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4B48" w:rsidRPr="00216640" w:rsidRDefault="00AA4B48" w:rsidP="001951D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66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42,</w:t>
            </w:r>
            <w:r w:rsidRPr="00216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178" w:type="dxa"/>
            <w:shd w:val="clear" w:color="auto" w:fill="auto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4B48" w:rsidRPr="00216640" w:rsidRDefault="00AA4B48" w:rsidP="001951D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</w:t>
            </w:r>
            <w:r w:rsidR="00D60073" w:rsidRPr="00216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595</w:t>
            </w:r>
          </w:p>
        </w:tc>
        <w:tc>
          <w:tcPr>
            <w:tcW w:w="184" w:type="dxa"/>
            <w:vAlign w:val="bottom"/>
          </w:tcPr>
          <w:p w:rsidR="00AA4B48" w:rsidRPr="00216640" w:rsidRDefault="00AA4B48" w:rsidP="00195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AA4B48" w:rsidRPr="00216640" w:rsidRDefault="00AA4B48" w:rsidP="001951D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66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42,</w:t>
            </w:r>
            <w:r w:rsidRPr="00216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</w:p>
        </w:tc>
      </w:tr>
    </w:tbl>
    <w:p w:rsidR="005925EE" w:rsidRPr="00216640" w:rsidRDefault="005925EE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06"/>
        <w:rPr>
          <w:rFonts w:ascii="Angsana New" w:eastAsia="MS Mincho" w:hAnsi="Angsana New"/>
          <w:sz w:val="24"/>
          <w:szCs w:val="24"/>
        </w:rPr>
      </w:pPr>
    </w:p>
    <w:p w:rsidR="00DC54D3" w:rsidRPr="00216640" w:rsidRDefault="00281978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cs/>
        </w:rPr>
        <w:sectPr w:rsidR="00DC54D3" w:rsidRPr="00216640" w:rsidSect="00AD75AF">
          <w:pgSz w:w="16834" w:h="11909" w:orient="landscape" w:code="9"/>
          <w:pgMar w:top="1152" w:right="691" w:bottom="1152" w:left="1152" w:header="634" w:footer="763" w:gutter="0"/>
          <w:cols w:space="720"/>
          <w:docGrid w:linePitch="245"/>
        </w:sectPr>
      </w:pPr>
      <w:r w:rsidRPr="00216640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="00386E9C" w:rsidRPr="00216640">
        <w:rPr>
          <w:rFonts w:ascii="Angsana New" w:eastAsia="MS Mincho" w:hAnsi="Angsana New" w:hint="cs"/>
          <w:sz w:val="30"/>
          <w:szCs w:val="30"/>
          <w:cs/>
        </w:rPr>
        <w:t>ไม่มีเงินปันผล</w:t>
      </w:r>
      <w:r w:rsidR="00DE04C3" w:rsidRPr="00216640">
        <w:rPr>
          <w:rFonts w:ascii="Angsana New" w:eastAsia="MS Mincho" w:hAnsi="Angsana New" w:hint="cs"/>
          <w:sz w:val="30"/>
          <w:szCs w:val="30"/>
          <w:cs/>
        </w:rPr>
        <w:t>รับ</w:t>
      </w:r>
      <w:r w:rsidR="00386E9C" w:rsidRPr="00216640">
        <w:rPr>
          <w:rFonts w:ascii="Angsana New" w:eastAsia="MS Mincho" w:hAnsi="Angsana New" w:hint="cs"/>
          <w:sz w:val="30"/>
          <w:szCs w:val="30"/>
          <w:cs/>
        </w:rPr>
        <w:t>จากเงินลงทุนดังกล่าวข้างต้นในระหว่างงวด</w:t>
      </w:r>
      <w:r w:rsidR="003642F2" w:rsidRPr="00216640">
        <w:rPr>
          <w:rFonts w:ascii="Angsana New" w:eastAsia="MS Mincho" w:hAnsi="Angsana New" w:hint="cs"/>
          <w:sz w:val="30"/>
          <w:szCs w:val="30"/>
          <w:cs/>
        </w:rPr>
        <w:t>หก</w:t>
      </w:r>
      <w:r w:rsidR="00DE04C3" w:rsidRPr="00216640">
        <w:rPr>
          <w:rFonts w:ascii="Angsana New" w:eastAsia="MS Mincho" w:hAnsi="Angsana New" w:hint="cs"/>
          <w:sz w:val="30"/>
          <w:szCs w:val="30"/>
          <w:cs/>
        </w:rPr>
        <w:t>เดือน</w:t>
      </w:r>
      <w:r w:rsidR="00386E9C" w:rsidRPr="00216640">
        <w:rPr>
          <w:rFonts w:ascii="Angsana New" w:eastAsia="MS Mincho" w:hAnsi="Angsana New" w:hint="cs"/>
          <w:sz w:val="30"/>
          <w:szCs w:val="30"/>
          <w:cs/>
        </w:rPr>
        <w:t xml:space="preserve">สิ้นสุดวันที่ </w:t>
      </w:r>
      <w:r w:rsidR="00386E9C" w:rsidRPr="00216640">
        <w:rPr>
          <w:rFonts w:ascii="Angsana New" w:eastAsia="MS Mincho" w:hAnsi="Angsana New"/>
          <w:sz w:val="30"/>
          <w:szCs w:val="30"/>
        </w:rPr>
        <w:t>3</w:t>
      </w:r>
      <w:r w:rsidR="003642F2" w:rsidRPr="00216640">
        <w:rPr>
          <w:rFonts w:ascii="Angsana New" w:eastAsia="MS Mincho" w:hAnsi="Angsana New" w:hint="cs"/>
          <w:sz w:val="30"/>
          <w:szCs w:val="30"/>
          <w:cs/>
        </w:rPr>
        <w:t>0 มิถุนายน</w:t>
      </w:r>
      <w:r w:rsidR="00386E9C" w:rsidRPr="00216640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386E9C" w:rsidRPr="00216640">
        <w:rPr>
          <w:rFonts w:ascii="Angsana New" w:eastAsia="MS Mincho" w:hAnsi="Angsana New"/>
          <w:sz w:val="30"/>
          <w:szCs w:val="30"/>
        </w:rPr>
        <w:t>256</w:t>
      </w:r>
      <w:r w:rsidR="00EE776A" w:rsidRPr="00216640">
        <w:rPr>
          <w:rFonts w:ascii="Angsana New" w:eastAsia="MS Mincho" w:hAnsi="Angsana New" w:hint="cs"/>
          <w:sz w:val="30"/>
          <w:szCs w:val="30"/>
          <w:cs/>
        </w:rPr>
        <w:t>1</w:t>
      </w:r>
      <w:r w:rsidR="00386E9C" w:rsidRPr="00216640">
        <w:rPr>
          <w:rFonts w:ascii="Angsana New" w:eastAsia="MS Mincho" w:hAnsi="Angsana New"/>
          <w:sz w:val="30"/>
          <w:szCs w:val="30"/>
        </w:rPr>
        <w:t xml:space="preserve"> </w:t>
      </w:r>
      <w:r w:rsidR="00386E9C" w:rsidRPr="00216640">
        <w:rPr>
          <w:rFonts w:ascii="Angsana New" w:eastAsia="MS Mincho" w:hAnsi="Angsana New" w:hint="cs"/>
          <w:sz w:val="30"/>
          <w:szCs w:val="30"/>
          <w:cs/>
        </w:rPr>
        <w:t xml:space="preserve">และ </w:t>
      </w:r>
      <w:r w:rsidR="00EE776A" w:rsidRPr="00216640">
        <w:rPr>
          <w:rFonts w:ascii="Angsana New" w:eastAsia="MS Mincho" w:hAnsi="Angsana New"/>
          <w:sz w:val="30"/>
          <w:szCs w:val="30"/>
        </w:rPr>
        <w:t>25</w:t>
      </w:r>
      <w:r w:rsidR="00EE776A" w:rsidRPr="00216640">
        <w:rPr>
          <w:rFonts w:ascii="Angsana New" w:eastAsia="MS Mincho" w:hAnsi="Angsana New" w:hint="cs"/>
          <w:sz w:val="30"/>
          <w:szCs w:val="30"/>
          <w:cs/>
        </w:rPr>
        <w:t>60</w:t>
      </w:r>
    </w:p>
    <w:p w:rsidR="00DC54D3" w:rsidRPr="00216640" w:rsidRDefault="00A065C2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216640">
        <w:rPr>
          <w:rFonts w:ascii="Angsana New" w:eastAsia="MS Mincho" w:hAnsi="Angsana New"/>
          <w:sz w:val="30"/>
          <w:szCs w:val="30"/>
          <w:lang w:val="en-US"/>
        </w:rPr>
        <w:lastRenderedPageBreak/>
        <w:t>8</w:t>
      </w:r>
      <w:r w:rsidR="00DC54D3" w:rsidRPr="00216640">
        <w:rPr>
          <w:rFonts w:ascii="Angsana New" w:eastAsia="MS Mincho" w:hAnsi="Angsana New"/>
          <w:sz w:val="30"/>
          <w:szCs w:val="30"/>
          <w:lang w:val="en-US"/>
        </w:rPr>
        <w:tab/>
      </w:r>
      <w:r w:rsidR="00DC54D3" w:rsidRPr="00216640">
        <w:rPr>
          <w:rFonts w:ascii="Angsana New" w:eastAsia="MS Mincho" w:hAnsi="Angsana New" w:hint="cs"/>
          <w:sz w:val="30"/>
          <w:szCs w:val="30"/>
          <w:cs/>
          <w:lang w:val="en-US"/>
        </w:rPr>
        <w:t>เงินกู้ยืมระยะสั้นจากสถาบันการเงิน</w:t>
      </w:r>
      <w:r w:rsidR="00DC54D3" w:rsidRPr="00216640">
        <w:rPr>
          <w:rFonts w:ascii="Angsana New" w:eastAsia="MS Mincho" w:hAnsi="Angsana New"/>
          <w:sz w:val="30"/>
          <w:szCs w:val="30"/>
          <w:lang w:val="en-US"/>
        </w:rPr>
        <w:t xml:space="preserve"> </w:t>
      </w:r>
    </w:p>
    <w:p w:rsidR="0004110F" w:rsidRPr="00216640" w:rsidRDefault="0004110F" w:rsidP="001951DD">
      <w:pPr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DC54D3" w:rsidRPr="00216640" w:rsidTr="00602E70">
        <w:tc>
          <w:tcPr>
            <w:tcW w:w="3240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54D3" w:rsidRPr="00216640" w:rsidRDefault="00DC54D3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DC54D3" w:rsidRPr="00216640" w:rsidRDefault="00DC54D3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DC54D3" w:rsidRPr="00216640" w:rsidRDefault="00DC54D3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C54D3" w:rsidRPr="00216640" w:rsidTr="00602E70">
        <w:tc>
          <w:tcPr>
            <w:tcW w:w="3240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DC54D3" w:rsidRPr="00216640" w:rsidRDefault="00DC54D3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DC54D3" w:rsidRPr="00216640" w:rsidTr="00602E70">
        <w:tc>
          <w:tcPr>
            <w:tcW w:w="3240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DC54D3" w:rsidRPr="00216640" w:rsidRDefault="00DC54D3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DC54D3" w:rsidRPr="00216640" w:rsidTr="00602E70">
        <w:tc>
          <w:tcPr>
            <w:tcW w:w="3240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54D3" w:rsidRPr="00216640" w:rsidRDefault="00DC54D3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DC54D3" w:rsidRPr="00216640" w:rsidRDefault="00DC54D3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54D3" w:rsidRPr="00216640" w:rsidTr="00602E70">
        <w:tc>
          <w:tcPr>
            <w:tcW w:w="3240" w:type="dxa"/>
            <w:shd w:val="clear" w:color="auto" w:fill="auto"/>
          </w:tcPr>
          <w:p w:rsidR="00DC54D3" w:rsidRPr="00216640" w:rsidRDefault="00DC54D3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DC54D3" w:rsidRPr="00216640" w:rsidRDefault="00DC54D3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C54D3" w:rsidRPr="00216640" w:rsidRDefault="00DC54D3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54D3" w:rsidRPr="00216640" w:rsidRDefault="00DC54D3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C54D3" w:rsidRPr="00216640" w:rsidRDefault="00DC54D3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C54D3" w:rsidRPr="00216640" w:rsidRDefault="00DC54D3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C54D3" w:rsidRPr="00216640" w:rsidRDefault="00DC54D3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54D3" w:rsidRPr="00216640" w:rsidRDefault="00DC54D3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5C3A" w:rsidRPr="00216640" w:rsidTr="00602E70">
        <w:tc>
          <w:tcPr>
            <w:tcW w:w="3240" w:type="dxa"/>
            <w:shd w:val="clear" w:color="auto" w:fill="auto"/>
          </w:tcPr>
          <w:p w:rsidR="00985C3A" w:rsidRPr="00216640" w:rsidRDefault="00985C3A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985C3A" w:rsidRPr="00216640" w:rsidRDefault="00985C3A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85C3A" w:rsidRPr="00216640" w:rsidRDefault="00985C3A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85C3A" w:rsidRPr="00216640" w:rsidRDefault="00985C3A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85C3A" w:rsidRPr="00216640" w:rsidRDefault="00985C3A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85C3A" w:rsidRPr="00216640" w:rsidRDefault="00985C3A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85C3A" w:rsidRPr="00216640" w:rsidRDefault="00985C3A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85C3A" w:rsidRPr="00216640" w:rsidTr="00602E70">
        <w:tc>
          <w:tcPr>
            <w:tcW w:w="3240" w:type="dxa"/>
            <w:shd w:val="clear" w:color="auto" w:fill="auto"/>
          </w:tcPr>
          <w:p w:rsidR="00985C3A" w:rsidRPr="00216640" w:rsidRDefault="00985C3A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985C3A" w:rsidRPr="00216640" w:rsidRDefault="00985C3A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985C3A" w:rsidRPr="00216640" w:rsidRDefault="00C5376E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60,000</w:t>
            </w:r>
          </w:p>
        </w:tc>
        <w:tc>
          <w:tcPr>
            <w:tcW w:w="262" w:type="dxa"/>
            <w:shd w:val="clear" w:color="auto" w:fill="auto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85C3A" w:rsidRPr="00216640" w:rsidRDefault="00985C3A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985C3A" w:rsidRPr="00216640" w:rsidRDefault="00985C3A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60,000</w:t>
            </w:r>
          </w:p>
        </w:tc>
        <w:tc>
          <w:tcPr>
            <w:tcW w:w="270" w:type="dxa"/>
            <w:shd w:val="clear" w:color="auto" w:fill="auto"/>
          </w:tcPr>
          <w:p w:rsidR="00985C3A" w:rsidRPr="00216640" w:rsidRDefault="00985C3A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985C3A" w:rsidRPr="00216640" w:rsidRDefault="00985C3A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04110F" w:rsidRPr="00216640" w:rsidRDefault="0004110F" w:rsidP="001951DD">
      <w:pPr>
        <w:pStyle w:val="Heading6"/>
        <w:ind w:left="540" w:right="-223"/>
        <w:rPr>
          <w:rFonts w:ascii="Angsana New" w:eastAsia="MS Mincho" w:hAnsi="Angsana New"/>
          <w:b w:val="0"/>
          <w:bCs w:val="0"/>
          <w:lang w:val="en-US"/>
        </w:rPr>
      </w:pPr>
    </w:p>
    <w:p w:rsidR="00DC54D3" w:rsidRPr="00216640" w:rsidRDefault="002E73CA" w:rsidP="001951DD">
      <w:pPr>
        <w:pStyle w:val="Heading6"/>
        <w:ind w:left="540" w:right="-223"/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</w:pPr>
      <w:r w:rsidRPr="00216640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บริษัทมีเงินกู้ยืมระยะสั้นจากสถาบันการเงิน โดยมีอัตราดอกเบี้ยคงที่ต่อปี เงื่อนไขการเรียกชำระคืนเงินกู้เมื่อทวงถาม</w:t>
      </w:r>
      <w:r w:rsidR="0021143D" w:rsidRPr="00216640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216640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โดยมีหลักประกันเป็นเงินฝากสถาบันการเงินจำนวน </w:t>
      </w:r>
      <w:r w:rsidR="00985C3A" w:rsidRPr="00216640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10.00</w:t>
      </w:r>
      <w:r w:rsidRPr="00216640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216640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ล้านบาท </w:t>
      </w:r>
      <w:r w:rsidR="000E611C" w:rsidRPr="00216640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(</w:t>
      </w:r>
      <w:r w:rsidR="000E611C" w:rsidRPr="00216640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ดูหมายเหตุ </w:t>
      </w:r>
      <w:r w:rsidR="000E611C" w:rsidRPr="00216640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</w:t>
      </w:r>
      <w:r w:rsidR="000E611C" w:rsidRPr="00216640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)</w:t>
      </w:r>
    </w:p>
    <w:p w:rsidR="00DC54D3" w:rsidRPr="00216640" w:rsidRDefault="00DC54D3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</w:p>
    <w:p w:rsidR="00A57F80" w:rsidRPr="00216640" w:rsidRDefault="00A065C2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</w:rPr>
      </w:pPr>
      <w:r w:rsidRPr="00216640">
        <w:rPr>
          <w:rFonts w:ascii="Angsana New" w:eastAsia="MS Mincho" w:hAnsi="Angsana New"/>
          <w:sz w:val="30"/>
          <w:szCs w:val="30"/>
          <w:lang w:val="en-US"/>
        </w:rPr>
        <w:t>9</w:t>
      </w:r>
      <w:r w:rsidR="00CB3B4E" w:rsidRPr="00216640">
        <w:rPr>
          <w:rFonts w:ascii="Angsana New" w:eastAsia="MS Mincho" w:hAnsi="Angsana New"/>
          <w:sz w:val="30"/>
          <w:szCs w:val="30"/>
          <w:lang w:val="en-US"/>
        </w:rPr>
        <w:tab/>
      </w:r>
      <w:r w:rsidR="00A57F80" w:rsidRPr="00216640">
        <w:rPr>
          <w:rFonts w:ascii="Angsana New" w:eastAsia="MS Mincho" w:hAnsi="Angsana New"/>
          <w:sz w:val="30"/>
          <w:szCs w:val="30"/>
          <w:cs/>
        </w:rPr>
        <w:t>เจ้าหนี้การค้าและเจ้าหนี้อื่น</w:t>
      </w:r>
    </w:p>
    <w:p w:rsidR="001B2A32" w:rsidRPr="00216640" w:rsidRDefault="001B2A3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eastAsia="MS Mincho" w:hAnsi="Angsana New"/>
          <w:sz w:val="24"/>
          <w:szCs w:val="24"/>
        </w:rPr>
      </w:pPr>
      <w:r w:rsidRPr="00216640">
        <w:rPr>
          <w:rFonts w:ascii="Angsana New" w:eastAsia="MS Mincho" w:hAnsi="Angsana New"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1B2A32" w:rsidRPr="00216640" w:rsidTr="00602E70">
        <w:tc>
          <w:tcPr>
            <w:tcW w:w="3330" w:type="dxa"/>
            <w:shd w:val="clear" w:color="auto" w:fill="auto"/>
          </w:tcPr>
          <w:p w:rsidR="001B2A32" w:rsidRPr="00216640" w:rsidRDefault="001B2A3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B2A32" w:rsidRPr="00216640" w:rsidRDefault="001B2A3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2A32" w:rsidRPr="00216640" w:rsidRDefault="001B2A32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1B2A32" w:rsidRPr="00216640" w:rsidRDefault="001B2A32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1B2A32" w:rsidRPr="00216640" w:rsidRDefault="001B2A3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1B2A32" w:rsidRPr="00216640" w:rsidRDefault="001B2A32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42F2" w:rsidRPr="00216640" w:rsidTr="00602E70">
        <w:tc>
          <w:tcPr>
            <w:tcW w:w="333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3642F2" w:rsidRPr="00216640" w:rsidTr="00602E70">
        <w:tc>
          <w:tcPr>
            <w:tcW w:w="333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3642F2" w:rsidRPr="00216640" w:rsidTr="00602E70">
        <w:tc>
          <w:tcPr>
            <w:tcW w:w="333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42F2" w:rsidRPr="00216640" w:rsidTr="00602E70">
        <w:tc>
          <w:tcPr>
            <w:tcW w:w="3330" w:type="dxa"/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2F2" w:rsidRPr="00216640" w:rsidTr="00602E70">
        <w:tc>
          <w:tcPr>
            <w:tcW w:w="3330" w:type="dxa"/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642F2" w:rsidRPr="00216640" w:rsidRDefault="00BC3DA1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642F2" w:rsidRPr="00216640" w:rsidRDefault="00BC3DA1" w:rsidP="001951D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</w:tr>
      <w:tr w:rsidR="003642F2" w:rsidRPr="00216640" w:rsidTr="00602E70">
        <w:tc>
          <w:tcPr>
            <w:tcW w:w="3330" w:type="dxa"/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642F2" w:rsidRPr="00216640" w:rsidRDefault="0023227A" w:rsidP="00E101B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E101B6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101B6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13093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119,374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3642F2" w:rsidRPr="00216640" w:rsidRDefault="0023227A" w:rsidP="00E101B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52,</w:t>
            </w:r>
            <w:r w:rsidR="00E101B6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413093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90,598</w:t>
            </w:r>
          </w:p>
        </w:tc>
      </w:tr>
      <w:tr w:rsidR="003642F2" w:rsidRPr="00216640" w:rsidTr="00602E70">
        <w:tc>
          <w:tcPr>
            <w:tcW w:w="333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42F2" w:rsidRPr="00216640" w:rsidRDefault="00E101B6" w:rsidP="00E101B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</w:t>
            </w:r>
            <w:r w:rsidR="0023227A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413093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119,374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42F2" w:rsidRPr="00216640" w:rsidRDefault="00E101B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52,1</w:t>
            </w:r>
            <w:r w:rsidR="0023227A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413093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90,637</w:t>
            </w:r>
          </w:p>
        </w:tc>
      </w:tr>
      <w:tr w:rsidR="003642F2" w:rsidRPr="00216640" w:rsidTr="00602E70">
        <w:tc>
          <w:tcPr>
            <w:tcW w:w="333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642F2" w:rsidRPr="00216640" w:rsidTr="00602E70">
        <w:tc>
          <w:tcPr>
            <w:tcW w:w="3330" w:type="dxa"/>
            <w:shd w:val="clear" w:color="auto" w:fill="auto"/>
          </w:tcPr>
          <w:p w:rsidR="003642F2" w:rsidRPr="00216640" w:rsidRDefault="003642F2" w:rsidP="001951D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642F2" w:rsidRPr="00216640" w:rsidTr="00602E70">
        <w:tc>
          <w:tcPr>
            <w:tcW w:w="3330" w:type="dxa"/>
            <w:shd w:val="clear" w:color="auto" w:fill="auto"/>
          </w:tcPr>
          <w:p w:rsidR="003642F2" w:rsidRPr="00216640" w:rsidRDefault="003642F2" w:rsidP="001951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21664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42F2" w:rsidRPr="00216640" w:rsidRDefault="00BC3DA1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642F2" w:rsidRPr="00216640" w:rsidRDefault="00D60073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156</w:t>
            </w:r>
          </w:p>
        </w:tc>
      </w:tr>
      <w:tr w:rsidR="003642F2" w:rsidRPr="00216640" w:rsidTr="00602E70">
        <w:tc>
          <w:tcPr>
            <w:tcW w:w="3330" w:type="dxa"/>
            <w:shd w:val="clear" w:color="auto" w:fill="auto"/>
          </w:tcPr>
          <w:p w:rsidR="003642F2" w:rsidRPr="00216640" w:rsidRDefault="003642F2" w:rsidP="001951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642F2" w:rsidRPr="00216640" w:rsidRDefault="00E101B6" w:rsidP="00E101B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  <w:r w:rsidR="00FE1612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209,274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3642F2" w:rsidRPr="00216640" w:rsidRDefault="0023227A" w:rsidP="00E101B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101B6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E101B6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101B6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163,347</w:t>
            </w:r>
          </w:p>
        </w:tc>
      </w:tr>
      <w:tr w:rsidR="003642F2" w:rsidRPr="00216640" w:rsidTr="00602E70">
        <w:tc>
          <w:tcPr>
            <w:tcW w:w="333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42F2" w:rsidRPr="00216640" w:rsidRDefault="00E101B6" w:rsidP="00E101B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209</w:t>
            </w:r>
            <w:r w:rsidR="00FE1612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13093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209,526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42F2" w:rsidRPr="00216640" w:rsidRDefault="00D60073" w:rsidP="005658D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658D0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8,3</w:t>
            </w:r>
            <w:r w:rsidR="005658D0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163,503</w:t>
            </w:r>
          </w:p>
        </w:tc>
      </w:tr>
      <w:tr w:rsidR="003642F2" w:rsidRPr="00216640" w:rsidTr="00602E70">
        <w:tc>
          <w:tcPr>
            <w:tcW w:w="333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642F2" w:rsidRPr="00216640" w:rsidTr="00602E70">
        <w:tc>
          <w:tcPr>
            <w:tcW w:w="333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3642F2" w:rsidRPr="00216640" w:rsidRDefault="00E101B6" w:rsidP="00E101B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306</w:t>
            </w:r>
            <w:r w:rsidR="00FE1612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013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328,900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3642F2" w:rsidRPr="00216640" w:rsidRDefault="005658D0" w:rsidP="005658D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</w:t>
            </w:r>
            <w:r w:rsidR="0023227A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27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3642F2" w:rsidRPr="00216640" w:rsidRDefault="003642F2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254,140</w:t>
            </w:r>
          </w:p>
        </w:tc>
      </w:tr>
    </w:tbl>
    <w:p w:rsidR="001B2A32" w:rsidRPr="00216640" w:rsidRDefault="001B2A3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eastAsia="MS Mincho" w:hAnsi="Angsana New"/>
          <w:sz w:val="24"/>
          <w:szCs w:val="24"/>
        </w:rPr>
      </w:pPr>
      <w:r w:rsidRPr="00216640">
        <w:rPr>
          <w:rFonts w:ascii="Angsana New" w:eastAsia="MS Mincho" w:hAnsi="Angsana New"/>
          <w:sz w:val="24"/>
          <w:szCs w:val="24"/>
        </w:rPr>
        <w:tab/>
      </w:r>
      <w:r w:rsidRPr="00216640">
        <w:rPr>
          <w:rFonts w:ascii="Angsana New" w:eastAsia="MS Mincho" w:hAnsi="Angsana New"/>
          <w:sz w:val="24"/>
          <w:szCs w:val="24"/>
        </w:rPr>
        <w:tab/>
      </w:r>
    </w:p>
    <w:p w:rsidR="002E73CA" w:rsidRPr="00216640" w:rsidRDefault="002E73CA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eastAsia="MS Mincho" w:hAnsi="Angsana New"/>
          <w:sz w:val="24"/>
          <w:szCs w:val="24"/>
        </w:rPr>
      </w:pPr>
    </w:p>
    <w:p w:rsidR="002E73CA" w:rsidRPr="00216640" w:rsidRDefault="002E73CA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eastAsia="MS Mincho" w:hAnsi="Angsana New"/>
          <w:sz w:val="24"/>
          <w:szCs w:val="24"/>
        </w:rPr>
      </w:pPr>
    </w:p>
    <w:p w:rsidR="00A57F80" w:rsidRPr="00216640" w:rsidRDefault="00597156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57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lang w:val="x-none" w:eastAsia="x-none"/>
        </w:rPr>
        <w:lastRenderedPageBreak/>
        <w:tab/>
      </w:r>
      <w:r w:rsidRPr="00216640">
        <w:rPr>
          <w:rFonts w:ascii="Angsana New" w:hAnsi="Angsana New"/>
          <w:sz w:val="30"/>
          <w:szCs w:val="30"/>
          <w:cs/>
        </w:rPr>
        <w:t>เจ้าหนี้อื่นประกอบด้วย</w:t>
      </w:r>
    </w:p>
    <w:p w:rsidR="0050635B" w:rsidRPr="00216640" w:rsidRDefault="0050635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57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50635B" w:rsidRPr="00216640" w:rsidTr="00602E70">
        <w:tc>
          <w:tcPr>
            <w:tcW w:w="3330" w:type="dxa"/>
            <w:shd w:val="clear" w:color="auto" w:fill="auto"/>
          </w:tcPr>
          <w:p w:rsidR="0050635B" w:rsidRPr="00216640" w:rsidRDefault="0050635B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0635B" w:rsidRPr="00216640" w:rsidRDefault="0050635B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635B" w:rsidRPr="00216640" w:rsidRDefault="0050635B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50635B" w:rsidRPr="00216640" w:rsidRDefault="0050635B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50635B" w:rsidRPr="00216640" w:rsidRDefault="0050635B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50635B" w:rsidRPr="00216640" w:rsidRDefault="0050635B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42F2" w:rsidRPr="00216640" w:rsidTr="00602E70">
        <w:trPr>
          <w:trHeight w:val="80"/>
        </w:trPr>
        <w:tc>
          <w:tcPr>
            <w:tcW w:w="333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3642F2" w:rsidRPr="00216640" w:rsidTr="00602E70">
        <w:tc>
          <w:tcPr>
            <w:tcW w:w="333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3642F2" w:rsidRPr="00216640" w:rsidTr="00602E70">
        <w:tc>
          <w:tcPr>
            <w:tcW w:w="3330" w:type="dxa"/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658D0" w:rsidRPr="00216640" w:rsidTr="00602E70">
        <w:tc>
          <w:tcPr>
            <w:tcW w:w="3330" w:type="dxa"/>
            <w:shd w:val="clear" w:color="auto" w:fill="auto"/>
            <w:vAlign w:val="center"/>
          </w:tcPr>
          <w:p w:rsidR="005658D0" w:rsidRPr="00216640" w:rsidRDefault="005658D0" w:rsidP="0056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658D0" w:rsidRPr="00216640" w:rsidRDefault="005658D0" w:rsidP="0056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98,901</w:t>
            </w:r>
          </w:p>
        </w:tc>
        <w:tc>
          <w:tcPr>
            <w:tcW w:w="262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86,917</w:t>
            </w:r>
          </w:p>
        </w:tc>
        <w:tc>
          <w:tcPr>
            <w:tcW w:w="262" w:type="dxa"/>
            <w:shd w:val="clear" w:color="auto" w:fill="auto"/>
          </w:tcPr>
          <w:p w:rsidR="005658D0" w:rsidRPr="00216640" w:rsidRDefault="005658D0" w:rsidP="0056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81,603</w:t>
            </w:r>
          </w:p>
        </w:tc>
        <w:tc>
          <w:tcPr>
            <w:tcW w:w="270" w:type="dxa"/>
            <w:shd w:val="clear" w:color="auto" w:fill="auto"/>
          </w:tcPr>
          <w:p w:rsidR="005658D0" w:rsidRPr="00216640" w:rsidRDefault="005658D0" w:rsidP="0056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73,331</w:t>
            </w:r>
          </w:p>
        </w:tc>
      </w:tr>
      <w:tr w:rsidR="005658D0" w:rsidRPr="00216640" w:rsidTr="00602E70">
        <w:tc>
          <w:tcPr>
            <w:tcW w:w="3330" w:type="dxa"/>
            <w:shd w:val="clear" w:color="auto" w:fill="auto"/>
            <w:vAlign w:val="center"/>
          </w:tcPr>
          <w:p w:rsidR="005658D0" w:rsidRPr="00216640" w:rsidRDefault="005658D0" w:rsidP="005658D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658D0" w:rsidRPr="00216640" w:rsidRDefault="005658D0" w:rsidP="0056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86,932</w:t>
            </w:r>
          </w:p>
        </w:tc>
        <w:tc>
          <w:tcPr>
            <w:tcW w:w="262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86,141</w:t>
            </w:r>
          </w:p>
        </w:tc>
        <w:tc>
          <w:tcPr>
            <w:tcW w:w="262" w:type="dxa"/>
            <w:shd w:val="clear" w:color="auto" w:fill="auto"/>
          </w:tcPr>
          <w:p w:rsidR="005658D0" w:rsidRPr="00216640" w:rsidRDefault="005658D0" w:rsidP="0056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70,030</w:t>
            </w:r>
          </w:p>
        </w:tc>
        <w:tc>
          <w:tcPr>
            <w:tcW w:w="270" w:type="dxa"/>
            <w:shd w:val="clear" w:color="auto" w:fill="auto"/>
          </w:tcPr>
          <w:p w:rsidR="005658D0" w:rsidRPr="00216640" w:rsidRDefault="005658D0" w:rsidP="0056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63,660</w:t>
            </w:r>
          </w:p>
        </w:tc>
      </w:tr>
      <w:tr w:rsidR="005658D0" w:rsidRPr="00216640" w:rsidTr="00602E70">
        <w:tc>
          <w:tcPr>
            <w:tcW w:w="3330" w:type="dxa"/>
            <w:shd w:val="clear" w:color="auto" w:fill="auto"/>
            <w:vAlign w:val="center"/>
          </w:tcPr>
          <w:p w:rsidR="005658D0" w:rsidRPr="00216640" w:rsidRDefault="005658D0" w:rsidP="005658D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658D0" w:rsidRPr="00216640" w:rsidRDefault="005658D0" w:rsidP="0056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11,464</w:t>
            </w:r>
          </w:p>
        </w:tc>
        <w:tc>
          <w:tcPr>
            <w:tcW w:w="262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10,541</w:t>
            </w:r>
          </w:p>
        </w:tc>
        <w:tc>
          <w:tcPr>
            <w:tcW w:w="262" w:type="dxa"/>
            <w:shd w:val="clear" w:color="auto" w:fill="auto"/>
          </w:tcPr>
          <w:p w:rsidR="005658D0" w:rsidRPr="00216640" w:rsidRDefault="005658D0" w:rsidP="0056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10,610</w:t>
            </w:r>
          </w:p>
        </w:tc>
        <w:tc>
          <w:tcPr>
            <w:tcW w:w="270" w:type="dxa"/>
            <w:shd w:val="clear" w:color="auto" w:fill="auto"/>
          </w:tcPr>
          <w:p w:rsidR="005658D0" w:rsidRPr="00216640" w:rsidRDefault="005658D0" w:rsidP="0056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9,764</w:t>
            </w:r>
          </w:p>
        </w:tc>
      </w:tr>
      <w:tr w:rsidR="005658D0" w:rsidRPr="00216640" w:rsidTr="00602E70">
        <w:tc>
          <w:tcPr>
            <w:tcW w:w="3330" w:type="dxa"/>
            <w:shd w:val="clear" w:color="auto" w:fill="auto"/>
            <w:vAlign w:val="center"/>
          </w:tcPr>
          <w:p w:rsidR="005658D0" w:rsidRPr="00216640" w:rsidRDefault="005658D0" w:rsidP="005658D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658D0" w:rsidRPr="00216640" w:rsidRDefault="005658D0" w:rsidP="0056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6,011</w:t>
            </w:r>
          </w:p>
        </w:tc>
        <w:tc>
          <w:tcPr>
            <w:tcW w:w="262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14,042</w:t>
            </w:r>
          </w:p>
        </w:tc>
        <w:tc>
          <w:tcPr>
            <w:tcW w:w="262" w:type="dxa"/>
            <w:shd w:val="clear" w:color="auto" w:fill="auto"/>
          </w:tcPr>
          <w:p w:rsidR="005658D0" w:rsidRPr="00216640" w:rsidRDefault="005658D0" w:rsidP="0056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3,215</w:t>
            </w:r>
          </w:p>
        </w:tc>
        <w:tc>
          <w:tcPr>
            <w:tcW w:w="270" w:type="dxa"/>
            <w:shd w:val="clear" w:color="auto" w:fill="auto"/>
          </w:tcPr>
          <w:p w:rsidR="005658D0" w:rsidRPr="00216640" w:rsidRDefault="005658D0" w:rsidP="0056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12,868</w:t>
            </w:r>
          </w:p>
        </w:tc>
      </w:tr>
      <w:tr w:rsidR="005658D0" w:rsidRPr="00216640" w:rsidTr="00602E70">
        <w:tc>
          <w:tcPr>
            <w:tcW w:w="3330" w:type="dxa"/>
            <w:shd w:val="clear" w:color="auto" w:fill="auto"/>
          </w:tcPr>
          <w:p w:rsidR="005658D0" w:rsidRPr="00216640" w:rsidRDefault="005658D0" w:rsidP="0056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7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658D0" w:rsidRPr="00216640" w:rsidRDefault="005658D0" w:rsidP="0056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658D0" w:rsidRPr="00216640" w:rsidRDefault="005658D0" w:rsidP="005658D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6,086</w:t>
            </w:r>
          </w:p>
        </w:tc>
        <w:tc>
          <w:tcPr>
            <w:tcW w:w="262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11,885</w:t>
            </w:r>
          </w:p>
        </w:tc>
        <w:tc>
          <w:tcPr>
            <w:tcW w:w="262" w:type="dxa"/>
            <w:shd w:val="clear" w:color="auto" w:fill="auto"/>
          </w:tcPr>
          <w:p w:rsidR="005658D0" w:rsidRPr="00216640" w:rsidRDefault="005658D0" w:rsidP="0056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5658D0" w:rsidRPr="00216640" w:rsidRDefault="005658D0" w:rsidP="005658D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2,906</w:t>
            </w:r>
          </w:p>
        </w:tc>
        <w:tc>
          <w:tcPr>
            <w:tcW w:w="270" w:type="dxa"/>
            <w:shd w:val="clear" w:color="auto" w:fill="auto"/>
          </w:tcPr>
          <w:p w:rsidR="005658D0" w:rsidRPr="00216640" w:rsidRDefault="005658D0" w:rsidP="0056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658D0" w:rsidRPr="00216640" w:rsidRDefault="005658D0" w:rsidP="005658D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3,880</w:t>
            </w:r>
          </w:p>
        </w:tc>
      </w:tr>
      <w:tr w:rsidR="005658D0" w:rsidRPr="00216640" w:rsidTr="00602E70">
        <w:tc>
          <w:tcPr>
            <w:tcW w:w="3330" w:type="dxa"/>
            <w:shd w:val="clear" w:color="auto" w:fill="auto"/>
          </w:tcPr>
          <w:p w:rsidR="005658D0" w:rsidRPr="00216640" w:rsidRDefault="005658D0" w:rsidP="0056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658D0" w:rsidRPr="00216640" w:rsidRDefault="005658D0" w:rsidP="0056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5658D0" w:rsidRPr="00216640" w:rsidRDefault="005658D0" w:rsidP="005658D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209,394</w:t>
            </w:r>
          </w:p>
        </w:tc>
        <w:tc>
          <w:tcPr>
            <w:tcW w:w="262" w:type="dxa"/>
            <w:shd w:val="clear" w:color="auto" w:fill="auto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5658D0" w:rsidRPr="00216640" w:rsidRDefault="005658D0" w:rsidP="005658D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209,526</w:t>
            </w:r>
          </w:p>
        </w:tc>
        <w:tc>
          <w:tcPr>
            <w:tcW w:w="262" w:type="dxa"/>
            <w:shd w:val="clear" w:color="auto" w:fill="auto"/>
          </w:tcPr>
          <w:p w:rsidR="005658D0" w:rsidRPr="00216640" w:rsidRDefault="005658D0" w:rsidP="0056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5658D0" w:rsidRPr="00216640" w:rsidRDefault="005658D0" w:rsidP="005658D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168,364</w:t>
            </w:r>
          </w:p>
        </w:tc>
        <w:tc>
          <w:tcPr>
            <w:tcW w:w="270" w:type="dxa"/>
            <w:shd w:val="clear" w:color="auto" w:fill="auto"/>
          </w:tcPr>
          <w:p w:rsidR="005658D0" w:rsidRPr="00216640" w:rsidRDefault="005658D0" w:rsidP="0056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5658D0" w:rsidRPr="00216640" w:rsidRDefault="005658D0" w:rsidP="005658D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163,503</w:t>
            </w:r>
          </w:p>
        </w:tc>
      </w:tr>
    </w:tbl>
    <w:p w:rsidR="0004110F" w:rsidRPr="00216640" w:rsidRDefault="0004110F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</w:p>
    <w:p w:rsidR="00020390" w:rsidRPr="00216640" w:rsidRDefault="00A065C2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216640">
        <w:rPr>
          <w:rFonts w:ascii="Angsana New" w:eastAsia="MS Mincho" w:hAnsi="Angsana New"/>
          <w:sz w:val="30"/>
          <w:szCs w:val="30"/>
          <w:lang w:val="en-US"/>
        </w:rPr>
        <w:t>10</w:t>
      </w:r>
      <w:r w:rsidR="00020390" w:rsidRPr="00216640">
        <w:rPr>
          <w:rFonts w:ascii="Angsana New" w:eastAsia="MS Mincho" w:hAnsi="Angsana New"/>
          <w:sz w:val="30"/>
          <w:szCs w:val="30"/>
          <w:lang w:val="en-US"/>
        </w:rPr>
        <w:tab/>
      </w:r>
      <w:r w:rsidR="00020390" w:rsidRPr="00216640">
        <w:rPr>
          <w:rFonts w:ascii="Angsana New" w:eastAsia="MS Mincho" w:hAnsi="Angsana New"/>
          <w:sz w:val="30"/>
          <w:szCs w:val="30"/>
          <w:cs/>
        </w:rPr>
        <w:t>ทุนเรือนหุ้น</w:t>
      </w:r>
      <w:r w:rsidR="00020390" w:rsidRPr="00216640">
        <w:rPr>
          <w:rFonts w:ascii="Angsana New" w:eastAsia="MS Mincho" w:hAnsi="Angsana New"/>
          <w:sz w:val="30"/>
          <w:szCs w:val="30"/>
          <w:lang w:val="en-US"/>
        </w:rPr>
        <w:t xml:space="preserve">  </w:t>
      </w:r>
    </w:p>
    <w:p w:rsidR="003642F2" w:rsidRPr="00216640" w:rsidRDefault="00D77566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spacing w:line="240" w:lineRule="auto"/>
        <w:rPr>
          <w:rFonts w:asciiTheme="majorBidi" w:hAnsiTheme="majorBidi" w:cstheme="majorBidi"/>
          <w:sz w:val="24"/>
          <w:szCs w:val="24"/>
          <w:lang w:val="x-none" w:eastAsia="x-none"/>
        </w:rPr>
      </w:pPr>
      <w:r w:rsidRPr="00216640">
        <w:rPr>
          <w:rFonts w:asciiTheme="majorBidi" w:hAnsiTheme="majorBidi" w:cstheme="majorBidi"/>
          <w:sz w:val="24"/>
          <w:szCs w:val="24"/>
          <w:lang w:val="x-none" w:eastAsia="x-none"/>
        </w:rPr>
        <w:tab/>
      </w:r>
    </w:p>
    <w:p w:rsidR="00D06375" w:rsidRPr="00216640" w:rsidRDefault="000411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216640">
        <w:rPr>
          <w:rFonts w:asciiTheme="majorBidi" w:hAnsiTheme="majorBidi" w:cstheme="majorBidi"/>
          <w:b/>
          <w:bCs/>
          <w:i/>
          <w:iCs/>
          <w:sz w:val="16"/>
          <w:szCs w:val="16"/>
          <w:lang w:val="x-none" w:eastAsia="x-none"/>
        </w:rPr>
        <w:tab/>
      </w:r>
      <w:r w:rsidR="00D06375" w:rsidRPr="0021664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 xml:space="preserve">สำหรับงวดหกเดือนสิ้นสุดวันที่ </w:t>
      </w:r>
      <w:r w:rsidR="00D06375" w:rsidRPr="00216640">
        <w:rPr>
          <w:rFonts w:asciiTheme="majorBidi" w:hAnsiTheme="majorBidi" w:cstheme="majorBidi"/>
          <w:b/>
          <w:bCs/>
          <w:i/>
          <w:iCs/>
          <w:sz w:val="30"/>
          <w:szCs w:val="30"/>
          <w:lang w:eastAsia="x-none"/>
        </w:rPr>
        <w:t xml:space="preserve">30 </w:t>
      </w:r>
      <w:r w:rsidR="00D06375" w:rsidRPr="0021664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>มิถุนายน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2"/>
        <w:gridCol w:w="991"/>
        <w:gridCol w:w="275"/>
        <w:gridCol w:w="984"/>
        <w:gridCol w:w="266"/>
        <w:gridCol w:w="997"/>
        <w:gridCol w:w="237"/>
        <w:gridCol w:w="29"/>
        <w:gridCol w:w="988"/>
        <w:gridCol w:w="264"/>
        <w:gridCol w:w="997"/>
      </w:tblGrid>
      <w:tr w:rsidR="003642F2" w:rsidRPr="00216640" w:rsidTr="00602E70">
        <w:trPr>
          <w:trHeight w:val="80"/>
          <w:tblHeader/>
        </w:trPr>
        <w:tc>
          <w:tcPr>
            <w:tcW w:w="1716" w:type="pct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:rsidR="003642F2" w:rsidRPr="00216640" w:rsidRDefault="003642F2" w:rsidP="001951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50" w:type="pct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pct"/>
            <w:gridSpan w:val="3"/>
            <w:tcBorders>
              <w:bottom w:val="single" w:sz="4" w:space="0" w:color="000000"/>
            </w:tcBorders>
            <w:vAlign w:val="bottom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  <w:vAlign w:val="bottom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pct"/>
            <w:gridSpan w:val="4"/>
            <w:tcBorders>
              <w:bottom w:val="single" w:sz="4" w:space="0" w:color="000000"/>
            </w:tcBorders>
            <w:vAlign w:val="bottom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</w:tr>
      <w:tr w:rsidR="003642F2" w:rsidRPr="00216640" w:rsidTr="00602E70">
        <w:trPr>
          <w:trHeight w:val="70"/>
          <w:tblHeader/>
        </w:trPr>
        <w:tc>
          <w:tcPr>
            <w:tcW w:w="1716" w:type="pct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0" w:type="pct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5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5" w:type="pct"/>
            <w:gridSpan w:val="2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4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642F2" w:rsidRPr="00216640" w:rsidTr="00602E70">
        <w:trPr>
          <w:trHeight w:val="80"/>
          <w:tblHeader/>
        </w:trPr>
        <w:tc>
          <w:tcPr>
            <w:tcW w:w="1716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5" w:type="pct"/>
            <w:gridSpan w:val="8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21664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642F2" w:rsidRPr="00216640" w:rsidTr="00602E70">
        <w:tc>
          <w:tcPr>
            <w:tcW w:w="1716" w:type="pct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4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2F2" w:rsidRPr="00216640" w:rsidTr="00602E70">
        <w:tc>
          <w:tcPr>
            <w:tcW w:w="1716" w:type="pct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2F2" w:rsidRPr="00216640" w:rsidTr="00602E70">
        <w:tc>
          <w:tcPr>
            <w:tcW w:w="1716" w:type="pct"/>
          </w:tcPr>
          <w:p w:rsidR="003642F2" w:rsidRPr="00216640" w:rsidRDefault="003642F2" w:rsidP="001951DD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3642F2" w:rsidRPr="00216640" w:rsidRDefault="00E64FC4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5" w:type="pct"/>
          </w:tcPr>
          <w:p w:rsidR="003642F2" w:rsidRPr="00216640" w:rsidRDefault="003642F2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3642F2" w:rsidRPr="00216640" w:rsidRDefault="00E64FC4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45" w:type="pct"/>
            <w:gridSpan w:val="2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280,000</w:t>
            </w:r>
          </w:p>
        </w:tc>
        <w:tc>
          <w:tcPr>
            <w:tcW w:w="144" w:type="pct"/>
          </w:tcPr>
          <w:p w:rsidR="003642F2" w:rsidRPr="00216640" w:rsidRDefault="003642F2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140,000</w:t>
            </w:r>
          </w:p>
        </w:tc>
      </w:tr>
      <w:tr w:rsidR="003642F2" w:rsidRPr="00216640" w:rsidTr="00602E70">
        <w:tc>
          <w:tcPr>
            <w:tcW w:w="1716" w:type="pct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54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3642F2" w:rsidRPr="00216640" w:rsidRDefault="00E64FC4" w:rsidP="001951D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3642F2" w:rsidRPr="00216640" w:rsidRDefault="003642F2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3642F2" w:rsidRPr="00216640" w:rsidRDefault="00E64FC4" w:rsidP="001951DD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(60,000)</w:t>
            </w:r>
          </w:p>
        </w:tc>
        <w:tc>
          <w:tcPr>
            <w:tcW w:w="144" w:type="pct"/>
          </w:tcPr>
          <w:p w:rsidR="003642F2" w:rsidRPr="00216640" w:rsidRDefault="003642F2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(30,000)</w:t>
            </w:r>
          </w:p>
        </w:tc>
      </w:tr>
      <w:tr w:rsidR="003642F2" w:rsidRPr="00216640" w:rsidTr="00602E70">
        <w:tc>
          <w:tcPr>
            <w:tcW w:w="1716" w:type="pct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ออกหุ้นใหม่ </w:t>
            </w:r>
          </w:p>
        </w:tc>
        <w:tc>
          <w:tcPr>
            <w:tcW w:w="54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3642F2" w:rsidRPr="00216640" w:rsidRDefault="00E64FC4" w:rsidP="001951D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3642F2" w:rsidRPr="00216640" w:rsidRDefault="003642F2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3642F2" w:rsidRPr="00216640" w:rsidRDefault="00E64FC4" w:rsidP="001951DD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144" w:type="pct"/>
          </w:tcPr>
          <w:p w:rsidR="003642F2" w:rsidRPr="00216640" w:rsidRDefault="003642F2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</w:tr>
      <w:tr w:rsidR="003642F2" w:rsidRPr="00216640" w:rsidTr="00602E70">
        <w:tc>
          <w:tcPr>
            <w:tcW w:w="1716" w:type="pct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:rsidR="003642F2" w:rsidRPr="00216640" w:rsidRDefault="003642F2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:rsidR="003642F2" w:rsidRPr="00216640" w:rsidRDefault="003642F2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:rsidR="003642F2" w:rsidRPr="00216640" w:rsidRDefault="003642F2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:rsidR="003642F2" w:rsidRPr="00216640" w:rsidRDefault="003642F2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2F2" w:rsidRPr="00216640" w:rsidTr="00602E70">
        <w:tc>
          <w:tcPr>
            <w:tcW w:w="1716" w:type="pct"/>
          </w:tcPr>
          <w:p w:rsidR="003642F2" w:rsidRPr="00216640" w:rsidRDefault="00170F14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  </w:t>
            </w:r>
            <w:r w:rsidR="003642F2"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:rsidR="003642F2" w:rsidRPr="00216640" w:rsidRDefault="00E64FC4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5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:rsidR="003642F2" w:rsidRPr="00216640" w:rsidRDefault="00E64FC4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45" w:type="pct"/>
            <w:gridSpan w:val="2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4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</w:tr>
      <w:tr w:rsidR="003642F2" w:rsidRPr="00216640" w:rsidTr="00602E70">
        <w:tc>
          <w:tcPr>
            <w:tcW w:w="1716" w:type="pct"/>
          </w:tcPr>
          <w:p w:rsidR="002E73CA" w:rsidRPr="00216640" w:rsidRDefault="002E73CA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5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  <w:gridSpan w:val="2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2F2" w:rsidRPr="00216640" w:rsidTr="00602E70">
        <w:tc>
          <w:tcPr>
            <w:tcW w:w="1716" w:type="pct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54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2F2" w:rsidRPr="00216640" w:rsidTr="00602E70">
        <w:tc>
          <w:tcPr>
            <w:tcW w:w="1716" w:type="pct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2F2" w:rsidRPr="00216640" w:rsidTr="00602E70">
        <w:tc>
          <w:tcPr>
            <w:tcW w:w="1716" w:type="pct"/>
          </w:tcPr>
          <w:p w:rsidR="003642F2" w:rsidRPr="00216640" w:rsidRDefault="003642F2" w:rsidP="001951DD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:rsidR="003642F2" w:rsidRPr="00216640" w:rsidRDefault="00E64FC4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5" w:type="pct"/>
            <w:vAlign w:val="bottom"/>
          </w:tcPr>
          <w:p w:rsidR="003642F2" w:rsidRPr="00216640" w:rsidRDefault="003642F2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3642F2" w:rsidRPr="00216640" w:rsidRDefault="00E64FC4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45" w:type="pct"/>
            <w:gridSpan w:val="2"/>
            <w:vAlign w:val="bottom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220,000 </w:t>
            </w:r>
          </w:p>
        </w:tc>
        <w:tc>
          <w:tcPr>
            <w:tcW w:w="144" w:type="pct"/>
            <w:vAlign w:val="bottom"/>
          </w:tcPr>
          <w:p w:rsidR="003642F2" w:rsidRPr="00216640" w:rsidRDefault="003642F2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110,000 </w:t>
            </w:r>
          </w:p>
        </w:tc>
      </w:tr>
      <w:tr w:rsidR="003642F2" w:rsidRPr="00216640" w:rsidTr="00602E70">
        <w:tc>
          <w:tcPr>
            <w:tcW w:w="1716" w:type="pct"/>
          </w:tcPr>
          <w:p w:rsidR="003642F2" w:rsidRPr="00216640" w:rsidRDefault="003642F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vAlign w:val="bottom"/>
          </w:tcPr>
          <w:p w:rsidR="003642F2" w:rsidRPr="00216640" w:rsidRDefault="003642F2" w:rsidP="001951D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:rsidR="003642F2" w:rsidRPr="00216640" w:rsidRDefault="003642F2" w:rsidP="001951D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vAlign w:val="bottom"/>
          </w:tcPr>
          <w:p w:rsidR="003642F2" w:rsidRPr="00216640" w:rsidRDefault="003642F2" w:rsidP="001951D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:rsidR="003642F2" w:rsidRPr="00216640" w:rsidRDefault="003642F2" w:rsidP="001951D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2F2" w:rsidRPr="00216640" w:rsidTr="00602E70">
        <w:tc>
          <w:tcPr>
            <w:tcW w:w="1716" w:type="pct"/>
          </w:tcPr>
          <w:p w:rsidR="003642F2" w:rsidRPr="00216640" w:rsidRDefault="00170F14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  </w:t>
            </w:r>
            <w:r w:rsidR="003642F2"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0" w:type="pct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  <w:vAlign w:val="bottom"/>
          </w:tcPr>
          <w:p w:rsidR="003642F2" w:rsidRPr="00216640" w:rsidRDefault="00E64FC4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5" w:type="pct"/>
            <w:vAlign w:val="bottom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vAlign w:val="bottom"/>
          </w:tcPr>
          <w:p w:rsidR="003642F2" w:rsidRPr="00216640" w:rsidRDefault="00E64FC4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45" w:type="pct"/>
            <w:gridSpan w:val="2"/>
            <w:vAlign w:val="bottom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vAlign w:val="bottom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220,000 </w:t>
            </w:r>
          </w:p>
        </w:tc>
        <w:tc>
          <w:tcPr>
            <w:tcW w:w="144" w:type="pct"/>
            <w:vAlign w:val="bottom"/>
          </w:tcPr>
          <w:p w:rsidR="003642F2" w:rsidRPr="00216640" w:rsidRDefault="003642F2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  <w:vAlign w:val="bottom"/>
          </w:tcPr>
          <w:p w:rsidR="003642F2" w:rsidRPr="00216640" w:rsidRDefault="003642F2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110,000</w:t>
            </w:r>
          </w:p>
        </w:tc>
      </w:tr>
    </w:tbl>
    <w:p w:rsidR="00646459" w:rsidRPr="00216640" w:rsidRDefault="00646459" w:rsidP="001951DD">
      <w:pPr>
        <w:rPr>
          <w:lang w:eastAsia="x-none"/>
        </w:rPr>
      </w:pPr>
    </w:p>
    <w:p w:rsidR="00646459" w:rsidRPr="00216640" w:rsidRDefault="00646459" w:rsidP="001951DD">
      <w:pPr>
        <w:ind w:firstLine="540"/>
        <w:rPr>
          <w:rFonts w:ascii="Angsana New" w:eastAsia="Cordia New" w:hAnsi="Angsana New"/>
          <w:b/>
          <w:bCs/>
          <w:i/>
          <w:iCs/>
          <w:color w:val="000000"/>
          <w:sz w:val="30"/>
          <w:szCs w:val="30"/>
        </w:rPr>
      </w:pPr>
      <w:r w:rsidRPr="00216640">
        <w:rPr>
          <w:rFonts w:ascii="Angsana New" w:eastAsia="Cordi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การลดทุนจดทะเบียน และการเพิ่มทุนจดทะเบียน</w:t>
      </w:r>
    </w:p>
    <w:p w:rsidR="00646459" w:rsidRPr="00216640" w:rsidRDefault="00646459" w:rsidP="001951DD">
      <w:pPr>
        <w:ind w:firstLine="540"/>
        <w:rPr>
          <w:rFonts w:ascii="Angsana New" w:eastAsia="Cordia New" w:hAnsi="Angsana New"/>
          <w:b/>
          <w:bCs/>
          <w:i/>
          <w:iCs/>
          <w:color w:val="000000"/>
          <w:sz w:val="24"/>
          <w:szCs w:val="24"/>
        </w:rPr>
      </w:pPr>
    </w:p>
    <w:p w:rsidR="00646459" w:rsidRPr="00216640" w:rsidRDefault="00646459" w:rsidP="001951D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16640">
        <w:rPr>
          <w:rFonts w:ascii="Angsana New" w:hAnsi="Angsana New"/>
          <w:sz w:val="30"/>
          <w:szCs w:val="30"/>
          <w:cs/>
        </w:rPr>
        <w:t xml:space="preserve">วันที่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>28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 เมษายน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>2560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การประชุมสามัญผู้ถือหุ้น มีมติดังนี้</w:t>
      </w:r>
    </w:p>
    <w:p w:rsidR="00646459" w:rsidRPr="00216640" w:rsidRDefault="00646459" w:rsidP="001951DD">
      <w:pPr>
        <w:tabs>
          <w:tab w:val="clear" w:pos="454"/>
        </w:tabs>
        <w:ind w:left="720" w:hanging="18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1.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อนุมัติลดทุนจดทะเบียนจำนวน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>30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 ล้านบาท โดยการตัดหุ้นที่ยังไม่ออกจำหน่ายจำนวน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>60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 ล้านหุ้น มูลค่าที่</w:t>
      </w:r>
      <w:r w:rsidR="00D77566" w:rsidRPr="00216640">
        <w:rPr>
          <w:rFonts w:ascii="Angsana New" w:eastAsia="Cordia New" w:hAnsi="Angsana New"/>
          <w:color w:val="000000"/>
          <w:sz w:val="30"/>
          <w:szCs w:val="30"/>
        </w:rPr>
        <w:br/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ตราไว้หุ้นละ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>0.50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 บาท จดทะเบียนกับกระทรวงพาณิชย์เมื่อวันที่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>3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 พฤษภาคม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2560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เหลือเป็นทุนจดทะเบียนจำนวน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>110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 ล้านบาท</w:t>
      </w:r>
    </w:p>
    <w:p w:rsidR="00646459" w:rsidRPr="00216640" w:rsidRDefault="00646459" w:rsidP="001951DD">
      <w:pPr>
        <w:tabs>
          <w:tab w:val="clear" w:pos="454"/>
        </w:tabs>
        <w:ind w:left="720" w:hanging="18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2.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อนุมัติเพิ่มทุนจดทะเบียนจำนวน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40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ล้านบาท โดยออกเป็นหุ้นสามัญจำนวน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80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ล้านหุ้น มูลค่าหุ้นละ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0.50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บาท จดทะเบียนกับกระทรวงพาณิชย์ เมื่อวันที่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4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พฤษภาคม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2560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รวมเป็นทุนจดทะเบียนจำนวน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150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>ล้านบาท ซึ่</w:t>
      </w:r>
      <w:r w:rsidR="009D0DEC">
        <w:rPr>
          <w:rFonts w:ascii="Angsana New" w:eastAsia="Cordia New" w:hAnsi="Angsana New" w:hint="cs"/>
          <w:color w:val="000000"/>
          <w:sz w:val="30"/>
          <w:szCs w:val="30"/>
          <w:cs/>
        </w:rPr>
        <w:t>งบริษัทยังมิได้เรียกชำระค่าหุ้น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>ส่วนที่จดทะเบียนเพิ่มทุนดังกล่าว</w:t>
      </w:r>
    </w:p>
    <w:p w:rsidR="00646459" w:rsidRPr="00216640" w:rsidRDefault="00646459" w:rsidP="001951D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:rsidR="009A45B0" w:rsidRPr="00216640" w:rsidRDefault="00A065C2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lang w:val="en-US"/>
        </w:rPr>
        <w:t>11</w:t>
      </w:r>
      <w:r w:rsidR="00CB3B4E" w:rsidRPr="00216640">
        <w:rPr>
          <w:rFonts w:ascii="Angsana New" w:hAnsi="Angsana New"/>
          <w:sz w:val="30"/>
          <w:szCs w:val="30"/>
          <w:cs/>
          <w:lang w:val="th-TH"/>
        </w:rPr>
        <w:tab/>
      </w:r>
      <w:r w:rsidR="009A45B0" w:rsidRPr="00216640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56329F" w:rsidRPr="00216640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</w:p>
    <w:p w:rsidR="009A45B0" w:rsidRPr="00216640" w:rsidRDefault="009A45B0" w:rsidP="001951DD">
      <w:pPr>
        <w:spacing w:line="240" w:lineRule="auto"/>
        <w:ind w:left="900"/>
        <w:rPr>
          <w:rFonts w:ascii="Angsana New" w:hAnsi="Angsana New"/>
          <w:sz w:val="24"/>
          <w:szCs w:val="24"/>
        </w:rPr>
      </w:pPr>
    </w:p>
    <w:p w:rsidR="009B0DBC" w:rsidRPr="00216640" w:rsidRDefault="009B0DBC" w:rsidP="001951DD">
      <w:pPr>
        <w:tabs>
          <w:tab w:val="clear" w:pos="227"/>
          <w:tab w:val="clear" w:pos="454"/>
          <w:tab w:val="left" w:pos="737"/>
          <w:tab w:val="left" w:pos="1304"/>
          <w:tab w:val="left" w:pos="1814"/>
          <w:tab w:val="left" w:pos="14034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>ข้อมูลส่วนงานดำเนินงานกำหนดให้กลุ่มบริษัท</w:t>
      </w:r>
      <w:r w:rsidR="000D7378" w:rsidRPr="00216640">
        <w:rPr>
          <w:rFonts w:ascii="Angsana New" w:eastAsia="Cordia New" w:hAnsi="Angsana New"/>
          <w:color w:val="000000"/>
          <w:sz w:val="30"/>
          <w:szCs w:val="30"/>
        </w:rPr>
        <w:t>/</w:t>
      </w:r>
      <w:r w:rsidR="000D7378"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>บริษัท</w:t>
      </w: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>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:rsidR="009B0DBC" w:rsidRPr="00216640" w:rsidRDefault="009B0DBC" w:rsidP="001951DD">
      <w:pPr>
        <w:tabs>
          <w:tab w:val="left" w:pos="312"/>
          <w:tab w:val="left" w:pos="737"/>
          <w:tab w:val="left" w:pos="1304"/>
          <w:tab w:val="left" w:pos="1814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9B0DBC" w:rsidRPr="00216640" w:rsidRDefault="009B0DBC" w:rsidP="001951DD">
      <w:pPr>
        <w:tabs>
          <w:tab w:val="left" w:pos="312"/>
          <w:tab w:val="left" w:pos="737"/>
          <w:tab w:val="left" w:pos="1304"/>
          <w:tab w:val="left" w:pos="1814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216640">
        <w:rPr>
          <w:rFonts w:ascii="Angsana New" w:hAnsi="Angsana New"/>
          <w:color w:val="000000"/>
          <w:sz w:val="30"/>
          <w:szCs w:val="30"/>
          <w:cs/>
        </w:rPr>
        <w:t>ข้</w:t>
      </w: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>อมูลเกี่ยวกับการดำเนินงานของกลุ่มบริษัท</w:t>
      </w:r>
      <w:r w:rsidR="000D7378" w:rsidRPr="00216640">
        <w:rPr>
          <w:rFonts w:ascii="Angsana New" w:eastAsia="Cordia New" w:hAnsi="Angsana New"/>
          <w:color w:val="000000"/>
          <w:sz w:val="30"/>
          <w:szCs w:val="30"/>
        </w:rPr>
        <w:t>/</w:t>
      </w:r>
      <w:r w:rsidR="000D7378"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>บริษัท</w:t>
      </w: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>จำแนกตามส่วนงานทางธุรกิจได้ดังต่อไปนี้ :</w:t>
      </w:r>
    </w:p>
    <w:p w:rsidR="009B0DBC" w:rsidRPr="00216640" w:rsidRDefault="009B0DBC" w:rsidP="001951DD">
      <w:pPr>
        <w:tabs>
          <w:tab w:val="clear" w:pos="227"/>
          <w:tab w:val="clear" w:pos="454"/>
          <w:tab w:val="left" w:pos="737"/>
          <w:tab w:val="left" w:pos="1304"/>
          <w:tab w:val="left" w:pos="1814"/>
        </w:tabs>
        <w:spacing w:line="240" w:lineRule="auto"/>
        <w:ind w:left="540"/>
        <w:rPr>
          <w:rFonts w:ascii="Angsana New" w:eastAsia="Cordia New" w:hAnsi="Angsana New"/>
          <w:color w:val="000000"/>
          <w:sz w:val="30"/>
          <w:szCs w:val="30"/>
          <w:cs/>
        </w:rPr>
      </w:pP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 xml:space="preserve">ส่วนงานที่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1 </w:t>
      </w: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>คือ ขาย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>สินค้า</w:t>
      </w: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</w:p>
    <w:p w:rsidR="00F83578" w:rsidRPr="00216640" w:rsidRDefault="009B0DBC" w:rsidP="001951DD">
      <w:pPr>
        <w:tabs>
          <w:tab w:val="clear" w:pos="227"/>
          <w:tab w:val="clear" w:pos="454"/>
          <w:tab w:val="left" w:pos="737"/>
          <w:tab w:val="left" w:pos="1304"/>
          <w:tab w:val="left" w:pos="1814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 xml:space="preserve">ส่วนงานที่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2 </w:t>
      </w: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>คือ บริการ</w:t>
      </w:r>
    </w:p>
    <w:p w:rsidR="00F83578" w:rsidRPr="00216640" w:rsidRDefault="00F83578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F75749" w:rsidRPr="00216640" w:rsidRDefault="00F7574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:rsidR="00D77566" w:rsidRPr="00216640" w:rsidRDefault="00D77566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F75749" w:rsidRPr="00216640" w:rsidTr="00B42B71">
        <w:trPr>
          <w:trHeight w:val="80"/>
        </w:trPr>
        <w:tc>
          <w:tcPr>
            <w:tcW w:w="234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75749" w:rsidRPr="00216640" w:rsidTr="00B42B71">
        <w:trPr>
          <w:trHeight w:val="80"/>
        </w:trPr>
        <w:tc>
          <w:tcPr>
            <w:tcW w:w="234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216640">
              <w:rPr>
                <w:rFonts w:ascii="Angsana New" w:hAnsi="Angsana New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216640">
              <w:rPr>
                <w:rFonts w:ascii="Angsana New" w:hAnsi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F75749" w:rsidRPr="00216640" w:rsidTr="00B42B71">
        <w:tc>
          <w:tcPr>
            <w:tcW w:w="234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F75749" w:rsidRPr="00216640" w:rsidTr="00B42B71">
        <w:tc>
          <w:tcPr>
            <w:tcW w:w="234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F75749" w:rsidRPr="00216640" w:rsidTr="00B42B71">
        <w:tc>
          <w:tcPr>
            <w:tcW w:w="234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5749" w:rsidRPr="00216640" w:rsidTr="00B42B71">
        <w:tc>
          <w:tcPr>
            <w:tcW w:w="2340" w:type="dxa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D7756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300,6</w:t>
            </w:r>
            <w:r w:rsidR="00F75749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324,749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111,310</w:t>
            </w:r>
          </w:p>
        </w:tc>
        <w:tc>
          <w:tcPr>
            <w:tcW w:w="27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91,073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411,995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415,822</w:t>
            </w:r>
          </w:p>
        </w:tc>
      </w:tr>
      <w:tr w:rsidR="00F75749" w:rsidRPr="00216640" w:rsidTr="00B42B71">
        <w:tc>
          <w:tcPr>
            <w:tcW w:w="2340" w:type="dxa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5749" w:rsidRPr="00216640" w:rsidTr="00B42B71">
        <w:tc>
          <w:tcPr>
            <w:tcW w:w="2340" w:type="dxa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25,745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31,716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34,255</w:t>
            </w:r>
          </w:p>
        </w:tc>
        <w:tc>
          <w:tcPr>
            <w:tcW w:w="27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37,544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60,000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69,260</w:t>
            </w:r>
          </w:p>
        </w:tc>
      </w:tr>
    </w:tbl>
    <w:p w:rsidR="00F75749" w:rsidRPr="00216640" w:rsidRDefault="00F7574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829E1" w:rsidRPr="00216640" w:rsidRDefault="005829E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829E1" w:rsidRPr="00216640" w:rsidRDefault="005829E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F75749" w:rsidRPr="00216640" w:rsidTr="00B42B71">
        <w:trPr>
          <w:trHeight w:val="80"/>
        </w:trPr>
        <w:tc>
          <w:tcPr>
            <w:tcW w:w="234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งบการเงิน</w:t>
            </w:r>
            <w:r w:rsidRPr="0021664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75749" w:rsidRPr="00216640" w:rsidTr="00B42B71">
        <w:trPr>
          <w:trHeight w:val="80"/>
        </w:trPr>
        <w:tc>
          <w:tcPr>
            <w:tcW w:w="234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216640">
              <w:rPr>
                <w:rFonts w:ascii="Angsana New" w:hAnsi="Angsana New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216640">
              <w:rPr>
                <w:rFonts w:ascii="Angsana New" w:hAnsi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F75749" w:rsidRPr="00216640" w:rsidTr="00B42B71">
        <w:tc>
          <w:tcPr>
            <w:tcW w:w="234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F75749" w:rsidRPr="00216640" w:rsidTr="00B42B71">
        <w:tc>
          <w:tcPr>
            <w:tcW w:w="234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F75749" w:rsidRPr="00216640" w:rsidTr="00B42B71">
        <w:tc>
          <w:tcPr>
            <w:tcW w:w="234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5749" w:rsidRPr="00216640" w:rsidTr="00B42B71">
        <w:tc>
          <w:tcPr>
            <w:tcW w:w="2340" w:type="dxa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469,671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523,213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206,878</w:t>
            </w:r>
          </w:p>
        </w:tc>
        <w:tc>
          <w:tcPr>
            <w:tcW w:w="27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175,849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676,549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 xml:space="preserve"> 699,062</w:t>
            </w:r>
          </w:p>
        </w:tc>
      </w:tr>
      <w:tr w:rsidR="00F75749" w:rsidRPr="00216640" w:rsidTr="00B42B71">
        <w:tc>
          <w:tcPr>
            <w:tcW w:w="2340" w:type="dxa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5749" w:rsidRPr="00216640" w:rsidTr="00B42B71">
        <w:trPr>
          <w:trHeight w:val="80"/>
        </w:trPr>
        <w:tc>
          <w:tcPr>
            <w:tcW w:w="2340" w:type="dxa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39,340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48,065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66,775</w:t>
            </w:r>
          </w:p>
        </w:tc>
        <w:tc>
          <w:tcPr>
            <w:tcW w:w="27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D7756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  <w:r w:rsidR="00F75749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470</w:t>
            </w:r>
            <w:r w:rsidR="00F75749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106,115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124,535</w:t>
            </w:r>
          </w:p>
        </w:tc>
      </w:tr>
    </w:tbl>
    <w:p w:rsidR="00F75749" w:rsidRPr="00216640" w:rsidRDefault="00F7574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940C36" w:rsidRPr="00216640" w:rsidTr="00B42B71">
        <w:trPr>
          <w:trHeight w:val="80"/>
        </w:trPr>
        <w:tc>
          <w:tcPr>
            <w:tcW w:w="2340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40C36" w:rsidRPr="00216640" w:rsidTr="00B42B71">
        <w:trPr>
          <w:trHeight w:val="80"/>
        </w:trPr>
        <w:tc>
          <w:tcPr>
            <w:tcW w:w="2340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216640">
              <w:rPr>
                <w:rFonts w:ascii="Angsana New" w:hAnsi="Angsana New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216640">
              <w:rPr>
                <w:rFonts w:ascii="Angsana New" w:hAnsi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940C36" w:rsidRPr="00216640" w:rsidTr="00B42B71">
        <w:tc>
          <w:tcPr>
            <w:tcW w:w="2340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D77566"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940C36" w:rsidRPr="00216640" w:rsidTr="00B42B71">
        <w:tc>
          <w:tcPr>
            <w:tcW w:w="2340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940C36" w:rsidRPr="00216640" w:rsidTr="00B42B71">
        <w:tc>
          <w:tcPr>
            <w:tcW w:w="2340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0C36" w:rsidRPr="00216640" w:rsidTr="00B42B71">
        <w:tc>
          <w:tcPr>
            <w:tcW w:w="2340" w:type="dxa"/>
            <w:shd w:val="clear" w:color="auto" w:fill="auto"/>
            <w:vAlign w:val="bottom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0C36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260,739</w:t>
            </w:r>
          </w:p>
        </w:tc>
        <w:tc>
          <w:tcPr>
            <w:tcW w:w="262" w:type="dxa"/>
            <w:shd w:val="clear" w:color="auto" w:fill="auto"/>
          </w:tcPr>
          <w:p w:rsidR="00940C36" w:rsidRPr="00216640" w:rsidRDefault="00940C36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0C36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294,477</w:t>
            </w:r>
          </w:p>
        </w:tc>
        <w:tc>
          <w:tcPr>
            <w:tcW w:w="262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0C36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55,698</w:t>
            </w:r>
          </w:p>
        </w:tc>
        <w:tc>
          <w:tcPr>
            <w:tcW w:w="270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0C36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46,951</w:t>
            </w:r>
          </w:p>
        </w:tc>
        <w:tc>
          <w:tcPr>
            <w:tcW w:w="270" w:type="dxa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40C36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316,437</w:t>
            </w:r>
          </w:p>
        </w:tc>
        <w:tc>
          <w:tcPr>
            <w:tcW w:w="270" w:type="dxa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40C36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341,428</w:t>
            </w:r>
          </w:p>
        </w:tc>
      </w:tr>
      <w:tr w:rsidR="00940C36" w:rsidRPr="00216640" w:rsidTr="00B42B71">
        <w:tc>
          <w:tcPr>
            <w:tcW w:w="2340" w:type="dxa"/>
            <w:shd w:val="clear" w:color="auto" w:fill="auto"/>
            <w:vAlign w:val="bottom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40C36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40C36" w:rsidRPr="00216640" w:rsidRDefault="00940C36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40C36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40C36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40C36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940C36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940C36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0C36" w:rsidRPr="00216640" w:rsidTr="00B42B71">
        <w:tc>
          <w:tcPr>
            <w:tcW w:w="2340" w:type="dxa"/>
            <w:shd w:val="clear" w:color="auto" w:fill="auto"/>
            <w:vAlign w:val="bottom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0C36" w:rsidRPr="00216640" w:rsidRDefault="00D7756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21,</w:t>
            </w:r>
            <w:r w:rsidR="00940C36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40C36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:rsidR="00940C36" w:rsidRPr="00216640" w:rsidRDefault="00940C36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0C36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27,478</w:t>
            </w:r>
          </w:p>
        </w:tc>
        <w:tc>
          <w:tcPr>
            <w:tcW w:w="262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0C36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10,997</w:t>
            </w:r>
          </w:p>
        </w:tc>
        <w:tc>
          <w:tcPr>
            <w:tcW w:w="270" w:type="dxa"/>
            <w:shd w:val="clear" w:color="auto" w:fill="auto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0C36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17,439</w:t>
            </w:r>
          </w:p>
        </w:tc>
        <w:tc>
          <w:tcPr>
            <w:tcW w:w="270" w:type="dxa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40C36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32,717</w:t>
            </w:r>
          </w:p>
        </w:tc>
        <w:tc>
          <w:tcPr>
            <w:tcW w:w="270" w:type="dxa"/>
          </w:tcPr>
          <w:p w:rsidR="00940C36" w:rsidRPr="00216640" w:rsidRDefault="00940C36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40C36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44,917</w:t>
            </w:r>
          </w:p>
        </w:tc>
      </w:tr>
    </w:tbl>
    <w:p w:rsidR="00940C36" w:rsidRPr="00216640" w:rsidRDefault="00940C36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F75749" w:rsidRPr="00216640" w:rsidTr="00B42B71">
        <w:trPr>
          <w:trHeight w:val="80"/>
        </w:trPr>
        <w:tc>
          <w:tcPr>
            <w:tcW w:w="234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งบการเงิน</w:t>
            </w:r>
            <w:r w:rsidRPr="0021664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F75749" w:rsidRPr="00216640" w:rsidTr="00B42B71">
        <w:trPr>
          <w:trHeight w:val="80"/>
        </w:trPr>
        <w:tc>
          <w:tcPr>
            <w:tcW w:w="234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216640">
              <w:rPr>
                <w:rFonts w:ascii="Angsana New" w:hAnsi="Angsana New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216640">
              <w:rPr>
                <w:rFonts w:ascii="Angsana New" w:hAnsi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F75749" w:rsidRPr="00216640" w:rsidTr="00B42B71">
        <w:tc>
          <w:tcPr>
            <w:tcW w:w="234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D77566"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F75749" w:rsidRPr="00216640" w:rsidTr="00B42B71">
        <w:tc>
          <w:tcPr>
            <w:tcW w:w="234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F75749" w:rsidRPr="00216640" w:rsidTr="00B42B71">
        <w:tc>
          <w:tcPr>
            <w:tcW w:w="234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5749" w:rsidRPr="00216640" w:rsidTr="00B42B71">
        <w:tc>
          <w:tcPr>
            <w:tcW w:w="2340" w:type="dxa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385,711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460,923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98,803</w:t>
            </w:r>
          </w:p>
        </w:tc>
        <w:tc>
          <w:tcPr>
            <w:tcW w:w="27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82,143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75749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484,514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75749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543,066</w:t>
            </w:r>
          </w:p>
        </w:tc>
      </w:tr>
      <w:tr w:rsidR="00F75749" w:rsidRPr="00216640" w:rsidTr="00B42B71">
        <w:tc>
          <w:tcPr>
            <w:tcW w:w="2340" w:type="dxa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F75749" w:rsidRPr="00216640" w:rsidRDefault="00F7574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5749" w:rsidRPr="00216640" w:rsidTr="00B42B71">
        <w:tc>
          <w:tcPr>
            <w:tcW w:w="2340" w:type="dxa"/>
            <w:shd w:val="clear" w:color="auto" w:fill="auto"/>
            <w:vAlign w:val="bottom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29,048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42,078</w:t>
            </w:r>
          </w:p>
        </w:tc>
        <w:tc>
          <w:tcPr>
            <w:tcW w:w="262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19,660</w:t>
            </w:r>
          </w:p>
        </w:tc>
        <w:tc>
          <w:tcPr>
            <w:tcW w:w="270" w:type="dxa"/>
            <w:shd w:val="clear" w:color="auto" w:fill="auto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5749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28,061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75749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48,708</w:t>
            </w:r>
          </w:p>
        </w:tc>
        <w:tc>
          <w:tcPr>
            <w:tcW w:w="270" w:type="dxa"/>
          </w:tcPr>
          <w:p w:rsidR="00F75749" w:rsidRPr="00216640" w:rsidRDefault="00F7574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75749" w:rsidRPr="00216640" w:rsidRDefault="00940C36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70,139</w:t>
            </w:r>
          </w:p>
        </w:tc>
      </w:tr>
    </w:tbl>
    <w:p w:rsidR="00F75749" w:rsidRPr="00216640" w:rsidRDefault="00F7574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A2FED" w:rsidRPr="00216640" w:rsidRDefault="00FA2FED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829E1" w:rsidRPr="00216640" w:rsidRDefault="005829E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60DD5" w:rsidRPr="00216640" w:rsidRDefault="00260DD5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F14CC6" w:rsidRPr="00216640" w:rsidRDefault="00F14CC6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การกระทบยอดกำไรหรือขาดทุนของส่วนงานที่รายงาน</w:t>
      </w:r>
    </w:p>
    <w:p w:rsidR="00260DD5" w:rsidRPr="00216640" w:rsidRDefault="00260DD5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63"/>
        <w:gridCol w:w="997"/>
        <w:gridCol w:w="236"/>
        <w:gridCol w:w="1114"/>
      </w:tblGrid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clear" w:pos="3515"/>
                <w:tab w:val="clear" w:pos="3742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clear" w:pos="3515"/>
                <w:tab w:val="left" w:pos="54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21664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21664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2166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2166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ขั้นต้นตามส่วนงานที่รายงาน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69,260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32,717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44,917</w:t>
            </w: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tabs>
                <w:tab w:val="clear" w:pos="907"/>
                <w:tab w:val="left" w:pos="88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4,74</w:t>
            </w:r>
            <w:r w:rsidR="009C0CF8" w:rsidRPr="0021664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907"/>
                <w:tab w:val="left" w:pos="88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3,285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3,67</w:t>
            </w:r>
            <w:r w:rsidR="00F82584" w:rsidRPr="0021664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2,165</w:t>
            </w: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(9,350)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(9,269)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(6,851)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(6,958)</w:t>
            </w: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0F3421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(36,988</w:t>
            </w:r>
            <w:r w:rsidR="001C2A39" w:rsidRPr="002166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(33,265)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(15,659)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(14,246)</w:t>
            </w: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(226)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(593)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(427)</w:t>
            </w:r>
          </w:p>
        </w:tc>
      </w:tr>
      <w:tr w:rsidR="00F83578" w:rsidRPr="00216640" w:rsidTr="00602E70">
        <w:trPr>
          <w:trHeight w:val="9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6F6640" w:rsidP="001951D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clear" w:pos="3515"/>
                <w:tab w:val="left" w:pos="360"/>
                <w:tab w:val="left" w:pos="540"/>
              </w:tabs>
              <w:spacing w:line="240" w:lineRule="auto"/>
              <w:ind w:left="5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F83578" w:rsidRPr="00216640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1,44</w:t>
            </w:r>
            <w:r w:rsidR="00F82584" w:rsidRPr="0021664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1,088</w:t>
            </w: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3578" w:rsidRPr="00216640" w:rsidRDefault="001C2A39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18,180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29,418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3578" w:rsidRPr="00216640" w:rsidRDefault="000F3421" w:rsidP="001951DD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15,269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26,539</w:t>
            </w: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ขั้นต้นตามส่วนงานที่รายงาน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106,115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124,535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48,708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70,139</w:t>
            </w: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tabs>
                <w:tab w:val="clear" w:pos="907"/>
                <w:tab w:val="left" w:pos="88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8,736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907"/>
                <w:tab w:val="left" w:pos="88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4,818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6,18</w:t>
            </w:r>
            <w:r w:rsidR="00F82584" w:rsidRPr="0021664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2,899</w:t>
            </w: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(17,458)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(14,779)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(11,995)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(10,195)</w:t>
            </w: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(67,408)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(63,719)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(28,538)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(26,343)</w:t>
            </w: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(425)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(806)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1C2A39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(101)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(487)</w:t>
            </w:r>
          </w:p>
        </w:tc>
      </w:tr>
      <w:tr w:rsidR="00260DD5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260DD5" w:rsidRPr="00216640" w:rsidRDefault="00260DD5" w:rsidP="001951D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clear" w:pos="3515"/>
                <w:tab w:val="left" w:pos="360"/>
                <w:tab w:val="left" w:pos="540"/>
              </w:tabs>
              <w:spacing w:line="240" w:lineRule="auto"/>
              <w:ind w:left="5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0DD5" w:rsidRPr="00216640" w:rsidRDefault="00260DD5" w:rsidP="001951DD">
            <w:pPr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DD5" w:rsidRPr="00216640" w:rsidRDefault="00260DD5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0DD5" w:rsidRPr="00216640" w:rsidRDefault="00260DD5" w:rsidP="001951DD">
            <w:pPr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DD5" w:rsidRPr="00216640" w:rsidRDefault="00260DD5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0DD5" w:rsidRPr="00216640" w:rsidRDefault="00260DD5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5,35</w:t>
            </w:r>
            <w:r w:rsidR="00F82584" w:rsidRPr="0021664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DD5" w:rsidRPr="00216640" w:rsidRDefault="00260DD5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0DD5" w:rsidRPr="00216640" w:rsidRDefault="00260DD5" w:rsidP="001951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4,321</w:t>
            </w:r>
          </w:p>
        </w:tc>
      </w:tr>
      <w:tr w:rsidR="00F83578" w:rsidRPr="00216640" w:rsidTr="00602E7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3578" w:rsidRPr="00216640" w:rsidRDefault="001C2A39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29,560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50,049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3578" w:rsidRPr="00216640" w:rsidRDefault="001C2A39" w:rsidP="001951DD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19,614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83578" w:rsidRPr="00216640" w:rsidRDefault="00F83578" w:rsidP="001951DD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40,334</w:t>
            </w:r>
          </w:p>
        </w:tc>
      </w:tr>
    </w:tbl>
    <w:p w:rsidR="00F83578" w:rsidRPr="00216640" w:rsidRDefault="00F83578" w:rsidP="001951DD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2"/>
        <w:gridCol w:w="1088"/>
        <w:gridCol w:w="262"/>
        <w:gridCol w:w="998"/>
        <w:gridCol w:w="270"/>
        <w:gridCol w:w="1080"/>
      </w:tblGrid>
      <w:tr w:rsidR="00F83578" w:rsidRPr="00216640" w:rsidTr="00602E70">
        <w:tc>
          <w:tcPr>
            <w:tcW w:w="4140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F83578" w:rsidRPr="00216640" w:rsidTr="00602E70">
        <w:tc>
          <w:tcPr>
            <w:tcW w:w="4140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F83578" w:rsidRPr="00216640" w:rsidTr="00602E70">
        <w:tc>
          <w:tcPr>
            <w:tcW w:w="4140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:rsidR="00F83578" w:rsidRPr="00216640" w:rsidRDefault="00F83578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83578" w:rsidRPr="00216640" w:rsidTr="00602E70">
        <w:tc>
          <w:tcPr>
            <w:tcW w:w="4140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F83578" w:rsidRPr="00216640" w:rsidRDefault="004B32DB" w:rsidP="005658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658D0" w:rsidRPr="00216640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658D0" w:rsidRPr="00216640">
              <w:rPr>
                <w:rFonts w:ascii="Angsana New" w:hAnsi="Angsana New"/>
                <w:b/>
                <w:bCs/>
                <w:sz w:val="30"/>
                <w:szCs w:val="30"/>
              </w:rPr>
              <w:t>532</w:t>
            </w:r>
          </w:p>
        </w:tc>
        <w:tc>
          <w:tcPr>
            <w:tcW w:w="262" w:type="dxa"/>
            <w:shd w:val="clear" w:color="auto" w:fill="auto"/>
          </w:tcPr>
          <w:p w:rsidR="00F83578" w:rsidRPr="00216640" w:rsidRDefault="00F83578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768,835</w:t>
            </w:r>
          </w:p>
        </w:tc>
        <w:tc>
          <w:tcPr>
            <w:tcW w:w="262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F83578" w:rsidRPr="00216640" w:rsidRDefault="005658D0" w:rsidP="005658D0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  <w:r w:rsidR="004B32DB" w:rsidRPr="002166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270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F83578" w:rsidRPr="00216640" w:rsidRDefault="00F83578" w:rsidP="001951DD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639,017</w:t>
            </w:r>
          </w:p>
        </w:tc>
      </w:tr>
      <w:tr w:rsidR="00F83578" w:rsidRPr="00216640" w:rsidTr="00602E70">
        <w:tc>
          <w:tcPr>
            <w:tcW w:w="4140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83578" w:rsidRPr="00216640" w:rsidRDefault="005658D0" w:rsidP="005658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  <w:r w:rsidR="004B32DB" w:rsidRPr="002166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262" w:type="dxa"/>
            <w:shd w:val="clear" w:color="auto" w:fill="auto"/>
          </w:tcPr>
          <w:p w:rsidR="00F83578" w:rsidRPr="00216640" w:rsidRDefault="00F83578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83578" w:rsidRPr="00216640" w:rsidRDefault="00F83578" w:rsidP="001951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360,282</w:t>
            </w:r>
          </w:p>
        </w:tc>
        <w:tc>
          <w:tcPr>
            <w:tcW w:w="262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83578" w:rsidRPr="00216640" w:rsidRDefault="005658D0" w:rsidP="005658D0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296</w:t>
            </w:r>
            <w:r w:rsidR="004B32DB" w:rsidRPr="002166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83578" w:rsidRPr="00216640" w:rsidRDefault="00F83578" w:rsidP="001951DD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269,050</w:t>
            </w:r>
          </w:p>
        </w:tc>
      </w:tr>
    </w:tbl>
    <w:p w:rsidR="008B3281" w:rsidRPr="00216640" w:rsidRDefault="008B3281" w:rsidP="001951DD">
      <w:pPr>
        <w:pStyle w:val="Heading6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lang w:val="en-US"/>
        </w:rPr>
      </w:pPr>
    </w:p>
    <w:p w:rsidR="00260DD5" w:rsidRPr="00216640" w:rsidRDefault="00260DD5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34537" w:rsidRPr="00216640" w:rsidRDefault="00134537" w:rsidP="001951DD">
      <w:pPr>
        <w:ind w:left="313" w:firstLine="227"/>
        <w:rPr>
          <w:rFonts w:ascii="Angsana New" w:hAnsi="Angsana New"/>
          <w:b/>
          <w:bCs/>
          <w:i/>
          <w:iCs/>
          <w:color w:val="0000CC"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  <w:r w:rsidRPr="0021664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134537" w:rsidRPr="00216640" w:rsidRDefault="00134537" w:rsidP="001951DD">
      <w:pPr>
        <w:rPr>
          <w:rFonts w:ascii="Angsana New" w:hAnsi="Angsana New"/>
          <w:sz w:val="22"/>
          <w:szCs w:val="22"/>
        </w:rPr>
      </w:pPr>
    </w:p>
    <w:p w:rsidR="00134537" w:rsidRPr="00216640" w:rsidRDefault="0013453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-6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 w:hint="cs"/>
          <w:sz w:val="30"/>
          <w:szCs w:val="30"/>
          <w:cs/>
        </w:rPr>
        <w:t>ส่วนงานที่</w:t>
      </w:r>
      <w:r w:rsidRPr="00216640">
        <w:rPr>
          <w:rFonts w:ascii="Angsana New" w:hAnsi="Angsana New"/>
          <w:sz w:val="30"/>
          <w:szCs w:val="30"/>
          <w:cs/>
        </w:rPr>
        <w:t xml:space="preserve"> 1 </w:t>
      </w:r>
      <w:r w:rsidRPr="00216640">
        <w:rPr>
          <w:rFonts w:ascii="Angsana New" w:hAnsi="Angsana New" w:hint="cs"/>
          <w:sz w:val="30"/>
          <w:szCs w:val="30"/>
          <w:cs/>
        </w:rPr>
        <w:t>และ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</w:rPr>
        <w:t>2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มีการดำเนินงานและมีสำนักงานขายในประเทศไทย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เมียนมาร์ และกัมพูชา</w:t>
      </w:r>
    </w:p>
    <w:p w:rsidR="00134537" w:rsidRPr="00216640" w:rsidRDefault="0013453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22"/>
          <w:szCs w:val="22"/>
        </w:rPr>
      </w:pPr>
    </w:p>
    <w:p w:rsidR="00134537" w:rsidRPr="00216640" w:rsidRDefault="0013453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 w:hint="cs"/>
          <w:sz w:val="30"/>
          <w:szCs w:val="30"/>
          <w:cs/>
        </w:rPr>
        <w:t>ในการนำเสนอการจำแนกส่วนงานภูมิศาสตร์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รายได้ตามส่วนงานแยกตามที่ตั้งทางภูมิศาสตร์ของลูกค้า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</w:p>
    <w:p w:rsidR="00134537" w:rsidRPr="00216640" w:rsidRDefault="0013453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22"/>
          <w:szCs w:val="22"/>
        </w:rPr>
      </w:pPr>
    </w:p>
    <w:p w:rsidR="00134537" w:rsidRPr="00216640" w:rsidRDefault="00134537" w:rsidP="001951DD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2166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F2469E" w:rsidRPr="00216640" w:rsidRDefault="00F2469E" w:rsidP="001951DD">
      <w:pPr>
        <w:ind w:left="680" w:hanging="140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CD265E" w:rsidRPr="00216640" w:rsidTr="00602E70">
        <w:tc>
          <w:tcPr>
            <w:tcW w:w="4410" w:type="dxa"/>
            <w:shd w:val="clear" w:color="auto" w:fill="auto"/>
          </w:tcPr>
          <w:p w:rsidR="00CD265E" w:rsidRPr="00216640" w:rsidRDefault="00CD265E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CD265E" w:rsidRPr="00216640" w:rsidRDefault="00CD265E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CD265E" w:rsidRPr="00216640" w:rsidRDefault="00CD265E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D265E" w:rsidRPr="00216640" w:rsidTr="00602E70">
        <w:tc>
          <w:tcPr>
            <w:tcW w:w="4410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990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CD265E" w:rsidRPr="00216640" w:rsidTr="00224B11">
        <w:trPr>
          <w:trHeight w:val="92"/>
        </w:trPr>
        <w:tc>
          <w:tcPr>
            <w:tcW w:w="4410" w:type="dxa"/>
            <w:shd w:val="clear" w:color="auto" w:fill="auto"/>
          </w:tcPr>
          <w:p w:rsidR="00CD265E" w:rsidRPr="00216640" w:rsidRDefault="00CD265E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CD265E" w:rsidRPr="00216640" w:rsidRDefault="00CD265E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D265E" w:rsidRPr="00216640" w:rsidTr="00602E70">
        <w:tc>
          <w:tcPr>
            <w:tcW w:w="4410" w:type="dxa"/>
            <w:shd w:val="clear" w:color="auto" w:fill="auto"/>
          </w:tcPr>
          <w:p w:rsidR="00CD265E" w:rsidRPr="00216640" w:rsidRDefault="00CD265E" w:rsidP="001951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</w:tcPr>
          <w:p w:rsidR="00CD265E" w:rsidRPr="00216640" w:rsidRDefault="00610C7E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332,345</w:t>
            </w:r>
          </w:p>
        </w:tc>
        <w:tc>
          <w:tcPr>
            <w:tcW w:w="262" w:type="dxa"/>
            <w:shd w:val="clear" w:color="auto" w:fill="auto"/>
          </w:tcPr>
          <w:p w:rsidR="00CD265E" w:rsidRPr="00216640" w:rsidRDefault="00CD265E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CD265E" w:rsidRPr="00216640" w:rsidRDefault="006F6640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376</w:t>
            </w:r>
            <w:r w:rsidR="00610C7E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262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CD265E" w:rsidRPr="00216640" w:rsidRDefault="00610C7E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240,010</w:t>
            </w:r>
          </w:p>
        </w:tc>
        <w:tc>
          <w:tcPr>
            <w:tcW w:w="270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D265E" w:rsidRPr="00216640" w:rsidRDefault="00610C7E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306,152</w:t>
            </w:r>
          </w:p>
        </w:tc>
      </w:tr>
      <w:tr w:rsidR="00CD265E" w:rsidRPr="00216640" w:rsidTr="00602E70">
        <w:tc>
          <w:tcPr>
            <w:tcW w:w="4410" w:type="dxa"/>
            <w:shd w:val="clear" w:color="auto" w:fill="auto"/>
          </w:tcPr>
          <w:p w:rsidR="00CD265E" w:rsidRPr="00216640" w:rsidRDefault="00CD265E" w:rsidP="001951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</w:tcPr>
          <w:p w:rsidR="00CD265E" w:rsidRPr="00216640" w:rsidRDefault="00610C7E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31,546</w:t>
            </w:r>
          </w:p>
        </w:tc>
        <w:tc>
          <w:tcPr>
            <w:tcW w:w="262" w:type="dxa"/>
            <w:shd w:val="clear" w:color="auto" w:fill="auto"/>
          </w:tcPr>
          <w:p w:rsidR="00CD265E" w:rsidRPr="00216640" w:rsidRDefault="00CD265E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CD265E" w:rsidRPr="00216640" w:rsidRDefault="00610C7E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32,2</w:t>
            </w:r>
            <w:r w:rsidR="006F6640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62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CD265E" w:rsidRPr="00216640" w:rsidRDefault="00610C7E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31,46</w:t>
            </w:r>
            <w:r w:rsidR="006F6640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D265E" w:rsidRPr="00216640" w:rsidRDefault="00610C7E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32,16</w:t>
            </w:r>
            <w:r w:rsidR="006F6640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CD265E" w:rsidRPr="00216640" w:rsidTr="00602E70">
        <w:tc>
          <w:tcPr>
            <w:tcW w:w="4410" w:type="dxa"/>
            <w:shd w:val="clear" w:color="auto" w:fill="auto"/>
          </w:tcPr>
          <w:p w:rsidR="00CD265E" w:rsidRPr="00216640" w:rsidRDefault="00CD265E" w:rsidP="001951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265E" w:rsidRPr="00216640" w:rsidRDefault="00610C7E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48,104</w:t>
            </w:r>
          </w:p>
        </w:tc>
        <w:tc>
          <w:tcPr>
            <w:tcW w:w="262" w:type="dxa"/>
            <w:shd w:val="clear" w:color="auto" w:fill="auto"/>
          </w:tcPr>
          <w:p w:rsidR="00CD265E" w:rsidRPr="00216640" w:rsidRDefault="00CD265E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265E" w:rsidRPr="00216640" w:rsidRDefault="00610C7E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="006F6640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262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CD265E" w:rsidRPr="00216640" w:rsidRDefault="00610C7E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44,96</w:t>
            </w:r>
            <w:r w:rsidR="006F6640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265E" w:rsidRPr="00216640" w:rsidRDefault="00610C7E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3,11</w:t>
            </w:r>
            <w:r w:rsidR="006F6640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D265E" w:rsidRPr="00216640" w:rsidTr="00602E70">
        <w:tc>
          <w:tcPr>
            <w:tcW w:w="4410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265E" w:rsidRPr="00216640" w:rsidRDefault="00610C7E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411,995</w:t>
            </w:r>
          </w:p>
        </w:tc>
        <w:tc>
          <w:tcPr>
            <w:tcW w:w="262" w:type="dxa"/>
            <w:shd w:val="clear" w:color="auto" w:fill="auto"/>
          </w:tcPr>
          <w:p w:rsidR="00CD265E" w:rsidRPr="00216640" w:rsidRDefault="00CD265E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265E" w:rsidRPr="00216640" w:rsidRDefault="00610C7E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415,822</w:t>
            </w:r>
          </w:p>
        </w:tc>
        <w:tc>
          <w:tcPr>
            <w:tcW w:w="262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265E" w:rsidRPr="00216640" w:rsidRDefault="00610C7E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316,437</w:t>
            </w:r>
          </w:p>
        </w:tc>
        <w:tc>
          <w:tcPr>
            <w:tcW w:w="270" w:type="dxa"/>
            <w:shd w:val="clear" w:color="auto" w:fill="auto"/>
          </w:tcPr>
          <w:p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D265E" w:rsidRPr="00216640" w:rsidRDefault="00610C7E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341,428</w:t>
            </w:r>
          </w:p>
        </w:tc>
      </w:tr>
    </w:tbl>
    <w:p w:rsidR="00CD265E" w:rsidRPr="00216640" w:rsidRDefault="00CD265E" w:rsidP="001951DD">
      <w:pPr>
        <w:ind w:left="680" w:hanging="140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F2469E" w:rsidRPr="00216640" w:rsidTr="00602E70">
        <w:tc>
          <w:tcPr>
            <w:tcW w:w="4410" w:type="dxa"/>
            <w:shd w:val="clear" w:color="auto" w:fill="auto"/>
          </w:tcPr>
          <w:p w:rsidR="00F2469E" w:rsidRPr="00216640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F83578"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="00F83578"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990" w:type="dxa"/>
            <w:shd w:val="clear" w:color="auto" w:fill="auto"/>
          </w:tcPr>
          <w:p w:rsidR="00F2469E" w:rsidRPr="00216640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F2469E" w:rsidRPr="00216640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2469E" w:rsidRPr="00216640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F2469E" w:rsidRPr="00216640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2469E" w:rsidRPr="00216640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2469E" w:rsidRPr="00216640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2469E" w:rsidRPr="00216640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F2469E" w:rsidRPr="00216640" w:rsidTr="00602E70">
        <w:tc>
          <w:tcPr>
            <w:tcW w:w="4410" w:type="dxa"/>
            <w:shd w:val="clear" w:color="auto" w:fill="auto"/>
          </w:tcPr>
          <w:p w:rsidR="00F2469E" w:rsidRPr="00216640" w:rsidRDefault="00F2469E" w:rsidP="001951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</w:tcPr>
          <w:p w:rsidR="00F2469E" w:rsidRPr="00216640" w:rsidRDefault="00BB6201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520,664</w:t>
            </w:r>
          </w:p>
        </w:tc>
        <w:tc>
          <w:tcPr>
            <w:tcW w:w="262" w:type="dxa"/>
            <w:shd w:val="clear" w:color="auto" w:fill="auto"/>
          </w:tcPr>
          <w:p w:rsidR="00F2469E" w:rsidRPr="00216640" w:rsidRDefault="00F2469E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2469E" w:rsidRPr="00216640" w:rsidRDefault="00BB6201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629,74</w:t>
            </w:r>
            <w:r w:rsidR="000F3421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F2469E" w:rsidRPr="00216640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2469E" w:rsidRPr="00216640" w:rsidRDefault="00403AEC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334,854</w:t>
            </w:r>
          </w:p>
        </w:tc>
        <w:tc>
          <w:tcPr>
            <w:tcW w:w="270" w:type="dxa"/>
            <w:shd w:val="clear" w:color="auto" w:fill="auto"/>
          </w:tcPr>
          <w:p w:rsidR="00F2469E" w:rsidRPr="00216640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2469E" w:rsidRPr="00216640" w:rsidRDefault="00403AEC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481,467</w:t>
            </w:r>
          </w:p>
        </w:tc>
      </w:tr>
      <w:tr w:rsidR="00F2469E" w:rsidRPr="00216640" w:rsidTr="00602E70">
        <w:tc>
          <w:tcPr>
            <w:tcW w:w="4410" w:type="dxa"/>
            <w:shd w:val="clear" w:color="auto" w:fill="auto"/>
          </w:tcPr>
          <w:p w:rsidR="00F2469E" w:rsidRPr="00216640" w:rsidRDefault="00F2469E" w:rsidP="001951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</w:tcPr>
          <w:p w:rsidR="00F2469E" w:rsidRPr="00216640" w:rsidRDefault="00BB6201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91,184</w:t>
            </w:r>
          </w:p>
        </w:tc>
        <w:tc>
          <w:tcPr>
            <w:tcW w:w="262" w:type="dxa"/>
            <w:shd w:val="clear" w:color="auto" w:fill="auto"/>
          </w:tcPr>
          <w:p w:rsidR="00F2469E" w:rsidRPr="00216640" w:rsidRDefault="00F2469E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2469E" w:rsidRPr="00216640" w:rsidRDefault="00BB6201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37,58</w:t>
            </w:r>
            <w:r w:rsidR="000F3421"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:rsidR="00F2469E" w:rsidRPr="00216640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2469E" w:rsidRPr="00216640" w:rsidRDefault="00403AEC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90,975</w:t>
            </w:r>
          </w:p>
        </w:tc>
        <w:tc>
          <w:tcPr>
            <w:tcW w:w="270" w:type="dxa"/>
            <w:shd w:val="clear" w:color="auto" w:fill="auto"/>
          </w:tcPr>
          <w:p w:rsidR="00F2469E" w:rsidRPr="00216640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2469E" w:rsidRPr="00216640" w:rsidRDefault="00403AEC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37,462</w:t>
            </w:r>
          </w:p>
        </w:tc>
      </w:tr>
      <w:tr w:rsidR="00F2469E" w:rsidRPr="00216640" w:rsidTr="00602E70">
        <w:tc>
          <w:tcPr>
            <w:tcW w:w="4410" w:type="dxa"/>
            <w:shd w:val="clear" w:color="auto" w:fill="auto"/>
          </w:tcPr>
          <w:p w:rsidR="00F2469E" w:rsidRPr="00216640" w:rsidRDefault="00F2469E" w:rsidP="001951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9E" w:rsidRPr="00216640" w:rsidRDefault="00BB6201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64,701</w:t>
            </w:r>
          </w:p>
        </w:tc>
        <w:tc>
          <w:tcPr>
            <w:tcW w:w="262" w:type="dxa"/>
            <w:shd w:val="clear" w:color="auto" w:fill="auto"/>
          </w:tcPr>
          <w:p w:rsidR="00F2469E" w:rsidRPr="00216640" w:rsidRDefault="00F2469E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9E" w:rsidRPr="00216640" w:rsidRDefault="00BB6201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31,730</w:t>
            </w:r>
          </w:p>
        </w:tc>
        <w:tc>
          <w:tcPr>
            <w:tcW w:w="262" w:type="dxa"/>
            <w:shd w:val="clear" w:color="auto" w:fill="auto"/>
          </w:tcPr>
          <w:p w:rsidR="00F2469E" w:rsidRPr="00216640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F2469E" w:rsidRPr="00216640" w:rsidRDefault="00403AEC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58,685</w:t>
            </w:r>
          </w:p>
        </w:tc>
        <w:tc>
          <w:tcPr>
            <w:tcW w:w="270" w:type="dxa"/>
            <w:shd w:val="clear" w:color="auto" w:fill="auto"/>
          </w:tcPr>
          <w:p w:rsidR="00F2469E" w:rsidRPr="00216640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9E" w:rsidRPr="00216640" w:rsidRDefault="00403AEC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24,137</w:t>
            </w:r>
          </w:p>
        </w:tc>
      </w:tr>
      <w:tr w:rsidR="00F2469E" w:rsidRPr="00216640" w:rsidTr="00602E70">
        <w:tc>
          <w:tcPr>
            <w:tcW w:w="4410" w:type="dxa"/>
            <w:shd w:val="clear" w:color="auto" w:fill="auto"/>
          </w:tcPr>
          <w:p w:rsidR="00F2469E" w:rsidRPr="00216640" w:rsidRDefault="00F2469E" w:rsidP="001951D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469E" w:rsidRPr="00216640" w:rsidRDefault="00403AEC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676,549</w:t>
            </w:r>
          </w:p>
        </w:tc>
        <w:tc>
          <w:tcPr>
            <w:tcW w:w="262" w:type="dxa"/>
            <w:shd w:val="clear" w:color="auto" w:fill="auto"/>
          </w:tcPr>
          <w:p w:rsidR="00F2469E" w:rsidRPr="00216640" w:rsidRDefault="00F2469E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469E" w:rsidRPr="00216640" w:rsidRDefault="00403AEC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699,062</w:t>
            </w:r>
          </w:p>
        </w:tc>
        <w:tc>
          <w:tcPr>
            <w:tcW w:w="262" w:type="dxa"/>
            <w:shd w:val="clear" w:color="auto" w:fill="auto"/>
          </w:tcPr>
          <w:p w:rsidR="00F2469E" w:rsidRPr="00216640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469E" w:rsidRPr="00216640" w:rsidRDefault="00403AEC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484,514</w:t>
            </w:r>
          </w:p>
        </w:tc>
        <w:tc>
          <w:tcPr>
            <w:tcW w:w="270" w:type="dxa"/>
            <w:shd w:val="clear" w:color="auto" w:fill="auto"/>
          </w:tcPr>
          <w:p w:rsidR="00F2469E" w:rsidRPr="00216640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2469E" w:rsidRPr="00216640" w:rsidRDefault="00403AEC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543,066</w:t>
            </w:r>
          </w:p>
        </w:tc>
      </w:tr>
    </w:tbl>
    <w:p w:rsidR="00CD265E" w:rsidRPr="00216640" w:rsidRDefault="00CD265E" w:rsidP="001951DD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:rsidR="00F2469E" w:rsidRPr="00216640" w:rsidRDefault="00A065C2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cs/>
          <w:lang w:val="en-US"/>
        </w:rPr>
      </w:pPr>
      <w:r w:rsidRPr="00216640">
        <w:rPr>
          <w:rFonts w:ascii="Angsana New" w:eastAsia="MS Mincho" w:hAnsi="Angsana New"/>
          <w:sz w:val="30"/>
          <w:szCs w:val="30"/>
          <w:lang w:val="en-US"/>
        </w:rPr>
        <w:t>12</w:t>
      </w:r>
      <w:r w:rsidR="008B3281" w:rsidRPr="0021664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D631D2" w:rsidRPr="00216640">
        <w:rPr>
          <w:rFonts w:ascii="Angsana New" w:eastAsia="MS Mincho" w:hAnsi="Angsana New"/>
          <w:sz w:val="30"/>
          <w:szCs w:val="30"/>
          <w:lang w:val="en-US"/>
        </w:rPr>
        <w:tab/>
      </w:r>
      <w:r w:rsidR="00F2469E" w:rsidRPr="00216640">
        <w:rPr>
          <w:rFonts w:ascii="Angsana New" w:eastAsia="MS Mincho" w:hAnsi="Angsana New" w:hint="cs"/>
          <w:sz w:val="30"/>
          <w:szCs w:val="30"/>
          <w:cs/>
          <w:lang w:val="en-US"/>
        </w:rPr>
        <w:t>ภาษีเงินได้</w:t>
      </w:r>
    </w:p>
    <w:p w:rsidR="00F2469E" w:rsidRPr="00216640" w:rsidRDefault="00F2469E" w:rsidP="001951DD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sz w:val="22"/>
          <w:szCs w:val="22"/>
          <w:lang w:val="en-US"/>
        </w:rPr>
      </w:pPr>
    </w:p>
    <w:p w:rsidR="00F2469E" w:rsidRPr="00216640" w:rsidRDefault="00F2469E" w:rsidP="001951DD">
      <w:pPr>
        <w:ind w:left="540" w:right="-90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640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อัตราภาษีเงินได้ที่แท้จริงรวมของกลุ่มบริษัทในก</w:t>
      </w:r>
      <w:r w:rsidR="00697EAB" w:rsidRPr="00216640">
        <w:rPr>
          <w:rFonts w:ascii="Angsana New" w:hAnsi="Angsana New" w:hint="cs"/>
          <w:sz w:val="30"/>
          <w:szCs w:val="30"/>
          <w:cs/>
        </w:rPr>
        <w:t>ารดำเนินงานต่อเนื่องสำหรับงวดสาม</w:t>
      </w:r>
      <w:r w:rsidRPr="00216640">
        <w:rPr>
          <w:rFonts w:ascii="Angsana New" w:hAnsi="Angsana New" w:hint="cs"/>
          <w:sz w:val="30"/>
          <w:szCs w:val="30"/>
          <w:cs/>
        </w:rPr>
        <w:t>เดือน</w:t>
      </w:r>
      <w:r w:rsidR="00AB232F" w:rsidRPr="00216640">
        <w:rPr>
          <w:rFonts w:ascii="Angsana New" w:hAnsi="Angsana New" w:hint="cs"/>
          <w:sz w:val="30"/>
          <w:szCs w:val="30"/>
          <w:cs/>
        </w:rPr>
        <w:t>และงวดหกเดือน</w:t>
      </w:r>
      <w:r w:rsidRPr="00216640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="00CD265E" w:rsidRPr="00216640">
        <w:rPr>
          <w:rFonts w:ascii="Angsana New" w:hAnsi="Angsana New"/>
          <w:sz w:val="30"/>
          <w:szCs w:val="30"/>
        </w:rPr>
        <w:t>30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="001F103F" w:rsidRPr="00216640">
        <w:rPr>
          <w:rFonts w:ascii="Angsana New" w:hAnsi="Angsana New" w:hint="cs"/>
          <w:sz w:val="30"/>
          <w:szCs w:val="30"/>
          <w:cs/>
        </w:rPr>
        <w:t>มิถุนายน</w:t>
      </w:r>
      <w:r w:rsidRPr="00216640">
        <w:rPr>
          <w:rFonts w:ascii="Angsana New" w:hAnsi="Angsana New"/>
          <w:sz w:val="30"/>
          <w:szCs w:val="30"/>
          <w:cs/>
        </w:rPr>
        <w:t xml:space="preserve"> 256</w:t>
      </w:r>
      <w:r w:rsidRPr="00216640">
        <w:rPr>
          <w:rFonts w:ascii="Angsana New" w:hAnsi="Angsana New"/>
          <w:sz w:val="30"/>
          <w:szCs w:val="30"/>
        </w:rPr>
        <w:t>1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คือ</w:t>
      </w:r>
      <w:r w:rsidR="00697EAB" w:rsidRPr="00216640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697EAB" w:rsidRPr="00216640">
        <w:rPr>
          <w:rFonts w:ascii="Angsana New" w:hAnsi="Angsana New"/>
          <w:sz w:val="30"/>
          <w:szCs w:val="30"/>
        </w:rPr>
        <w:t xml:space="preserve">19.48 </w:t>
      </w:r>
      <w:r w:rsidR="00697EAB" w:rsidRPr="00216640">
        <w:rPr>
          <w:rFonts w:ascii="Angsana New" w:hAnsi="Angsana New" w:hint="cs"/>
          <w:sz w:val="30"/>
          <w:szCs w:val="30"/>
          <w:cs/>
        </w:rPr>
        <w:t>และ</w:t>
      </w:r>
      <w:r w:rsidRPr="00216640">
        <w:rPr>
          <w:rFonts w:ascii="Angsana New" w:hAnsi="Angsana New" w:hint="cs"/>
          <w:sz w:val="30"/>
          <w:szCs w:val="30"/>
          <w:cs/>
        </w:rPr>
        <w:t>ร้อยละ</w:t>
      </w:r>
      <w:r w:rsidR="00AE0D73" w:rsidRPr="00216640">
        <w:rPr>
          <w:rFonts w:ascii="Angsana New" w:hAnsi="Angsana New"/>
          <w:sz w:val="30"/>
          <w:szCs w:val="30"/>
        </w:rPr>
        <w:t xml:space="preserve"> 19.88</w:t>
      </w:r>
      <w:r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F82584" w:rsidRPr="00216640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216640">
        <w:rPr>
          <w:rFonts w:ascii="Angsana New" w:hAnsi="Angsana New"/>
          <w:i/>
          <w:iCs/>
          <w:sz w:val="30"/>
          <w:szCs w:val="30"/>
        </w:rPr>
        <w:t>(</w:t>
      </w:r>
      <w:r w:rsidR="001F103F" w:rsidRPr="00216640">
        <w:rPr>
          <w:rFonts w:ascii="Angsana New" w:hAnsi="Angsana New" w:hint="cs"/>
          <w:i/>
          <w:iCs/>
          <w:sz w:val="30"/>
          <w:szCs w:val="30"/>
          <w:cs/>
        </w:rPr>
        <w:t>สำหรับงวด</w:t>
      </w:r>
      <w:r w:rsidR="00AB232F" w:rsidRPr="00216640">
        <w:rPr>
          <w:rFonts w:ascii="Angsana New" w:hAnsi="Angsana New" w:hint="cs"/>
          <w:i/>
          <w:iCs/>
          <w:sz w:val="30"/>
          <w:szCs w:val="30"/>
          <w:cs/>
        </w:rPr>
        <w:t>สามเดือนและ</w:t>
      </w:r>
      <w:r w:rsidR="001F103F" w:rsidRPr="00216640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Pr="00216640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Pr="0021664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F103F" w:rsidRPr="00216640">
        <w:rPr>
          <w:rFonts w:ascii="Angsana New" w:hAnsi="Angsana New"/>
          <w:i/>
          <w:iCs/>
          <w:sz w:val="30"/>
          <w:szCs w:val="30"/>
        </w:rPr>
        <w:t>3</w:t>
      </w:r>
      <w:r w:rsidR="001F103F" w:rsidRPr="00216640">
        <w:rPr>
          <w:rFonts w:ascii="Angsana New" w:hAnsi="Angsana New" w:hint="cs"/>
          <w:i/>
          <w:iCs/>
          <w:sz w:val="30"/>
          <w:szCs w:val="30"/>
          <w:cs/>
        </w:rPr>
        <w:t>0</w:t>
      </w:r>
      <w:r w:rsidRPr="00216640">
        <w:rPr>
          <w:rFonts w:ascii="Angsana New" w:hAnsi="Angsana New"/>
          <w:i/>
          <w:iCs/>
          <w:sz w:val="30"/>
          <w:szCs w:val="30"/>
        </w:rPr>
        <w:t xml:space="preserve"> </w:t>
      </w:r>
      <w:r w:rsidR="001F103F" w:rsidRPr="00216640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216640">
        <w:rPr>
          <w:rFonts w:ascii="Angsana New" w:hAnsi="Angsana New"/>
          <w:i/>
          <w:iCs/>
          <w:sz w:val="30"/>
          <w:szCs w:val="30"/>
          <w:cs/>
        </w:rPr>
        <w:t xml:space="preserve"> 256</w:t>
      </w:r>
      <w:r w:rsidRPr="00216640">
        <w:rPr>
          <w:rFonts w:ascii="Angsana New" w:hAnsi="Angsana New"/>
          <w:i/>
          <w:iCs/>
          <w:sz w:val="30"/>
          <w:szCs w:val="30"/>
        </w:rPr>
        <w:t>0</w:t>
      </w:r>
      <w:r w:rsidRPr="0021664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216640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067DE3" w:rsidRPr="00216640">
        <w:rPr>
          <w:rFonts w:ascii="Angsana New" w:hAnsi="Angsana New"/>
          <w:i/>
          <w:iCs/>
          <w:sz w:val="30"/>
          <w:szCs w:val="30"/>
        </w:rPr>
        <w:t>1</w:t>
      </w:r>
      <w:r w:rsidR="00067DE3" w:rsidRPr="00216640">
        <w:rPr>
          <w:rFonts w:ascii="Angsana New" w:hAnsi="Angsana New" w:hint="cs"/>
          <w:i/>
          <w:iCs/>
          <w:sz w:val="30"/>
          <w:szCs w:val="30"/>
          <w:cs/>
        </w:rPr>
        <w:t>9.34</w:t>
      </w:r>
      <w:r w:rsidR="00F82584" w:rsidRPr="0021664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B232F" w:rsidRPr="00216640">
        <w:rPr>
          <w:rFonts w:ascii="Angsana New" w:hAnsi="Angsana New" w:hint="cs"/>
          <w:i/>
          <w:iCs/>
          <w:sz w:val="30"/>
          <w:szCs w:val="30"/>
          <w:cs/>
        </w:rPr>
        <w:t>และร้อยละ</w:t>
      </w:r>
      <w:r w:rsidR="00AE0D73" w:rsidRPr="00216640">
        <w:rPr>
          <w:rFonts w:ascii="Angsana New" w:hAnsi="Angsana New"/>
          <w:i/>
          <w:iCs/>
          <w:sz w:val="30"/>
          <w:szCs w:val="30"/>
        </w:rPr>
        <w:t xml:space="preserve"> 20.43</w:t>
      </w:r>
      <w:r w:rsidR="00F82584" w:rsidRPr="00216640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216640">
        <w:rPr>
          <w:rFonts w:ascii="Angsana New" w:hAnsi="Angsana New"/>
          <w:i/>
          <w:iCs/>
          <w:sz w:val="30"/>
          <w:szCs w:val="30"/>
        </w:rPr>
        <w:t>)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อัตราภาษีเงินได้ที่แท้จริงของบริษัทใน</w:t>
      </w:r>
      <w:r w:rsidR="001F103F" w:rsidRPr="00216640">
        <w:rPr>
          <w:rFonts w:ascii="Angsana New" w:hAnsi="Angsana New" w:hint="cs"/>
          <w:sz w:val="30"/>
          <w:szCs w:val="30"/>
          <w:cs/>
        </w:rPr>
        <w:t>การดำเนินงานต่อเนื่องสำหรับงวด</w:t>
      </w:r>
      <w:r w:rsidR="00AB232F" w:rsidRPr="00216640">
        <w:rPr>
          <w:rFonts w:ascii="Angsana New" w:hAnsi="Angsana New" w:hint="cs"/>
          <w:sz w:val="30"/>
          <w:szCs w:val="30"/>
          <w:cs/>
        </w:rPr>
        <w:t>สามเดือนและงวด</w:t>
      </w:r>
      <w:r w:rsidR="001F103F" w:rsidRPr="00216640">
        <w:rPr>
          <w:rFonts w:ascii="Angsana New" w:hAnsi="Angsana New" w:hint="cs"/>
          <w:sz w:val="30"/>
          <w:szCs w:val="30"/>
          <w:cs/>
        </w:rPr>
        <w:t>หก</w:t>
      </w:r>
      <w:r w:rsidRPr="0021664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84A04" w:rsidRPr="00216640">
        <w:rPr>
          <w:rFonts w:ascii="Angsana New" w:hAnsi="Angsana New"/>
          <w:sz w:val="30"/>
          <w:szCs w:val="30"/>
        </w:rPr>
        <w:t>3</w:t>
      </w:r>
      <w:r w:rsidR="001F103F" w:rsidRPr="00216640">
        <w:rPr>
          <w:rFonts w:ascii="Angsana New" w:hAnsi="Angsana New" w:hint="cs"/>
          <w:sz w:val="30"/>
          <w:szCs w:val="30"/>
          <w:cs/>
        </w:rPr>
        <w:t>0</w:t>
      </w:r>
      <w:r w:rsidR="00C84A04" w:rsidRPr="00216640">
        <w:rPr>
          <w:rFonts w:ascii="Angsana New" w:hAnsi="Angsana New"/>
          <w:sz w:val="30"/>
          <w:szCs w:val="30"/>
        </w:rPr>
        <w:t xml:space="preserve"> </w:t>
      </w:r>
      <w:r w:rsidR="001F103F" w:rsidRPr="00216640">
        <w:rPr>
          <w:rFonts w:ascii="Angsana New" w:hAnsi="Angsana New" w:hint="cs"/>
          <w:sz w:val="30"/>
          <w:szCs w:val="30"/>
          <w:cs/>
        </w:rPr>
        <w:t>มิถุนายน</w:t>
      </w:r>
      <w:r w:rsidR="00C84A04" w:rsidRPr="00216640">
        <w:rPr>
          <w:rFonts w:ascii="Angsana New" w:hAnsi="Angsana New"/>
          <w:sz w:val="30"/>
          <w:szCs w:val="30"/>
          <w:cs/>
        </w:rPr>
        <w:t xml:space="preserve"> 256</w:t>
      </w:r>
      <w:r w:rsidR="00C84A04" w:rsidRPr="00216640">
        <w:rPr>
          <w:rFonts w:ascii="Angsana New" w:hAnsi="Angsana New"/>
          <w:sz w:val="30"/>
          <w:szCs w:val="30"/>
        </w:rPr>
        <w:t>1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คือร้อยละ</w:t>
      </w:r>
      <w:r w:rsidR="00067DE3" w:rsidRPr="00216640">
        <w:rPr>
          <w:rFonts w:ascii="Angsana New" w:hAnsi="Angsana New"/>
          <w:sz w:val="30"/>
          <w:szCs w:val="30"/>
        </w:rPr>
        <w:t>1</w:t>
      </w:r>
      <w:r w:rsidR="00067DE3" w:rsidRPr="00216640">
        <w:rPr>
          <w:rFonts w:ascii="Angsana New" w:hAnsi="Angsana New" w:hint="cs"/>
          <w:sz w:val="30"/>
          <w:szCs w:val="30"/>
          <w:cs/>
        </w:rPr>
        <w:t>6.51</w:t>
      </w:r>
      <w:r w:rsidR="00AB232F" w:rsidRPr="00216640">
        <w:rPr>
          <w:rFonts w:ascii="Angsana New" w:hAnsi="Angsana New"/>
          <w:sz w:val="30"/>
          <w:szCs w:val="30"/>
        </w:rPr>
        <w:t xml:space="preserve"> </w:t>
      </w:r>
      <w:r w:rsidR="00AB232F" w:rsidRPr="00216640">
        <w:rPr>
          <w:rFonts w:ascii="Angsana New" w:hAnsi="Angsana New" w:hint="cs"/>
          <w:sz w:val="30"/>
          <w:szCs w:val="30"/>
          <w:cs/>
        </w:rPr>
        <w:t>และร้อยละ</w:t>
      </w:r>
      <w:r w:rsidR="00AE0D73" w:rsidRPr="00216640">
        <w:rPr>
          <w:rFonts w:ascii="Angsana New" w:hAnsi="Angsana New"/>
          <w:sz w:val="30"/>
          <w:szCs w:val="30"/>
        </w:rPr>
        <w:t xml:space="preserve"> 13.63 </w:t>
      </w:r>
      <w:r w:rsidR="00F82584" w:rsidRPr="00216640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216640">
        <w:rPr>
          <w:rFonts w:ascii="Angsana New" w:hAnsi="Angsana New"/>
          <w:i/>
          <w:iCs/>
          <w:sz w:val="30"/>
          <w:szCs w:val="30"/>
        </w:rPr>
        <w:t>(</w:t>
      </w:r>
      <w:r w:rsidR="001F103F" w:rsidRPr="00216640">
        <w:rPr>
          <w:rFonts w:ascii="Angsana New" w:hAnsi="Angsana New" w:hint="cs"/>
          <w:i/>
          <w:iCs/>
          <w:sz w:val="30"/>
          <w:szCs w:val="30"/>
          <w:cs/>
        </w:rPr>
        <w:t>สำหรับงวด</w:t>
      </w:r>
      <w:r w:rsidR="00F82584" w:rsidRPr="00216640">
        <w:rPr>
          <w:rFonts w:ascii="Angsana New" w:hAnsi="Angsana New" w:hint="cs"/>
          <w:i/>
          <w:iCs/>
          <w:sz w:val="30"/>
          <w:szCs w:val="30"/>
          <w:cs/>
        </w:rPr>
        <w:t>สามเดือนและ</w:t>
      </w:r>
      <w:r w:rsidR="001F103F" w:rsidRPr="00216640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Pr="00216640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Pr="0021664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84A04" w:rsidRPr="00216640">
        <w:rPr>
          <w:rFonts w:ascii="Angsana New" w:hAnsi="Angsana New"/>
          <w:i/>
          <w:iCs/>
          <w:sz w:val="30"/>
          <w:szCs w:val="30"/>
        </w:rPr>
        <w:t>3</w:t>
      </w:r>
      <w:r w:rsidR="001F103F" w:rsidRPr="00216640">
        <w:rPr>
          <w:rFonts w:ascii="Angsana New" w:hAnsi="Angsana New" w:hint="cs"/>
          <w:i/>
          <w:iCs/>
          <w:sz w:val="30"/>
          <w:szCs w:val="30"/>
          <w:cs/>
        </w:rPr>
        <w:t>0</w:t>
      </w:r>
      <w:r w:rsidR="00C84A04" w:rsidRPr="00216640">
        <w:rPr>
          <w:rFonts w:ascii="Angsana New" w:hAnsi="Angsana New"/>
          <w:i/>
          <w:iCs/>
          <w:sz w:val="30"/>
          <w:szCs w:val="30"/>
        </w:rPr>
        <w:t xml:space="preserve"> </w:t>
      </w:r>
      <w:r w:rsidR="001F103F" w:rsidRPr="00216640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C84A04" w:rsidRPr="00216640">
        <w:rPr>
          <w:rFonts w:ascii="Angsana New" w:hAnsi="Angsana New"/>
          <w:i/>
          <w:iCs/>
          <w:sz w:val="30"/>
          <w:szCs w:val="30"/>
          <w:cs/>
        </w:rPr>
        <w:t xml:space="preserve"> 256</w:t>
      </w:r>
      <w:r w:rsidR="00C84A04" w:rsidRPr="00216640">
        <w:rPr>
          <w:rFonts w:ascii="Angsana New" w:hAnsi="Angsana New"/>
          <w:i/>
          <w:iCs/>
          <w:sz w:val="30"/>
          <w:szCs w:val="30"/>
        </w:rPr>
        <w:t>0</w:t>
      </w:r>
      <w:r w:rsidR="00C84A04" w:rsidRPr="00216640">
        <w:rPr>
          <w:rFonts w:ascii="Angsana New" w:hAnsi="Angsana New"/>
          <w:i/>
          <w:iCs/>
          <w:sz w:val="30"/>
          <w:szCs w:val="30"/>
          <w:cs/>
        </w:rPr>
        <w:t>:</w:t>
      </w:r>
      <w:r w:rsidRPr="0021664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AB232F" w:rsidRPr="00216640">
        <w:rPr>
          <w:rFonts w:ascii="Angsana New" w:hAnsi="Angsana New"/>
          <w:i/>
          <w:iCs/>
          <w:sz w:val="30"/>
          <w:szCs w:val="30"/>
        </w:rPr>
        <w:t>18.1</w:t>
      </w:r>
      <w:r w:rsidR="00F82584" w:rsidRPr="00216640">
        <w:rPr>
          <w:rFonts w:ascii="Angsana New" w:hAnsi="Angsana New"/>
          <w:i/>
          <w:iCs/>
          <w:sz w:val="30"/>
          <w:szCs w:val="30"/>
        </w:rPr>
        <w:t>4</w:t>
      </w:r>
      <w:r w:rsidR="00F82584" w:rsidRPr="0021664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B232F" w:rsidRPr="00216640">
        <w:rPr>
          <w:rFonts w:ascii="Angsana New" w:hAnsi="Angsana New" w:hint="cs"/>
          <w:i/>
          <w:iCs/>
          <w:sz w:val="30"/>
          <w:szCs w:val="30"/>
          <w:cs/>
        </w:rPr>
        <w:t>และร้อยละ</w:t>
      </w:r>
      <w:r w:rsidR="00AE0D73" w:rsidRPr="00216640">
        <w:rPr>
          <w:rFonts w:ascii="Angsana New" w:hAnsi="Angsana New"/>
          <w:i/>
          <w:iCs/>
          <w:sz w:val="30"/>
          <w:szCs w:val="30"/>
        </w:rPr>
        <w:t xml:space="preserve"> 17.71</w:t>
      </w:r>
      <w:r w:rsidR="00F82584" w:rsidRPr="00216640">
        <w:rPr>
          <w:rFonts w:ascii="Angsana New" w:hAnsi="Angsana New"/>
          <w:i/>
          <w:iCs/>
          <w:sz w:val="30"/>
          <w:szCs w:val="30"/>
        </w:rPr>
        <w:t xml:space="preserve"> </w:t>
      </w:r>
      <w:r w:rsidR="00F82584" w:rsidRPr="00216640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216640">
        <w:rPr>
          <w:rFonts w:ascii="Angsana New" w:hAnsi="Angsana New"/>
          <w:i/>
          <w:iCs/>
          <w:sz w:val="30"/>
          <w:szCs w:val="30"/>
        </w:rPr>
        <w:t>)</w:t>
      </w:r>
      <w:r w:rsidR="00C84A04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โดยเฉพาะอย่างยิ่ง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="001B1992" w:rsidRPr="00216640">
        <w:rPr>
          <w:rFonts w:ascii="Angsana New" w:hAnsi="Angsana New" w:hint="cs"/>
          <w:sz w:val="30"/>
          <w:szCs w:val="30"/>
          <w:cs/>
        </w:rPr>
        <w:t xml:space="preserve">ส่วนแบ่งกำไรจากเงินลงทุนในบริษัทย่อย 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รายได้รับล่วงหน้า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 และประมาณการหนี้สิน</w:t>
      </w:r>
    </w:p>
    <w:p w:rsidR="003407EA" w:rsidRPr="00216640" w:rsidRDefault="00020390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216640">
        <w:rPr>
          <w:rFonts w:ascii="Angsana New" w:eastAsia="MS Mincho" w:hAnsi="Angsana New"/>
          <w:sz w:val="30"/>
          <w:szCs w:val="30"/>
          <w:lang w:val="en-US"/>
        </w:rPr>
        <w:lastRenderedPageBreak/>
        <w:t>1</w:t>
      </w:r>
      <w:r w:rsidR="00A065C2" w:rsidRPr="00216640">
        <w:rPr>
          <w:rFonts w:ascii="Angsana New" w:eastAsia="MS Mincho" w:hAnsi="Angsana New"/>
          <w:sz w:val="30"/>
          <w:szCs w:val="30"/>
          <w:lang w:val="en-US"/>
        </w:rPr>
        <w:t>3</w:t>
      </w:r>
      <w:r w:rsidR="00F2469E" w:rsidRPr="00216640">
        <w:rPr>
          <w:rFonts w:ascii="Angsana New" w:eastAsia="MS Mincho" w:hAnsi="Angsana New"/>
          <w:sz w:val="30"/>
          <w:szCs w:val="30"/>
          <w:lang w:val="en-US"/>
        </w:rPr>
        <w:tab/>
      </w:r>
      <w:r w:rsidR="007F67C8" w:rsidRPr="00216640">
        <w:rPr>
          <w:rFonts w:ascii="Angsana New" w:eastAsia="MS Mincho" w:hAnsi="Angsana New"/>
          <w:sz w:val="30"/>
          <w:szCs w:val="30"/>
          <w:cs/>
          <w:lang w:val="en-US"/>
        </w:rPr>
        <w:t>กำไ</w:t>
      </w:r>
      <w:r w:rsidR="00DE4A29" w:rsidRPr="00216640">
        <w:rPr>
          <w:rFonts w:ascii="Angsana New" w:eastAsia="MS Mincho" w:hAnsi="Angsana New" w:hint="cs"/>
          <w:sz w:val="30"/>
          <w:szCs w:val="30"/>
          <w:cs/>
          <w:lang w:val="en-US"/>
        </w:rPr>
        <w:t>ร</w:t>
      </w:r>
      <w:r w:rsidR="007F67C8" w:rsidRPr="00216640">
        <w:rPr>
          <w:rFonts w:ascii="Angsana New" w:eastAsia="MS Mincho" w:hAnsi="Angsana New"/>
          <w:sz w:val="30"/>
          <w:szCs w:val="30"/>
          <w:cs/>
          <w:lang w:val="en-US"/>
        </w:rPr>
        <w:t>ต่อ</w:t>
      </w:r>
      <w:r w:rsidR="004119C4" w:rsidRPr="00216640">
        <w:rPr>
          <w:rFonts w:ascii="Angsana New" w:eastAsia="MS Mincho" w:hAnsi="Angsana New"/>
          <w:sz w:val="30"/>
          <w:szCs w:val="30"/>
          <w:cs/>
          <w:lang w:val="en-US"/>
        </w:rPr>
        <w:t>หุ้นขั้นพื้นฐาน</w:t>
      </w:r>
    </w:p>
    <w:p w:rsidR="00FB335F" w:rsidRPr="00216640" w:rsidRDefault="00FB335F" w:rsidP="001951DD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:rsidR="00134537" w:rsidRPr="00216640" w:rsidRDefault="004F39F8" w:rsidP="001951D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กำไรต่อหุ้นขั้นพื้น</w:t>
      </w:r>
      <w:r w:rsidR="00F918A4" w:rsidRPr="00216640">
        <w:rPr>
          <w:rFonts w:ascii="Angsana New" w:hAnsi="Angsana New"/>
          <w:sz w:val="30"/>
          <w:szCs w:val="30"/>
          <w:cs/>
        </w:rPr>
        <w:t>ฐานสำหรับงวดสามเดือน</w:t>
      </w:r>
      <w:r w:rsidR="001F103F" w:rsidRPr="00216640">
        <w:rPr>
          <w:rFonts w:ascii="Angsana New" w:hAnsi="Angsana New" w:hint="cs"/>
          <w:sz w:val="30"/>
          <w:szCs w:val="30"/>
          <w:cs/>
        </w:rPr>
        <w:t>และหกเดือน</w:t>
      </w:r>
      <w:r w:rsidRPr="0021664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918A4" w:rsidRPr="00216640">
        <w:rPr>
          <w:rFonts w:ascii="Angsana New" w:hAnsi="Angsana New"/>
          <w:sz w:val="30"/>
          <w:szCs w:val="30"/>
        </w:rPr>
        <w:t>3</w:t>
      </w:r>
      <w:r w:rsidR="000207CD" w:rsidRPr="00216640">
        <w:rPr>
          <w:rFonts w:ascii="Angsana New" w:hAnsi="Angsana New" w:hint="cs"/>
          <w:sz w:val="30"/>
          <w:szCs w:val="30"/>
          <w:cs/>
        </w:rPr>
        <w:t>0</w:t>
      </w:r>
      <w:r w:rsidR="00D631D2" w:rsidRPr="00216640">
        <w:rPr>
          <w:rFonts w:ascii="Angsana New" w:hAnsi="Angsana New"/>
          <w:sz w:val="30"/>
          <w:szCs w:val="30"/>
        </w:rPr>
        <w:t xml:space="preserve"> </w:t>
      </w:r>
      <w:r w:rsidR="001F103F" w:rsidRPr="00216640">
        <w:rPr>
          <w:rFonts w:ascii="Angsana New" w:hAnsi="Angsana New" w:hint="cs"/>
          <w:sz w:val="30"/>
          <w:szCs w:val="30"/>
          <w:cs/>
        </w:rPr>
        <w:t>มิถุนายน</w:t>
      </w:r>
      <w:r w:rsidR="00F918A4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F918A4" w:rsidRPr="00216640">
        <w:rPr>
          <w:rFonts w:ascii="Angsana New" w:hAnsi="Angsana New"/>
          <w:sz w:val="30"/>
          <w:szCs w:val="30"/>
        </w:rPr>
        <w:t>25</w:t>
      </w:r>
      <w:r w:rsidR="00F918A4" w:rsidRPr="00216640">
        <w:rPr>
          <w:rFonts w:ascii="Angsana New" w:hAnsi="Angsana New" w:hint="cs"/>
          <w:sz w:val="30"/>
          <w:szCs w:val="30"/>
          <w:cs/>
        </w:rPr>
        <w:t>6</w:t>
      </w:r>
      <w:r w:rsidR="001973A5" w:rsidRPr="00216640">
        <w:rPr>
          <w:rFonts w:ascii="Angsana New" w:hAnsi="Angsana New" w:hint="cs"/>
          <w:sz w:val="30"/>
          <w:szCs w:val="30"/>
          <w:cs/>
        </w:rPr>
        <w:t>1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และ</w:t>
      </w:r>
      <w:r w:rsidR="00F918A4" w:rsidRPr="00216640">
        <w:rPr>
          <w:rFonts w:ascii="Angsana New" w:hAnsi="Angsana New"/>
          <w:sz w:val="30"/>
          <w:szCs w:val="30"/>
        </w:rPr>
        <w:t xml:space="preserve"> 25</w:t>
      </w:r>
      <w:r w:rsidR="001973A5" w:rsidRPr="00216640">
        <w:rPr>
          <w:rFonts w:ascii="Angsana New" w:hAnsi="Angsana New" w:hint="cs"/>
          <w:sz w:val="30"/>
          <w:szCs w:val="30"/>
          <w:cs/>
        </w:rPr>
        <w:t>60</w:t>
      </w:r>
      <w:r w:rsidR="00F918A4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216640">
        <w:rPr>
          <w:rFonts w:ascii="Angsana New" w:hAnsi="Angsana New"/>
          <w:sz w:val="30"/>
          <w:szCs w:val="30"/>
        </w:rPr>
        <w:t xml:space="preserve"> </w:t>
      </w:r>
    </w:p>
    <w:p w:rsidR="00F82584" w:rsidRPr="00216640" w:rsidRDefault="00F82584" w:rsidP="001951D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</w:t>
            </w:r>
            <w:r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(พันบาท </w:t>
            </w: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 xml:space="preserve"> พันหุ้น</w:t>
            </w: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12,370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21,722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2F5939" w:rsidRPr="00216640" w:rsidRDefault="006957CC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12,748</w:t>
            </w:r>
          </w:p>
        </w:tc>
        <w:tc>
          <w:tcPr>
            <w:tcW w:w="27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6957CC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21,726</w:t>
            </w:r>
          </w:p>
        </w:tc>
      </w:tr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220,000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220,000</w:t>
            </w:r>
          </w:p>
        </w:tc>
      </w:tr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6957CC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2F5939" w:rsidRPr="00216640" w:rsidRDefault="006957CC" w:rsidP="001951D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0.10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6957CC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</w:t>
            </w:r>
            <w:r w:rsidR="006957CC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</w:tr>
    </w:tbl>
    <w:p w:rsidR="006957CC" w:rsidRPr="00216640" w:rsidRDefault="006957CC" w:rsidP="001951DD">
      <w:pPr>
        <w:pStyle w:val="ListParagraph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</w:t>
            </w:r>
            <w:r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(พันบาท </w:t>
            </w: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 xml:space="preserve"> พันหุ้น</w:t>
            </w: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2F5939" w:rsidRPr="00216640" w:rsidRDefault="006957CC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16,563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6957CC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33,499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2F5939" w:rsidRPr="00216640" w:rsidRDefault="006957CC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16,941</w:t>
            </w:r>
          </w:p>
        </w:tc>
        <w:tc>
          <w:tcPr>
            <w:tcW w:w="27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6957CC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33,191</w:t>
            </w:r>
          </w:p>
        </w:tc>
      </w:tr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220,000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220,000</w:t>
            </w:r>
          </w:p>
        </w:tc>
      </w:tr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2F5939" w:rsidRPr="00216640" w:rsidTr="00602E70">
        <w:tc>
          <w:tcPr>
            <w:tcW w:w="441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</w:t>
            </w:r>
            <w:r w:rsidR="006957CC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2F5939" w:rsidRPr="00216640" w:rsidRDefault="006957CC" w:rsidP="001951D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0.1</w:t>
            </w:r>
            <w:r w:rsidR="002F5939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2F5939" w:rsidP="001951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6957CC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2F5939" w:rsidRPr="00216640" w:rsidRDefault="002F593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5939" w:rsidRPr="00216640" w:rsidRDefault="006957CC" w:rsidP="001951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0.1</w:t>
            </w:r>
            <w:r w:rsidR="002F5939"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:rsidR="008304F2" w:rsidRPr="00216640" w:rsidRDefault="008304F2" w:rsidP="001951DD">
      <w:pPr>
        <w:spacing w:line="240" w:lineRule="auto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:rsidR="008304F2" w:rsidRPr="00216640" w:rsidRDefault="00A065C2" w:rsidP="001951DD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216640">
        <w:rPr>
          <w:rFonts w:ascii="Angsana New" w:eastAsia="MS Mincho" w:hAnsi="Angsana New"/>
          <w:sz w:val="30"/>
          <w:szCs w:val="30"/>
          <w:lang w:val="en-US"/>
        </w:rPr>
        <w:t>14</w:t>
      </w:r>
      <w:r w:rsidR="008304F2" w:rsidRPr="00216640">
        <w:rPr>
          <w:rFonts w:ascii="Angsana New" w:eastAsia="MS Mincho" w:hAnsi="Angsana New"/>
          <w:sz w:val="30"/>
          <w:szCs w:val="30"/>
          <w:lang w:val="en-US"/>
        </w:rPr>
        <w:tab/>
      </w:r>
      <w:r w:rsidR="008304F2" w:rsidRPr="00216640">
        <w:rPr>
          <w:rFonts w:ascii="Angsana New" w:eastAsia="MS Mincho" w:hAnsi="Angsana New" w:hint="cs"/>
          <w:sz w:val="30"/>
          <w:szCs w:val="30"/>
          <w:cs/>
          <w:lang w:val="en-US"/>
        </w:rPr>
        <w:t>เงินปันผล</w:t>
      </w:r>
    </w:p>
    <w:p w:rsidR="008304F2" w:rsidRPr="00216640" w:rsidRDefault="008304F2" w:rsidP="001951DD">
      <w:pPr>
        <w:rPr>
          <w:rFonts w:asciiTheme="majorBidi" w:hAnsiTheme="majorBidi" w:cstheme="majorBidi"/>
          <w:sz w:val="24"/>
          <w:szCs w:val="24"/>
          <w:cs/>
          <w:lang w:eastAsia="x-none"/>
        </w:rPr>
      </w:pPr>
    </w:p>
    <w:p w:rsidR="008304F2" w:rsidRPr="00216640" w:rsidRDefault="008304F2" w:rsidP="001951DD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16640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216640">
        <w:rPr>
          <w:rFonts w:ascii="Angsana New" w:hAnsi="Angsana New"/>
          <w:sz w:val="30"/>
          <w:szCs w:val="30"/>
        </w:rPr>
        <w:t>2</w:t>
      </w:r>
      <w:r w:rsidR="00B01C87" w:rsidRPr="00216640">
        <w:rPr>
          <w:rFonts w:ascii="Angsana New" w:hAnsi="Angsana New"/>
          <w:sz w:val="30"/>
          <w:szCs w:val="30"/>
        </w:rPr>
        <w:t>7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B01C87" w:rsidRPr="00216640">
        <w:rPr>
          <w:rFonts w:ascii="Angsana New" w:hAnsi="Angsana New"/>
          <w:sz w:val="30"/>
          <w:szCs w:val="30"/>
        </w:rPr>
        <w:t>2561</w:t>
      </w:r>
      <w:r w:rsidRPr="00216640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</w:t>
      </w:r>
      <w:r w:rsidR="00574D9A" w:rsidRPr="00216640">
        <w:rPr>
          <w:rFonts w:ascii="Angsana New" w:hAnsi="Angsana New"/>
          <w:sz w:val="30"/>
          <w:szCs w:val="30"/>
        </w:rPr>
        <w:t xml:space="preserve"> 6.5</w:t>
      </w:r>
      <w:r w:rsidRPr="00216640">
        <w:rPr>
          <w:rFonts w:ascii="Angsana New" w:hAnsi="Angsana New" w:hint="cs"/>
          <w:sz w:val="30"/>
          <w:szCs w:val="30"/>
          <w:cs/>
        </w:rPr>
        <w:t xml:space="preserve"> สตางค์ เป็นจำนวนเงินทั้งสิ้น</w:t>
      </w:r>
      <w:r w:rsidR="00574D9A" w:rsidRPr="00216640">
        <w:rPr>
          <w:rFonts w:ascii="Angsana New" w:hAnsi="Angsana New"/>
          <w:sz w:val="30"/>
          <w:szCs w:val="30"/>
        </w:rPr>
        <w:t xml:space="preserve"> 19.50</w:t>
      </w:r>
      <w:r w:rsidRPr="00216640">
        <w:rPr>
          <w:rFonts w:ascii="Angsana New" w:hAnsi="Angsana New"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เงินปันผลดังกล่าวได้จ่ายให้แก่ผู้ถือหุ้นในระหว่างปี 256</w:t>
      </w:r>
      <w:r w:rsidRPr="00216640">
        <w:rPr>
          <w:rFonts w:ascii="Angsana New" w:hAnsi="Angsana New"/>
          <w:sz w:val="30"/>
          <w:szCs w:val="30"/>
        </w:rPr>
        <w:t>1</w:t>
      </w:r>
    </w:p>
    <w:p w:rsidR="008304F2" w:rsidRPr="00216640" w:rsidRDefault="008304F2" w:rsidP="001951D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304F2" w:rsidRPr="00216640" w:rsidRDefault="008304F2" w:rsidP="001951D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 w:hint="cs"/>
          <w:sz w:val="30"/>
          <w:szCs w:val="30"/>
          <w:cs/>
        </w:rPr>
        <w:lastRenderedPageBreak/>
        <w:t xml:space="preserve">ในการประชุมสามัญประจำปีของผู้ถือหุ้นของบริษัทเมื่อวันที่ </w:t>
      </w:r>
      <w:r w:rsidRPr="00216640">
        <w:rPr>
          <w:rFonts w:ascii="Angsana New" w:hAnsi="Angsana New"/>
          <w:sz w:val="30"/>
          <w:szCs w:val="30"/>
        </w:rPr>
        <w:t xml:space="preserve">28 </w:t>
      </w:r>
      <w:r w:rsidRPr="00216640">
        <w:rPr>
          <w:rFonts w:ascii="Angsana New" w:hAnsi="Angsana New" w:hint="cs"/>
          <w:sz w:val="30"/>
          <w:szCs w:val="30"/>
          <w:cs/>
        </w:rPr>
        <w:t>เมษายน 2560 ผู้ถือหุ้นมีมติอนุมัติการจัดสรรกำไรเป็นเงินปันผลในอัตราหุ้นละ 8.25 สตางค์ เป็นจำนวนเงินทั้งสิ้น 18.15 ล้านบาท เงินปันผลดังกล่าวได้จ่ายให้แก่ผู้ถือหุ้นในระหว่างปี 2560</w:t>
      </w:r>
    </w:p>
    <w:p w:rsidR="006957CC" w:rsidRPr="00216640" w:rsidRDefault="006957CC" w:rsidP="001951D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957CC" w:rsidRPr="00216640" w:rsidRDefault="006957CC" w:rsidP="001951DD">
      <w:pPr>
        <w:pStyle w:val="Heading6"/>
        <w:tabs>
          <w:tab w:val="left" w:pos="540"/>
        </w:tabs>
        <w:ind w:left="720" w:right="-45" w:hanging="72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216640">
        <w:rPr>
          <w:rFonts w:ascii="Angsana New" w:eastAsia="MS Mincho" w:hAnsi="Angsana New"/>
          <w:sz w:val="30"/>
          <w:szCs w:val="30"/>
          <w:lang w:val="en-GB"/>
        </w:rPr>
        <w:t>15</w:t>
      </w:r>
      <w:r w:rsidRPr="00216640">
        <w:rPr>
          <w:rFonts w:ascii="Angsana New" w:eastAsia="MS Mincho" w:hAnsi="Angsana New"/>
          <w:sz w:val="30"/>
          <w:szCs w:val="30"/>
          <w:lang w:val="en-GB"/>
        </w:rPr>
        <w:tab/>
      </w:r>
      <w:r w:rsidRPr="00216640">
        <w:rPr>
          <w:rFonts w:ascii="Angsana New" w:eastAsia="MS Mincho" w:hAnsi="Angsana New"/>
          <w:sz w:val="30"/>
          <w:szCs w:val="30"/>
          <w:cs/>
          <w:lang w:val="en-GB"/>
        </w:rPr>
        <w:t>เครื่องมือทางการเงิน</w:t>
      </w:r>
    </w:p>
    <w:p w:rsidR="006957CC" w:rsidRPr="00216640" w:rsidRDefault="006957CC" w:rsidP="001951DD">
      <w:pPr>
        <w:spacing w:line="240" w:lineRule="auto"/>
        <w:rPr>
          <w:rFonts w:ascii="Angsana New" w:hAnsi="Angsana New"/>
          <w:sz w:val="24"/>
          <w:szCs w:val="24"/>
          <w:lang w:val="en-GB" w:eastAsia="x-none"/>
        </w:rPr>
      </w:pPr>
    </w:p>
    <w:p w:rsidR="006957CC" w:rsidRPr="00216640" w:rsidRDefault="006957CC" w:rsidP="001951DD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216640">
        <w:rPr>
          <w:rFonts w:ascii="Angsana New" w:hAnsi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6957CC" w:rsidRPr="00216640" w:rsidRDefault="006957CC" w:rsidP="001951DD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:rsidR="006957CC" w:rsidRPr="00216640" w:rsidRDefault="006957CC" w:rsidP="001951DD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16640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6957CC" w:rsidRPr="00216640" w:rsidRDefault="006957CC" w:rsidP="001951DD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180"/>
        <w:gridCol w:w="818"/>
        <w:gridCol w:w="178"/>
        <w:gridCol w:w="902"/>
        <w:gridCol w:w="180"/>
        <w:gridCol w:w="900"/>
        <w:gridCol w:w="180"/>
        <w:gridCol w:w="900"/>
      </w:tblGrid>
      <w:tr w:rsidR="006957CC" w:rsidRPr="00216640" w:rsidTr="00602E70">
        <w:trPr>
          <w:cantSplit/>
          <w:trHeight w:val="363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/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957CC" w:rsidRPr="00216640" w:rsidTr="00602E70">
        <w:trPr>
          <w:cantSplit/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6957CC" w:rsidRPr="00216640" w:rsidTr="00602E70">
        <w:trPr>
          <w:cantSplit/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957CC" w:rsidRPr="00216640" w:rsidTr="00602E70">
        <w:trPr>
          <w:cantSplit/>
          <w:trHeight w:val="363"/>
          <w:tblHeader/>
        </w:trPr>
        <w:tc>
          <w:tcPr>
            <w:tcW w:w="3870" w:type="dxa"/>
            <w:shd w:val="clear" w:color="auto" w:fill="auto"/>
            <w:vAlign w:val="bottom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957CC" w:rsidRPr="00216640" w:rsidTr="00602E70">
        <w:trPr>
          <w:cantSplit/>
          <w:tblHeader/>
        </w:trPr>
        <w:tc>
          <w:tcPr>
            <w:tcW w:w="3870" w:type="dxa"/>
            <w:shd w:val="clear" w:color="auto" w:fill="auto"/>
          </w:tcPr>
          <w:p w:rsidR="006957CC" w:rsidRPr="00216640" w:rsidRDefault="006957CC" w:rsidP="001951D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957CC" w:rsidRPr="00216640" w:rsidTr="00602E70">
        <w:trPr>
          <w:tblHeader/>
        </w:trPr>
        <w:tc>
          <w:tcPr>
            <w:tcW w:w="3870" w:type="dxa"/>
            <w:shd w:val="clear" w:color="auto" w:fill="auto"/>
          </w:tcPr>
          <w:p w:rsidR="006957CC" w:rsidRPr="00216640" w:rsidRDefault="006957CC" w:rsidP="001951D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7CC" w:rsidRPr="00216640" w:rsidTr="00602E70">
        <w:trPr>
          <w:tblHeader/>
        </w:trPr>
        <w:tc>
          <w:tcPr>
            <w:tcW w:w="3870" w:type="dxa"/>
            <w:shd w:val="clear" w:color="auto" w:fill="auto"/>
          </w:tcPr>
          <w:p w:rsidR="006957CC" w:rsidRPr="00216640" w:rsidRDefault="006957CC" w:rsidP="001951DD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</w:t>
            </w:r>
          </w:p>
          <w:p w:rsidR="006957CC" w:rsidRPr="00216640" w:rsidRDefault="006957CC" w:rsidP="001951DD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7CC" w:rsidRPr="00216640" w:rsidTr="00602E70">
        <w:trPr>
          <w:tblHeader/>
        </w:trPr>
        <w:tc>
          <w:tcPr>
            <w:tcW w:w="3870" w:type="dxa"/>
            <w:shd w:val="clear" w:color="auto" w:fill="auto"/>
          </w:tcPr>
          <w:p w:rsidR="00602E70" w:rsidRPr="00216640" w:rsidRDefault="006957CC" w:rsidP="001951DD">
            <w:pPr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สัญญาซ</w:t>
            </w:r>
            <w:r w:rsidR="00602E70" w:rsidRPr="00216640">
              <w:rPr>
                <w:rFonts w:ascii="Angsana New" w:hAnsi="Angsana New"/>
                <w:sz w:val="30"/>
                <w:szCs w:val="30"/>
                <w:cs/>
              </w:rPr>
              <w:t>ื้อขายเงินตราต่างประเทศล่วงหน้า</w:t>
            </w:r>
          </w:p>
          <w:p w:rsidR="006957CC" w:rsidRPr="00216640" w:rsidRDefault="00602E70" w:rsidP="001951DD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6957CC" w:rsidRPr="0021664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957CC" w:rsidRPr="00216640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="006957CC" w:rsidRPr="0021664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6957CC" w:rsidRPr="00216640" w:rsidRDefault="006957CC" w:rsidP="001951DD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6957CC" w:rsidRPr="00216640" w:rsidRDefault="006957CC" w:rsidP="001951DD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6957CC" w:rsidRPr="00216640" w:rsidRDefault="006957CC" w:rsidP="001951DD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6957CC" w:rsidRPr="00216640" w:rsidRDefault="006957CC" w:rsidP="001951DD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6957CC" w:rsidRPr="00216640" w:rsidRDefault="006957CC" w:rsidP="001951DD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6957CC" w:rsidRPr="00216640" w:rsidTr="00602E70">
        <w:trPr>
          <w:cantSplit/>
          <w:tblHeader/>
        </w:trPr>
        <w:tc>
          <w:tcPr>
            <w:tcW w:w="3870" w:type="dxa"/>
            <w:shd w:val="clear" w:color="auto" w:fill="auto"/>
          </w:tcPr>
          <w:p w:rsidR="006957CC" w:rsidRPr="00216640" w:rsidRDefault="006957CC" w:rsidP="001951D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</w:tr>
      <w:tr w:rsidR="006957CC" w:rsidRPr="00216640" w:rsidTr="00602E70">
        <w:trPr>
          <w:tblHeader/>
        </w:trPr>
        <w:tc>
          <w:tcPr>
            <w:tcW w:w="3870" w:type="dxa"/>
            <w:shd w:val="clear" w:color="auto" w:fill="auto"/>
          </w:tcPr>
          <w:p w:rsidR="006957CC" w:rsidRPr="00216640" w:rsidRDefault="006957CC" w:rsidP="001951DD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7CC" w:rsidRPr="00216640" w:rsidTr="00602E70">
        <w:trPr>
          <w:tblHeader/>
        </w:trPr>
        <w:tc>
          <w:tcPr>
            <w:tcW w:w="3870" w:type="dxa"/>
            <w:shd w:val="clear" w:color="auto" w:fill="auto"/>
          </w:tcPr>
          <w:p w:rsidR="006957CC" w:rsidRPr="00216640" w:rsidRDefault="006957CC" w:rsidP="001951D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</w:t>
            </w:r>
          </w:p>
          <w:p w:rsidR="006957CC" w:rsidRPr="00216640" w:rsidRDefault="006957CC" w:rsidP="001951D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957CC" w:rsidRPr="00216640" w:rsidRDefault="006957CC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2E70" w:rsidRPr="00216640" w:rsidTr="00602E70">
        <w:trPr>
          <w:tblHeader/>
        </w:trPr>
        <w:tc>
          <w:tcPr>
            <w:tcW w:w="3870" w:type="dxa"/>
            <w:shd w:val="clear" w:color="auto" w:fill="auto"/>
          </w:tcPr>
          <w:p w:rsidR="00602E70" w:rsidRPr="00216640" w:rsidRDefault="00602E70" w:rsidP="001951DD">
            <w:pPr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  <w:p w:rsidR="00602E70" w:rsidRPr="00216640" w:rsidRDefault="00602E70" w:rsidP="001951DD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602E70" w:rsidRPr="00216640" w:rsidRDefault="00602E70" w:rsidP="001951DD">
            <w:pPr>
              <w:pStyle w:val="acctfourfigures"/>
              <w:tabs>
                <w:tab w:val="clear" w:pos="765"/>
                <w:tab w:val="center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602E70" w:rsidRPr="00216640" w:rsidRDefault="00602E70" w:rsidP="001951DD">
            <w:pPr>
              <w:pStyle w:val="acctfourfigures"/>
              <w:tabs>
                <w:tab w:val="clear" w:pos="765"/>
                <w:tab w:val="center" w:pos="641"/>
                <w:tab w:val="decimal" w:pos="1001"/>
              </w:tabs>
              <w:spacing w:line="240" w:lineRule="auto"/>
              <w:ind w:right="9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602E70" w:rsidRPr="00216640" w:rsidRDefault="00602E70" w:rsidP="00195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602E70" w:rsidRPr="00216640" w:rsidRDefault="00602E70" w:rsidP="001951DD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602E70" w:rsidRPr="00216640" w:rsidRDefault="00602E70" w:rsidP="001951DD">
            <w:pPr>
              <w:pStyle w:val="acctfourfigures"/>
              <w:tabs>
                <w:tab w:val="clear" w:pos="765"/>
                <w:tab w:val="left" w:pos="255"/>
                <w:tab w:val="center" w:pos="324"/>
                <w:tab w:val="center" w:pos="4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</w: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  <w:t>-</w:t>
            </w:r>
          </w:p>
        </w:tc>
        <w:tc>
          <w:tcPr>
            <w:tcW w:w="178" w:type="dxa"/>
            <w:shd w:val="clear" w:color="auto" w:fill="auto"/>
          </w:tcPr>
          <w:p w:rsidR="00602E70" w:rsidRPr="00216640" w:rsidRDefault="00602E70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602E70" w:rsidRPr="00216640" w:rsidRDefault="00602E70" w:rsidP="001951D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602E70" w:rsidRPr="00216640" w:rsidRDefault="00602E70" w:rsidP="001951D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02E70" w:rsidRPr="00216640" w:rsidRDefault="00602E70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02E70" w:rsidRPr="00216640" w:rsidRDefault="00602E70" w:rsidP="001951DD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602E70" w:rsidRPr="00216640" w:rsidRDefault="00602E70" w:rsidP="001951DD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02E70" w:rsidRPr="00216640" w:rsidRDefault="00602E70" w:rsidP="001951D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02E70" w:rsidRPr="00216640" w:rsidRDefault="00602E70" w:rsidP="001951DD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602E70" w:rsidRPr="00216640" w:rsidRDefault="00602E70" w:rsidP="001951DD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:rsidR="006957CC" w:rsidRPr="00216640" w:rsidRDefault="006957CC" w:rsidP="001951DD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p w:rsidR="003912D7" w:rsidRPr="00216640" w:rsidRDefault="003912D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21664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957CC" w:rsidRPr="00216640" w:rsidRDefault="006957CC" w:rsidP="001951DD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  <w:r w:rsidRPr="00216640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การวัดมูลค่ายุติธรรม</w:t>
      </w:r>
    </w:p>
    <w:p w:rsidR="006957CC" w:rsidRPr="00216640" w:rsidRDefault="006957CC" w:rsidP="001951DD">
      <w:pPr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6957CC" w:rsidRPr="00216640" w:rsidRDefault="006957CC" w:rsidP="001951DD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</w:p>
    <w:p w:rsidR="006957CC" w:rsidRPr="00216640" w:rsidRDefault="006957CC" w:rsidP="001951DD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:rsidR="006957CC" w:rsidRPr="00216640" w:rsidRDefault="006957CC" w:rsidP="001951D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16640">
        <w:rPr>
          <w:rFonts w:ascii="Angsana New" w:hAnsi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216640">
        <w:rPr>
          <w:rFonts w:ascii="Angsana New" w:hAnsi="Angsana New"/>
          <w:sz w:val="30"/>
          <w:szCs w:val="30"/>
          <w:lang w:val="en-US" w:bidi="th-TH"/>
        </w:rPr>
        <w:t>2</w:t>
      </w:r>
      <w:r w:rsidRPr="0021664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:rsidR="006957CC" w:rsidRPr="00216640" w:rsidRDefault="006957CC" w:rsidP="001951DD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6957CC" w:rsidRPr="00216640" w:rsidTr="00602E70">
        <w:trPr>
          <w:trHeight w:val="2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57CC" w:rsidRPr="00216640" w:rsidRDefault="006957CC" w:rsidP="008A6A24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57CC" w:rsidRPr="00216640" w:rsidRDefault="006957CC" w:rsidP="001951DD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57CC" w:rsidRPr="00216640" w:rsidRDefault="006957CC" w:rsidP="008A6A24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957CC" w:rsidRPr="00216640" w:rsidTr="00602E7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57CC" w:rsidRPr="00216640" w:rsidRDefault="006957CC" w:rsidP="001951DD">
            <w:pPr>
              <w:pStyle w:val="block"/>
              <w:spacing w:after="0" w:line="240" w:lineRule="atLeast"/>
              <w:ind w:left="144" w:right="-108" w:hanging="1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57CC" w:rsidRPr="00216640" w:rsidRDefault="006957CC" w:rsidP="001951DD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57CC" w:rsidRPr="00216640" w:rsidRDefault="006957CC" w:rsidP="001951DD">
            <w:pPr>
              <w:pStyle w:val="block"/>
              <w:spacing w:after="0" w:line="240" w:lineRule="atLeast"/>
              <w:ind w:left="196" w:right="72" w:hanging="19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เทคนิคการเปรียบเทียบราคาตลาด </w:t>
            </w:r>
            <w:r w:rsidRPr="0021664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มูลค่ายุติธรรมอ้างอิงราคาเสนอซื้อขายจากนายหน้า สัญญาแบบเดียวกันที่มีการซื้อขายใน</w:t>
            </w: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6957CC" w:rsidRPr="00216640" w:rsidRDefault="006957CC" w:rsidP="001951DD">
      <w:pPr>
        <w:spacing w:line="240" w:lineRule="auto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:rsidR="006957CC" w:rsidRPr="00216640" w:rsidRDefault="006957CC" w:rsidP="001951DD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216640">
        <w:rPr>
          <w:rFonts w:ascii="Angsana New" w:hAnsi="Angsana New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:rsidR="006957CC" w:rsidRPr="00216640" w:rsidRDefault="006957CC" w:rsidP="001951DD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6957CC" w:rsidRPr="00216640" w:rsidTr="00602E70">
        <w:trPr>
          <w:tblHeader/>
        </w:trPr>
        <w:tc>
          <w:tcPr>
            <w:tcW w:w="2880" w:type="dxa"/>
            <w:vAlign w:val="bottom"/>
            <w:hideMark/>
          </w:tcPr>
          <w:p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vAlign w:val="bottom"/>
            <w:hideMark/>
          </w:tcPr>
          <w:p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957CC" w:rsidRPr="00216640" w:rsidTr="00602E70">
        <w:trPr>
          <w:tblHeader/>
        </w:trPr>
        <w:tc>
          <w:tcPr>
            <w:tcW w:w="2880" w:type="dxa"/>
            <w:hideMark/>
          </w:tcPr>
          <w:p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hideMark/>
          </w:tcPr>
          <w:p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การเปรียบเทียบอัตราดอกเบี้ยกับอัตราตลาด</w:t>
            </w:r>
          </w:p>
        </w:tc>
      </w:tr>
      <w:tr w:rsidR="006957CC" w:rsidRPr="00216640" w:rsidTr="00602E70">
        <w:tc>
          <w:tcPr>
            <w:tcW w:w="2880" w:type="dxa"/>
            <w:hideMark/>
          </w:tcPr>
          <w:p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เจ้าหนี้ค่าซื้อธุรกิจ</w:t>
            </w:r>
          </w:p>
        </w:tc>
        <w:tc>
          <w:tcPr>
            <w:tcW w:w="236" w:type="dxa"/>
          </w:tcPr>
          <w:p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hideMark/>
          </w:tcPr>
          <w:p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ใช้อัตราดอกเบี้ยที่ปรับค่าความเสี่ยงด้านการให้สินเชื่อเป็นอัตราคิดลด</w:t>
            </w:r>
          </w:p>
        </w:tc>
      </w:tr>
    </w:tbl>
    <w:p w:rsidR="008304F2" w:rsidRPr="00216640" w:rsidRDefault="008304F2" w:rsidP="001951DD">
      <w:pPr>
        <w:pStyle w:val="ListParagraph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:rsidR="001C2306" w:rsidRPr="00216640" w:rsidRDefault="00CB3B4E" w:rsidP="001951DD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sz w:val="30"/>
          <w:szCs w:val="30"/>
          <w:cs/>
          <w:lang w:val="en-US"/>
        </w:rPr>
      </w:pPr>
      <w:r w:rsidRPr="00216640">
        <w:rPr>
          <w:rFonts w:ascii="Angsana New" w:eastAsia="MS Mincho" w:hAnsi="Angsana New"/>
          <w:sz w:val="30"/>
          <w:szCs w:val="30"/>
          <w:lang w:val="en-US"/>
        </w:rPr>
        <w:t>1</w:t>
      </w:r>
      <w:r w:rsidR="006957CC" w:rsidRPr="00216640">
        <w:rPr>
          <w:rFonts w:ascii="Angsana New" w:eastAsia="MS Mincho" w:hAnsi="Angsana New"/>
          <w:sz w:val="30"/>
          <w:szCs w:val="30"/>
          <w:lang w:val="en-US"/>
        </w:rPr>
        <w:t>6</w:t>
      </w:r>
      <w:r w:rsidRPr="00216640">
        <w:rPr>
          <w:rFonts w:ascii="Angsana New" w:eastAsia="MS Mincho" w:hAnsi="Angsana New"/>
          <w:sz w:val="30"/>
          <w:szCs w:val="30"/>
          <w:lang w:val="en-US"/>
        </w:rPr>
        <w:tab/>
      </w:r>
      <w:r w:rsidR="00020390" w:rsidRPr="00216640">
        <w:rPr>
          <w:rFonts w:ascii="Angsana New" w:eastAsia="MS Mincho" w:hAnsi="Angsana New" w:hint="cs"/>
          <w:sz w:val="30"/>
          <w:szCs w:val="30"/>
          <w:cs/>
          <w:lang w:val="en-US"/>
        </w:rPr>
        <w:t>สัญญาเกี่ยวกับการซื้อธุรกิจ</w:t>
      </w:r>
    </w:p>
    <w:p w:rsidR="005B4D2D" w:rsidRPr="00216640" w:rsidRDefault="005B4D2D" w:rsidP="001951DD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216640">
        <w:rPr>
          <w:rFonts w:ascii="Angsana New" w:hAnsi="Angsana New"/>
          <w:i/>
          <w:iCs/>
          <w:sz w:val="30"/>
          <w:szCs w:val="30"/>
          <w:cs/>
        </w:rPr>
        <w:t xml:space="preserve">สัญญาให้บริการตามสัญญาการโอนธุรกิจ </w:t>
      </w:r>
    </w:p>
    <w:p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216640">
        <w:rPr>
          <w:rFonts w:ascii="Angsana New" w:hAnsi="Angsana New"/>
          <w:sz w:val="30"/>
          <w:szCs w:val="30"/>
        </w:rPr>
        <w:t xml:space="preserve">IT </w:t>
      </w:r>
      <w:r w:rsidRPr="00216640">
        <w:rPr>
          <w:rFonts w:ascii="Angsana New" w:hAnsi="Angsana New"/>
          <w:sz w:val="30"/>
          <w:szCs w:val="30"/>
          <w:cs/>
        </w:rPr>
        <w:t xml:space="preserve">จาก บริษัท วีเอสที อีซีเอส (ประเทศไทย) จำกัด วันที่ 23 สิงหาคม 2559 </w:t>
      </w:r>
      <w:r w:rsidR="00020390" w:rsidRPr="0021664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20390" w:rsidRPr="00216640">
        <w:rPr>
          <w:rFonts w:ascii="Angsana New" w:hAnsi="Angsana New"/>
          <w:sz w:val="30"/>
          <w:szCs w:val="30"/>
        </w:rPr>
        <w:t>1</w:t>
      </w:r>
      <w:r w:rsidR="003912D7" w:rsidRPr="00216640">
        <w:rPr>
          <w:rFonts w:ascii="Angsana New" w:hAnsi="Angsana New"/>
          <w:sz w:val="30"/>
          <w:szCs w:val="30"/>
        </w:rPr>
        <w:t>4.12</w:t>
      </w:r>
      <w:r w:rsidR="00020390" w:rsidRPr="00216640">
        <w:rPr>
          <w:rFonts w:ascii="Angsana New" w:hAnsi="Angsana New"/>
          <w:sz w:val="30"/>
          <w:szCs w:val="30"/>
        </w:rPr>
        <w:t xml:space="preserve"> </w:t>
      </w:r>
      <w:r w:rsidR="00020390" w:rsidRPr="00216640">
        <w:rPr>
          <w:rFonts w:ascii="Angsana New" w:hAnsi="Angsana New" w:hint="cs"/>
          <w:sz w:val="30"/>
          <w:szCs w:val="30"/>
          <w:cs/>
        </w:rPr>
        <w:t xml:space="preserve">ล้านบาท (มูลค่าตามบัญชี ณ วันที่ </w:t>
      </w:r>
      <w:r w:rsidR="003912D7" w:rsidRPr="00216640">
        <w:rPr>
          <w:rFonts w:ascii="Angsana New" w:hAnsi="Angsana New"/>
          <w:sz w:val="30"/>
          <w:szCs w:val="30"/>
        </w:rPr>
        <w:t xml:space="preserve">30 </w:t>
      </w:r>
      <w:r w:rsidR="003912D7" w:rsidRPr="00216640">
        <w:rPr>
          <w:rFonts w:ascii="Angsana New" w:hAnsi="Angsana New" w:hint="cs"/>
          <w:sz w:val="30"/>
          <w:szCs w:val="30"/>
          <w:cs/>
        </w:rPr>
        <w:t>มิถุนายน</w:t>
      </w:r>
      <w:r w:rsidR="00020390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020390" w:rsidRPr="00216640">
        <w:rPr>
          <w:rFonts w:ascii="Angsana New" w:hAnsi="Angsana New"/>
          <w:sz w:val="30"/>
          <w:szCs w:val="30"/>
        </w:rPr>
        <w:t xml:space="preserve">2561) </w:t>
      </w:r>
      <w:r w:rsidR="00020390" w:rsidRPr="00216640">
        <w:rPr>
          <w:rFonts w:ascii="Angsana New" w:hAnsi="Angsana New" w:hint="cs"/>
          <w:sz w:val="30"/>
          <w:szCs w:val="30"/>
          <w:cs/>
        </w:rPr>
        <w:t xml:space="preserve">ซึ่งมีกำหนดชำระในปี </w:t>
      </w:r>
      <w:r w:rsidR="00020390" w:rsidRPr="00216640">
        <w:rPr>
          <w:rFonts w:ascii="Angsana New" w:hAnsi="Angsana New"/>
          <w:sz w:val="30"/>
          <w:szCs w:val="30"/>
        </w:rPr>
        <w:t xml:space="preserve">2562 </w:t>
      </w:r>
      <w:r w:rsidRPr="00216640">
        <w:rPr>
          <w:rFonts w:ascii="Angsana New" w:hAnsi="Angsana New"/>
          <w:sz w:val="30"/>
          <w:szCs w:val="30"/>
          <w:cs/>
        </w:rPr>
        <w:t>โดยรับโอนบุคลากร</w:t>
      </w:r>
      <w:r w:rsidRPr="00216640">
        <w:rPr>
          <w:rFonts w:ascii="Angsana New" w:hAnsi="Angsana New" w:hint="cs"/>
          <w:sz w:val="30"/>
          <w:szCs w:val="30"/>
          <w:cs/>
        </w:rPr>
        <w:t xml:space="preserve"> อุปกรณ์</w:t>
      </w:r>
      <w:r w:rsidRPr="00216640">
        <w:rPr>
          <w:rFonts w:ascii="Angsana New" w:hAnsi="Angsana New"/>
          <w:sz w:val="30"/>
          <w:szCs w:val="30"/>
          <w:cs/>
        </w:rPr>
        <w:t xml:space="preserve"> และ</w:t>
      </w:r>
      <w:r w:rsidRPr="00216640">
        <w:rPr>
          <w:rFonts w:ascii="Angsana New" w:hAnsi="Angsana New" w:hint="cs"/>
          <w:sz w:val="30"/>
          <w:szCs w:val="30"/>
          <w:cs/>
        </w:rPr>
        <w:t>สัญญาในการดำเนินงานต่างๆ ภายใต้</w:t>
      </w:r>
      <w:r w:rsidRPr="00216640">
        <w:rPr>
          <w:rFonts w:ascii="Angsana New" w:hAnsi="Angsana New"/>
          <w:sz w:val="30"/>
          <w:szCs w:val="30"/>
          <w:cs/>
        </w:rPr>
        <w:t>เงื่อนไขใน</w:t>
      </w:r>
      <w:r w:rsidRPr="00216640">
        <w:rPr>
          <w:rFonts w:ascii="Angsana New" w:hAnsi="Angsana New"/>
          <w:sz w:val="30"/>
          <w:szCs w:val="30"/>
        </w:rPr>
        <w:t xml:space="preserve"> Business Transfer Agreement </w:t>
      </w:r>
      <w:r w:rsidRPr="00216640">
        <w:rPr>
          <w:rFonts w:ascii="Angsana New" w:hAnsi="Angsana New"/>
          <w:sz w:val="30"/>
          <w:szCs w:val="30"/>
          <w:cs/>
        </w:rPr>
        <w:t xml:space="preserve">และ </w:t>
      </w:r>
      <w:r w:rsidRPr="00216640">
        <w:rPr>
          <w:rFonts w:ascii="Angsana New" w:hAnsi="Angsana New"/>
          <w:sz w:val="30"/>
          <w:szCs w:val="30"/>
        </w:rPr>
        <w:t xml:space="preserve">Service Level Agreement </w:t>
      </w:r>
      <w:r w:rsidRPr="00216640">
        <w:rPr>
          <w:rFonts w:ascii="Angsana New" w:hAnsi="Angsana New"/>
          <w:sz w:val="30"/>
          <w:szCs w:val="30"/>
          <w:cs/>
        </w:rPr>
        <w:t>บริษัท วีเอสที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อีซีเอส (ประเทศ</w:t>
      </w:r>
      <w:r w:rsidR="00571F55" w:rsidRPr="00216640">
        <w:rPr>
          <w:rFonts w:ascii="Angsana New" w:hAnsi="Angsana New"/>
          <w:sz w:val="30"/>
          <w:szCs w:val="30"/>
          <w:cs/>
        </w:rPr>
        <w:t>ไทย) จำกัด ได้มอบหมายให้ บริษัท</w:t>
      </w:r>
      <w:r w:rsidR="00571F55" w:rsidRPr="00216640">
        <w:rPr>
          <w:rFonts w:ascii="Angsana New" w:hAnsi="Angsana New"/>
          <w:sz w:val="30"/>
          <w:szCs w:val="30"/>
        </w:rPr>
        <w:br/>
      </w:r>
      <w:r w:rsidRPr="00216640">
        <w:rPr>
          <w:rFonts w:ascii="Angsana New" w:hAnsi="Angsana New"/>
          <w:sz w:val="30"/>
          <w:szCs w:val="30"/>
          <w:cs/>
        </w:rPr>
        <w:t>วีเซิร์ฟพลัส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</w:t>
      </w:r>
      <w:r w:rsidRPr="00216640">
        <w:rPr>
          <w:rFonts w:ascii="Angsana New" w:hAnsi="Angsana New"/>
          <w:sz w:val="30"/>
          <w:szCs w:val="30"/>
        </w:rPr>
        <w:t xml:space="preserve"> 1 </w:t>
      </w:r>
      <w:r w:rsidRPr="0021664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16640">
        <w:rPr>
          <w:rFonts w:ascii="Angsana New" w:hAnsi="Angsana New"/>
          <w:sz w:val="30"/>
          <w:szCs w:val="30"/>
        </w:rPr>
        <w:t xml:space="preserve">2559 </w:t>
      </w:r>
      <w:r w:rsidRPr="00216640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216640">
        <w:rPr>
          <w:rFonts w:ascii="Angsana New" w:hAnsi="Angsana New"/>
          <w:sz w:val="30"/>
          <w:szCs w:val="30"/>
        </w:rPr>
        <w:t xml:space="preserve">31 </w:t>
      </w:r>
      <w:r w:rsidRPr="00216640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216640">
        <w:rPr>
          <w:rFonts w:ascii="Angsana New" w:hAnsi="Angsana New"/>
          <w:sz w:val="30"/>
          <w:szCs w:val="30"/>
        </w:rPr>
        <w:t>2566</w:t>
      </w:r>
    </w:p>
    <w:p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 w:hint="cs"/>
          <w:sz w:val="30"/>
          <w:szCs w:val="30"/>
          <w:cs/>
        </w:rPr>
        <w:t xml:space="preserve">ในเดือนสิงหาคม </w:t>
      </w:r>
      <w:r w:rsidRPr="00216640">
        <w:rPr>
          <w:rFonts w:ascii="Angsana New" w:hAnsi="Angsana New"/>
          <w:sz w:val="30"/>
          <w:szCs w:val="30"/>
        </w:rPr>
        <w:t xml:space="preserve">2560 </w:t>
      </w:r>
      <w:r w:rsidRPr="00216640">
        <w:rPr>
          <w:rFonts w:ascii="Angsana New" w:hAnsi="Angsana New" w:hint="cs"/>
          <w:sz w:val="30"/>
          <w:szCs w:val="30"/>
          <w:cs/>
        </w:rPr>
        <w:t>บริษัท วี</w:t>
      </w:r>
      <w:r w:rsidRPr="00216640">
        <w:rPr>
          <w:rFonts w:ascii="Angsana New" w:hAnsi="Angsana New"/>
          <w:sz w:val="30"/>
          <w:szCs w:val="30"/>
          <w:cs/>
        </w:rPr>
        <w:t>เอสที อีซีเอส (ประเทศไทย) จำกัด</w:t>
      </w:r>
      <w:r w:rsidRPr="00216640">
        <w:rPr>
          <w:rFonts w:ascii="Angsana New" w:hAnsi="Angsana New" w:hint="cs"/>
          <w:sz w:val="30"/>
          <w:szCs w:val="30"/>
          <w:cs/>
        </w:rPr>
        <w:t xml:space="preserve"> เข้าทำสัญญาโอนสิทธิและหนี้สินภายใต้สัญญา </w:t>
      </w:r>
      <w:r w:rsidRPr="00216640">
        <w:rPr>
          <w:rFonts w:ascii="Angsana New" w:hAnsi="Angsana New"/>
          <w:sz w:val="30"/>
          <w:szCs w:val="30"/>
        </w:rPr>
        <w:t>Business Transfer Agreement</w:t>
      </w:r>
      <w:r w:rsidRPr="00216640">
        <w:rPr>
          <w:rFonts w:ascii="Angsana New" w:hAnsi="Angsana New" w:hint="cs"/>
          <w:sz w:val="30"/>
          <w:szCs w:val="30"/>
          <w:cs/>
        </w:rPr>
        <w:t xml:space="preserve"> ลงวันที่ </w:t>
      </w:r>
      <w:r w:rsidRPr="00216640">
        <w:rPr>
          <w:rFonts w:ascii="Angsana New" w:hAnsi="Angsana New"/>
          <w:sz w:val="30"/>
          <w:szCs w:val="30"/>
          <w:cs/>
        </w:rPr>
        <w:t>23 สิงหาคม 2559</w:t>
      </w:r>
      <w:r w:rsidRPr="00216640">
        <w:rPr>
          <w:rFonts w:ascii="Angsana New" w:hAnsi="Angsana New" w:hint="cs"/>
          <w:sz w:val="30"/>
          <w:szCs w:val="30"/>
          <w:cs/>
        </w:rPr>
        <w:t xml:space="preserve"> ให้แก่บริษัท วี</w:t>
      </w:r>
      <w:r w:rsidRPr="00216640">
        <w:rPr>
          <w:rFonts w:ascii="Angsana New" w:hAnsi="Angsana New"/>
          <w:sz w:val="30"/>
          <w:szCs w:val="30"/>
          <w:cs/>
        </w:rPr>
        <w:t>เอสที อีซีเอส</w:t>
      </w:r>
      <w:r w:rsidRPr="00216640">
        <w:rPr>
          <w:rFonts w:ascii="Angsana New" w:hAnsi="Angsana New" w:hint="cs"/>
          <w:sz w:val="30"/>
          <w:szCs w:val="30"/>
          <w:cs/>
        </w:rPr>
        <w:t xml:space="preserve"> เซอร์วิสเซส</w:t>
      </w:r>
      <w:r w:rsidRPr="00216640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Pr="00216640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 บริษัท วี</w:t>
      </w:r>
      <w:r w:rsidRPr="00216640">
        <w:rPr>
          <w:rFonts w:ascii="Angsana New" w:hAnsi="Angsana New"/>
          <w:sz w:val="30"/>
          <w:szCs w:val="30"/>
          <w:cs/>
        </w:rPr>
        <w:t>เอสที อีซีเอส (ประเทศไทย) จำกัด</w:t>
      </w:r>
    </w:p>
    <w:p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/>
          <w:sz w:val="24"/>
          <w:szCs w:val="24"/>
        </w:rPr>
      </w:pPr>
    </w:p>
    <w:p w:rsidR="003912D7" w:rsidRPr="00216640" w:rsidRDefault="003912D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216640">
        <w:rPr>
          <w:rFonts w:ascii="Angsana New" w:hAnsi="Angsana New"/>
          <w:i/>
          <w:iCs/>
          <w:sz w:val="30"/>
          <w:szCs w:val="30"/>
        </w:rPr>
        <w:lastRenderedPageBreak/>
        <w:t>Service Level Agreement</w:t>
      </w:r>
    </w:p>
    <w:p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</w:p>
    <w:p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บริษัท วีเซิร์ฟพลัส จำกัด</w:t>
      </w:r>
      <w:r w:rsidRPr="00216640">
        <w:rPr>
          <w:rFonts w:ascii="Angsana New" w:hAnsi="Angsana New" w:hint="cs"/>
          <w:sz w:val="30"/>
          <w:szCs w:val="30"/>
          <w:cs/>
        </w:rPr>
        <w:t xml:space="preserve">เข้าทำสัญญา </w:t>
      </w:r>
      <w:r w:rsidRPr="00216640">
        <w:rPr>
          <w:rFonts w:ascii="Angsana New" w:hAnsi="Angsana New"/>
          <w:sz w:val="30"/>
          <w:szCs w:val="30"/>
        </w:rPr>
        <w:t xml:space="preserve">Service Level Agreement </w:t>
      </w:r>
      <w:r w:rsidRPr="00216640">
        <w:rPr>
          <w:rFonts w:ascii="Angsana New" w:hAnsi="Angsana New" w:hint="cs"/>
          <w:sz w:val="30"/>
          <w:szCs w:val="30"/>
          <w:cs/>
        </w:rPr>
        <w:t>กับบริษัท วี</w:t>
      </w:r>
      <w:r w:rsidRPr="00216640">
        <w:rPr>
          <w:rFonts w:ascii="Angsana New" w:hAnsi="Angsana New"/>
          <w:sz w:val="30"/>
          <w:szCs w:val="30"/>
          <w:cs/>
        </w:rPr>
        <w:t xml:space="preserve">เอสที อีซีเอส </w:t>
      </w:r>
      <w:r w:rsidRPr="00216640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(ประเทศไทย) จำกัด</w:t>
      </w:r>
      <w:r w:rsidRPr="00216640">
        <w:rPr>
          <w:rFonts w:ascii="Angsana New" w:hAnsi="Angsana New" w:hint="cs"/>
          <w:sz w:val="30"/>
          <w:szCs w:val="30"/>
          <w:cs/>
        </w:rPr>
        <w:t xml:space="preserve"> โดยให้สิทธิ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บริษัท วีเซิร์ฟพลัส จำกัด ในการให้บริการแก่ บริษัท วี</w:t>
      </w:r>
      <w:r w:rsidRPr="00216640">
        <w:rPr>
          <w:rFonts w:ascii="Angsana New" w:hAnsi="Angsana New"/>
          <w:sz w:val="30"/>
          <w:szCs w:val="30"/>
          <w:cs/>
        </w:rPr>
        <w:t>เอสที อีซีเอส</w:t>
      </w:r>
      <w:r w:rsidRPr="00216640">
        <w:rPr>
          <w:rFonts w:ascii="Angsana New" w:hAnsi="Angsana New" w:hint="cs"/>
          <w:sz w:val="30"/>
          <w:szCs w:val="30"/>
          <w:cs/>
        </w:rPr>
        <w:t xml:space="preserve"> เซอร์วิสเซส</w:t>
      </w:r>
      <w:r w:rsidRPr="00216640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Pr="00216640">
        <w:rPr>
          <w:rFonts w:ascii="Angsana New" w:hAnsi="Angsana New" w:hint="cs"/>
          <w:sz w:val="30"/>
          <w:szCs w:val="30"/>
          <w:cs/>
        </w:rPr>
        <w:t xml:space="preserve"> ซึ่งมี</w:t>
      </w:r>
      <w:r w:rsidRPr="00216640">
        <w:rPr>
          <w:rFonts w:ascii="Angsana New" w:hAnsi="Angsana New"/>
          <w:sz w:val="30"/>
          <w:szCs w:val="30"/>
          <w:cs/>
        </w:rPr>
        <w:t>การแบ่งสัดส่วนรายได้กันในแต่ละสัญญาของแต่ละประเภทในอัตราที่ตกลงกัน</w:t>
      </w:r>
      <w:r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สัญญามีกำหนด</w:t>
      </w:r>
      <w:r w:rsidRPr="00216640">
        <w:rPr>
          <w:rFonts w:ascii="Angsana New" w:hAnsi="Angsana New" w:hint="cs"/>
          <w:sz w:val="30"/>
          <w:szCs w:val="30"/>
          <w:cs/>
        </w:rPr>
        <w:t>ร</w:t>
      </w:r>
      <w:r w:rsidRPr="00216640">
        <w:rPr>
          <w:rFonts w:ascii="Angsana New" w:hAnsi="Angsana New"/>
          <w:sz w:val="30"/>
          <w:szCs w:val="30"/>
          <w:cs/>
        </w:rPr>
        <w:t xml:space="preserve">ะยะเวลาตั้งแต่วันที่ </w:t>
      </w:r>
      <w:r w:rsidRPr="00216640">
        <w:rPr>
          <w:rFonts w:ascii="Angsana New" w:hAnsi="Angsana New"/>
          <w:sz w:val="30"/>
          <w:szCs w:val="30"/>
        </w:rPr>
        <w:t xml:space="preserve">1 </w:t>
      </w:r>
      <w:r w:rsidRPr="0021664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16640">
        <w:rPr>
          <w:rFonts w:ascii="Angsana New" w:hAnsi="Angsana New"/>
          <w:sz w:val="30"/>
          <w:szCs w:val="30"/>
        </w:rPr>
        <w:t xml:space="preserve">2560 </w:t>
      </w:r>
      <w:r w:rsidRPr="00216640">
        <w:rPr>
          <w:rFonts w:ascii="Angsana New" w:hAnsi="Angsana New"/>
          <w:sz w:val="30"/>
          <w:szCs w:val="30"/>
          <w:cs/>
        </w:rPr>
        <w:t>ถึงวัน</w:t>
      </w:r>
      <w:r w:rsidRPr="00216640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216640">
        <w:rPr>
          <w:rFonts w:ascii="Angsana New" w:hAnsi="Angsana New"/>
          <w:sz w:val="30"/>
          <w:szCs w:val="30"/>
        </w:rPr>
        <w:t xml:space="preserve">31 </w:t>
      </w:r>
      <w:r w:rsidRPr="0021664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216640">
        <w:rPr>
          <w:rFonts w:ascii="Angsana New" w:hAnsi="Angsana New"/>
          <w:sz w:val="30"/>
          <w:szCs w:val="30"/>
        </w:rPr>
        <w:t>2562</w:t>
      </w:r>
    </w:p>
    <w:p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820F68" w:rsidRPr="00216640" w:rsidRDefault="00E53A5C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216640">
        <w:rPr>
          <w:rFonts w:ascii="Angsana New" w:eastAsia="MS Mincho" w:hAnsi="Angsana New"/>
          <w:sz w:val="30"/>
          <w:szCs w:val="30"/>
          <w:lang w:val="en-US"/>
        </w:rPr>
        <w:t>1</w:t>
      </w:r>
      <w:r w:rsidR="00277D79" w:rsidRPr="00216640">
        <w:rPr>
          <w:rFonts w:ascii="Angsana New" w:eastAsia="MS Mincho" w:hAnsi="Angsana New"/>
          <w:sz w:val="30"/>
          <w:szCs w:val="30"/>
          <w:lang w:val="en-US"/>
        </w:rPr>
        <w:t>7</w:t>
      </w:r>
      <w:r w:rsidR="00CB3B4E" w:rsidRPr="00216640">
        <w:rPr>
          <w:rFonts w:ascii="Angsana New" w:eastAsia="MS Mincho" w:hAnsi="Angsana New"/>
          <w:sz w:val="30"/>
          <w:szCs w:val="30"/>
          <w:lang w:val="en-US"/>
        </w:rPr>
        <w:tab/>
      </w:r>
      <w:r w:rsidR="00820F68" w:rsidRPr="00216640">
        <w:rPr>
          <w:rFonts w:ascii="Angsana New" w:eastAsia="MS Mincho" w:hAnsi="Angsana New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:rsidR="001973A5" w:rsidRPr="00216640" w:rsidRDefault="001973A5" w:rsidP="001951DD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989"/>
        <w:gridCol w:w="1065"/>
        <w:gridCol w:w="13"/>
        <w:gridCol w:w="268"/>
        <w:gridCol w:w="11"/>
        <w:gridCol w:w="1000"/>
        <w:gridCol w:w="278"/>
        <w:gridCol w:w="1087"/>
        <w:gridCol w:w="7"/>
        <w:gridCol w:w="237"/>
        <w:gridCol w:w="1087"/>
      </w:tblGrid>
      <w:tr w:rsidR="001973A5" w:rsidRPr="00216640" w:rsidTr="00602E70">
        <w:trPr>
          <w:tblHeader/>
        </w:trPr>
        <w:tc>
          <w:tcPr>
            <w:tcW w:w="2252" w:type="pct"/>
            <w:gridSpan w:val="2"/>
          </w:tcPr>
          <w:p w:rsidR="001973A5" w:rsidRPr="00216640" w:rsidRDefault="001973A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pct"/>
            <w:gridSpan w:val="5"/>
          </w:tcPr>
          <w:p w:rsidR="001973A5" w:rsidRPr="00216640" w:rsidRDefault="001973A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:rsidR="001973A5" w:rsidRPr="00216640" w:rsidRDefault="001973A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4"/>
          </w:tcPr>
          <w:p w:rsidR="001973A5" w:rsidRPr="00216640" w:rsidRDefault="001973A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83578" w:rsidRPr="00216640" w:rsidTr="00602E70">
        <w:trPr>
          <w:trHeight w:val="344"/>
          <w:tblHeader/>
        </w:trPr>
        <w:tc>
          <w:tcPr>
            <w:tcW w:w="2252" w:type="pct"/>
            <w:gridSpan w:val="2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2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1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9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83578" w:rsidRPr="00216640" w:rsidTr="00602E70">
        <w:trPr>
          <w:trHeight w:val="344"/>
          <w:tblHeader/>
        </w:trPr>
        <w:tc>
          <w:tcPr>
            <w:tcW w:w="2252" w:type="pct"/>
            <w:gridSpan w:val="2"/>
          </w:tcPr>
          <w:p w:rsidR="00F83578" w:rsidRPr="00216640" w:rsidRDefault="00F83578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256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2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25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1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256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25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F83578" w:rsidRPr="00216640" w:rsidTr="00602E70">
        <w:trPr>
          <w:tblHeader/>
        </w:trPr>
        <w:tc>
          <w:tcPr>
            <w:tcW w:w="1714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8" w:type="pct"/>
            <w:gridSpan w:val="10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3578" w:rsidRPr="00216640" w:rsidTr="00602E70">
        <w:tc>
          <w:tcPr>
            <w:tcW w:w="2252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ภายใต้สัญญาเช่าดำเนินงานที่บอกเลิกไม่ได้</w:t>
            </w:r>
          </w:p>
        </w:tc>
        <w:tc>
          <w:tcPr>
            <w:tcW w:w="586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578" w:rsidRPr="00216640" w:rsidTr="00602E70">
        <w:tc>
          <w:tcPr>
            <w:tcW w:w="1714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8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F83578" w:rsidRPr="00216640" w:rsidRDefault="00536A27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12,441</w:t>
            </w:r>
          </w:p>
        </w:tc>
        <w:tc>
          <w:tcPr>
            <w:tcW w:w="146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11,322</w:t>
            </w:r>
          </w:p>
        </w:tc>
        <w:tc>
          <w:tcPr>
            <w:tcW w:w="151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83578" w:rsidRPr="00216640" w:rsidRDefault="00536A27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696</w:t>
            </w:r>
          </w:p>
        </w:tc>
        <w:tc>
          <w:tcPr>
            <w:tcW w:w="133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1"/>
                <w:tab w:val="right" w:pos="8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ab/>
            </w:r>
            <w:r w:rsidRPr="00216640">
              <w:rPr>
                <w:rFonts w:ascii="Angsana New" w:hAnsi="Angsana New"/>
                <w:sz w:val="30"/>
                <w:szCs w:val="30"/>
              </w:rPr>
              <w:tab/>
              <w:t>1,739</w:t>
            </w:r>
          </w:p>
        </w:tc>
      </w:tr>
      <w:tr w:rsidR="00F83578" w:rsidRPr="00216640" w:rsidTr="00602E70">
        <w:tc>
          <w:tcPr>
            <w:tcW w:w="2252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86" w:type="pct"/>
            <w:gridSpan w:val="2"/>
          </w:tcPr>
          <w:p w:rsidR="00F83578" w:rsidRPr="00216640" w:rsidRDefault="00536A27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9,789</w:t>
            </w:r>
          </w:p>
        </w:tc>
        <w:tc>
          <w:tcPr>
            <w:tcW w:w="146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11,421</w:t>
            </w:r>
          </w:p>
        </w:tc>
        <w:tc>
          <w:tcPr>
            <w:tcW w:w="151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83578" w:rsidRPr="00216640" w:rsidRDefault="00536A27" w:rsidP="001951DD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3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83578" w:rsidRPr="00216640" w:rsidRDefault="00F83578" w:rsidP="001951D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83578" w:rsidRPr="00216640" w:rsidTr="00602E70">
        <w:tc>
          <w:tcPr>
            <w:tcW w:w="2252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83578" w:rsidRPr="00216640" w:rsidRDefault="00536A27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22,230</w:t>
            </w:r>
          </w:p>
        </w:tc>
        <w:tc>
          <w:tcPr>
            <w:tcW w:w="146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22,743</w:t>
            </w:r>
          </w:p>
        </w:tc>
        <w:tc>
          <w:tcPr>
            <w:tcW w:w="151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F83578" w:rsidRPr="00216640" w:rsidRDefault="00536A27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696</w:t>
            </w:r>
          </w:p>
        </w:tc>
        <w:tc>
          <w:tcPr>
            <w:tcW w:w="133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1,739</w:t>
            </w:r>
          </w:p>
        </w:tc>
      </w:tr>
      <w:tr w:rsidR="00F83578" w:rsidRPr="00216640" w:rsidTr="00602E70">
        <w:tc>
          <w:tcPr>
            <w:tcW w:w="2252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</w:tcBorders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1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83578" w:rsidRPr="00216640" w:rsidTr="00602E70">
        <w:tc>
          <w:tcPr>
            <w:tcW w:w="2252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79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578" w:rsidRPr="00216640" w:rsidTr="00602E70">
        <w:tc>
          <w:tcPr>
            <w:tcW w:w="2252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579" w:type="pct"/>
          </w:tcPr>
          <w:p w:rsidR="00F83578" w:rsidRPr="00216640" w:rsidRDefault="005C4C73" w:rsidP="0056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56</w:t>
            </w:r>
            <w:r w:rsidR="00536A27" w:rsidRPr="00216640">
              <w:rPr>
                <w:rFonts w:ascii="Angsana New" w:hAnsi="Angsana New"/>
                <w:sz w:val="30"/>
                <w:szCs w:val="30"/>
              </w:rPr>
              <w:t>,</w:t>
            </w:r>
            <w:r w:rsidRPr="00216640">
              <w:rPr>
                <w:rFonts w:ascii="Angsana New" w:hAnsi="Angsana New"/>
                <w:sz w:val="30"/>
                <w:szCs w:val="30"/>
              </w:rPr>
              <w:t>9</w:t>
            </w:r>
            <w:r w:rsidR="005658D0" w:rsidRPr="00216640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53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4,375</w:t>
            </w:r>
          </w:p>
        </w:tc>
        <w:tc>
          <w:tcPr>
            <w:tcW w:w="151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F83578" w:rsidRPr="00216640" w:rsidRDefault="005C4C73" w:rsidP="0056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5"/>
                <w:tab w:val="right" w:pos="878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48</w:t>
            </w:r>
            <w:r w:rsidR="00536A27" w:rsidRPr="00216640">
              <w:rPr>
                <w:rFonts w:ascii="Angsana New" w:hAnsi="Angsana New"/>
                <w:sz w:val="30"/>
                <w:szCs w:val="30"/>
              </w:rPr>
              <w:t>,</w:t>
            </w:r>
            <w:r w:rsidR="005658D0" w:rsidRPr="00216640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29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4,375</w:t>
            </w:r>
          </w:p>
        </w:tc>
      </w:tr>
      <w:tr w:rsidR="00F83578" w:rsidRPr="00216640" w:rsidTr="00602E70">
        <w:tc>
          <w:tcPr>
            <w:tcW w:w="2252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79" w:type="pct"/>
          </w:tcPr>
          <w:p w:rsidR="00F83578" w:rsidRPr="00216640" w:rsidRDefault="00536A27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2,099</w:t>
            </w:r>
          </w:p>
        </w:tc>
        <w:tc>
          <w:tcPr>
            <w:tcW w:w="153" w:type="pct"/>
            <w:gridSpan w:val="2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2,602</w:t>
            </w:r>
          </w:p>
        </w:tc>
        <w:tc>
          <w:tcPr>
            <w:tcW w:w="151" w:type="pct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F83578" w:rsidRPr="00216640" w:rsidRDefault="00536A27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2,099</w:t>
            </w:r>
          </w:p>
        </w:tc>
        <w:tc>
          <w:tcPr>
            <w:tcW w:w="129" w:type="pct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2,602</w:t>
            </w:r>
          </w:p>
        </w:tc>
      </w:tr>
      <w:tr w:rsidR="00F83578" w:rsidRPr="00216640" w:rsidTr="00602E70">
        <w:tc>
          <w:tcPr>
            <w:tcW w:w="2252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F83578" w:rsidRPr="00216640" w:rsidRDefault="00536A27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53" w:type="pct"/>
            <w:gridSpan w:val="2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bottom w:val="single" w:sz="4" w:space="0" w:color="auto"/>
            </w:tcBorders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2,968</w:t>
            </w:r>
          </w:p>
        </w:tc>
        <w:tc>
          <w:tcPr>
            <w:tcW w:w="151" w:type="pct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</w:tcPr>
          <w:p w:rsidR="00F83578" w:rsidRPr="00216640" w:rsidRDefault="00536A27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29" w:type="pct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F83578" w:rsidRPr="00216640" w:rsidTr="00602E70">
        <w:tc>
          <w:tcPr>
            <w:tcW w:w="2252" w:type="pct"/>
            <w:gridSpan w:val="2"/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F83578" w:rsidRPr="00216640" w:rsidRDefault="005C4C73" w:rsidP="0056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5658D0" w:rsidRPr="00216640">
              <w:rPr>
                <w:rFonts w:ascii="Angsana New" w:hAnsi="Angsana New"/>
                <w:b/>
                <w:bCs/>
                <w:sz w:val="30"/>
                <w:szCs w:val="30"/>
              </w:rPr>
              <w:t>,281</w:t>
            </w:r>
          </w:p>
        </w:tc>
        <w:tc>
          <w:tcPr>
            <w:tcW w:w="153" w:type="pct"/>
            <w:gridSpan w:val="2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9,945</w:t>
            </w:r>
          </w:p>
        </w:tc>
        <w:tc>
          <w:tcPr>
            <w:tcW w:w="151" w:type="pct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83578" w:rsidRPr="00216640" w:rsidRDefault="005C4C73" w:rsidP="0056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536A27" w:rsidRPr="002166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658D0" w:rsidRPr="00216640">
              <w:rPr>
                <w:rFonts w:ascii="Angsana New" w:hAnsi="Angsana New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129" w:type="pct"/>
          </w:tcPr>
          <w:p w:rsidR="00F83578" w:rsidRPr="00216640" w:rsidRDefault="00F83578" w:rsidP="001951D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F83578" w:rsidRPr="00216640" w:rsidRDefault="00F83578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7,177</w:t>
            </w:r>
          </w:p>
        </w:tc>
      </w:tr>
    </w:tbl>
    <w:p w:rsidR="008304F2" w:rsidRPr="00216640" w:rsidRDefault="008304F2" w:rsidP="001951DD">
      <w:pPr>
        <w:tabs>
          <w:tab w:val="clear" w:pos="227"/>
          <w:tab w:val="clear" w:pos="907"/>
        </w:tabs>
        <w:spacing w:line="240" w:lineRule="auto"/>
        <w:rPr>
          <w:rFonts w:ascii="Angsana New" w:eastAsia="MS Mincho" w:hAnsi="Angsana New"/>
          <w:b/>
          <w:bCs/>
          <w:sz w:val="24"/>
          <w:szCs w:val="24"/>
        </w:rPr>
      </w:pPr>
    </w:p>
    <w:p w:rsidR="00016437" w:rsidRPr="00216640" w:rsidRDefault="00016437" w:rsidP="001951DD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sz w:val="30"/>
          <w:szCs w:val="30"/>
        </w:rPr>
      </w:pPr>
      <w:r w:rsidRPr="00216640">
        <w:rPr>
          <w:rFonts w:ascii="Angsana New" w:eastAsia="MS Mincho" w:hAnsi="Angsana New"/>
          <w:b/>
          <w:bCs/>
          <w:sz w:val="30"/>
          <w:szCs w:val="30"/>
          <w:cs/>
        </w:rPr>
        <w:t>สัญญาเช่าและสัญญาบริการ</w:t>
      </w:r>
    </w:p>
    <w:p w:rsidR="0036531D" w:rsidRPr="00216640" w:rsidRDefault="0036531D" w:rsidP="001951DD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</w:rPr>
      </w:pPr>
    </w:p>
    <w:p w:rsidR="00016437" w:rsidRPr="00216640" w:rsidRDefault="00016437" w:rsidP="001951DD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216640">
        <w:rPr>
          <w:rFonts w:ascii="Angsana New" w:eastAsia="MS Mincho" w:hAnsi="Angsana New"/>
          <w:sz w:val="30"/>
          <w:szCs w:val="30"/>
          <w:cs/>
        </w:rPr>
        <w:t>กลุ่มบริษัทได้ทำสัญญาเช่าพื้นที่</w:t>
      </w:r>
      <w:r w:rsidR="004D6528" w:rsidRPr="00216640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F83984" w:rsidRPr="00216640">
        <w:rPr>
          <w:rFonts w:ascii="Angsana New" w:eastAsia="MS Mincho" w:hAnsi="Angsana New"/>
          <w:sz w:val="30"/>
          <w:szCs w:val="30"/>
          <w:cs/>
        </w:rPr>
        <w:t>สัญญาบริการพื้นที่</w:t>
      </w:r>
      <w:r w:rsidRPr="00216640">
        <w:rPr>
          <w:rFonts w:ascii="Angsana New" w:eastAsia="MS Mincho" w:hAnsi="Angsana New"/>
          <w:sz w:val="30"/>
          <w:szCs w:val="30"/>
          <w:cs/>
        </w:rPr>
        <w:t>อาคารสำนักงาน</w:t>
      </w:r>
      <w:r w:rsidR="004D6528" w:rsidRPr="00216640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216640">
        <w:rPr>
          <w:rFonts w:ascii="Angsana New" w:eastAsia="MS Mincho" w:hAnsi="Angsana New"/>
          <w:sz w:val="30"/>
          <w:szCs w:val="30"/>
          <w:cs/>
        </w:rPr>
        <w:t>และโกดังเก็บสินค้า สัญญา</w:t>
      </w:r>
      <w:r w:rsidR="00E53A5C" w:rsidRPr="00216640">
        <w:rPr>
          <w:rFonts w:ascii="Angsana New" w:eastAsia="MS Mincho" w:hAnsi="Angsana New" w:hint="cs"/>
          <w:sz w:val="30"/>
          <w:szCs w:val="30"/>
          <w:cs/>
        </w:rPr>
        <w:t>เช่าดังกล่าว</w:t>
      </w:r>
      <w:r w:rsidRPr="00216640">
        <w:rPr>
          <w:rFonts w:ascii="Angsana New" w:eastAsia="MS Mincho" w:hAnsi="Angsana New"/>
          <w:sz w:val="30"/>
          <w:szCs w:val="30"/>
          <w:cs/>
        </w:rPr>
        <w:t>มีอายุ</w:t>
      </w:r>
      <w:r w:rsidR="00742C03" w:rsidRPr="00216640">
        <w:rPr>
          <w:rFonts w:ascii="Angsana New" w:eastAsia="MS Mincho" w:hAnsi="Angsana New"/>
          <w:sz w:val="30"/>
          <w:szCs w:val="30"/>
        </w:rPr>
        <w:br/>
      </w:r>
      <w:r w:rsidR="006C113D" w:rsidRPr="00216640">
        <w:rPr>
          <w:rFonts w:ascii="Angsana New" w:eastAsia="MS Mincho" w:hAnsi="Angsana New"/>
          <w:sz w:val="30"/>
          <w:szCs w:val="30"/>
        </w:rPr>
        <w:t>1</w:t>
      </w:r>
      <w:r w:rsidR="00A53C1C" w:rsidRPr="00216640">
        <w:rPr>
          <w:rFonts w:ascii="Angsana New" w:eastAsia="MS Mincho" w:hAnsi="Angsana New"/>
          <w:sz w:val="30"/>
          <w:szCs w:val="30"/>
        </w:rPr>
        <w:t xml:space="preserve"> </w:t>
      </w:r>
      <w:r w:rsidR="009D588B" w:rsidRPr="00216640">
        <w:rPr>
          <w:rFonts w:ascii="Angsana New" w:eastAsia="MS Mincho" w:hAnsi="Angsana New" w:hint="cs"/>
          <w:sz w:val="30"/>
          <w:szCs w:val="30"/>
          <w:cs/>
        </w:rPr>
        <w:t>ปี</w:t>
      </w:r>
      <w:r w:rsidR="00742C03" w:rsidRPr="00216640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E53A5C" w:rsidRPr="00216640">
        <w:rPr>
          <w:rFonts w:ascii="Angsana New" w:eastAsia="MS Mincho" w:hAnsi="Angsana New" w:hint="cs"/>
          <w:sz w:val="30"/>
          <w:szCs w:val="30"/>
          <w:cs/>
        </w:rPr>
        <w:t>ถึง</w:t>
      </w:r>
      <w:r w:rsidR="006C113D" w:rsidRPr="00216640">
        <w:rPr>
          <w:rFonts w:ascii="Angsana New" w:eastAsia="MS Mincho" w:hAnsi="Angsana New"/>
          <w:sz w:val="30"/>
          <w:szCs w:val="30"/>
        </w:rPr>
        <w:t xml:space="preserve"> 3</w:t>
      </w:r>
      <w:r w:rsidR="00742C03" w:rsidRPr="00216640">
        <w:rPr>
          <w:rFonts w:ascii="Angsana New" w:eastAsia="MS Mincho" w:hAnsi="Angsana New" w:hint="cs"/>
          <w:sz w:val="30"/>
          <w:szCs w:val="30"/>
          <w:cs/>
        </w:rPr>
        <w:t xml:space="preserve"> ปี</w:t>
      </w:r>
      <w:r w:rsidR="00277D79" w:rsidRPr="00216640">
        <w:rPr>
          <w:rFonts w:ascii="Angsana New" w:eastAsia="MS Mincho" w:hAnsi="Angsana New"/>
          <w:sz w:val="30"/>
          <w:szCs w:val="30"/>
        </w:rPr>
        <w:t xml:space="preserve"> 10</w:t>
      </w:r>
      <w:r w:rsidR="00A53C1C" w:rsidRPr="00216640">
        <w:rPr>
          <w:rFonts w:ascii="Angsana New" w:eastAsia="MS Mincho" w:hAnsi="Angsana New"/>
          <w:sz w:val="30"/>
          <w:szCs w:val="30"/>
        </w:rPr>
        <w:t xml:space="preserve"> </w:t>
      </w:r>
      <w:r w:rsidR="00A53C1C" w:rsidRPr="00216640">
        <w:rPr>
          <w:rFonts w:ascii="Angsana New" w:eastAsia="MS Mincho" w:hAnsi="Angsana New" w:hint="cs"/>
          <w:sz w:val="30"/>
          <w:szCs w:val="30"/>
          <w:cs/>
        </w:rPr>
        <w:t>เดือน</w:t>
      </w:r>
      <w:r w:rsidR="003D433C" w:rsidRPr="00216640">
        <w:rPr>
          <w:rFonts w:ascii="Angsana New" w:eastAsia="MS Mincho" w:hAnsi="Angsana New" w:hint="cs"/>
          <w:sz w:val="30"/>
          <w:szCs w:val="30"/>
          <w:cs/>
        </w:rPr>
        <w:t xml:space="preserve"> โดยจะหมดอายุภายในปี </w:t>
      </w:r>
      <w:r w:rsidR="003D433C" w:rsidRPr="00216640">
        <w:rPr>
          <w:rFonts w:ascii="Angsana New" w:eastAsia="MS Mincho" w:hAnsi="Angsana New"/>
          <w:sz w:val="30"/>
          <w:szCs w:val="30"/>
        </w:rPr>
        <w:t>25</w:t>
      </w:r>
      <w:r w:rsidR="00A53C1C" w:rsidRPr="00216640">
        <w:rPr>
          <w:rFonts w:ascii="Angsana New" w:eastAsia="MS Mincho" w:hAnsi="Angsana New" w:hint="cs"/>
          <w:sz w:val="30"/>
          <w:szCs w:val="30"/>
          <w:cs/>
        </w:rPr>
        <w:t>6</w:t>
      </w:r>
      <w:r w:rsidR="006C113D" w:rsidRPr="00216640">
        <w:rPr>
          <w:rFonts w:ascii="Angsana New" w:eastAsia="MS Mincho" w:hAnsi="Angsana New"/>
          <w:sz w:val="30"/>
          <w:szCs w:val="30"/>
        </w:rPr>
        <w:t>1</w:t>
      </w:r>
      <w:r w:rsidR="00E53A5C" w:rsidRPr="00216640">
        <w:rPr>
          <w:rFonts w:ascii="Angsana New" w:eastAsia="MS Mincho" w:hAnsi="Angsana New" w:hint="cs"/>
          <w:sz w:val="30"/>
          <w:szCs w:val="30"/>
          <w:cs/>
        </w:rPr>
        <w:t xml:space="preserve"> ถึง</w:t>
      </w:r>
      <w:r w:rsidR="00742C03" w:rsidRPr="00216640">
        <w:rPr>
          <w:rFonts w:ascii="Angsana New" w:eastAsia="MS Mincho" w:hAnsi="Angsana New" w:hint="cs"/>
          <w:sz w:val="30"/>
          <w:szCs w:val="30"/>
          <w:cs/>
        </w:rPr>
        <w:t>ปี</w:t>
      </w:r>
      <w:r w:rsidR="003D433C" w:rsidRPr="00216640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3D433C" w:rsidRPr="00216640">
        <w:rPr>
          <w:rFonts w:ascii="Angsana New" w:eastAsia="MS Mincho" w:hAnsi="Angsana New"/>
          <w:sz w:val="30"/>
          <w:szCs w:val="30"/>
        </w:rPr>
        <w:t>25</w:t>
      </w:r>
      <w:r w:rsidR="009D588B" w:rsidRPr="00216640">
        <w:rPr>
          <w:rFonts w:ascii="Angsana New" w:eastAsia="MS Mincho" w:hAnsi="Angsana New" w:hint="cs"/>
          <w:sz w:val="30"/>
          <w:szCs w:val="30"/>
          <w:cs/>
        </w:rPr>
        <w:t>6</w:t>
      </w:r>
      <w:r w:rsidR="006C113D" w:rsidRPr="00216640">
        <w:rPr>
          <w:rFonts w:ascii="Angsana New" w:eastAsia="MS Mincho" w:hAnsi="Angsana New"/>
          <w:sz w:val="30"/>
          <w:szCs w:val="30"/>
        </w:rPr>
        <w:t>4</w:t>
      </w:r>
    </w:p>
    <w:p w:rsidR="003C1074" w:rsidRPr="00216640" w:rsidRDefault="003C107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</w:rPr>
      </w:pPr>
    </w:p>
    <w:p w:rsidR="003912D7" w:rsidRPr="00216640" w:rsidRDefault="003912D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</w:rPr>
      </w:pPr>
    </w:p>
    <w:p w:rsidR="003912D7" w:rsidRPr="00216640" w:rsidRDefault="003912D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</w:rPr>
      </w:pPr>
    </w:p>
    <w:p w:rsidR="003912D7" w:rsidRPr="00216640" w:rsidRDefault="003912D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</w:rPr>
      </w:pPr>
    </w:p>
    <w:p w:rsidR="009B1177" w:rsidRPr="00216640" w:rsidRDefault="00E53A5C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</w:rPr>
      </w:pPr>
      <w:r w:rsidRPr="00216640">
        <w:rPr>
          <w:rFonts w:ascii="Angsana New" w:eastAsia="MS Mincho" w:hAnsi="Angsana New"/>
          <w:b/>
          <w:bCs/>
          <w:sz w:val="30"/>
          <w:szCs w:val="30"/>
        </w:rPr>
        <w:lastRenderedPageBreak/>
        <w:t>1</w:t>
      </w:r>
      <w:r w:rsidR="00277D79" w:rsidRPr="00216640">
        <w:rPr>
          <w:rFonts w:ascii="Angsana New" w:eastAsia="MS Mincho" w:hAnsi="Angsana New"/>
          <w:b/>
          <w:bCs/>
          <w:sz w:val="30"/>
          <w:szCs w:val="30"/>
        </w:rPr>
        <w:t>8</w:t>
      </w:r>
      <w:r w:rsidR="00CB3B4E" w:rsidRPr="00216640">
        <w:rPr>
          <w:rFonts w:ascii="Angsana New" w:eastAsia="MS Mincho" w:hAnsi="Angsana New"/>
          <w:b/>
          <w:bCs/>
          <w:sz w:val="30"/>
          <w:szCs w:val="30"/>
        </w:rPr>
        <w:tab/>
      </w:r>
      <w:r w:rsidR="00F3561A" w:rsidRPr="00216640">
        <w:rPr>
          <w:rFonts w:ascii="Angsana New" w:eastAsia="MS Mincho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F3561A" w:rsidRPr="00216640" w:rsidRDefault="00F3561A" w:rsidP="001951DD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="Angsana New" w:eastAsia="MS Mincho" w:hAnsi="Angsana New"/>
          <w:b/>
          <w:bCs/>
          <w:sz w:val="24"/>
          <w:szCs w:val="24"/>
        </w:rPr>
      </w:pPr>
    </w:p>
    <w:p w:rsidR="00C237FC" w:rsidRPr="00216640" w:rsidRDefault="00C90333" w:rsidP="001951DD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  <w:r w:rsidRPr="00216640">
        <w:rPr>
          <w:rFonts w:ascii="Angsana New" w:eastAsia="MS Mincho" w:hAnsi="Angsana New"/>
          <w:sz w:val="30"/>
          <w:szCs w:val="30"/>
          <w:cs/>
          <w:lang w:val="x-none"/>
        </w:rPr>
        <w:t>ในปี 2554</w:t>
      </w:r>
      <w:r w:rsidRPr="00216640">
        <w:rPr>
          <w:rFonts w:ascii="Angsana New" w:eastAsia="MS Mincho" w:hAnsi="Angsana New"/>
          <w:sz w:val="30"/>
          <w:szCs w:val="30"/>
        </w:rPr>
        <w:t xml:space="preserve"> </w:t>
      </w:r>
      <w:r w:rsidR="00C237FC" w:rsidRPr="00216640">
        <w:rPr>
          <w:rFonts w:ascii="Angsana New" w:eastAsia="MS Mincho" w:hAnsi="Angsana New"/>
          <w:sz w:val="30"/>
          <w:szCs w:val="30"/>
          <w:cs/>
          <w:lang w:val="x-none"/>
        </w:rPr>
        <w:t>บริษัทถูกบริษัทแห่งหนึ่งฟ้องร้องในคดีแพ่ง ละเมิดโดยเรียกค่าเสียหา</w:t>
      </w:r>
      <w:r w:rsidR="00440BBF" w:rsidRPr="00216640">
        <w:rPr>
          <w:rFonts w:ascii="Angsana New" w:eastAsia="MS Mincho" w:hAnsi="Angsana New"/>
          <w:sz w:val="30"/>
          <w:szCs w:val="30"/>
          <w:cs/>
          <w:lang w:val="x-none"/>
        </w:rPr>
        <w:t xml:space="preserve">ย 120.12 ล้านบาท และในปี  2555 </w:t>
      </w:r>
      <w:r w:rsidR="00C237FC" w:rsidRPr="00216640">
        <w:rPr>
          <w:rFonts w:ascii="Angsana New" w:eastAsia="MS Mincho" w:hAnsi="Angsana New"/>
          <w:sz w:val="30"/>
          <w:szCs w:val="30"/>
          <w:cs/>
          <w:lang w:val="x-none"/>
        </w:rPr>
        <w:t>บริษัทดังกล่าวได้ยื่นฟ้องร้องบริษัทในคดีเดียวกันต่อศาลอาญา</w:t>
      </w:r>
    </w:p>
    <w:p w:rsidR="00C237FC" w:rsidRPr="00216640" w:rsidRDefault="00C237FC" w:rsidP="001951DD">
      <w:pPr>
        <w:spacing w:line="240" w:lineRule="auto"/>
        <w:ind w:left="540" w:hanging="90"/>
        <w:jc w:val="thaiDistribute"/>
        <w:rPr>
          <w:rFonts w:ascii="Angsana New" w:eastAsia="MS Mincho" w:hAnsi="Angsana New"/>
          <w:sz w:val="24"/>
          <w:szCs w:val="24"/>
          <w:lang w:val="x-none"/>
        </w:rPr>
      </w:pPr>
    </w:p>
    <w:p w:rsidR="0031469C" w:rsidRPr="00216640" w:rsidRDefault="00C90333" w:rsidP="001951DD">
      <w:pPr>
        <w:tabs>
          <w:tab w:val="clear" w:pos="454"/>
          <w:tab w:val="left" w:pos="27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  <w:r w:rsidRPr="00216640">
        <w:rPr>
          <w:rFonts w:ascii="Angsana New" w:eastAsia="MS Mincho" w:hAnsi="Angsana New"/>
          <w:sz w:val="30"/>
          <w:szCs w:val="30"/>
          <w:cs/>
          <w:lang w:val="x-none"/>
        </w:rPr>
        <w:t xml:space="preserve">ในปี 2556 </w:t>
      </w:r>
      <w:r w:rsidR="00C237FC" w:rsidRPr="00216640">
        <w:rPr>
          <w:rFonts w:ascii="Angsana New" w:eastAsia="MS Mincho" w:hAnsi="Angsana New"/>
          <w:sz w:val="30"/>
          <w:szCs w:val="30"/>
          <w:cs/>
          <w:lang w:val="x-none"/>
        </w:rPr>
        <w:t>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</w:p>
    <w:p w:rsidR="00094C02" w:rsidRPr="00216640" w:rsidRDefault="00094C0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4"/>
          <w:szCs w:val="24"/>
          <w:cs/>
          <w:lang w:val="x-none"/>
        </w:rPr>
      </w:pPr>
    </w:p>
    <w:p w:rsidR="00C237FC" w:rsidRPr="00216640" w:rsidRDefault="00C237FC" w:rsidP="001951D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30"/>
          <w:szCs w:val="30"/>
        </w:rPr>
      </w:pPr>
      <w:r w:rsidRPr="00216640">
        <w:rPr>
          <w:rFonts w:ascii="Angsana New" w:eastAsia="MS Mincho" w:hAnsi="Angsana New" w:hint="cs"/>
          <w:sz w:val="30"/>
          <w:szCs w:val="30"/>
          <w:cs/>
          <w:lang w:val="x-none"/>
        </w:rPr>
        <w:t>ในปี</w:t>
      </w:r>
      <w:r w:rsidR="00F94BEE" w:rsidRPr="00216640">
        <w:rPr>
          <w:rFonts w:ascii="Angsana New" w:eastAsia="MS Mincho" w:hAnsi="Angsana New" w:hint="cs"/>
          <w:sz w:val="30"/>
          <w:szCs w:val="30"/>
          <w:cs/>
          <w:lang w:val="x-none"/>
        </w:rPr>
        <w:t xml:space="preserve"> 2559</w:t>
      </w:r>
      <w:r w:rsidRPr="00216640">
        <w:rPr>
          <w:rFonts w:ascii="Angsana New" w:eastAsia="MS Mincho" w:hAnsi="Angsana New"/>
          <w:sz w:val="30"/>
          <w:szCs w:val="30"/>
          <w:cs/>
          <w:lang w:val="x-none"/>
        </w:rPr>
        <w:t xml:space="preserve"> ศาลอาญาได้มีคำพิพากษายกฟ้องโจทก์</w:t>
      </w:r>
      <w:r w:rsidRPr="00216640">
        <w:rPr>
          <w:rFonts w:ascii="Angsana New" w:eastAsia="MS Mincho" w:hAnsi="Angsana New"/>
          <w:sz w:val="30"/>
          <w:szCs w:val="30"/>
          <w:cs/>
        </w:rPr>
        <w:t>ในคดีอาญาที่บริษัทถูกฟ้อง</w:t>
      </w:r>
    </w:p>
    <w:p w:rsidR="00027407" w:rsidRPr="00216640" w:rsidRDefault="00027407" w:rsidP="001951D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4"/>
          <w:szCs w:val="24"/>
        </w:rPr>
      </w:pPr>
    </w:p>
    <w:p w:rsidR="00871D3E" w:rsidRPr="00216640" w:rsidRDefault="00871D3E" w:rsidP="001951DD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16640">
        <w:rPr>
          <w:rFonts w:ascii="Angsana New" w:eastAsia="MS Mincho" w:hAnsi="Angsana New" w:hint="cs"/>
          <w:sz w:val="30"/>
          <w:szCs w:val="30"/>
          <w:cs/>
          <w:lang w:val="x-none"/>
        </w:rPr>
        <w:t>ณ วันที่</w:t>
      </w:r>
      <w:r w:rsidRPr="00216640">
        <w:rPr>
          <w:rFonts w:ascii="Angsana New" w:eastAsia="MS Mincho" w:hAnsi="Angsana New"/>
          <w:sz w:val="30"/>
          <w:szCs w:val="30"/>
          <w:cs/>
          <w:lang w:val="x-none"/>
        </w:rPr>
        <w:t xml:space="preserve"> 27 </w:t>
      </w:r>
      <w:r w:rsidRPr="00216640">
        <w:rPr>
          <w:rFonts w:ascii="Angsana New" w:eastAsia="MS Mincho" w:hAnsi="Angsana New" w:hint="cs"/>
          <w:sz w:val="30"/>
          <w:szCs w:val="30"/>
          <w:cs/>
          <w:lang w:val="x-none"/>
        </w:rPr>
        <w:t>มกราคม</w:t>
      </w:r>
      <w:r w:rsidRPr="00216640">
        <w:rPr>
          <w:rFonts w:ascii="Angsana New" w:eastAsia="MS Mincho" w:hAnsi="Angsana New"/>
          <w:sz w:val="30"/>
          <w:szCs w:val="30"/>
          <w:cs/>
          <w:lang w:val="x-none"/>
        </w:rPr>
        <w:t xml:space="preserve"> 2560 </w:t>
      </w:r>
      <w:r w:rsidRPr="00216640">
        <w:rPr>
          <w:rFonts w:ascii="Angsana New" w:eastAsia="MS Mincho" w:hAnsi="Angsana New" w:hint="cs"/>
          <w:sz w:val="30"/>
          <w:szCs w:val="30"/>
          <w:cs/>
          <w:lang w:val="x-none"/>
        </w:rPr>
        <w:t>โจทก์ได้ยื่นอุทธรณ์</w:t>
      </w:r>
      <w:r w:rsidRPr="00216640">
        <w:rPr>
          <w:rFonts w:ascii="Angsana New" w:eastAsia="MS Mincho" w:hAnsi="Angsana New"/>
          <w:sz w:val="30"/>
          <w:szCs w:val="30"/>
        </w:rPr>
        <w:t xml:space="preserve"> </w:t>
      </w:r>
      <w:r w:rsidR="00E53A5C" w:rsidRPr="00216640">
        <w:rPr>
          <w:rFonts w:ascii="Angsana New" w:eastAsia="MS Mincho" w:hAnsi="Angsana New" w:hint="cs"/>
          <w:sz w:val="30"/>
          <w:szCs w:val="30"/>
          <w:cs/>
        </w:rPr>
        <w:t xml:space="preserve"> แล</w:t>
      </w:r>
      <w:r w:rsidR="004040F0" w:rsidRPr="00216640">
        <w:rPr>
          <w:rFonts w:ascii="Angsana New" w:eastAsia="MS Mincho" w:hAnsi="Angsana New" w:hint="cs"/>
          <w:sz w:val="30"/>
          <w:szCs w:val="30"/>
          <w:cs/>
        </w:rPr>
        <w:t>ะบริษัทได้ยื่นคำแก้อุทธรณ์ต่อศาล</w:t>
      </w:r>
      <w:r w:rsidR="00E53A5C" w:rsidRPr="00216640">
        <w:rPr>
          <w:rFonts w:ascii="Angsana New" w:eastAsia="MS Mincho" w:hAnsi="Angsana New" w:hint="cs"/>
          <w:sz w:val="30"/>
          <w:szCs w:val="30"/>
          <w:cs/>
        </w:rPr>
        <w:t>อาญาแล้วเมื่อวันที่</w:t>
      </w:r>
      <w:r w:rsidR="00742C03" w:rsidRPr="00216640">
        <w:rPr>
          <w:rFonts w:ascii="Angsana New" w:eastAsia="MS Mincho" w:hAnsi="Angsana New"/>
          <w:sz w:val="30"/>
          <w:szCs w:val="30"/>
        </w:rPr>
        <w:br/>
      </w:r>
      <w:r w:rsidR="00E53A5C" w:rsidRPr="00216640">
        <w:rPr>
          <w:rFonts w:ascii="Angsana New" w:eastAsia="MS Mincho" w:hAnsi="Angsana New" w:hint="cs"/>
          <w:sz w:val="30"/>
          <w:szCs w:val="30"/>
          <w:cs/>
        </w:rPr>
        <w:t xml:space="preserve">16 พฤษภาคม 2560 </w:t>
      </w:r>
      <w:r w:rsidRPr="00216640">
        <w:rPr>
          <w:rFonts w:ascii="Angsana New" w:eastAsia="MS Mincho" w:hAnsi="Angsana New" w:hint="cs"/>
          <w:sz w:val="30"/>
          <w:szCs w:val="30"/>
          <w:cs/>
        </w:rPr>
        <w:t>ปัจจุบันคดีอยู่ในชั้นอุทธรณ์</w:t>
      </w:r>
    </w:p>
    <w:p w:rsidR="00871D3E" w:rsidRPr="00216640" w:rsidRDefault="00871D3E" w:rsidP="001951DD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rPr>
          <w:rFonts w:ascii="Angsana New" w:eastAsia="MS Mincho" w:hAnsi="Angsana New"/>
          <w:b/>
          <w:bCs/>
          <w:sz w:val="24"/>
          <w:szCs w:val="24"/>
        </w:rPr>
      </w:pPr>
    </w:p>
    <w:p w:rsidR="00F925E3" w:rsidRPr="00216640" w:rsidRDefault="00C237FC" w:rsidP="001951DD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  <w:r w:rsidRPr="00216640">
        <w:rPr>
          <w:rFonts w:ascii="Angsana New" w:eastAsia="MS Mincho" w:hAnsi="Angsana New"/>
          <w:sz w:val="30"/>
          <w:szCs w:val="30"/>
          <w:cs/>
          <w:lang w:val="x-none"/>
        </w:rPr>
        <w:t xml:space="preserve">ณ วันที่ </w:t>
      </w:r>
      <w:r w:rsidR="00871D3E" w:rsidRPr="00216640">
        <w:rPr>
          <w:rFonts w:ascii="Angsana New" w:eastAsia="MS Mincho" w:hAnsi="Angsana New"/>
          <w:sz w:val="30"/>
          <w:szCs w:val="30"/>
        </w:rPr>
        <w:t>3</w:t>
      </w:r>
      <w:r w:rsidR="00F94BEE" w:rsidRPr="00216640">
        <w:rPr>
          <w:rFonts w:ascii="Angsana New" w:eastAsia="MS Mincho" w:hAnsi="Angsana New"/>
          <w:sz w:val="30"/>
          <w:szCs w:val="30"/>
        </w:rPr>
        <w:t xml:space="preserve">0 </w:t>
      </w:r>
      <w:r w:rsidR="00F94BEE" w:rsidRPr="00216640">
        <w:rPr>
          <w:rFonts w:ascii="Angsana New" w:eastAsia="MS Mincho" w:hAnsi="Angsana New" w:hint="cs"/>
          <w:sz w:val="30"/>
          <w:szCs w:val="30"/>
          <w:cs/>
        </w:rPr>
        <w:t>มิถุนายน</w:t>
      </w:r>
      <w:r w:rsidR="00871D3E" w:rsidRPr="00216640">
        <w:rPr>
          <w:rFonts w:ascii="Angsana New" w:eastAsia="MS Mincho" w:hAnsi="Angsana New"/>
          <w:sz w:val="30"/>
          <w:szCs w:val="30"/>
        </w:rPr>
        <w:t xml:space="preserve"> 256</w:t>
      </w:r>
      <w:r w:rsidR="00742C03" w:rsidRPr="00216640">
        <w:rPr>
          <w:rFonts w:ascii="Angsana New" w:eastAsia="MS Mincho" w:hAnsi="Angsana New"/>
          <w:sz w:val="30"/>
          <w:szCs w:val="30"/>
        </w:rPr>
        <w:t>1</w:t>
      </w:r>
      <w:r w:rsidR="00871D3E" w:rsidRPr="00216640">
        <w:rPr>
          <w:rFonts w:ascii="Angsana New" w:eastAsia="MS Mincho" w:hAnsi="Angsana New"/>
          <w:sz w:val="30"/>
          <w:szCs w:val="30"/>
          <w:cs/>
          <w:lang w:val="x-none"/>
        </w:rPr>
        <w:t xml:space="preserve"> และ วันที่ 31 ธันวาคม 25</w:t>
      </w:r>
      <w:r w:rsidR="00742C03" w:rsidRPr="00216640">
        <w:rPr>
          <w:rFonts w:ascii="Angsana New" w:eastAsia="MS Mincho" w:hAnsi="Angsana New"/>
          <w:sz w:val="30"/>
          <w:szCs w:val="30"/>
        </w:rPr>
        <w:t>60</w:t>
      </w:r>
      <w:r w:rsidRPr="00216640">
        <w:rPr>
          <w:rFonts w:ascii="Angsana New" w:eastAsia="MS Mincho" w:hAnsi="Angsana New"/>
          <w:sz w:val="30"/>
          <w:szCs w:val="30"/>
          <w:cs/>
          <w:lang w:val="x-none"/>
        </w:rPr>
        <w:t xml:space="preserve"> </w:t>
      </w:r>
      <w:r w:rsidR="00F925E3" w:rsidRPr="00216640">
        <w:rPr>
          <w:rFonts w:ascii="Angsana New" w:eastAsia="MS Mincho" w:hAnsi="Angsana New"/>
          <w:sz w:val="30"/>
          <w:szCs w:val="30"/>
          <w:cs/>
          <w:lang w:val="x-none"/>
        </w:rPr>
        <w:t>บริษัทไม่ได้ตั้งประมาณการหนี้สินสำหรับค่าเสียหายดังกล่าวเนื่องจาก</w:t>
      </w:r>
      <w:r w:rsidR="00F925E3" w:rsidRPr="00216640">
        <w:rPr>
          <w:rFonts w:ascii="Angsana New" w:eastAsia="MS Mincho" w:hAnsi="Angsana New" w:hint="cs"/>
          <w:sz w:val="30"/>
          <w:szCs w:val="30"/>
          <w:cs/>
          <w:lang w:val="x-none"/>
        </w:rPr>
        <w:t>ผู้บริหารเชื่อว่า</w:t>
      </w:r>
      <w:r w:rsidR="00F925E3" w:rsidRPr="00216640">
        <w:rPr>
          <w:rFonts w:ascii="Angsana New" w:eastAsia="MS Mincho" w:hAnsi="Angsana New"/>
          <w:sz w:val="30"/>
          <w:szCs w:val="30"/>
          <w:cs/>
          <w:lang w:val="x-none"/>
        </w:rPr>
        <w:t>บริษัทไม่ได้กระทำละเมิดตามคำฟ้อง</w:t>
      </w:r>
      <w:r w:rsidR="00F925E3" w:rsidRPr="00216640">
        <w:rPr>
          <w:rFonts w:ascii="Angsana New" w:eastAsia="MS Mincho" w:hAnsi="Angsana New" w:hint="cs"/>
          <w:sz w:val="30"/>
          <w:szCs w:val="30"/>
          <w:cs/>
          <w:lang w:val="x-none"/>
        </w:rPr>
        <w:t>ตามที่ทนายได้ให้ความเห็นไว้</w:t>
      </w:r>
    </w:p>
    <w:p w:rsidR="003C48CE" w:rsidRPr="00216640" w:rsidRDefault="003C48CE" w:rsidP="001951DD">
      <w:pPr>
        <w:tabs>
          <w:tab w:val="clear" w:pos="454"/>
          <w:tab w:val="clear" w:pos="680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  <w:lang w:val="x-none"/>
        </w:rPr>
      </w:pPr>
    </w:p>
    <w:p w:rsidR="001809BE" w:rsidRPr="00216640" w:rsidRDefault="001809BE" w:rsidP="001951DD">
      <w:pPr>
        <w:tabs>
          <w:tab w:val="clear" w:pos="454"/>
          <w:tab w:val="clear" w:pos="680"/>
        </w:tabs>
        <w:ind w:left="540" w:hanging="540"/>
        <w:rPr>
          <w:rFonts w:ascii="Angsana New" w:eastAsia="MS Mincho" w:hAnsi="Angsana New"/>
          <w:b/>
          <w:bCs/>
          <w:sz w:val="30"/>
          <w:szCs w:val="30"/>
        </w:rPr>
      </w:pPr>
      <w:r w:rsidRPr="00216640">
        <w:rPr>
          <w:rFonts w:ascii="Angsana New" w:eastAsia="MS Mincho" w:hAnsi="Angsana New"/>
          <w:b/>
          <w:bCs/>
          <w:sz w:val="30"/>
          <w:szCs w:val="30"/>
        </w:rPr>
        <w:t>1</w:t>
      </w:r>
      <w:r w:rsidR="00277D79" w:rsidRPr="00216640">
        <w:rPr>
          <w:rFonts w:ascii="Angsana New" w:eastAsia="MS Mincho" w:hAnsi="Angsana New"/>
          <w:b/>
          <w:bCs/>
          <w:sz w:val="30"/>
          <w:szCs w:val="30"/>
        </w:rPr>
        <w:t>9</w:t>
      </w:r>
      <w:r w:rsidR="00A065C2" w:rsidRPr="00216640">
        <w:rPr>
          <w:rFonts w:ascii="Angsana New" w:eastAsia="MS Mincho" w:hAnsi="Angsana New"/>
          <w:b/>
          <w:bCs/>
          <w:sz w:val="30"/>
          <w:szCs w:val="30"/>
        </w:rPr>
        <w:tab/>
      </w:r>
      <w:r w:rsidRPr="00216640">
        <w:rPr>
          <w:rFonts w:ascii="Angsana New" w:eastAsia="MS Mincho" w:hAnsi="Angsana New"/>
          <w:b/>
          <w:bCs/>
          <w:sz w:val="30"/>
          <w:szCs w:val="30"/>
        </w:rPr>
        <w:tab/>
      </w:r>
      <w:r w:rsidRPr="00216640">
        <w:rPr>
          <w:rFonts w:ascii="Angsana New" w:eastAsia="MS Mincho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1809BE" w:rsidRPr="00216640" w:rsidRDefault="001809BE" w:rsidP="001951D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F741AF" w:rsidRPr="00216640" w:rsidRDefault="00F741AF" w:rsidP="001951DD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16640">
        <w:rPr>
          <w:rFonts w:ascii="Angsana New" w:hAnsi="Angsana New"/>
          <w:sz w:val="30"/>
          <w:szCs w:val="30"/>
        </w:rPr>
        <w:t>13</w:t>
      </w:r>
      <w:r w:rsidRPr="00216640">
        <w:rPr>
          <w:rFonts w:ascii="Angsana New" w:hAnsi="Angsana New" w:hint="cs"/>
          <w:sz w:val="30"/>
          <w:szCs w:val="30"/>
          <w:cs/>
        </w:rPr>
        <w:t xml:space="preserve"> กรกฎาคม 2561 บริษัทได้ลงทุนเพิ่มในบริษัท วินท์คอม เทคโนโลยี (เมียนมาร์) จำกัด ซึ่งเป็นบริษัทที่จัดตั้งขึ้นในประเทศเมียนมาร์ เป็นจำนวนเงิน 3.33 ล้านบาท สัดส่วนการลงทุนในบริษัทดังกล่าวไม่มีการเปลี่ยนแปลง</w:t>
      </w:r>
    </w:p>
    <w:p w:rsidR="00F741AF" w:rsidRPr="00216640" w:rsidRDefault="00F741AF" w:rsidP="001951D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trike/>
          <w:sz w:val="24"/>
          <w:szCs w:val="24"/>
          <w:lang w:val="en-US" w:bidi="th-TH"/>
        </w:rPr>
      </w:pPr>
    </w:p>
    <w:p w:rsidR="00F741AF" w:rsidRPr="001951DD" w:rsidRDefault="00F741AF" w:rsidP="001951D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16640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Pr="00216640">
        <w:rPr>
          <w:rFonts w:ascii="Angsana New" w:hAnsi="Angsana New"/>
          <w:sz w:val="30"/>
          <w:szCs w:val="30"/>
          <w:lang w:val="en-US" w:bidi="th-TH"/>
        </w:rPr>
        <w:t xml:space="preserve">7 </w:t>
      </w:r>
      <w:r w:rsidRPr="00216640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สิงหาคม </w:t>
      </w:r>
      <w:r w:rsidRPr="00216640">
        <w:rPr>
          <w:rFonts w:ascii="Angsana New" w:hAnsi="Angsana New"/>
          <w:sz w:val="30"/>
          <w:szCs w:val="30"/>
          <w:lang w:val="en-US" w:bidi="th-TH"/>
        </w:rPr>
        <w:t>256</w:t>
      </w:r>
      <w:r w:rsidR="00060B06">
        <w:rPr>
          <w:rFonts w:ascii="Angsana New" w:hAnsi="Angsana New"/>
          <w:sz w:val="30"/>
          <w:szCs w:val="30"/>
          <w:lang w:val="en-US" w:bidi="th-TH"/>
        </w:rPr>
        <w:t>1</w:t>
      </w:r>
      <w:r w:rsidRPr="0021664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บริษัทได้ชำระเงินลงทุนงวดแรกในบริษัท วินท์คอม เทคโนโลยี (เอสจี) จำกัด ซึ่งเป็นบริษัทที่จัดตั้งขึ้นในประเทศสิงคโปร์ เป็นจำนวนเงิน 0.49 ล้านบาท</w:t>
      </w:r>
      <w:r w:rsidRPr="001951DD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</w:p>
    <w:p w:rsidR="0029788A" w:rsidRPr="001951DD" w:rsidRDefault="0029788A" w:rsidP="001951D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trike/>
          <w:sz w:val="24"/>
          <w:szCs w:val="24"/>
          <w:lang w:bidi="th-TH"/>
        </w:rPr>
      </w:pPr>
    </w:p>
    <w:p w:rsidR="0073248A" w:rsidRPr="00F94BEE" w:rsidRDefault="0073248A" w:rsidP="001951D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trike/>
          <w:sz w:val="24"/>
          <w:szCs w:val="24"/>
          <w:lang w:val="en-US" w:bidi="th-TH"/>
        </w:rPr>
      </w:pPr>
    </w:p>
    <w:p w:rsidR="005633B9" w:rsidRDefault="005633B9" w:rsidP="001951D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5633B9" w:rsidRPr="0073248A" w:rsidRDefault="005633B9" w:rsidP="001951D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sectPr w:rsidR="005633B9" w:rsidRPr="0073248A" w:rsidSect="00C5422F">
      <w:pgSz w:w="11909" w:h="16834" w:code="9"/>
      <w:pgMar w:top="691" w:right="1152" w:bottom="720" w:left="1152" w:header="634" w:footer="662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434" w:rsidRDefault="00053434" w:rsidP="00900EE2">
      <w:r>
        <w:separator/>
      </w:r>
    </w:p>
  </w:endnote>
  <w:endnote w:type="continuationSeparator" w:id="0">
    <w:p w:rsidR="00053434" w:rsidRDefault="00053434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13F" w:rsidRPr="000F001E" w:rsidRDefault="0031013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 w:rsidR="00AC3D11">
      <w:rPr>
        <w:rStyle w:val="PageNumber"/>
        <w:rFonts w:ascii="Angsana New" w:hAnsi="Angsana New"/>
        <w:noProof/>
        <w:sz w:val="30"/>
        <w:szCs w:val="30"/>
      </w:rPr>
      <w:t>26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:rsidR="0031013F" w:rsidRDefault="0031013F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434" w:rsidRDefault="00053434" w:rsidP="00900EE2">
      <w:r>
        <w:separator/>
      </w:r>
    </w:p>
  </w:footnote>
  <w:footnote w:type="continuationSeparator" w:id="0">
    <w:p w:rsidR="00053434" w:rsidRDefault="00053434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13F" w:rsidRDefault="003101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13F" w:rsidRPr="00E669A5" w:rsidRDefault="0031013F" w:rsidP="00E26280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:rsidR="0031013F" w:rsidRPr="00E669A5" w:rsidRDefault="0031013F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31013F" w:rsidRPr="00DF07CF" w:rsidRDefault="0031013F" w:rsidP="00044F8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3</w:t>
    </w:r>
    <w:r w:rsidRPr="002A4510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sz w:val="32"/>
        <w:szCs w:val="32"/>
        <w:lang w:val="en-US" w:bidi="th-TH"/>
      </w:rPr>
      <w:t>256</w:t>
    </w:r>
    <w:r w:rsidRPr="00044F8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1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31013F" w:rsidRPr="00044F8F" w:rsidRDefault="0031013F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13F" w:rsidRDefault="003101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09E2AE6"/>
    <w:multiLevelType w:val="hybridMultilevel"/>
    <w:tmpl w:val="0CEABC30"/>
    <w:lvl w:ilvl="0" w:tplc="613E07D6">
      <w:start w:val="1"/>
      <w:numFmt w:val="decimal"/>
      <w:lvlText w:val="%1"/>
      <w:lvlJc w:val="left"/>
      <w:pPr>
        <w:ind w:left="1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12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1BA11316"/>
    <w:multiLevelType w:val="hybridMultilevel"/>
    <w:tmpl w:val="F2100868"/>
    <w:lvl w:ilvl="0" w:tplc="9058F67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C7B81"/>
    <w:multiLevelType w:val="hybridMultilevel"/>
    <w:tmpl w:val="C4A81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77C0F"/>
    <w:multiLevelType w:val="hybridMultilevel"/>
    <w:tmpl w:val="25267DBC"/>
    <w:lvl w:ilvl="0" w:tplc="C7FCA42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46A7960"/>
    <w:multiLevelType w:val="hybridMultilevel"/>
    <w:tmpl w:val="49A6F954"/>
    <w:lvl w:ilvl="0" w:tplc="146E451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1AE4E26"/>
    <w:multiLevelType w:val="hybridMultilevel"/>
    <w:tmpl w:val="C67E4854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1325AB"/>
    <w:multiLevelType w:val="hybridMultilevel"/>
    <w:tmpl w:val="AC084972"/>
    <w:lvl w:ilvl="0" w:tplc="A0D4534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293041"/>
    <w:multiLevelType w:val="hybridMultilevel"/>
    <w:tmpl w:val="A4B40364"/>
    <w:lvl w:ilvl="0" w:tplc="221AA73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0C23CF5"/>
    <w:multiLevelType w:val="hybridMultilevel"/>
    <w:tmpl w:val="99642F52"/>
    <w:lvl w:ilvl="0" w:tplc="ED78A05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50B1378"/>
    <w:multiLevelType w:val="hybridMultilevel"/>
    <w:tmpl w:val="323A3E40"/>
    <w:lvl w:ilvl="0" w:tplc="6B286196">
      <w:start w:val="48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7D026E7"/>
    <w:multiLevelType w:val="singleLevel"/>
    <w:tmpl w:val="8A00B2C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b w:val="0"/>
        <w:bCs/>
        <w:color w:val="auto"/>
        <w:sz w:val="30"/>
        <w:szCs w:val="30"/>
      </w:rPr>
    </w:lvl>
  </w:abstractNum>
  <w:abstractNum w:abstractNumId="42" w15:restartNumberingAfterBreak="0">
    <w:nsid w:val="7C040B63"/>
    <w:multiLevelType w:val="hybridMultilevel"/>
    <w:tmpl w:val="7C8EC622"/>
    <w:lvl w:ilvl="0" w:tplc="F17603C2">
      <w:start w:val="4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9"/>
  </w:num>
  <w:num w:numId="14">
    <w:abstractNumId w:val="22"/>
  </w:num>
  <w:num w:numId="15">
    <w:abstractNumId w:val="28"/>
  </w:num>
  <w:num w:numId="16">
    <w:abstractNumId w:val="31"/>
  </w:num>
  <w:num w:numId="17">
    <w:abstractNumId w:val="23"/>
  </w:num>
  <w:num w:numId="18">
    <w:abstractNumId w:val="41"/>
  </w:num>
  <w:num w:numId="19">
    <w:abstractNumId w:val="21"/>
  </w:num>
  <w:num w:numId="20">
    <w:abstractNumId w:val="27"/>
  </w:num>
  <w:num w:numId="21">
    <w:abstractNumId w:val="40"/>
  </w:num>
  <w:num w:numId="22">
    <w:abstractNumId w:val="30"/>
  </w:num>
  <w:num w:numId="23">
    <w:abstractNumId w:val="36"/>
  </w:num>
  <w:num w:numId="24">
    <w:abstractNumId w:val="10"/>
  </w:num>
  <w:num w:numId="25">
    <w:abstractNumId w:val="38"/>
  </w:num>
  <w:num w:numId="26">
    <w:abstractNumId w:val="11"/>
  </w:num>
  <w:num w:numId="27">
    <w:abstractNumId w:val="17"/>
  </w:num>
  <w:num w:numId="28">
    <w:abstractNumId w:val="29"/>
  </w:num>
  <w:num w:numId="29">
    <w:abstractNumId w:val="34"/>
  </w:num>
  <w:num w:numId="30">
    <w:abstractNumId w:val="22"/>
  </w:num>
  <w:num w:numId="31">
    <w:abstractNumId w:val="22"/>
  </w:num>
  <w:num w:numId="32">
    <w:abstractNumId w:val="22"/>
  </w:num>
  <w:num w:numId="33">
    <w:abstractNumId w:val="32"/>
  </w:num>
  <w:num w:numId="34">
    <w:abstractNumId w:val="22"/>
  </w:num>
  <w:num w:numId="35">
    <w:abstractNumId w:val="22"/>
  </w:num>
  <w:num w:numId="36">
    <w:abstractNumId w:val="22"/>
  </w:num>
  <w:num w:numId="37">
    <w:abstractNumId w:val="13"/>
  </w:num>
  <w:num w:numId="38">
    <w:abstractNumId w:val="15"/>
  </w:num>
  <w:num w:numId="39">
    <w:abstractNumId w:val="16"/>
  </w:num>
  <w:num w:numId="40">
    <w:abstractNumId w:val="33"/>
  </w:num>
  <w:num w:numId="41">
    <w:abstractNumId w:val="35"/>
  </w:num>
  <w:num w:numId="42">
    <w:abstractNumId w:val="24"/>
  </w:num>
  <w:num w:numId="43">
    <w:abstractNumId w:val="14"/>
  </w:num>
  <w:num w:numId="44">
    <w:abstractNumId w:val="19"/>
  </w:num>
  <w:num w:numId="45">
    <w:abstractNumId w:val="12"/>
  </w:num>
  <w:num w:numId="46">
    <w:abstractNumId w:val="37"/>
  </w:num>
  <w:num w:numId="47">
    <w:abstractNumId w:val="25"/>
  </w:num>
  <w:num w:numId="48">
    <w:abstractNumId w:val="18"/>
  </w:num>
  <w:num w:numId="49">
    <w:abstractNumId w:val="4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5193"/>
    <w:rsid w:val="00005444"/>
    <w:rsid w:val="00005497"/>
    <w:rsid w:val="000055B8"/>
    <w:rsid w:val="00005EA5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4D1D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46"/>
    <w:rsid w:val="00020390"/>
    <w:rsid w:val="00020696"/>
    <w:rsid w:val="000207CD"/>
    <w:rsid w:val="000207DE"/>
    <w:rsid w:val="000210EB"/>
    <w:rsid w:val="00021364"/>
    <w:rsid w:val="000214E7"/>
    <w:rsid w:val="000216E8"/>
    <w:rsid w:val="000219FD"/>
    <w:rsid w:val="00021B0B"/>
    <w:rsid w:val="00022155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E9F"/>
    <w:rsid w:val="00025FBF"/>
    <w:rsid w:val="00026206"/>
    <w:rsid w:val="0002629D"/>
    <w:rsid w:val="000262E0"/>
    <w:rsid w:val="000264D2"/>
    <w:rsid w:val="0002694E"/>
    <w:rsid w:val="00026BA9"/>
    <w:rsid w:val="00026BEF"/>
    <w:rsid w:val="00026C38"/>
    <w:rsid w:val="00026E6B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C49"/>
    <w:rsid w:val="00030D77"/>
    <w:rsid w:val="00030E00"/>
    <w:rsid w:val="00031270"/>
    <w:rsid w:val="000312F7"/>
    <w:rsid w:val="0003137A"/>
    <w:rsid w:val="000314FA"/>
    <w:rsid w:val="00031791"/>
    <w:rsid w:val="0003186F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7BA"/>
    <w:rsid w:val="00040B06"/>
    <w:rsid w:val="00040B37"/>
    <w:rsid w:val="00040C52"/>
    <w:rsid w:val="00041068"/>
    <w:rsid w:val="0004110F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B9"/>
    <w:rsid w:val="00043ED8"/>
    <w:rsid w:val="00044137"/>
    <w:rsid w:val="00044269"/>
    <w:rsid w:val="000447E8"/>
    <w:rsid w:val="00044817"/>
    <w:rsid w:val="000449F5"/>
    <w:rsid w:val="00044CBA"/>
    <w:rsid w:val="00044F70"/>
    <w:rsid w:val="00044F8F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85"/>
    <w:rsid w:val="00046E6B"/>
    <w:rsid w:val="00046F93"/>
    <w:rsid w:val="0004733E"/>
    <w:rsid w:val="000477E5"/>
    <w:rsid w:val="00047A85"/>
    <w:rsid w:val="00047DF2"/>
    <w:rsid w:val="00047F60"/>
    <w:rsid w:val="00050592"/>
    <w:rsid w:val="0005075E"/>
    <w:rsid w:val="0005136E"/>
    <w:rsid w:val="00051816"/>
    <w:rsid w:val="000518DA"/>
    <w:rsid w:val="00051920"/>
    <w:rsid w:val="0005196C"/>
    <w:rsid w:val="00051994"/>
    <w:rsid w:val="000519CA"/>
    <w:rsid w:val="00051A41"/>
    <w:rsid w:val="00051BDE"/>
    <w:rsid w:val="00052547"/>
    <w:rsid w:val="00052C9F"/>
    <w:rsid w:val="00052E75"/>
    <w:rsid w:val="00053079"/>
    <w:rsid w:val="00053434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831"/>
    <w:rsid w:val="000569D6"/>
    <w:rsid w:val="00056BF6"/>
    <w:rsid w:val="00056FF4"/>
    <w:rsid w:val="00057052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B06"/>
    <w:rsid w:val="00060F41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BD8"/>
    <w:rsid w:val="0006448C"/>
    <w:rsid w:val="00064533"/>
    <w:rsid w:val="00064632"/>
    <w:rsid w:val="00064A31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DE3"/>
    <w:rsid w:val="00067ED2"/>
    <w:rsid w:val="00067F1A"/>
    <w:rsid w:val="00067F25"/>
    <w:rsid w:val="000702C9"/>
    <w:rsid w:val="000708C1"/>
    <w:rsid w:val="00070A79"/>
    <w:rsid w:val="0007104E"/>
    <w:rsid w:val="00071553"/>
    <w:rsid w:val="00071775"/>
    <w:rsid w:val="00071904"/>
    <w:rsid w:val="0007199D"/>
    <w:rsid w:val="00071E21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A0F"/>
    <w:rsid w:val="00073BB5"/>
    <w:rsid w:val="00073D91"/>
    <w:rsid w:val="00073FE1"/>
    <w:rsid w:val="00074247"/>
    <w:rsid w:val="0007432E"/>
    <w:rsid w:val="000746A1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7D0"/>
    <w:rsid w:val="00080904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FBE"/>
    <w:rsid w:val="00083049"/>
    <w:rsid w:val="00083489"/>
    <w:rsid w:val="00083532"/>
    <w:rsid w:val="00083B42"/>
    <w:rsid w:val="00083B65"/>
    <w:rsid w:val="00083F4F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E4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630"/>
    <w:rsid w:val="000967BD"/>
    <w:rsid w:val="000968BA"/>
    <w:rsid w:val="00096A47"/>
    <w:rsid w:val="00096A5E"/>
    <w:rsid w:val="00096C9E"/>
    <w:rsid w:val="0009734D"/>
    <w:rsid w:val="00097413"/>
    <w:rsid w:val="000976FF"/>
    <w:rsid w:val="000979F9"/>
    <w:rsid w:val="00097B31"/>
    <w:rsid w:val="00097CFD"/>
    <w:rsid w:val="00097E01"/>
    <w:rsid w:val="00097FEF"/>
    <w:rsid w:val="000A0432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D96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14B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4BB"/>
    <w:rsid w:val="000B6514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A19"/>
    <w:rsid w:val="000C2C29"/>
    <w:rsid w:val="000C3898"/>
    <w:rsid w:val="000C39B3"/>
    <w:rsid w:val="000C3AD4"/>
    <w:rsid w:val="000C3BA8"/>
    <w:rsid w:val="000C43CD"/>
    <w:rsid w:val="000C4506"/>
    <w:rsid w:val="000C55AB"/>
    <w:rsid w:val="000C5EF3"/>
    <w:rsid w:val="000C61BC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561E"/>
    <w:rsid w:val="000D580D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0E22"/>
    <w:rsid w:val="000E131E"/>
    <w:rsid w:val="000E16A8"/>
    <w:rsid w:val="000E1C67"/>
    <w:rsid w:val="000E1E18"/>
    <w:rsid w:val="000E26EE"/>
    <w:rsid w:val="000E2B23"/>
    <w:rsid w:val="000E2B2A"/>
    <w:rsid w:val="000E2E17"/>
    <w:rsid w:val="000E32C2"/>
    <w:rsid w:val="000E3770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58D"/>
    <w:rsid w:val="000E5648"/>
    <w:rsid w:val="000E58DB"/>
    <w:rsid w:val="000E5942"/>
    <w:rsid w:val="000E611C"/>
    <w:rsid w:val="000E6186"/>
    <w:rsid w:val="000E6337"/>
    <w:rsid w:val="000E66A9"/>
    <w:rsid w:val="000E671D"/>
    <w:rsid w:val="000E6862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8C7"/>
    <w:rsid w:val="000F0C14"/>
    <w:rsid w:val="000F0CBB"/>
    <w:rsid w:val="000F1208"/>
    <w:rsid w:val="000F12BE"/>
    <w:rsid w:val="000F1A4E"/>
    <w:rsid w:val="000F1C0A"/>
    <w:rsid w:val="000F1F5D"/>
    <w:rsid w:val="000F24BC"/>
    <w:rsid w:val="000F25CD"/>
    <w:rsid w:val="000F2D19"/>
    <w:rsid w:val="000F2E48"/>
    <w:rsid w:val="000F2EC5"/>
    <w:rsid w:val="000F2F2E"/>
    <w:rsid w:val="000F3200"/>
    <w:rsid w:val="000F327B"/>
    <w:rsid w:val="000F3421"/>
    <w:rsid w:val="000F35CB"/>
    <w:rsid w:val="000F35F1"/>
    <w:rsid w:val="000F37CA"/>
    <w:rsid w:val="000F3B00"/>
    <w:rsid w:val="000F3E09"/>
    <w:rsid w:val="000F4174"/>
    <w:rsid w:val="000F4448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5D4"/>
    <w:rsid w:val="000F7F4A"/>
    <w:rsid w:val="00100100"/>
    <w:rsid w:val="001001C3"/>
    <w:rsid w:val="001004BD"/>
    <w:rsid w:val="00100804"/>
    <w:rsid w:val="00100866"/>
    <w:rsid w:val="00100A72"/>
    <w:rsid w:val="0010140E"/>
    <w:rsid w:val="00101513"/>
    <w:rsid w:val="00101739"/>
    <w:rsid w:val="00101DB0"/>
    <w:rsid w:val="0010204A"/>
    <w:rsid w:val="001021DB"/>
    <w:rsid w:val="0010280E"/>
    <w:rsid w:val="001028B3"/>
    <w:rsid w:val="00103466"/>
    <w:rsid w:val="00103548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FA4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577"/>
    <w:rsid w:val="00123B93"/>
    <w:rsid w:val="00123E86"/>
    <w:rsid w:val="00123F38"/>
    <w:rsid w:val="0012423F"/>
    <w:rsid w:val="001244D4"/>
    <w:rsid w:val="00124517"/>
    <w:rsid w:val="001246F6"/>
    <w:rsid w:val="001249FE"/>
    <w:rsid w:val="00124E81"/>
    <w:rsid w:val="00125355"/>
    <w:rsid w:val="00125487"/>
    <w:rsid w:val="00125908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DC2"/>
    <w:rsid w:val="00136F73"/>
    <w:rsid w:val="00137605"/>
    <w:rsid w:val="001377D7"/>
    <w:rsid w:val="00137B74"/>
    <w:rsid w:val="00137BBA"/>
    <w:rsid w:val="00140077"/>
    <w:rsid w:val="001403D1"/>
    <w:rsid w:val="0014040D"/>
    <w:rsid w:val="00140670"/>
    <w:rsid w:val="00140795"/>
    <w:rsid w:val="001407B8"/>
    <w:rsid w:val="00140BF0"/>
    <w:rsid w:val="00140D56"/>
    <w:rsid w:val="00141215"/>
    <w:rsid w:val="001413B0"/>
    <w:rsid w:val="00141626"/>
    <w:rsid w:val="00141773"/>
    <w:rsid w:val="00141954"/>
    <w:rsid w:val="00141BC6"/>
    <w:rsid w:val="00141CD5"/>
    <w:rsid w:val="00141CEB"/>
    <w:rsid w:val="00141FB5"/>
    <w:rsid w:val="00141FE0"/>
    <w:rsid w:val="001431ED"/>
    <w:rsid w:val="00143563"/>
    <w:rsid w:val="001437E2"/>
    <w:rsid w:val="001437F6"/>
    <w:rsid w:val="00143866"/>
    <w:rsid w:val="00143A19"/>
    <w:rsid w:val="00143C88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058"/>
    <w:rsid w:val="001600F2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0F14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544"/>
    <w:rsid w:val="001727C0"/>
    <w:rsid w:val="001729EC"/>
    <w:rsid w:val="00172CC6"/>
    <w:rsid w:val="00172DDF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5AE"/>
    <w:rsid w:val="00183AB4"/>
    <w:rsid w:val="00183DC0"/>
    <w:rsid w:val="00184086"/>
    <w:rsid w:val="001841EB"/>
    <w:rsid w:val="001845DE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4E"/>
    <w:rsid w:val="00187056"/>
    <w:rsid w:val="00187307"/>
    <w:rsid w:val="00187387"/>
    <w:rsid w:val="001873D4"/>
    <w:rsid w:val="001875A7"/>
    <w:rsid w:val="00187E54"/>
    <w:rsid w:val="00190182"/>
    <w:rsid w:val="00190783"/>
    <w:rsid w:val="001907F0"/>
    <w:rsid w:val="00190E97"/>
    <w:rsid w:val="00191321"/>
    <w:rsid w:val="0019132F"/>
    <w:rsid w:val="00191661"/>
    <w:rsid w:val="00191692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647"/>
    <w:rsid w:val="001947FC"/>
    <w:rsid w:val="00194845"/>
    <w:rsid w:val="0019489D"/>
    <w:rsid w:val="00194E69"/>
    <w:rsid w:val="001951DD"/>
    <w:rsid w:val="001958EF"/>
    <w:rsid w:val="00195A31"/>
    <w:rsid w:val="00195CDD"/>
    <w:rsid w:val="00195E66"/>
    <w:rsid w:val="00195E78"/>
    <w:rsid w:val="00195F31"/>
    <w:rsid w:val="00196012"/>
    <w:rsid w:val="00196AC6"/>
    <w:rsid w:val="00196DF5"/>
    <w:rsid w:val="001973A5"/>
    <w:rsid w:val="0019787D"/>
    <w:rsid w:val="00197A5C"/>
    <w:rsid w:val="00197DFA"/>
    <w:rsid w:val="00197F6B"/>
    <w:rsid w:val="001A0164"/>
    <w:rsid w:val="001A021D"/>
    <w:rsid w:val="001A02AC"/>
    <w:rsid w:val="001A0532"/>
    <w:rsid w:val="001A057B"/>
    <w:rsid w:val="001A0754"/>
    <w:rsid w:val="001A0E1F"/>
    <w:rsid w:val="001A11D9"/>
    <w:rsid w:val="001A1311"/>
    <w:rsid w:val="001A1BB1"/>
    <w:rsid w:val="001A1F27"/>
    <w:rsid w:val="001A226A"/>
    <w:rsid w:val="001A2271"/>
    <w:rsid w:val="001A2291"/>
    <w:rsid w:val="001A22CE"/>
    <w:rsid w:val="001A24B0"/>
    <w:rsid w:val="001A2C88"/>
    <w:rsid w:val="001A3398"/>
    <w:rsid w:val="001A3491"/>
    <w:rsid w:val="001A3BEE"/>
    <w:rsid w:val="001A4036"/>
    <w:rsid w:val="001A4C5B"/>
    <w:rsid w:val="001A4DEF"/>
    <w:rsid w:val="001A50AE"/>
    <w:rsid w:val="001A5430"/>
    <w:rsid w:val="001A549F"/>
    <w:rsid w:val="001A57CB"/>
    <w:rsid w:val="001A592E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8F"/>
    <w:rsid w:val="001A7510"/>
    <w:rsid w:val="001A76CE"/>
    <w:rsid w:val="001A79E5"/>
    <w:rsid w:val="001A7D31"/>
    <w:rsid w:val="001A7DAB"/>
    <w:rsid w:val="001B03ED"/>
    <w:rsid w:val="001B0491"/>
    <w:rsid w:val="001B0716"/>
    <w:rsid w:val="001B08FF"/>
    <w:rsid w:val="001B0974"/>
    <w:rsid w:val="001B097C"/>
    <w:rsid w:val="001B1306"/>
    <w:rsid w:val="001B155D"/>
    <w:rsid w:val="001B1992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3E98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542"/>
    <w:rsid w:val="001B67C9"/>
    <w:rsid w:val="001B687C"/>
    <w:rsid w:val="001B6FBC"/>
    <w:rsid w:val="001B70D2"/>
    <w:rsid w:val="001B7A8D"/>
    <w:rsid w:val="001B7B8B"/>
    <w:rsid w:val="001B7CF7"/>
    <w:rsid w:val="001C0094"/>
    <w:rsid w:val="001C00C0"/>
    <w:rsid w:val="001C02CF"/>
    <w:rsid w:val="001C0872"/>
    <w:rsid w:val="001C0A2E"/>
    <w:rsid w:val="001C0BB4"/>
    <w:rsid w:val="001C0BDB"/>
    <w:rsid w:val="001C0D86"/>
    <w:rsid w:val="001C0F69"/>
    <w:rsid w:val="001C19FA"/>
    <w:rsid w:val="001C1A27"/>
    <w:rsid w:val="001C1F46"/>
    <w:rsid w:val="001C1F52"/>
    <w:rsid w:val="001C224B"/>
    <w:rsid w:val="001C2306"/>
    <w:rsid w:val="001C23E4"/>
    <w:rsid w:val="001C2502"/>
    <w:rsid w:val="001C2541"/>
    <w:rsid w:val="001C258D"/>
    <w:rsid w:val="001C2A39"/>
    <w:rsid w:val="001C2A69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5EFB"/>
    <w:rsid w:val="001C6451"/>
    <w:rsid w:val="001C6467"/>
    <w:rsid w:val="001C6A29"/>
    <w:rsid w:val="001C6AE4"/>
    <w:rsid w:val="001C6B04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D7CA5"/>
    <w:rsid w:val="001E0285"/>
    <w:rsid w:val="001E0466"/>
    <w:rsid w:val="001E0744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33FE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318"/>
    <w:rsid w:val="001E74C5"/>
    <w:rsid w:val="001E76AB"/>
    <w:rsid w:val="001E7833"/>
    <w:rsid w:val="001E7956"/>
    <w:rsid w:val="001E7986"/>
    <w:rsid w:val="001E79C7"/>
    <w:rsid w:val="001E7A1B"/>
    <w:rsid w:val="001E7BB5"/>
    <w:rsid w:val="001E7E41"/>
    <w:rsid w:val="001F0240"/>
    <w:rsid w:val="001F06BF"/>
    <w:rsid w:val="001F07D0"/>
    <w:rsid w:val="001F0AF2"/>
    <w:rsid w:val="001F0BD7"/>
    <w:rsid w:val="001F0EB6"/>
    <w:rsid w:val="001F103F"/>
    <w:rsid w:val="001F1615"/>
    <w:rsid w:val="001F1AD5"/>
    <w:rsid w:val="001F1E37"/>
    <w:rsid w:val="001F1E89"/>
    <w:rsid w:val="001F204B"/>
    <w:rsid w:val="001F20FE"/>
    <w:rsid w:val="001F2577"/>
    <w:rsid w:val="001F2743"/>
    <w:rsid w:val="001F297C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31B"/>
    <w:rsid w:val="0020360F"/>
    <w:rsid w:val="00204366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E5D"/>
    <w:rsid w:val="00206FB3"/>
    <w:rsid w:val="00206FC1"/>
    <w:rsid w:val="002070A4"/>
    <w:rsid w:val="002073BD"/>
    <w:rsid w:val="00207D75"/>
    <w:rsid w:val="00210396"/>
    <w:rsid w:val="002105D2"/>
    <w:rsid w:val="00210A96"/>
    <w:rsid w:val="00210B08"/>
    <w:rsid w:val="0021143D"/>
    <w:rsid w:val="00211500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301D"/>
    <w:rsid w:val="00213188"/>
    <w:rsid w:val="0021333C"/>
    <w:rsid w:val="00213340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40"/>
    <w:rsid w:val="002166C0"/>
    <w:rsid w:val="00216773"/>
    <w:rsid w:val="00217034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11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27A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E71"/>
    <w:rsid w:val="0023489F"/>
    <w:rsid w:val="0023495C"/>
    <w:rsid w:val="002349FE"/>
    <w:rsid w:val="00234A7A"/>
    <w:rsid w:val="00234B79"/>
    <w:rsid w:val="00234CB7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7C6"/>
    <w:rsid w:val="00242C5A"/>
    <w:rsid w:val="00243203"/>
    <w:rsid w:val="0024390E"/>
    <w:rsid w:val="00243E02"/>
    <w:rsid w:val="00243E96"/>
    <w:rsid w:val="00244291"/>
    <w:rsid w:val="0024491F"/>
    <w:rsid w:val="00244A4C"/>
    <w:rsid w:val="00244D1B"/>
    <w:rsid w:val="00244EF0"/>
    <w:rsid w:val="002453AC"/>
    <w:rsid w:val="00245743"/>
    <w:rsid w:val="00245CF8"/>
    <w:rsid w:val="00245DC2"/>
    <w:rsid w:val="002462CB"/>
    <w:rsid w:val="00246426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916"/>
    <w:rsid w:val="00251CA4"/>
    <w:rsid w:val="00251D50"/>
    <w:rsid w:val="00251F6C"/>
    <w:rsid w:val="00252102"/>
    <w:rsid w:val="00252176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313C"/>
    <w:rsid w:val="00253238"/>
    <w:rsid w:val="00253677"/>
    <w:rsid w:val="00253761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EB"/>
    <w:rsid w:val="002575D3"/>
    <w:rsid w:val="0025792D"/>
    <w:rsid w:val="00257B4E"/>
    <w:rsid w:val="0026001A"/>
    <w:rsid w:val="0026020D"/>
    <w:rsid w:val="002607FD"/>
    <w:rsid w:val="002609A8"/>
    <w:rsid w:val="00260DD5"/>
    <w:rsid w:val="0026109F"/>
    <w:rsid w:val="00261326"/>
    <w:rsid w:val="002615EC"/>
    <w:rsid w:val="0026186A"/>
    <w:rsid w:val="00261A0A"/>
    <w:rsid w:val="00262A58"/>
    <w:rsid w:val="0026350B"/>
    <w:rsid w:val="00263699"/>
    <w:rsid w:val="002636E0"/>
    <w:rsid w:val="00263C1E"/>
    <w:rsid w:val="00263F95"/>
    <w:rsid w:val="0026411C"/>
    <w:rsid w:val="00264297"/>
    <w:rsid w:val="002647D9"/>
    <w:rsid w:val="00264A04"/>
    <w:rsid w:val="00264A4B"/>
    <w:rsid w:val="00264B45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F95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212B"/>
    <w:rsid w:val="0027221B"/>
    <w:rsid w:val="002724DF"/>
    <w:rsid w:val="00272A86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527"/>
    <w:rsid w:val="002758E5"/>
    <w:rsid w:val="00276613"/>
    <w:rsid w:val="002767E6"/>
    <w:rsid w:val="002768B0"/>
    <w:rsid w:val="00276A7C"/>
    <w:rsid w:val="00276AFC"/>
    <w:rsid w:val="00276DAA"/>
    <w:rsid w:val="00276DE6"/>
    <w:rsid w:val="0027704B"/>
    <w:rsid w:val="00277C8A"/>
    <w:rsid w:val="00277D79"/>
    <w:rsid w:val="00277E3C"/>
    <w:rsid w:val="00277F65"/>
    <w:rsid w:val="002808E9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9B"/>
    <w:rsid w:val="00294EB0"/>
    <w:rsid w:val="0029549E"/>
    <w:rsid w:val="00295555"/>
    <w:rsid w:val="0029560F"/>
    <w:rsid w:val="00295ACD"/>
    <w:rsid w:val="00295CF0"/>
    <w:rsid w:val="0029654D"/>
    <w:rsid w:val="00296B2D"/>
    <w:rsid w:val="00296CAE"/>
    <w:rsid w:val="00296D2A"/>
    <w:rsid w:val="00297356"/>
    <w:rsid w:val="0029788A"/>
    <w:rsid w:val="002979A7"/>
    <w:rsid w:val="00297E63"/>
    <w:rsid w:val="002A030F"/>
    <w:rsid w:val="002A0336"/>
    <w:rsid w:val="002A0530"/>
    <w:rsid w:val="002A0754"/>
    <w:rsid w:val="002A0928"/>
    <w:rsid w:val="002A0954"/>
    <w:rsid w:val="002A1249"/>
    <w:rsid w:val="002A18EE"/>
    <w:rsid w:val="002A1A59"/>
    <w:rsid w:val="002A1C89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AC0"/>
    <w:rsid w:val="002A3B27"/>
    <w:rsid w:val="002A424B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ACB"/>
    <w:rsid w:val="002A6C19"/>
    <w:rsid w:val="002A6CBB"/>
    <w:rsid w:val="002A726E"/>
    <w:rsid w:val="002A72F3"/>
    <w:rsid w:val="002A75BD"/>
    <w:rsid w:val="002A763C"/>
    <w:rsid w:val="002B0C69"/>
    <w:rsid w:val="002B0E7A"/>
    <w:rsid w:val="002B1284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17D3"/>
    <w:rsid w:val="002C1A74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507E"/>
    <w:rsid w:val="002D50DC"/>
    <w:rsid w:val="002D5325"/>
    <w:rsid w:val="002D533D"/>
    <w:rsid w:val="002D552B"/>
    <w:rsid w:val="002D55E9"/>
    <w:rsid w:val="002D5D70"/>
    <w:rsid w:val="002D5F34"/>
    <w:rsid w:val="002D60F9"/>
    <w:rsid w:val="002D6847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695"/>
    <w:rsid w:val="002E1767"/>
    <w:rsid w:val="002E1CCB"/>
    <w:rsid w:val="002E1D37"/>
    <w:rsid w:val="002E24E3"/>
    <w:rsid w:val="002E2692"/>
    <w:rsid w:val="002E27C5"/>
    <w:rsid w:val="002E2840"/>
    <w:rsid w:val="002E2A77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E3"/>
    <w:rsid w:val="002E4355"/>
    <w:rsid w:val="002E49DC"/>
    <w:rsid w:val="002E4C05"/>
    <w:rsid w:val="002E4D61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EC1"/>
    <w:rsid w:val="002E6FE2"/>
    <w:rsid w:val="002E73CA"/>
    <w:rsid w:val="002E7759"/>
    <w:rsid w:val="002E788A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939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300183"/>
    <w:rsid w:val="00300362"/>
    <w:rsid w:val="003005C3"/>
    <w:rsid w:val="00300630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65C"/>
    <w:rsid w:val="00307965"/>
    <w:rsid w:val="00307DA4"/>
    <w:rsid w:val="00307DD8"/>
    <w:rsid w:val="00307ED5"/>
    <w:rsid w:val="0031013F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20AE"/>
    <w:rsid w:val="00312284"/>
    <w:rsid w:val="00312820"/>
    <w:rsid w:val="00312BC4"/>
    <w:rsid w:val="003133AD"/>
    <w:rsid w:val="00313742"/>
    <w:rsid w:val="0031396A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946"/>
    <w:rsid w:val="00317BED"/>
    <w:rsid w:val="00317F00"/>
    <w:rsid w:val="00317F09"/>
    <w:rsid w:val="00320189"/>
    <w:rsid w:val="00320448"/>
    <w:rsid w:val="0032050F"/>
    <w:rsid w:val="00320F19"/>
    <w:rsid w:val="003212AD"/>
    <w:rsid w:val="003212C4"/>
    <w:rsid w:val="003215EF"/>
    <w:rsid w:val="0032170C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CDF"/>
    <w:rsid w:val="00323335"/>
    <w:rsid w:val="00323430"/>
    <w:rsid w:val="00323451"/>
    <w:rsid w:val="00323741"/>
    <w:rsid w:val="0032385D"/>
    <w:rsid w:val="00323A66"/>
    <w:rsid w:val="00323ACD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B1F"/>
    <w:rsid w:val="00333CEB"/>
    <w:rsid w:val="00333DF6"/>
    <w:rsid w:val="003341A8"/>
    <w:rsid w:val="00334259"/>
    <w:rsid w:val="0033436E"/>
    <w:rsid w:val="003348C0"/>
    <w:rsid w:val="00334D1C"/>
    <w:rsid w:val="00334F1F"/>
    <w:rsid w:val="00334F5F"/>
    <w:rsid w:val="00335314"/>
    <w:rsid w:val="003353DF"/>
    <w:rsid w:val="003358B4"/>
    <w:rsid w:val="00335CF7"/>
    <w:rsid w:val="003362BF"/>
    <w:rsid w:val="0033644F"/>
    <w:rsid w:val="00336A4A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03E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5B"/>
    <w:rsid w:val="00344E54"/>
    <w:rsid w:val="00345717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4097"/>
    <w:rsid w:val="003541C0"/>
    <w:rsid w:val="0035433F"/>
    <w:rsid w:val="00354407"/>
    <w:rsid w:val="003544F1"/>
    <w:rsid w:val="00354579"/>
    <w:rsid w:val="00354B61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7A2"/>
    <w:rsid w:val="00357BFA"/>
    <w:rsid w:val="00357DB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143"/>
    <w:rsid w:val="003625B1"/>
    <w:rsid w:val="00362614"/>
    <w:rsid w:val="00362683"/>
    <w:rsid w:val="0036279F"/>
    <w:rsid w:val="00362DD8"/>
    <w:rsid w:val="0036313E"/>
    <w:rsid w:val="00363518"/>
    <w:rsid w:val="00363535"/>
    <w:rsid w:val="00363537"/>
    <w:rsid w:val="00363EF2"/>
    <w:rsid w:val="0036410B"/>
    <w:rsid w:val="00364215"/>
    <w:rsid w:val="003642F2"/>
    <w:rsid w:val="00364621"/>
    <w:rsid w:val="00364E51"/>
    <w:rsid w:val="003650E4"/>
    <w:rsid w:val="00365231"/>
    <w:rsid w:val="0036531D"/>
    <w:rsid w:val="003655FB"/>
    <w:rsid w:val="00365A8B"/>
    <w:rsid w:val="00365FA7"/>
    <w:rsid w:val="00365FED"/>
    <w:rsid w:val="003660EC"/>
    <w:rsid w:val="0036619B"/>
    <w:rsid w:val="003661D8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F"/>
    <w:rsid w:val="00370202"/>
    <w:rsid w:val="00370561"/>
    <w:rsid w:val="00370857"/>
    <w:rsid w:val="00370A8E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516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2D7"/>
    <w:rsid w:val="00391301"/>
    <w:rsid w:val="003913B1"/>
    <w:rsid w:val="00391515"/>
    <w:rsid w:val="003918D1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B4B"/>
    <w:rsid w:val="00394E83"/>
    <w:rsid w:val="00394EE6"/>
    <w:rsid w:val="00395067"/>
    <w:rsid w:val="0039510E"/>
    <w:rsid w:val="00395AEF"/>
    <w:rsid w:val="003968F9"/>
    <w:rsid w:val="00396C69"/>
    <w:rsid w:val="00396C97"/>
    <w:rsid w:val="00396EC5"/>
    <w:rsid w:val="00397496"/>
    <w:rsid w:val="003976D1"/>
    <w:rsid w:val="0039795F"/>
    <w:rsid w:val="00397A31"/>
    <w:rsid w:val="00397F32"/>
    <w:rsid w:val="003A0430"/>
    <w:rsid w:val="003A0450"/>
    <w:rsid w:val="003A0662"/>
    <w:rsid w:val="003A16B3"/>
    <w:rsid w:val="003A1C55"/>
    <w:rsid w:val="003A1C59"/>
    <w:rsid w:val="003A219B"/>
    <w:rsid w:val="003A2388"/>
    <w:rsid w:val="003A245A"/>
    <w:rsid w:val="003A246D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964"/>
    <w:rsid w:val="003A3C37"/>
    <w:rsid w:val="003A3EE6"/>
    <w:rsid w:val="003A43B1"/>
    <w:rsid w:val="003A4953"/>
    <w:rsid w:val="003A4975"/>
    <w:rsid w:val="003A49FC"/>
    <w:rsid w:val="003A4B4B"/>
    <w:rsid w:val="003A4ECC"/>
    <w:rsid w:val="003A4FB8"/>
    <w:rsid w:val="003A517B"/>
    <w:rsid w:val="003A51B8"/>
    <w:rsid w:val="003A52DF"/>
    <w:rsid w:val="003A5542"/>
    <w:rsid w:val="003A5CD5"/>
    <w:rsid w:val="003A5EE0"/>
    <w:rsid w:val="003A610C"/>
    <w:rsid w:val="003A62D9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118"/>
    <w:rsid w:val="003B017D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E28"/>
    <w:rsid w:val="003B332E"/>
    <w:rsid w:val="003B3808"/>
    <w:rsid w:val="003B3A45"/>
    <w:rsid w:val="003B3F91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97"/>
    <w:rsid w:val="003B5A88"/>
    <w:rsid w:val="003B5B10"/>
    <w:rsid w:val="003B5E10"/>
    <w:rsid w:val="003B5F22"/>
    <w:rsid w:val="003B600C"/>
    <w:rsid w:val="003B6134"/>
    <w:rsid w:val="003B644E"/>
    <w:rsid w:val="003B67F7"/>
    <w:rsid w:val="003B6966"/>
    <w:rsid w:val="003B6CAF"/>
    <w:rsid w:val="003B7238"/>
    <w:rsid w:val="003B7327"/>
    <w:rsid w:val="003B7469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9DE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F57"/>
    <w:rsid w:val="003C242A"/>
    <w:rsid w:val="003C242C"/>
    <w:rsid w:val="003C245F"/>
    <w:rsid w:val="003C26BD"/>
    <w:rsid w:val="003C26F0"/>
    <w:rsid w:val="003C2BE8"/>
    <w:rsid w:val="003C2DBD"/>
    <w:rsid w:val="003C307C"/>
    <w:rsid w:val="003C3378"/>
    <w:rsid w:val="003C35D1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8CE"/>
    <w:rsid w:val="003C49D6"/>
    <w:rsid w:val="003C4B79"/>
    <w:rsid w:val="003C4E71"/>
    <w:rsid w:val="003C4F7D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689"/>
    <w:rsid w:val="003D0737"/>
    <w:rsid w:val="003D0A1F"/>
    <w:rsid w:val="003D0A9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8EC"/>
    <w:rsid w:val="003D4D1E"/>
    <w:rsid w:val="003D4E1F"/>
    <w:rsid w:val="003D50E5"/>
    <w:rsid w:val="003D5271"/>
    <w:rsid w:val="003D53C9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7AF"/>
    <w:rsid w:val="003E09A1"/>
    <w:rsid w:val="003E0CE5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5E7D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62EB"/>
    <w:rsid w:val="003F65E8"/>
    <w:rsid w:val="003F6955"/>
    <w:rsid w:val="003F6B4C"/>
    <w:rsid w:val="003F6D92"/>
    <w:rsid w:val="003F6F81"/>
    <w:rsid w:val="003F734C"/>
    <w:rsid w:val="003F7A19"/>
    <w:rsid w:val="003F7D2D"/>
    <w:rsid w:val="003F7F4B"/>
    <w:rsid w:val="004008E7"/>
    <w:rsid w:val="00400AFE"/>
    <w:rsid w:val="0040139E"/>
    <w:rsid w:val="00401753"/>
    <w:rsid w:val="00402250"/>
    <w:rsid w:val="004022C0"/>
    <w:rsid w:val="004024B3"/>
    <w:rsid w:val="00402D07"/>
    <w:rsid w:val="00403158"/>
    <w:rsid w:val="00403465"/>
    <w:rsid w:val="00403839"/>
    <w:rsid w:val="0040397B"/>
    <w:rsid w:val="00403AEC"/>
    <w:rsid w:val="00403F83"/>
    <w:rsid w:val="004040B9"/>
    <w:rsid w:val="004040C9"/>
    <w:rsid w:val="004040F0"/>
    <w:rsid w:val="00404167"/>
    <w:rsid w:val="004042FC"/>
    <w:rsid w:val="0040486E"/>
    <w:rsid w:val="00404C43"/>
    <w:rsid w:val="00404D72"/>
    <w:rsid w:val="004052A8"/>
    <w:rsid w:val="00405513"/>
    <w:rsid w:val="004059B8"/>
    <w:rsid w:val="004059D4"/>
    <w:rsid w:val="004061DA"/>
    <w:rsid w:val="004063A5"/>
    <w:rsid w:val="0040671A"/>
    <w:rsid w:val="00406806"/>
    <w:rsid w:val="00406CC6"/>
    <w:rsid w:val="00406E06"/>
    <w:rsid w:val="0040739A"/>
    <w:rsid w:val="00407513"/>
    <w:rsid w:val="00407AEE"/>
    <w:rsid w:val="00407C74"/>
    <w:rsid w:val="00407CD5"/>
    <w:rsid w:val="00407E56"/>
    <w:rsid w:val="004100B4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B18"/>
    <w:rsid w:val="00412B7C"/>
    <w:rsid w:val="00412E6D"/>
    <w:rsid w:val="00413093"/>
    <w:rsid w:val="00413098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076"/>
    <w:rsid w:val="0041626A"/>
    <w:rsid w:val="00416890"/>
    <w:rsid w:val="00416EF7"/>
    <w:rsid w:val="00417411"/>
    <w:rsid w:val="0041742F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6B"/>
    <w:rsid w:val="00423919"/>
    <w:rsid w:val="00423967"/>
    <w:rsid w:val="00423A99"/>
    <w:rsid w:val="00423D93"/>
    <w:rsid w:val="00424207"/>
    <w:rsid w:val="00424878"/>
    <w:rsid w:val="00424C79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711"/>
    <w:rsid w:val="00430840"/>
    <w:rsid w:val="0043090E"/>
    <w:rsid w:val="00430BD6"/>
    <w:rsid w:val="00430F5D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A38"/>
    <w:rsid w:val="00434B6C"/>
    <w:rsid w:val="00434B8A"/>
    <w:rsid w:val="00434D0C"/>
    <w:rsid w:val="00435103"/>
    <w:rsid w:val="0043549E"/>
    <w:rsid w:val="00435A08"/>
    <w:rsid w:val="00435D65"/>
    <w:rsid w:val="004360EE"/>
    <w:rsid w:val="00436E06"/>
    <w:rsid w:val="0043709E"/>
    <w:rsid w:val="004370E4"/>
    <w:rsid w:val="004373D1"/>
    <w:rsid w:val="00437568"/>
    <w:rsid w:val="0043756B"/>
    <w:rsid w:val="004379E9"/>
    <w:rsid w:val="00437A1E"/>
    <w:rsid w:val="00437D3E"/>
    <w:rsid w:val="0044065B"/>
    <w:rsid w:val="00440676"/>
    <w:rsid w:val="00440864"/>
    <w:rsid w:val="004409CD"/>
    <w:rsid w:val="00440BBF"/>
    <w:rsid w:val="00440C52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557"/>
    <w:rsid w:val="00442AB6"/>
    <w:rsid w:val="00443331"/>
    <w:rsid w:val="00443530"/>
    <w:rsid w:val="00443BAE"/>
    <w:rsid w:val="00443BB5"/>
    <w:rsid w:val="00443C17"/>
    <w:rsid w:val="00443F79"/>
    <w:rsid w:val="00443FEE"/>
    <w:rsid w:val="00444468"/>
    <w:rsid w:val="004446A6"/>
    <w:rsid w:val="004446A7"/>
    <w:rsid w:val="00444D6B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362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4107"/>
    <w:rsid w:val="00454300"/>
    <w:rsid w:val="00454847"/>
    <w:rsid w:val="00454A63"/>
    <w:rsid w:val="00454A74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96D"/>
    <w:rsid w:val="00462A98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5440"/>
    <w:rsid w:val="0046553B"/>
    <w:rsid w:val="004659C9"/>
    <w:rsid w:val="00465A6E"/>
    <w:rsid w:val="00465C9F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F14"/>
    <w:rsid w:val="0046700D"/>
    <w:rsid w:val="00467029"/>
    <w:rsid w:val="0046738C"/>
    <w:rsid w:val="004673E6"/>
    <w:rsid w:val="004676A6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D0"/>
    <w:rsid w:val="00476423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CEF"/>
    <w:rsid w:val="00486F79"/>
    <w:rsid w:val="004870D9"/>
    <w:rsid w:val="0048752D"/>
    <w:rsid w:val="0048779E"/>
    <w:rsid w:val="004878DB"/>
    <w:rsid w:val="00487ABC"/>
    <w:rsid w:val="00487F3C"/>
    <w:rsid w:val="004900D0"/>
    <w:rsid w:val="00491045"/>
    <w:rsid w:val="00491276"/>
    <w:rsid w:val="004913A4"/>
    <w:rsid w:val="00491824"/>
    <w:rsid w:val="004918A2"/>
    <w:rsid w:val="00491ADF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625"/>
    <w:rsid w:val="0049598F"/>
    <w:rsid w:val="00495B19"/>
    <w:rsid w:val="00496034"/>
    <w:rsid w:val="00496068"/>
    <w:rsid w:val="0049629B"/>
    <w:rsid w:val="004963B9"/>
    <w:rsid w:val="00496433"/>
    <w:rsid w:val="004968A2"/>
    <w:rsid w:val="004968A9"/>
    <w:rsid w:val="00496C7A"/>
    <w:rsid w:val="004973B7"/>
    <w:rsid w:val="004975F5"/>
    <w:rsid w:val="00497721"/>
    <w:rsid w:val="004978A3"/>
    <w:rsid w:val="00497A97"/>
    <w:rsid w:val="00497BD5"/>
    <w:rsid w:val="00497DF4"/>
    <w:rsid w:val="00497EF1"/>
    <w:rsid w:val="00497F23"/>
    <w:rsid w:val="004A0021"/>
    <w:rsid w:val="004A0054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773"/>
    <w:rsid w:val="004B1792"/>
    <w:rsid w:val="004B18D1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2DB"/>
    <w:rsid w:val="004B3403"/>
    <w:rsid w:val="004B3AA4"/>
    <w:rsid w:val="004B3C0B"/>
    <w:rsid w:val="004B3E82"/>
    <w:rsid w:val="004B4068"/>
    <w:rsid w:val="004B4869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3B"/>
    <w:rsid w:val="004B6253"/>
    <w:rsid w:val="004B64F9"/>
    <w:rsid w:val="004B66CF"/>
    <w:rsid w:val="004B7199"/>
    <w:rsid w:val="004B71C1"/>
    <w:rsid w:val="004B753A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13F"/>
    <w:rsid w:val="004D22B0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721D"/>
    <w:rsid w:val="004D7A53"/>
    <w:rsid w:val="004D7AAE"/>
    <w:rsid w:val="004D7CCA"/>
    <w:rsid w:val="004D7EBF"/>
    <w:rsid w:val="004E0082"/>
    <w:rsid w:val="004E05F5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3F9B"/>
    <w:rsid w:val="004E4257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7A5"/>
    <w:rsid w:val="004F2D77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E4"/>
    <w:rsid w:val="004F5C4F"/>
    <w:rsid w:val="004F5CA4"/>
    <w:rsid w:val="004F5CEE"/>
    <w:rsid w:val="004F6633"/>
    <w:rsid w:val="004F6646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389"/>
    <w:rsid w:val="0050346D"/>
    <w:rsid w:val="005035C5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5250"/>
    <w:rsid w:val="00505266"/>
    <w:rsid w:val="0050537B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BA2"/>
    <w:rsid w:val="00511CDF"/>
    <w:rsid w:val="00511D25"/>
    <w:rsid w:val="00511E5C"/>
    <w:rsid w:val="005120BB"/>
    <w:rsid w:val="00512D8D"/>
    <w:rsid w:val="00513228"/>
    <w:rsid w:val="00513A58"/>
    <w:rsid w:val="00513D9E"/>
    <w:rsid w:val="00514100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175FA"/>
    <w:rsid w:val="005208F2"/>
    <w:rsid w:val="00520BB6"/>
    <w:rsid w:val="00520BEF"/>
    <w:rsid w:val="00520EA3"/>
    <w:rsid w:val="00520F92"/>
    <w:rsid w:val="005213E6"/>
    <w:rsid w:val="00521517"/>
    <w:rsid w:val="00521575"/>
    <w:rsid w:val="00521781"/>
    <w:rsid w:val="005222E9"/>
    <w:rsid w:val="005226F7"/>
    <w:rsid w:val="005226FB"/>
    <w:rsid w:val="00522C6C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F76"/>
    <w:rsid w:val="0052740B"/>
    <w:rsid w:val="005277A2"/>
    <w:rsid w:val="00527A52"/>
    <w:rsid w:val="00527D55"/>
    <w:rsid w:val="00530717"/>
    <w:rsid w:val="00531478"/>
    <w:rsid w:val="00531671"/>
    <w:rsid w:val="00531E5B"/>
    <w:rsid w:val="00532276"/>
    <w:rsid w:val="0053271F"/>
    <w:rsid w:val="00532872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6A2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134C"/>
    <w:rsid w:val="005415A4"/>
    <w:rsid w:val="00541BB8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380"/>
    <w:rsid w:val="0055158D"/>
    <w:rsid w:val="00551725"/>
    <w:rsid w:val="00551DA8"/>
    <w:rsid w:val="00551F1E"/>
    <w:rsid w:val="00551F35"/>
    <w:rsid w:val="0055286B"/>
    <w:rsid w:val="00552C5E"/>
    <w:rsid w:val="00552FCE"/>
    <w:rsid w:val="0055300C"/>
    <w:rsid w:val="00553019"/>
    <w:rsid w:val="005530BD"/>
    <w:rsid w:val="005536D5"/>
    <w:rsid w:val="00553D84"/>
    <w:rsid w:val="00554192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C2C"/>
    <w:rsid w:val="00556CBD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69C"/>
    <w:rsid w:val="005618D9"/>
    <w:rsid w:val="00561928"/>
    <w:rsid w:val="00561B99"/>
    <w:rsid w:val="00561C3A"/>
    <w:rsid w:val="005620E3"/>
    <w:rsid w:val="005626E9"/>
    <w:rsid w:val="005628F0"/>
    <w:rsid w:val="0056329F"/>
    <w:rsid w:val="005633B9"/>
    <w:rsid w:val="005637BC"/>
    <w:rsid w:val="00563928"/>
    <w:rsid w:val="00563A39"/>
    <w:rsid w:val="0056427C"/>
    <w:rsid w:val="00564343"/>
    <w:rsid w:val="0056458D"/>
    <w:rsid w:val="00564D20"/>
    <w:rsid w:val="00564D34"/>
    <w:rsid w:val="00564F21"/>
    <w:rsid w:val="00565260"/>
    <w:rsid w:val="005652DD"/>
    <w:rsid w:val="005658D0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30A6"/>
    <w:rsid w:val="0057322B"/>
    <w:rsid w:val="005732E6"/>
    <w:rsid w:val="00573827"/>
    <w:rsid w:val="00573AAE"/>
    <w:rsid w:val="00573C97"/>
    <w:rsid w:val="00573EFF"/>
    <w:rsid w:val="00574087"/>
    <w:rsid w:val="0057421A"/>
    <w:rsid w:val="00574282"/>
    <w:rsid w:val="00574309"/>
    <w:rsid w:val="005744B7"/>
    <w:rsid w:val="0057463F"/>
    <w:rsid w:val="005747F7"/>
    <w:rsid w:val="00574D9A"/>
    <w:rsid w:val="0057520F"/>
    <w:rsid w:val="005752D8"/>
    <w:rsid w:val="00575341"/>
    <w:rsid w:val="005756D0"/>
    <w:rsid w:val="00575972"/>
    <w:rsid w:val="005761D8"/>
    <w:rsid w:val="005764D0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1F4"/>
    <w:rsid w:val="005829E1"/>
    <w:rsid w:val="00582E29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BD"/>
    <w:rsid w:val="00586417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EE"/>
    <w:rsid w:val="00592659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4DA8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BAA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701"/>
    <w:rsid w:val="005A1848"/>
    <w:rsid w:val="005A1AB9"/>
    <w:rsid w:val="005A1AF1"/>
    <w:rsid w:val="005A1F1D"/>
    <w:rsid w:val="005A222C"/>
    <w:rsid w:val="005A28FE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AAB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46F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BB0"/>
    <w:rsid w:val="005B44B7"/>
    <w:rsid w:val="005B4842"/>
    <w:rsid w:val="005B48AB"/>
    <w:rsid w:val="005B4A73"/>
    <w:rsid w:val="005B4C9C"/>
    <w:rsid w:val="005B4D2D"/>
    <w:rsid w:val="005B4FB5"/>
    <w:rsid w:val="005B54C3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C012E"/>
    <w:rsid w:val="005C047C"/>
    <w:rsid w:val="005C04E6"/>
    <w:rsid w:val="005C0A50"/>
    <w:rsid w:val="005C0A99"/>
    <w:rsid w:val="005C0B5D"/>
    <w:rsid w:val="005C0F2E"/>
    <w:rsid w:val="005C123C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4E2"/>
    <w:rsid w:val="005C4965"/>
    <w:rsid w:val="005C49EE"/>
    <w:rsid w:val="005C4C73"/>
    <w:rsid w:val="005C4CCC"/>
    <w:rsid w:val="005C4DC5"/>
    <w:rsid w:val="005C4FB1"/>
    <w:rsid w:val="005C529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D0044"/>
    <w:rsid w:val="005D00C4"/>
    <w:rsid w:val="005D0196"/>
    <w:rsid w:val="005D0449"/>
    <w:rsid w:val="005D059E"/>
    <w:rsid w:val="005D0635"/>
    <w:rsid w:val="005D0A9C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B48"/>
    <w:rsid w:val="005D4000"/>
    <w:rsid w:val="005D4406"/>
    <w:rsid w:val="005D4661"/>
    <w:rsid w:val="005D4B0A"/>
    <w:rsid w:val="005D5004"/>
    <w:rsid w:val="005D50B3"/>
    <w:rsid w:val="005D52B7"/>
    <w:rsid w:val="005D57A4"/>
    <w:rsid w:val="005D58B7"/>
    <w:rsid w:val="005D5A05"/>
    <w:rsid w:val="005D5F93"/>
    <w:rsid w:val="005D6317"/>
    <w:rsid w:val="005D63D6"/>
    <w:rsid w:val="005D6615"/>
    <w:rsid w:val="005D6AA9"/>
    <w:rsid w:val="005D73FE"/>
    <w:rsid w:val="005D76DB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8D8"/>
    <w:rsid w:val="005E3092"/>
    <w:rsid w:val="005E3309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2BB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426"/>
    <w:rsid w:val="005F29D1"/>
    <w:rsid w:val="005F2C2E"/>
    <w:rsid w:val="005F2EEF"/>
    <w:rsid w:val="005F30F9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CB8"/>
    <w:rsid w:val="00600CEB"/>
    <w:rsid w:val="00600E2C"/>
    <w:rsid w:val="00600F3F"/>
    <w:rsid w:val="00600FAC"/>
    <w:rsid w:val="00601086"/>
    <w:rsid w:val="006010B9"/>
    <w:rsid w:val="006011FF"/>
    <w:rsid w:val="006013A4"/>
    <w:rsid w:val="0060164B"/>
    <w:rsid w:val="0060171F"/>
    <w:rsid w:val="00601982"/>
    <w:rsid w:val="006019D1"/>
    <w:rsid w:val="00601E2A"/>
    <w:rsid w:val="00601ED1"/>
    <w:rsid w:val="00602222"/>
    <w:rsid w:val="00602464"/>
    <w:rsid w:val="00602D97"/>
    <w:rsid w:val="00602E70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D12"/>
    <w:rsid w:val="00610609"/>
    <w:rsid w:val="0061077C"/>
    <w:rsid w:val="006109BF"/>
    <w:rsid w:val="00610A03"/>
    <w:rsid w:val="00610C7E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B0D"/>
    <w:rsid w:val="00615E48"/>
    <w:rsid w:val="00616070"/>
    <w:rsid w:val="00616303"/>
    <w:rsid w:val="006168C6"/>
    <w:rsid w:val="006179D4"/>
    <w:rsid w:val="00620198"/>
    <w:rsid w:val="00620463"/>
    <w:rsid w:val="00620B96"/>
    <w:rsid w:val="00620EC1"/>
    <w:rsid w:val="00620F03"/>
    <w:rsid w:val="00621446"/>
    <w:rsid w:val="0062158E"/>
    <w:rsid w:val="0062181F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34A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639"/>
    <w:rsid w:val="006306B4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20AB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A5"/>
    <w:rsid w:val="006343B8"/>
    <w:rsid w:val="00634943"/>
    <w:rsid w:val="00634A89"/>
    <w:rsid w:val="00634DB7"/>
    <w:rsid w:val="00634E34"/>
    <w:rsid w:val="00634E48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52B"/>
    <w:rsid w:val="00645AA9"/>
    <w:rsid w:val="00645B28"/>
    <w:rsid w:val="006460AA"/>
    <w:rsid w:val="00646459"/>
    <w:rsid w:val="00646CD0"/>
    <w:rsid w:val="00646EBA"/>
    <w:rsid w:val="0064762D"/>
    <w:rsid w:val="0064784B"/>
    <w:rsid w:val="00647B83"/>
    <w:rsid w:val="00647D84"/>
    <w:rsid w:val="00647F21"/>
    <w:rsid w:val="00647FA7"/>
    <w:rsid w:val="006500F4"/>
    <w:rsid w:val="006501B7"/>
    <w:rsid w:val="0065077C"/>
    <w:rsid w:val="0065078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2173"/>
    <w:rsid w:val="006524DA"/>
    <w:rsid w:val="006528C9"/>
    <w:rsid w:val="00652A8F"/>
    <w:rsid w:val="00652C4F"/>
    <w:rsid w:val="00652D89"/>
    <w:rsid w:val="00652D8B"/>
    <w:rsid w:val="00652F93"/>
    <w:rsid w:val="0065394C"/>
    <w:rsid w:val="00653F5F"/>
    <w:rsid w:val="006544FD"/>
    <w:rsid w:val="006547F5"/>
    <w:rsid w:val="006552DD"/>
    <w:rsid w:val="00655A48"/>
    <w:rsid w:val="006560D9"/>
    <w:rsid w:val="00656154"/>
    <w:rsid w:val="0065645E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A92"/>
    <w:rsid w:val="00664C2D"/>
    <w:rsid w:val="00664E99"/>
    <w:rsid w:val="0066512F"/>
    <w:rsid w:val="006652D0"/>
    <w:rsid w:val="006655C0"/>
    <w:rsid w:val="00665817"/>
    <w:rsid w:val="00665878"/>
    <w:rsid w:val="006659D6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6145"/>
    <w:rsid w:val="00686396"/>
    <w:rsid w:val="006864E6"/>
    <w:rsid w:val="006869BD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15F7"/>
    <w:rsid w:val="00691655"/>
    <w:rsid w:val="00691ACC"/>
    <w:rsid w:val="00691C40"/>
    <w:rsid w:val="006923FD"/>
    <w:rsid w:val="00692749"/>
    <w:rsid w:val="006929AA"/>
    <w:rsid w:val="00692A62"/>
    <w:rsid w:val="00693775"/>
    <w:rsid w:val="006938CC"/>
    <w:rsid w:val="006939A6"/>
    <w:rsid w:val="006939E8"/>
    <w:rsid w:val="00693A52"/>
    <w:rsid w:val="006942C4"/>
    <w:rsid w:val="00694D40"/>
    <w:rsid w:val="0069531D"/>
    <w:rsid w:val="00695418"/>
    <w:rsid w:val="006957CC"/>
    <w:rsid w:val="0069627A"/>
    <w:rsid w:val="0069629C"/>
    <w:rsid w:val="00696662"/>
    <w:rsid w:val="006966F3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97EAB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D1F"/>
    <w:rsid w:val="006A61E6"/>
    <w:rsid w:val="006A62CE"/>
    <w:rsid w:val="006A6C4D"/>
    <w:rsid w:val="006A6E2B"/>
    <w:rsid w:val="006B0150"/>
    <w:rsid w:val="006B0197"/>
    <w:rsid w:val="006B0E00"/>
    <w:rsid w:val="006B11BF"/>
    <w:rsid w:val="006B1323"/>
    <w:rsid w:val="006B1605"/>
    <w:rsid w:val="006B16ED"/>
    <w:rsid w:val="006B188D"/>
    <w:rsid w:val="006B19E6"/>
    <w:rsid w:val="006B1ACA"/>
    <w:rsid w:val="006B1B08"/>
    <w:rsid w:val="006B1B4A"/>
    <w:rsid w:val="006B1D80"/>
    <w:rsid w:val="006B1F75"/>
    <w:rsid w:val="006B2258"/>
    <w:rsid w:val="006B2A72"/>
    <w:rsid w:val="006B2E0F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A74"/>
    <w:rsid w:val="006C0C9B"/>
    <w:rsid w:val="006C0E6F"/>
    <w:rsid w:val="006C113D"/>
    <w:rsid w:val="006C1E4E"/>
    <w:rsid w:val="006C1EBF"/>
    <w:rsid w:val="006C2434"/>
    <w:rsid w:val="006C254E"/>
    <w:rsid w:val="006C2823"/>
    <w:rsid w:val="006C28D9"/>
    <w:rsid w:val="006C2923"/>
    <w:rsid w:val="006C358C"/>
    <w:rsid w:val="006C3859"/>
    <w:rsid w:val="006C3960"/>
    <w:rsid w:val="006C3ACD"/>
    <w:rsid w:val="006C43F0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670"/>
    <w:rsid w:val="006E3843"/>
    <w:rsid w:val="006E3899"/>
    <w:rsid w:val="006E39FC"/>
    <w:rsid w:val="006E3BED"/>
    <w:rsid w:val="006E3CC8"/>
    <w:rsid w:val="006E3CEB"/>
    <w:rsid w:val="006E3F4A"/>
    <w:rsid w:val="006E4067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D56"/>
    <w:rsid w:val="006E740C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4D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40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2307"/>
    <w:rsid w:val="00702865"/>
    <w:rsid w:val="00702EE1"/>
    <w:rsid w:val="00702F5E"/>
    <w:rsid w:val="00703998"/>
    <w:rsid w:val="00703BF8"/>
    <w:rsid w:val="00704071"/>
    <w:rsid w:val="007041A9"/>
    <w:rsid w:val="00704211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D18"/>
    <w:rsid w:val="00710DA3"/>
    <w:rsid w:val="00710DD0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6A7"/>
    <w:rsid w:val="00712769"/>
    <w:rsid w:val="00712898"/>
    <w:rsid w:val="00712A0D"/>
    <w:rsid w:val="00712D00"/>
    <w:rsid w:val="00712E01"/>
    <w:rsid w:val="00712E09"/>
    <w:rsid w:val="00712F76"/>
    <w:rsid w:val="00713058"/>
    <w:rsid w:val="0071316E"/>
    <w:rsid w:val="0071331A"/>
    <w:rsid w:val="0071335A"/>
    <w:rsid w:val="0071376E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1E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E19"/>
    <w:rsid w:val="00742F0D"/>
    <w:rsid w:val="0074349D"/>
    <w:rsid w:val="007434B3"/>
    <w:rsid w:val="007435C5"/>
    <w:rsid w:val="0074384A"/>
    <w:rsid w:val="0074389E"/>
    <w:rsid w:val="0074399A"/>
    <w:rsid w:val="007449C7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845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591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313B"/>
    <w:rsid w:val="007631D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A26"/>
    <w:rsid w:val="00764B39"/>
    <w:rsid w:val="00764C5E"/>
    <w:rsid w:val="00764D07"/>
    <w:rsid w:val="007651FB"/>
    <w:rsid w:val="00765B52"/>
    <w:rsid w:val="00765E5D"/>
    <w:rsid w:val="0076698D"/>
    <w:rsid w:val="00766A37"/>
    <w:rsid w:val="00766EF4"/>
    <w:rsid w:val="007670B8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B23"/>
    <w:rsid w:val="00776D42"/>
    <w:rsid w:val="007770FC"/>
    <w:rsid w:val="007779F6"/>
    <w:rsid w:val="00777B9C"/>
    <w:rsid w:val="00777CE2"/>
    <w:rsid w:val="00780773"/>
    <w:rsid w:val="00780870"/>
    <w:rsid w:val="00780A7E"/>
    <w:rsid w:val="00780BD4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448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634"/>
    <w:rsid w:val="00791D74"/>
    <w:rsid w:val="007921C1"/>
    <w:rsid w:val="00792285"/>
    <w:rsid w:val="00792DCB"/>
    <w:rsid w:val="00792F41"/>
    <w:rsid w:val="007932C2"/>
    <w:rsid w:val="0079365A"/>
    <w:rsid w:val="007937AF"/>
    <w:rsid w:val="00793AF6"/>
    <w:rsid w:val="00793B39"/>
    <w:rsid w:val="00793BF8"/>
    <w:rsid w:val="00793FA5"/>
    <w:rsid w:val="0079417F"/>
    <w:rsid w:val="007941D0"/>
    <w:rsid w:val="007943AE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E6F"/>
    <w:rsid w:val="007A4EFF"/>
    <w:rsid w:val="007A51A7"/>
    <w:rsid w:val="007A541B"/>
    <w:rsid w:val="007A59A4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336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5D9"/>
    <w:rsid w:val="007B599A"/>
    <w:rsid w:val="007B5BDF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73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B1F"/>
    <w:rsid w:val="007E2CB6"/>
    <w:rsid w:val="007E2CFD"/>
    <w:rsid w:val="007E354E"/>
    <w:rsid w:val="007E38F4"/>
    <w:rsid w:val="007E397D"/>
    <w:rsid w:val="007E446C"/>
    <w:rsid w:val="007E466E"/>
    <w:rsid w:val="007E46AE"/>
    <w:rsid w:val="007E471E"/>
    <w:rsid w:val="007E4771"/>
    <w:rsid w:val="007E4B8A"/>
    <w:rsid w:val="007E4CA8"/>
    <w:rsid w:val="007E4CC3"/>
    <w:rsid w:val="007E5A5D"/>
    <w:rsid w:val="007E5C3C"/>
    <w:rsid w:val="007E5EDA"/>
    <w:rsid w:val="007E5F6A"/>
    <w:rsid w:val="007E609A"/>
    <w:rsid w:val="007E6B8B"/>
    <w:rsid w:val="007E6F4E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A97"/>
    <w:rsid w:val="007F5CBA"/>
    <w:rsid w:val="007F5D2B"/>
    <w:rsid w:val="007F650D"/>
    <w:rsid w:val="007F6534"/>
    <w:rsid w:val="007F67C8"/>
    <w:rsid w:val="007F6B3C"/>
    <w:rsid w:val="007F6DCB"/>
    <w:rsid w:val="007F7451"/>
    <w:rsid w:val="007F7770"/>
    <w:rsid w:val="007F79EE"/>
    <w:rsid w:val="007F7FDA"/>
    <w:rsid w:val="0080014C"/>
    <w:rsid w:val="0080046F"/>
    <w:rsid w:val="00800482"/>
    <w:rsid w:val="00800A7C"/>
    <w:rsid w:val="0080143C"/>
    <w:rsid w:val="008014F3"/>
    <w:rsid w:val="00801808"/>
    <w:rsid w:val="008020F7"/>
    <w:rsid w:val="008026A5"/>
    <w:rsid w:val="00802910"/>
    <w:rsid w:val="00802A1F"/>
    <w:rsid w:val="00802D1A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7A3"/>
    <w:rsid w:val="0081299E"/>
    <w:rsid w:val="00812A32"/>
    <w:rsid w:val="00812EC5"/>
    <w:rsid w:val="00813267"/>
    <w:rsid w:val="008133AF"/>
    <w:rsid w:val="008133B1"/>
    <w:rsid w:val="008135BB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B6D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1C"/>
    <w:rsid w:val="00821FCC"/>
    <w:rsid w:val="008221C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20B"/>
    <w:rsid w:val="00826A99"/>
    <w:rsid w:val="00826ACB"/>
    <w:rsid w:val="00827E1B"/>
    <w:rsid w:val="008300E9"/>
    <w:rsid w:val="0083039F"/>
    <w:rsid w:val="008304D8"/>
    <w:rsid w:val="008304F2"/>
    <w:rsid w:val="00830AD7"/>
    <w:rsid w:val="00830BC6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B85"/>
    <w:rsid w:val="00845DED"/>
    <w:rsid w:val="00845E51"/>
    <w:rsid w:val="00846162"/>
    <w:rsid w:val="00846371"/>
    <w:rsid w:val="0084653F"/>
    <w:rsid w:val="008467F6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08"/>
    <w:rsid w:val="008542F1"/>
    <w:rsid w:val="008547D2"/>
    <w:rsid w:val="00854AD5"/>
    <w:rsid w:val="00854AF6"/>
    <w:rsid w:val="00854BD2"/>
    <w:rsid w:val="00855202"/>
    <w:rsid w:val="00855764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F02"/>
    <w:rsid w:val="00856FB8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7FD"/>
    <w:rsid w:val="00862B0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90C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DA"/>
    <w:rsid w:val="00872ABC"/>
    <w:rsid w:val="00872B0A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E86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DEA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771A"/>
    <w:rsid w:val="00897DE5"/>
    <w:rsid w:val="00897ECF"/>
    <w:rsid w:val="008A003C"/>
    <w:rsid w:val="008A02F2"/>
    <w:rsid w:val="008A0316"/>
    <w:rsid w:val="008A0D81"/>
    <w:rsid w:val="008A104D"/>
    <w:rsid w:val="008A11B4"/>
    <w:rsid w:val="008A11C2"/>
    <w:rsid w:val="008A14AC"/>
    <w:rsid w:val="008A14DA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B4B"/>
    <w:rsid w:val="008A4D15"/>
    <w:rsid w:val="008A4D84"/>
    <w:rsid w:val="008A4E46"/>
    <w:rsid w:val="008A58EF"/>
    <w:rsid w:val="008A5A37"/>
    <w:rsid w:val="008A5E0E"/>
    <w:rsid w:val="008A6360"/>
    <w:rsid w:val="008A695F"/>
    <w:rsid w:val="008A6A24"/>
    <w:rsid w:val="008A6A93"/>
    <w:rsid w:val="008A6EEA"/>
    <w:rsid w:val="008A6F39"/>
    <w:rsid w:val="008A6FA9"/>
    <w:rsid w:val="008A7009"/>
    <w:rsid w:val="008A7782"/>
    <w:rsid w:val="008A7E94"/>
    <w:rsid w:val="008B02EA"/>
    <w:rsid w:val="008B0342"/>
    <w:rsid w:val="008B048D"/>
    <w:rsid w:val="008B0C50"/>
    <w:rsid w:val="008B0C9B"/>
    <w:rsid w:val="008B0CE7"/>
    <w:rsid w:val="008B0D5B"/>
    <w:rsid w:val="008B14B5"/>
    <w:rsid w:val="008B1631"/>
    <w:rsid w:val="008B1823"/>
    <w:rsid w:val="008B1E4C"/>
    <w:rsid w:val="008B1ED5"/>
    <w:rsid w:val="008B1FA7"/>
    <w:rsid w:val="008B225C"/>
    <w:rsid w:val="008B2968"/>
    <w:rsid w:val="008B31C0"/>
    <w:rsid w:val="008B3281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93D"/>
    <w:rsid w:val="008B4AB4"/>
    <w:rsid w:val="008B4B6C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BEE"/>
    <w:rsid w:val="008B7F4B"/>
    <w:rsid w:val="008C001B"/>
    <w:rsid w:val="008C00AC"/>
    <w:rsid w:val="008C0357"/>
    <w:rsid w:val="008C03CD"/>
    <w:rsid w:val="008C05D7"/>
    <w:rsid w:val="008C0724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827"/>
    <w:rsid w:val="008C3AC7"/>
    <w:rsid w:val="008C3C1A"/>
    <w:rsid w:val="008C4642"/>
    <w:rsid w:val="008C4B1C"/>
    <w:rsid w:val="008C4B53"/>
    <w:rsid w:val="008C4B5E"/>
    <w:rsid w:val="008C4F30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44F"/>
    <w:rsid w:val="008D2721"/>
    <w:rsid w:val="008D27F0"/>
    <w:rsid w:val="008D29F8"/>
    <w:rsid w:val="008D2C62"/>
    <w:rsid w:val="008D3063"/>
    <w:rsid w:val="008D30C8"/>
    <w:rsid w:val="008D3561"/>
    <w:rsid w:val="008D41BA"/>
    <w:rsid w:val="008D43A7"/>
    <w:rsid w:val="008D4BA1"/>
    <w:rsid w:val="008D4BBA"/>
    <w:rsid w:val="008D503B"/>
    <w:rsid w:val="008D519B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A4"/>
    <w:rsid w:val="008E084C"/>
    <w:rsid w:val="008E0963"/>
    <w:rsid w:val="008E0D1D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7644"/>
    <w:rsid w:val="008E766D"/>
    <w:rsid w:val="008E7C6F"/>
    <w:rsid w:val="008E7F56"/>
    <w:rsid w:val="008E7FED"/>
    <w:rsid w:val="008F00E5"/>
    <w:rsid w:val="008F05BA"/>
    <w:rsid w:val="008F0653"/>
    <w:rsid w:val="008F0988"/>
    <w:rsid w:val="008F0A42"/>
    <w:rsid w:val="008F0CD0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E"/>
    <w:rsid w:val="008F1B9F"/>
    <w:rsid w:val="008F2022"/>
    <w:rsid w:val="008F231E"/>
    <w:rsid w:val="008F239A"/>
    <w:rsid w:val="008F23C7"/>
    <w:rsid w:val="008F282B"/>
    <w:rsid w:val="008F2A87"/>
    <w:rsid w:val="008F2CCF"/>
    <w:rsid w:val="008F2E5A"/>
    <w:rsid w:val="008F376B"/>
    <w:rsid w:val="008F3900"/>
    <w:rsid w:val="008F3EA7"/>
    <w:rsid w:val="008F4164"/>
    <w:rsid w:val="008F41AB"/>
    <w:rsid w:val="008F4215"/>
    <w:rsid w:val="008F445A"/>
    <w:rsid w:val="008F4516"/>
    <w:rsid w:val="008F4D7D"/>
    <w:rsid w:val="008F4FDD"/>
    <w:rsid w:val="008F53E4"/>
    <w:rsid w:val="008F59AD"/>
    <w:rsid w:val="008F5D4F"/>
    <w:rsid w:val="008F60DF"/>
    <w:rsid w:val="008F661E"/>
    <w:rsid w:val="008F6758"/>
    <w:rsid w:val="008F6778"/>
    <w:rsid w:val="008F6962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F4C"/>
    <w:rsid w:val="009029DC"/>
    <w:rsid w:val="00902A6D"/>
    <w:rsid w:val="00902BD8"/>
    <w:rsid w:val="00902D9C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CEE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4E0"/>
    <w:rsid w:val="0091478A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95C"/>
    <w:rsid w:val="00916E6C"/>
    <w:rsid w:val="00917431"/>
    <w:rsid w:val="0091769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623"/>
    <w:rsid w:val="00921816"/>
    <w:rsid w:val="009219C2"/>
    <w:rsid w:val="00921D04"/>
    <w:rsid w:val="00921DCD"/>
    <w:rsid w:val="009221A1"/>
    <w:rsid w:val="00922254"/>
    <w:rsid w:val="009223CB"/>
    <w:rsid w:val="0092287D"/>
    <w:rsid w:val="00922A79"/>
    <w:rsid w:val="0092369A"/>
    <w:rsid w:val="00923AF5"/>
    <w:rsid w:val="009240ED"/>
    <w:rsid w:val="00924383"/>
    <w:rsid w:val="009247F6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DB"/>
    <w:rsid w:val="009343F6"/>
    <w:rsid w:val="009347F2"/>
    <w:rsid w:val="00934A7B"/>
    <w:rsid w:val="00934AD6"/>
    <w:rsid w:val="00934F78"/>
    <w:rsid w:val="0093520D"/>
    <w:rsid w:val="00935795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C36"/>
    <w:rsid w:val="00940DDE"/>
    <w:rsid w:val="00940EF6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F36"/>
    <w:rsid w:val="00942FF5"/>
    <w:rsid w:val="00943065"/>
    <w:rsid w:val="009430BE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5028C"/>
    <w:rsid w:val="009505CA"/>
    <w:rsid w:val="00950693"/>
    <w:rsid w:val="00950697"/>
    <w:rsid w:val="0095082D"/>
    <w:rsid w:val="00950881"/>
    <w:rsid w:val="00950992"/>
    <w:rsid w:val="00950C92"/>
    <w:rsid w:val="00950E62"/>
    <w:rsid w:val="009513BA"/>
    <w:rsid w:val="00951512"/>
    <w:rsid w:val="00951613"/>
    <w:rsid w:val="009516CC"/>
    <w:rsid w:val="00951E13"/>
    <w:rsid w:val="009521C1"/>
    <w:rsid w:val="00952292"/>
    <w:rsid w:val="00952674"/>
    <w:rsid w:val="00952777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F3D"/>
    <w:rsid w:val="00977020"/>
    <w:rsid w:val="0097737A"/>
    <w:rsid w:val="00977BF7"/>
    <w:rsid w:val="00977FE7"/>
    <w:rsid w:val="0098009E"/>
    <w:rsid w:val="009801A9"/>
    <w:rsid w:val="009804A4"/>
    <w:rsid w:val="009805CF"/>
    <w:rsid w:val="0098060A"/>
    <w:rsid w:val="00980613"/>
    <w:rsid w:val="00980708"/>
    <w:rsid w:val="0098075C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5C3A"/>
    <w:rsid w:val="00985F01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254F"/>
    <w:rsid w:val="0099293E"/>
    <w:rsid w:val="00992A47"/>
    <w:rsid w:val="00992A7D"/>
    <w:rsid w:val="00992CAE"/>
    <w:rsid w:val="00992DBA"/>
    <w:rsid w:val="00992FCE"/>
    <w:rsid w:val="009931FA"/>
    <w:rsid w:val="009932CA"/>
    <w:rsid w:val="009938E7"/>
    <w:rsid w:val="00993CFC"/>
    <w:rsid w:val="00993DD6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CA7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5B0"/>
    <w:rsid w:val="009A5172"/>
    <w:rsid w:val="009A56CB"/>
    <w:rsid w:val="009A5947"/>
    <w:rsid w:val="009A5D00"/>
    <w:rsid w:val="009A5F91"/>
    <w:rsid w:val="009A63D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6F3F"/>
    <w:rsid w:val="009B71EE"/>
    <w:rsid w:val="009B7353"/>
    <w:rsid w:val="009B736C"/>
    <w:rsid w:val="009B7445"/>
    <w:rsid w:val="009B7625"/>
    <w:rsid w:val="009B7CDA"/>
    <w:rsid w:val="009B7E80"/>
    <w:rsid w:val="009B7E9C"/>
    <w:rsid w:val="009B7EBF"/>
    <w:rsid w:val="009C03A2"/>
    <w:rsid w:val="009C0508"/>
    <w:rsid w:val="009C05F6"/>
    <w:rsid w:val="009C064B"/>
    <w:rsid w:val="009C08F9"/>
    <w:rsid w:val="009C0A63"/>
    <w:rsid w:val="009C0CF8"/>
    <w:rsid w:val="009C0F19"/>
    <w:rsid w:val="009C121D"/>
    <w:rsid w:val="009C1350"/>
    <w:rsid w:val="009C154F"/>
    <w:rsid w:val="009C1862"/>
    <w:rsid w:val="009C1A88"/>
    <w:rsid w:val="009C1ADA"/>
    <w:rsid w:val="009C1E06"/>
    <w:rsid w:val="009C2249"/>
    <w:rsid w:val="009C237B"/>
    <w:rsid w:val="009C2396"/>
    <w:rsid w:val="009C2906"/>
    <w:rsid w:val="009C2CAE"/>
    <w:rsid w:val="009C2D3D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BE3"/>
    <w:rsid w:val="009D0DEC"/>
    <w:rsid w:val="009D1048"/>
    <w:rsid w:val="009D128E"/>
    <w:rsid w:val="009D1459"/>
    <w:rsid w:val="009D15FD"/>
    <w:rsid w:val="009D16C6"/>
    <w:rsid w:val="009D1D28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5093"/>
    <w:rsid w:val="009D55A3"/>
    <w:rsid w:val="009D588B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E01A0"/>
    <w:rsid w:val="009E01B7"/>
    <w:rsid w:val="009E03AE"/>
    <w:rsid w:val="009E03B6"/>
    <w:rsid w:val="009E0615"/>
    <w:rsid w:val="009E08CA"/>
    <w:rsid w:val="009E08E7"/>
    <w:rsid w:val="009E0FB1"/>
    <w:rsid w:val="009E10FB"/>
    <w:rsid w:val="009E1850"/>
    <w:rsid w:val="009E19E7"/>
    <w:rsid w:val="009E1AF0"/>
    <w:rsid w:val="009E1BCB"/>
    <w:rsid w:val="009E2576"/>
    <w:rsid w:val="009E25D4"/>
    <w:rsid w:val="009E2E2E"/>
    <w:rsid w:val="009E33AF"/>
    <w:rsid w:val="009E3499"/>
    <w:rsid w:val="009E381B"/>
    <w:rsid w:val="009E394B"/>
    <w:rsid w:val="009E399C"/>
    <w:rsid w:val="009E3B83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A48"/>
    <w:rsid w:val="009F0F58"/>
    <w:rsid w:val="009F113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5620"/>
    <w:rsid w:val="009F5B7D"/>
    <w:rsid w:val="009F5DEC"/>
    <w:rsid w:val="009F5EEA"/>
    <w:rsid w:val="009F6176"/>
    <w:rsid w:val="009F67FC"/>
    <w:rsid w:val="009F70E1"/>
    <w:rsid w:val="009F71E2"/>
    <w:rsid w:val="009F76FD"/>
    <w:rsid w:val="009F7799"/>
    <w:rsid w:val="009F793F"/>
    <w:rsid w:val="009F7993"/>
    <w:rsid w:val="009F7B3A"/>
    <w:rsid w:val="009F7D60"/>
    <w:rsid w:val="009F7DC4"/>
    <w:rsid w:val="00A000B2"/>
    <w:rsid w:val="00A00274"/>
    <w:rsid w:val="00A00590"/>
    <w:rsid w:val="00A00686"/>
    <w:rsid w:val="00A00B17"/>
    <w:rsid w:val="00A00BA8"/>
    <w:rsid w:val="00A0129D"/>
    <w:rsid w:val="00A01D13"/>
    <w:rsid w:val="00A0201E"/>
    <w:rsid w:val="00A02059"/>
    <w:rsid w:val="00A0219D"/>
    <w:rsid w:val="00A0224F"/>
    <w:rsid w:val="00A022D1"/>
    <w:rsid w:val="00A02793"/>
    <w:rsid w:val="00A02940"/>
    <w:rsid w:val="00A0318E"/>
    <w:rsid w:val="00A03377"/>
    <w:rsid w:val="00A03534"/>
    <w:rsid w:val="00A038AB"/>
    <w:rsid w:val="00A03C53"/>
    <w:rsid w:val="00A03EF7"/>
    <w:rsid w:val="00A049BB"/>
    <w:rsid w:val="00A054AD"/>
    <w:rsid w:val="00A0564C"/>
    <w:rsid w:val="00A05721"/>
    <w:rsid w:val="00A05871"/>
    <w:rsid w:val="00A058FC"/>
    <w:rsid w:val="00A05A96"/>
    <w:rsid w:val="00A064EA"/>
    <w:rsid w:val="00A065C2"/>
    <w:rsid w:val="00A06B98"/>
    <w:rsid w:val="00A06BF8"/>
    <w:rsid w:val="00A06C5A"/>
    <w:rsid w:val="00A06DBC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EB"/>
    <w:rsid w:val="00A11A56"/>
    <w:rsid w:val="00A11C0D"/>
    <w:rsid w:val="00A12374"/>
    <w:rsid w:val="00A1253F"/>
    <w:rsid w:val="00A12D56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5C2"/>
    <w:rsid w:val="00A16B7B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546"/>
    <w:rsid w:val="00A22678"/>
    <w:rsid w:val="00A22A12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CA0"/>
    <w:rsid w:val="00A25804"/>
    <w:rsid w:val="00A25B8B"/>
    <w:rsid w:val="00A26248"/>
    <w:rsid w:val="00A269FD"/>
    <w:rsid w:val="00A26CE6"/>
    <w:rsid w:val="00A27117"/>
    <w:rsid w:val="00A27156"/>
    <w:rsid w:val="00A271FD"/>
    <w:rsid w:val="00A27659"/>
    <w:rsid w:val="00A27A68"/>
    <w:rsid w:val="00A27A7B"/>
    <w:rsid w:val="00A27ADF"/>
    <w:rsid w:val="00A27B00"/>
    <w:rsid w:val="00A30411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EDE"/>
    <w:rsid w:val="00A32916"/>
    <w:rsid w:val="00A32CB9"/>
    <w:rsid w:val="00A32F32"/>
    <w:rsid w:val="00A32F4C"/>
    <w:rsid w:val="00A32F92"/>
    <w:rsid w:val="00A33171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5F3"/>
    <w:rsid w:val="00A35EA4"/>
    <w:rsid w:val="00A35F12"/>
    <w:rsid w:val="00A368DF"/>
    <w:rsid w:val="00A36B58"/>
    <w:rsid w:val="00A37836"/>
    <w:rsid w:val="00A37859"/>
    <w:rsid w:val="00A3786E"/>
    <w:rsid w:val="00A378C9"/>
    <w:rsid w:val="00A37C22"/>
    <w:rsid w:val="00A37D84"/>
    <w:rsid w:val="00A406DD"/>
    <w:rsid w:val="00A40D87"/>
    <w:rsid w:val="00A4124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82A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035"/>
    <w:rsid w:val="00A47316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1A"/>
    <w:rsid w:val="00A50BC5"/>
    <w:rsid w:val="00A50C3E"/>
    <w:rsid w:val="00A50E27"/>
    <w:rsid w:val="00A50EC5"/>
    <w:rsid w:val="00A5131B"/>
    <w:rsid w:val="00A516AB"/>
    <w:rsid w:val="00A519A0"/>
    <w:rsid w:val="00A51D0A"/>
    <w:rsid w:val="00A5206C"/>
    <w:rsid w:val="00A520E8"/>
    <w:rsid w:val="00A5218A"/>
    <w:rsid w:val="00A524FB"/>
    <w:rsid w:val="00A52C19"/>
    <w:rsid w:val="00A53158"/>
    <w:rsid w:val="00A53379"/>
    <w:rsid w:val="00A53451"/>
    <w:rsid w:val="00A534D4"/>
    <w:rsid w:val="00A53C1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696"/>
    <w:rsid w:val="00A57635"/>
    <w:rsid w:val="00A57AF1"/>
    <w:rsid w:val="00A57CF9"/>
    <w:rsid w:val="00A57F80"/>
    <w:rsid w:val="00A604C4"/>
    <w:rsid w:val="00A605EE"/>
    <w:rsid w:val="00A606E6"/>
    <w:rsid w:val="00A608DC"/>
    <w:rsid w:val="00A60D0D"/>
    <w:rsid w:val="00A60D62"/>
    <w:rsid w:val="00A60E25"/>
    <w:rsid w:val="00A60E3E"/>
    <w:rsid w:val="00A60E92"/>
    <w:rsid w:val="00A60FD5"/>
    <w:rsid w:val="00A61064"/>
    <w:rsid w:val="00A61222"/>
    <w:rsid w:val="00A6136D"/>
    <w:rsid w:val="00A6156C"/>
    <w:rsid w:val="00A615C9"/>
    <w:rsid w:val="00A61775"/>
    <w:rsid w:val="00A61A8C"/>
    <w:rsid w:val="00A61BF1"/>
    <w:rsid w:val="00A61EDD"/>
    <w:rsid w:val="00A61F8B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2800"/>
    <w:rsid w:val="00A728E0"/>
    <w:rsid w:val="00A72B10"/>
    <w:rsid w:val="00A73361"/>
    <w:rsid w:val="00A733B7"/>
    <w:rsid w:val="00A7376A"/>
    <w:rsid w:val="00A73E16"/>
    <w:rsid w:val="00A73F70"/>
    <w:rsid w:val="00A7417B"/>
    <w:rsid w:val="00A74357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61A9"/>
    <w:rsid w:val="00A76456"/>
    <w:rsid w:val="00A765FC"/>
    <w:rsid w:val="00A76841"/>
    <w:rsid w:val="00A768B4"/>
    <w:rsid w:val="00A76DC6"/>
    <w:rsid w:val="00A76E0F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10B1"/>
    <w:rsid w:val="00A81510"/>
    <w:rsid w:val="00A8164F"/>
    <w:rsid w:val="00A818A4"/>
    <w:rsid w:val="00A8196A"/>
    <w:rsid w:val="00A81CB8"/>
    <w:rsid w:val="00A82594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39B"/>
    <w:rsid w:val="00A87455"/>
    <w:rsid w:val="00A87B03"/>
    <w:rsid w:val="00A87BC7"/>
    <w:rsid w:val="00A87C4F"/>
    <w:rsid w:val="00A87ED2"/>
    <w:rsid w:val="00A90449"/>
    <w:rsid w:val="00A90672"/>
    <w:rsid w:val="00A90AE7"/>
    <w:rsid w:val="00A90AFC"/>
    <w:rsid w:val="00A90CD8"/>
    <w:rsid w:val="00A90F68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1C5"/>
    <w:rsid w:val="00A95992"/>
    <w:rsid w:val="00A95A3D"/>
    <w:rsid w:val="00A95BB1"/>
    <w:rsid w:val="00A95D34"/>
    <w:rsid w:val="00A96084"/>
    <w:rsid w:val="00A96228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A01A6"/>
    <w:rsid w:val="00AA0718"/>
    <w:rsid w:val="00AA0799"/>
    <w:rsid w:val="00AA0AAC"/>
    <w:rsid w:val="00AA0BF4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9B8"/>
    <w:rsid w:val="00AA4B48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C06"/>
    <w:rsid w:val="00AA6EBD"/>
    <w:rsid w:val="00AA72A6"/>
    <w:rsid w:val="00AA735A"/>
    <w:rsid w:val="00AA76F8"/>
    <w:rsid w:val="00AA796D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00"/>
    <w:rsid w:val="00AB159C"/>
    <w:rsid w:val="00AB1813"/>
    <w:rsid w:val="00AB1A71"/>
    <w:rsid w:val="00AB1D3A"/>
    <w:rsid w:val="00AB1F1E"/>
    <w:rsid w:val="00AB232F"/>
    <w:rsid w:val="00AB27DC"/>
    <w:rsid w:val="00AB2844"/>
    <w:rsid w:val="00AB2A14"/>
    <w:rsid w:val="00AB2D74"/>
    <w:rsid w:val="00AB2FDB"/>
    <w:rsid w:val="00AB356B"/>
    <w:rsid w:val="00AB358D"/>
    <w:rsid w:val="00AB35DC"/>
    <w:rsid w:val="00AB369D"/>
    <w:rsid w:val="00AB3798"/>
    <w:rsid w:val="00AB37CE"/>
    <w:rsid w:val="00AB37E4"/>
    <w:rsid w:val="00AB3ADA"/>
    <w:rsid w:val="00AB4304"/>
    <w:rsid w:val="00AB49A9"/>
    <w:rsid w:val="00AB4A28"/>
    <w:rsid w:val="00AB4F1A"/>
    <w:rsid w:val="00AB5104"/>
    <w:rsid w:val="00AB51BA"/>
    <w:rsid w:val="00AB58B7"/>
    <w:rsid w:val="00AB60FF"/>
    <w:rsid w:val="00AB612C"/>
    <w:rsid w:val="00AB62F6"/>
    <w:rsid w:val="00AB64F6"/>
    <w:rsid w:val="00AB6562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A2C"/>
    <w:rsid w:val="00AC1FE6"/>
    <w:rsid w:val="00AC1FFA"/>
    <w:rsid w:val="00AC202E"/>
    <w:rsid w:val="00AC215E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3D11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384"/>
    <w:rsid w:val="00AC63FC"/>
    <w:rsid w:val="00AC64A6"/>
    <w:rsid w:val="00AC64E5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D73"/>
    <w:rsid w:val="00AE0F32"/>
    <w:rsid w:val="00AE11FE"/>
    <w:rsid w:val="00AE1310"/>
    <w:rsid w:val="00AE139C"/>
    <w:rsid w:val="00AE13C7"/>
    <w:rsid w:val="00AE1425"/>
    <w:rsid w:val="00AE1498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5071"/>
    <w:rsid w:val="00AE59C4"/>
    <w:rsid w:val="00AE5A2F"/>
    <w:rsid w:val="00AE5FA4"/>
    <w:rsid w:val="00AE60F4"/>
    <w:rsid w:val="00AE6157"/>
    <w:rsid w:val="00AE615B"/>
    <w:rsid w:val="00AE6537"/>
    <w:rsid w:val="00AE710A"/>
    <w:rsid w:val="00AE72D3"/>
    <w:rsid w:val="00AE737F"/>
    <w:rsid w:val="00AE781B"/>
    <w:rsid w:val="00AE7827"/>
    <w:rsid w:val="00AE7F63"/>
    <w:rsid w:val="00AF06B7"/>
    <w:rsid w:val="00AF06EB"/>
    <w:rsid w:val="00AF09BB"/>
    <w:rsid w:val="00AF1073"/>
    <w:rsid w:val="00AF11F7"/>
    <w:rsid w:val="00AF1709"/>
    <w:rsid w:val="00AF25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CD7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C87"/>
    <w:rsid w:val="00B01EC1"/>
    <w:rsid w:val="00B021D2"/>
    <w:rsid w:val="00B0227B"/>
    <w:rsid w:val="00B0233E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823"/>
    <w:rsid w:val="00B20829"/>
    <w:rsid w:val="00B2098B"/>
    <w:rsid w:val="00B2099B"/>
    <w:rsid w:val="00B209A8"/>
    <w:rsid w:val="00B20D3F"/>
    <w:rsid w:val="00B211D9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F1"/>
    <w:rsid w:val="00B27F63"/>
    <w:rsid w:val="00B27FE5"/>
    <w:rsid w:val="00B305D7"/>
    <w:rsid w:val="00B306CC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14"/>
    <w:rsid w:val="00B32E00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786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44D"/>
    <w:rsid w:val="00B4062D"/>
    <w:rsid w:val="00B406BB"/>
    <w:rsid w:val="00B40796"/>
    <w:rsid w:val="00B409D9"/>
    <w:rsid w:val="00B40AD4"/>
    <w:rsid w:val="00B40F2E"/>
    <w:rsid w:val="00B4149F"/>
    <w:rsid w:val="00B4164E"/>
    <w:rsid w:val="00B4172B"/>
    <w:rsid w:val="00B41B83"/>
    <w:rsid w:val="00B41B9E"/>
    <w:rsid w:val="00B41F0F"/>
    <w:rsid w:val="00B41F92"/>
    <w:rsid w:val="00B42265"/>
    <w:rsid w:val="00B42A85"/>
    <w:rsid w:val="00B42B71"/>
    <w:rsid w:val="00B42C74"/>
    <w:rsid w:val="00B42CAC"/>
    <w:rsid w:val="00B42DED"/>
    <w:rsid w:val="00B430CA"/>
    <w:rsid w:val="00B430F6"/>
    <w:rsid w:val="00B4354E"/>
    <w:rsid w:val="00B43BFF"/>
    <w:rsid w:val="00B43CB5"/>
    <w:rsid w:val="00B43CDF"/>
    <w:rsid w:val="00B43F27"/>
    <w:rsid w:val="00B441C7"/>
    <w:rsid w:val="00B44C95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644"/>
    <w:rsid w:val="00B536B4"/>
    <w:rsid w:val="00B5375E"/>
    <w:rsid w:val="00B53D60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7010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4DC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7ED"/>
    <w:rsid w:val="00B7682A"/>
    <w:rsid w:val="00B76941"/>
    <w:rsid w:val="00B7716F"/>
    <w:rsid w:val="00B774CF"/>
    <w:rsid w:val="00B77825"/>
    <w:rsid w:val="00B77ABF"/>
    <w:rsid w:val="00B77D3B"/>
    <w:rsid w:val="00B806EA"/>
    <w:rsid w:val="00B80C0B"/>
    <w:rsid w:val="00B81147"/>
    <w:rsid w:val="00B81618"/>
    <w:rsid w:val="00B81915"/>
    <w:rsid w:val="00B81BC9"/>
    <w:rsid w:val="00B81F8A"/>
    <w:rsid w:val="00B82131"/>
    <w:rsid w:val="00B82297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C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1CF2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143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C47"/>
    <w:rsid w:val="00BA6D38"/>
    <w:rsid w:val="00BA6DC2"/>
    <w:rsid w:val="00BA6EA1"/>
    <w:rsid w:val="00BA6F69"/>
    <w:rsid w:val="00BA788B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201"/>
    <w:rsid w:val="00BB63AE"/>
    <w:rsid w:val="00BB7210"/>
    <w:rsid w:val="00BB75C8"/>
    <w:rsid w:val="00BB763C"/>
    <w:rsid w:val="00BB79C3"/>
    <w:rsid w:val="00BB7C62"/>
    <w:rsid w:val="00BC002A"/>
    <w:rsid w:val="00BC0058"/>
    <w:rsid w:val="00BC0167"/>
    <w:rsid w:val="00BC0596"/>
    <w:rsid w:val="00BC05AE"/>
    <w:rsid w:val="00BC09FC"/>
    <w:rsid w:val="00BC0CD3"/>
    <w:rsid w:val="00BC0D00"/>
    <w:rsid w:val="00BC0DE8"/>
    <w:rsid w:val="00BC16FD"/>
    <w:rsid w:val="00BC181D"/>
    <w:rsid w:val="00BC18FA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AD5"/>
    <w:rsid w:val="00BC3DA1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24C"/>
    <w:rsid w:val="00BD4B2D"/>
    <w:rsid w:val="00BD4E82"/>
    <w:rsid w:val="00BD5130"/>
    <w:rsid w:val="00BD53F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776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267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50C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6287"/>
    <w:rsid w:val="00BF6702"/>
    <w:rsid w:val="00BF6779"/>
    <w:rsid w:val="00BF6843"/>
    <w:rsid w:val="00BF6C8D"/>
    <w:rsid w:val="00BF7022"/>
    <w:rsid w:val="00BF7945"/>
    <w:rsid w:val="00BF794E"/>
    <w:rsid w:val="00BF79CB"/>
    <w:rsid w:val="00BF7C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3CF"/>
    <w:rsid w:val="00C03487"/>
    <w:rsid w:val="00C03A86"/>
    <w:rsid w:val="00C03A8B"/>
    <w:rsid w:val="00C03ABB"/>
    <w:rsid w:val="00C03B3A"/>
    <w:rsid w:val="00C03E3B"/>
    <w:rsid w:val="00C04444"/>
    <w:rsid w:val="00C045A4"/>
    <w:rsid w:val="00C04BEF"/>
    <w:rsid w:val="00C04F0D"/>
    <w:rsid w:val="00C04F22"/>
    <w:rsid w:val="00C04F5D"/>
    <w:rsid w:val="00C051D7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40B7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ABD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2ED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299"/>
    <w:rsid w:val="00C25526"/>
    <w:rsid w:val="00C255EB"/>
    <w:rsid w:val="00C25632"/>
    <w:rsid w:val="00C2573D"/>
    <w:rsid w:val="00C257EB"/>
    <w:rsid w:val="00C25A33"/>
    <w:rsid w:val="00C25FC9"/>
    <w:rsid w:val="00C2660B"/>
    <w:rsid w:val="00C26BF6"/>
    <w:rsid w:val="00C26BFC"/>
    <w:rsid w:val="00C26C78"/>
    <w:rsid w:val="00C272B6"/>
    <w:rsid w:val="00C2730E"/>
    <w:rsid w:val="00C3059D"/>
    <w:rsid w:val="00C307D2"/>
    <w:rsid w:val="00C3080D"/>
    <w:rsid w:val="00C313AF"/>
    <w:rsid w:val="00C322B8"/>
    <w:rsid w:val="00C32AA8"/>
    <w:rsid w:val="00C32F54"/>
    <w:rsid w:val="00C33168"/>
    <w:rsid w:val="00C3338B"/>
    <w:rsid w:val="00C335B2"/>
    <w:rsid w:val="00C33809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0CD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6E"/>
    <w:rsid w:val="00C5378A"/>
    <w:rsid w:val="00C537A2"/>
    <w:rsid w:val="00C5422F"/>
    <w:rsid w:val="00C5426D"/>
    <w:rsid w:val="00C5450A"/>
    <w:rsid w:val="00C54CCB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C4B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DD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C8B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9A3"/>
    <w:rsid w:val="00C82B70"/>
    <w:rsid w:val="00C82D4A"/>
    <w:rsid w:val="00C82D76"/>
    <w:rsid w:val="00C834BD"/>
    <w:rsid w:val="00C836D3"/>
    <w:rsid w:val="00C839A8"/>
    <w:rsid w:val="00C83FB7"/>
    <w:rsid w:val="00C84135"/>
    <w:rsid w:val="00C84150"/>
    <w:rsid w:val="00C845A4"/>
    <w:rsid w:val="00C84A04"/>
    <w:rsid w:val="00C84B27"/>
    <w:rsid w:val="00C84DE0"/>
    <w:rsid w:val="00C85260"/>
    <w:rsid w:val="00C86123"/>
    <w:rsid w:val="00C86336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FCA"/>
    <w:rsid w:val="00C971A5"/>
    <w:rsid w:val="00C97494"/>
    <w:rsid w:val="00C974F7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08A0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853"/>
    <w:rsid w:val="00CA4B12"/>
    <w:rsid w:val="00CA4BB8"/>
    <w:rsid w:val="00CA4BE3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1E9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848"/>
    <w:rsid w:val="00CB396E"/>
    <w:rsid w:val="00CB3B0B"/>
    <w:rsid w:val="00CB3B4E"/>
    <w:rsid w:val="00CB3EDD"/>
    <w:rsid w:val="00CB4282"/>
    <w:rsid w:val="00CB4427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C0103"/>
    <w:rsid w:val="00CC0283"/>
    <w:rsid w:val="00CC05FE"/>
    <w:rsid w:val="00CC0749"/>
    <w:rsid w:val="00CC0848"/>
    <w:rsid w:val="00CC09F5"/>
    <w:rsid w:val="00CC0AF2"/>
    <w:rsid w:val="00CC0C6A"/>
    <w:rsid w:val="00CC0DEA"/>
    <w:rsid w:val="00CC0EA7"/>
    <w:rsid w:val="00CC0EF2"/>
    <w:rsid w:val="00CC10D9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D0228"/>
    <w:rsid w:val="00CD02AA"/>
    <w:rsid w:val="00CD02D7"/>
    <w:rsid w:val="00CD0580"/>
    <w:rsid w:val="00CD0CE9"/>
    <w:rsid w:val="00CD14C1"/>
    <w:rsid w:val="00CD18B5"/>
    <w:rsid w:val="00CD1E99"/>
    <w:rsid w:val="00CD1F94"/>
    <w:rsid w:val="00CD200C"/>
    <w:rsid w:val="00CD20E1"/>
    <w:rsid w:val="00CD2382"/>
    <w:rsid w:val="00CD265E"/>
    <w:rsid w:val="00CD27B4"/>
    <w:rsid w:val="00CD27F2"/>
    <w:rsid w:val="00CD29F8"/>
    <w:rsid w:val="00CD2B51"/>
    <w:rsid w:val="00CD323A"/>
    <w:rsid w:val="00CD377A"/>
    <w:rsid w:val="00CD39A7"/>
    <w:rsid w:val="00CD3B22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718"/>
    <w:rsid w:val="00CE0842"/>
    <w:rsid w:val="00CE1626"/>
    <w:rsid w:val="00CE16E3"/>
    <w:rsid w:val="00CE1BFA"/>
    <w:rsid w:val="00CE2706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5B0"/>
    <w:rsid w:val="00CE4F45"/>
    <w:rsid w:val="00CE4FD3"/>
    <w:rsid w:val="00CE58AD"/>
    <w:rsid w:val="00CE598C"/>
    <w:rsid w:val="00CE5A80"/>
    <w:rsid w:val="00CE5B51"/>
    <w:rsid w:val="00CE5E6C"/>
    <w:rsid w:val="00CE6059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A3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3359"/>
    <w:rsid w:val="00CF3377"/>
    <w:rsid w:val="00CF385B"/>
    <w:rsid w:val="00CF3FE8"/>
    <w:rsid w:val="00CF40BE"/>
    <w:rsid w:val="00CF4B04"/>
    <w:rsid w:val="00CF4B32"/>
    <w:rsid w:val="00CF4D86"/>
    <w:rsid w:val="00CF508C"/>
    <w:rsid w:val="00CF535B"/>
    <w:rsid w:val="00CF64BA"/>
    <w:rsid w:val="00CF68F6"/>
    <w:rsid w:val="00CF6953"/>
    <w:rsid w:val="00CF6E44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908"/>
    <w:rsid w:val="00D059E6"/>
    <w:rsid w:val="00D05B22"/>
    <w:rsid w:val="00D05E7C"/>
    <w:rsid w:val="00D05F3F"/>
    <w:rsid w:val="00D05F64"/>
    <w:rsid w:val="00D06375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A64"/>
    <w:rsid w:val="00D13C6E"/>
    <w:rsid w:val="00D13E29"/>
    <w:rsid w:val="00D14530"/>
    <w:rsid w:val="00D146D5"/>
    <w:rsid w:val="00D147C7"/>
    <w:rsid w:val="00D14CCD"/>
    <w:rsid w:val="00D15177"/>
    <w:rsid w:val="00D1524D"/>
    <w:rsid w:val="00D1531D"/>
    <w:rsid w:val="00D15370"/>
    <w:rsid w:val="00D1581C"/>
    <w:rsid w:val="00D15B45"/>
    <w:rsid w:val="00D15FCC"/>
    <w:rsid w:val="00D16779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60A6"/>
    <w:rsid w:val="00D360F3"/>
    <w:rsid w:val="00D361AA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3DF"/>
    <w:rsid w:val="00D414AB"/>
    <w:rsid w:val="00D4170D"/>
    <w:rsid w:val="00D41767"/>
    <w:rsid w:val="00D417A5"/>
    <w:rsid w:val="00D418FF"/>
    <w:rsid w:val="00D41CF1"/>
    <w:rsid w:val="00D41E87"/>
    <w:rsid w:val="00D41F86"/>
    <w:rsid w:val="00D4258B"/>
    <w:rsid w:val="00D42CC1"/>
    <w:rsid w:val="00D42F28"/>
    <w:rsid w:val="00D432A6"/>
    <w:rsid w:val="00D432B4"/>
    <w:rsid w:val="00D4362E"/>
    <w:rsid w:val="00D43667"/>
    <w:rsid w:val="00D43986"/>
    <w:rsid w:val="00D43C5A"/>
    <w:rsid w:val="00D43DDB"/>
    <w:rsid w:val="00D43F3D"/>
    <w:rsid w:val="00D44805"/>
    <w:rsid w:val="00D44DE0"/>
    <w:rsid w:val="00D45D7A"/>
    <w:rsid w:val="00D45FDC"/>
    <w:rsid w:val="00D46057"/>
    <w:rsid w:val="00D4644B"/>
    <w:rsid w:val="00D464B4"/>
    <w:rsid w:val="00D46527"/>
    <w:rsid w:val="00D46B14"/>
    <w:rsid w:val="00D46EB6"/>
    <w:rsid w:val="00D47283"/>
    <w:rsid w:val="00D4764F"/>
    <w:rsid w:val="00D47DDB"/>
    <w:rsid w:val="00D501A6"/>
    <w:rsid w:val="00D501C0"/>
    <w:rsid w:val="00D506DA"/>
    <w:rsid w:val="00D50855"/>
    <w:rsid w:val="00D50B97"/>
    <w:rsid w:val="00D50DC8"/>
    <w:rsid w:val="00D50E30"/>
    <w:rsid w:val="00D513D2"/>
    <w:rsid w:val="00D515F1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EBA"/>
    <w:rsid w:val="00D54231"/>
    <w:rsid w:val="00D544DD"/>
    <w:rsid w:val="00D54614"/>
    <w:rsid w:val="00D54728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073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F4"/>
    <w:rsid w:val="00D6315C"/>
    <w:rsid w:val="00D631D2"/>
    <w:rsid w:val="00D632BE"/>
    <w:rsid w:val="00D63824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7A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D5C"/>
    <w:rsid w:val="00D768FE"/>
    <w:rsid w:val="00D76B59"/>
    <w:rsid w:val="00D772FF"/>
    <w:rsid w:val="00D7750F"/>
    <w:rsid w:val="00D7754D"/>
    <w:rsid w:val="00D77566"/>
    <w:rsid w:val="00D7787E"/>
    <w:rsid w:val="00D778CB"/>
    <w:rsid w:val="00D77A57"/>
    <w:rsid w:val="00D77E7B"/>
    <w:rsid w:val="00D77ECC"/>
    <w:rsid w:val="00D77FEB"/>
    <w:rsid w:val="00D80190"/>
    <w:rsid w:val="00D802D3"/>
    <w:rsid w:val="00D80FF0"/>
    <w:rsid w:val="00D80FF8"/>
    <w:rsid w:val="00D81567"/>
    <w:rsid w:val="00D817D5"/>
    <w:rsid w:val="00D81AF9"/>
    <w:rsid w:val="00D81DB5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A8"/>
    <w:rsid w:val="00D839B6"/>
    <w:rsid w:val="00D83B34"/>
    <w:rsid w:val="00D83B7C"/>
    <w:rsid w:val="00D83C03"/>
    <w:rsid w:val="00D84097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E3C"/>
    <w:rsid w:val="00D95473"/>
    <w:rsid w:val="00D95A38"/>
    <w:rsid w:val="00D95F00"/>
    <w:rsid w:val="00D95F82"/>
    <w:rsid w:val="00D963DF"/>
    <w:rsid w:val="00D96709"/>
    <w:rsid w:val="00D967AF"/>
    <w:rsid w:val="00D9687D"/>
    <w:rsid w:val="00D9689E"/>
    <w:rsid w:val="00D97700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5357"/>
    <w:rsid w:val="00DA53B1"/>
    <w:rsid w:val="00DA53FC"/>
    <w:rsid w:val="00DA5A68"/>
    <w:rsid w:val="00DA5A82"/>
    <w:rsid w:val="00DA5DDA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5B"/>
    <w:rsid w:val="00DC26FF"/>
    <w:rsid w:val="00DC2CD2"/>
    <w:rsid w:val="00DC3289"/>
    <w:rsid w:val="00DC340A"/>
    <w:rsid w:val="00DC355F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4D3"/>
    <w:rsid w:val="00DC560F"/>
    <w:rsid w:val="00DC5A59"/>
    <w:rsid w:val="00DC6316"/>
    <w:rsid w:val="00DC65C9"/>
    <w:rsid w:val="00DC668D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2188"/>
    <w:rsid w:val="00DD220A"/>
    <w:rsid w:val="00DD2251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6E4D"/>
    <w:rsid w:val="00DD72BC"/>
    <w:rsid w:val="00DD7509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638"/>
    <w:rsid w:val="00DE3645"/>
    <w:rsid w:val="00DE366F"/>
    <w:rsid w:val="00DE368E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0C6"/>
    <w:rsid w:val="00DE6167"/>
    <w:rsid w:val="00DE6833"/>
    <w:rsid w:val="00DE68D9"/>
    <w:rsid w:val="00DE69C1"/>
    <w:rsid w:val="00DE6A6B"/>
    <w:rsid w:val="00DE6CF8"/>
    <w:rsid w:val="00DE6E32"/>
    <w:rsid w:val="00DE6F47"/>
    <w:rsid w:val="00DE6FD1"/>
    <w:rsid w:val="00DE732E"/>
    <w:rsid w:val="00DE73F0"/>
    <w:rsid w:val="00DE7937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24C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3C"/>
    <w:rsid w:val="00DF3CD8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7037"/>
    <w:rsid w:val="00DF72C9"/>
    <w:rsid w:val="00DF73C8"/>
    <w:rsid w:val="00DF7456"/>
    <w:rsid w:val="00DF759F"/>
    <w:rsid w:val="00DF77B0"/>
    <w:rsid w:val="00DF7B34"/>
    <w:rsid w:val="00DF7DF2"/>
    <w:rsid w:val="00DF7F26"/>
    <w:rsid w:val="00E001C2"/>
    <w:rsid w:val="00E005CC"/>
    <w:rsid w:val="00E00606"/>
    <w:rsid w:val="00E0060E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305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1B6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9CF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17D82"/>
    <w:rsid w:val="00E203B9"/>
    <w:rsid w:val="00E204D5"/>
    <w:rsid w:val="00E20822"/>
    <w:rsid w:val="00E2085C"/>
    <w:rsid w:val="00E20CA4"/>
    <w:rsid w:val="00E2125F"/>
    <w:rsid w:val="00E21452"/>
    <w:rsid w:val="00E218FA"/>
    <w:rsid w:val="00E21AE6"/>
    <w:rsid w:val="00E21C30"/>
    <w:rsid w:val="00E21F02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887"/>
    <w:rsid w:val="00E34901"/>
    <w:rsid w:val="00E349D5"/>
    <w:rsid w:val="00E35005"/>
    <w:rsid w:val="00E352A5"/>
    <w:rsid w:val="00E3597A"/>
    <w:rsid w:val="00E35990"/>
    <w:rsid w:val="00E35B45"/>
    <w:rsid w:val="00E35D73"/>
    <w:rsid w:val="00E3681B"/>
    <w:rsid w:val="00E36CC9"/>
    <w:rsid w:val="00E36FEC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B08"/>
    <w:rsid w:val="00E41C38"/>
    <w:rsid w:val="00E41E77"/>
    <w:rsid w:val="00E42972"/>
    <w:rsid w:val="00E42C8F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E8E"/>
    <w:rsid w:val="00E470DE"/>
    <w:rsid w:val="00E47542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B8E"/>
    <w:rsid w:val="00E55DBF"/>
    <w:rsid w:val="00E56C1D"/>
    <w:rsid w:val="00E56D62"/>
    <w:rsid w:val="00E57C1B"/>
    <w:rsid w:val="00E602A6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3C1"/>
    <w:rsid w:val="00E644FD"/>
    <w:rsid w:val="00E64618"/>
    <w:rsid w:val="00E64E29"/>
    <w:rsid w:val="00E64FC4"/>
    <w:rsid w:val="00E6535A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D69"/>
    <w:rsid w:val="00E74DC6"/>
    <w:rsid w:val="00E74E12"/>
    <w:rsid w:val="00E74EFE"/>
    <w:rsid w:val="00E74F5C"/>
    <w:rsid w:val="00E752FF"/>
    <w:rsid w:val="00E75A0F"/>
    <w:rsid w:val="00E763CE"/>
    <w:rsid w:val="00E76518"/>
    <w:rsid w:val="00E76968"/>
    <w:rsid w:val="00E769CD"/>
    <w:rsid w:val="00E769D7"/>
    <w:rsid w:val="00E76A28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5EA"/>
    <w:rsid w:val="00E80732"/>
    <w:rsid w:val="00E8075D"/>
    <w:rsid w:val="00E80939"/>
    <w:rsid w:val="00E81277"/>
    <w:rsid w:val="00E819DE"/>
    <w:rsid w:val="00E81AB3"/>
    <w:rsid w:val="00E81B90"/>
    <w:rsid w:val="00E81DC7"/>
    <w:rsid w:val="00E81E02"/>
    <w:rsid w:val="00E82C19"/>
    <w:rsid w:val="00E83308"/>
    <w:rsid w:val="00E83700"/>
    <w:rsid w:val="00E8386D"/>
    <w:rsid w:val="00E83DCF"/>
    <w:rsid w:val="00E8407E"/>
    <w:rsid w:val="00E841ED"/>
    <w:rsid w:val="00E84226"/>
    <w:rsid w:val="00E843F4"/>
    <w:rsid w:val="00E84675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F94"/>
    <w:rsid w:val="00E87FC0"/>
    <w:rsid w:val="00E9004C"/>
    <w:rsid w:val="00E900E4"/>
    <w:rsid w:val="00E90650"/>
    <w:rsid w:val="00E90998"/>
    <w:rsid w:val="00E90A02"/>
    <w:rsid w:val="00E9173A"/>
    <w:rsid w:val="00E91C5F"/>
    <w:rsid w:val="00E91D94"/>
    <w:rsid w:val="00E9208C"/>
    <w:rsid w:val="00E92A5B"/>
    <w:rsid w:val="00E92A98"/>
    <w:rsid w:val="00E92ADB"/>
    <w:rsid w:val="00E92B8E"/>
    <w:rsid w:val="00E92DD8"/>
    <w:rsid w:val="00E92DE9"/>
    <w:rsid w:val="00E932DA"/>
    <w:rsid w:val="00E93B8D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7C4"/>
    <w:rsid w:val="00E96831"/>
    <w:rsid w:val="00E96A0E"/>
    <w:rsid w:val="00E96AEB"/>
    <w:rsid w:val="00E97362"/>
    <w:rsid w:val="00E979CB"/>
    <w:rsid w:val="00E97AC6"/>
    <w:rsid w:val="00E97C1E"/>
    <w:rsid w:val="00E97C87"/>
    <w:rsid w:val="00EA01A4"/>
    <w:rsid w:val="00EA05E6"/>
    <w:rsid w:val="00EA0784"/>
    <w:rsid w:val="00EA0A78"/>
    <w:rsid w:val="00EA0B0C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B0055"/>
    <w:rsid w:val="00EB0416"/>
    <w:rsid w:val="00EB0496"/>
    <w:rsid w:val="00EB09BA"/>
    <w:rsid w:val="00EB16B5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402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851"/>
    <w:rsid w:val="00EB611D"/>
    <w:rsid w:val="00EB637B"/>
    <w:rsid w:val="00EB6627"/>
    <w:rsid w:val="00EB6825"/>
    <w:rsid w:val="00EB689E"/>
    <w:rsid w:val="00EB697A"/>
    <w:rsid w:val="00EB6F3B"/>
    <w:rsid w:val="00EB6FF2"/>
    <w:rsid w:val="00EB704D"/>
    <w:rsid w:val="00EB71D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CCE"/>
    <w:rsid w:val="00EC7FB1"/>
    <w:rsid w:val="00ED010C"/>
    <w:rsid w:val="00ED03AE"/>
    <w:rsid w:val="00ED0B8E"/>
    <w:rsid w:val="00ED0C07"/>
    <w:rsid w:val="00ED0E7F"/>
    <w:rsid w:val="00ED1112"/>
    <w:rsid w:val="00ED1A44"/>
    <w:rsid w:val="00ED1BAA"/>
    <w:rsid w:val="00ED249F"/>
    <w:rsid w:val="00ED2CC3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7667"/>
    <w:rsid w:val="00EE0408"/>
    <w:rsid w:val="00EE044E"/>
    <w:rsid w:val="00EE0464"/>
    <w:rsid w:val="00EE04F0"/>
    <w:rsid w:val="00EE051D"/>
    <w:rsid w:val="00EE0A56"/>
    <w:rsid w:val="00EE0A98"/>
    <w:rsid w:val="00EE0AE4"/>
    <w:rsid w:val="00EE0B84"/>
    <w:rsid w:val="00EE10DF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6D"/>
    <w:rsid w:val="00EE30D5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D1F"/>
    <w:rsid w:val="00F0406F"/>
    <w:rsid w:val="00F041C1"/>
    <w:rsid w:val="00F042EC"/>
    <w:rsid w:val="00F044C7"/>
    <w:rsid w:val="00F045B8"/>
    <w:rsid w:val="00F04EFF"/>
    <w:rsid w:val="00F05550"/>
    <w:rsid w:val="00F05B4A"/>
    <w:rsid w:val="00F05C49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852"/>
    <w:rsid w:val="00F119F2"/>
    <w:rsid w:val="00F12089"/>
    <w:rsid w:val="00F12273"/>
    <w:rsid w:val="00F1229C"/>
    <w:rsid w:val="00F125E9"/>
    <w:rsid w:val="00F127BC"/>
    <w:rsid w:val="00F12DA0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DE"/>
    <w:rsid w:val="00F146DB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3F2E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98E"/>
    <w:rsid w:val="00F31D82"/>
    <w:rsid w:val="00F31EE4"/>
    <w:rsid w:val="00F3205A"/>
    <w:rsid w:val="00F32913"/>
    <w:rsid w:val="00F32CDD"/>
    <w:rsid w:val="00F32EC6"/>
    <w:rsid w:val="00F33087"/>
    <w:rsid w:val="00F3308F"/>
    <w:rsid w:val="00F33299"/>
    <w:rsid w:val="00F335B5"/>
    <w:rsid w:val="00F33621"/>
    <w:rsid w:val="00F3369E"/>
    <w:rsid w:val="00F3380A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730E"/>
    <w:rsid w:val="00F3794F"/>
    <w:rsid w:val="00F37BE2"/>
    <w:rsid w:val="00F37CEE"/>
    <w:rsid w:val="00F40B01"/>
    <w:rsid w:val="00F40B51"/>
    <w:rsid w:val="00F40D4F"/>
    <w:rsid w:val="00F40EF4"/>
    <w:rsid w:val="00F41401"/>
    <w:rsid w:val="00F41532"/>
    <w:rsid w:val="00F415E4"/>
    <w:rsid w:val="00F418AC"/>
    <w:rsid w:val="00F41C35"/>
    <w:rsid w:val="00F41DCB"/>
    <w:rsid w:val="00F42626"/>
    <w:rsid w:val="00F4263D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EC6"/>
    <w:rsid w:val="00F50EEB"/>
    <w:rsid w:val="00F50F37"/>
    <w:rsid w:val="00F50F8B"/>
    <w:rsid w:val="00F5154A"/>
    <w:rsid w:val="00F5178A"/>
    <w:rsid w:val="00F51842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C4"/>
    <w:rsid w:val="00F559B9"/>
    <w:rsid w:val="00F55B4A"/>
    <w:rsid w:val="00F55FC4"/>
    <w:rsid w:val="00F56078"/>
    <w:rsid w:val="00F56436"/>
    <w:rsid w:val="00F566FB"/>
    <w:rsid w:val="00F56959"/>
    <w:rsid w:val="00F56C78"/>
    <w:rsid w:val="00F56FC6"/>
    <w:rsid w:val="00F5707C"/>
    <w:rsid w:val="00F5708F"/>
    <w:rsid w:val="00F5760D"/>
    <w:rsid w:val="00F57D1A"/>
    <w:rsid w:val="00F602B4"/>
    <w:rsid w:val="00F603D2"/>
    <w:rsid w:val="00F6058D"/>
    <w:rsid w:val="00F607AF"/>
    <w:rsid w:val="00F6087D"/>
    <w:rsid w:val="00F60DCA"/>
    <w:rsid w:val="00F6136A"/>
    <w:rsid w:val="00F6155A"/>
    <w:rsid w:val="00F618AD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A13"/>
    <w:rsid w:val="00F63A67"/>
    <w:rsid w:val="00F63A7A"/>
    <w:rsid w:val="00F63AE4"/>
    <w:rsid w:val="00F6411A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FA0"/>
    <w:rsid w:val="00F73988"/>
    <w:rsid w:val="00F739E8"/>
    <w:rsid w:val="00F73F2D"/>
    <w:rsid w:val="00F74130"/>
    <w:rsid w:val="00F741AF"/>
    <w:rsid w:val="00F74477"/>
    <w:rsid w:val="00F74DDA"/>
    <w:rsid w:val="00F74FDB"/>
    <w:rsid w:val="00F753B9"/>
    <w:rsid w:val="00F753CA"/>
    <w:rsid w:val="00F75419"/>
    <w:rsid w:val="00F75749"/>
    <w:rsid w:val="00F75A7A"/>
    <w:rsid w:val="00F75B5C"/>
    <w:rsid w:val="00F75D7A"/>
    <w:rsid w:val="00F76356"/>
    <w:rsid w:val="00F76479"/>
    <w:rsid w:val="00F76488"/>
    <w:rsid w:val="00F765A1"/>
    <w:rsid w:val="00F76D53"/>
    <w:rsid w:val="00F76E8E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41B"/>
    <w:rsid w:val="00F815BD"/>
    <w:rsid w:val="00F815CF"/>
    <w:rsid w:val="00F81A72"/>
    <w:rsid w:val="00F82584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578"/>
    <w:rsid w:val="00F836B2"/>
    <w:rsid w:val="00F83984"/>
    <w:rsid w:val="00F83AD2"/>
    <w:rsid w:val="00F83C6D"/>
    <w:rsid w:val="00F83C84"/>
    <w:rsid w:val="00F841F3"/>
    <w:rsid w:val="00F850DE"/>
    <w:rsid w:val="00F85225"/>
    <w:rsid w:val="00F85458"/>
    <w:rsid w:val="00F85475"/>
    <w:rsid w:val="00F8561F"/>
    <w:rsid w:val="00F857B2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696"/>
    <w:rsid w:val="00F909C2"/>
    <w:rsid w:val="00F90CD8"/>
    <w:rsid w:val="00F9108D"/>
    <w:rsid w:val="00F915EA"/>
    <w:rsid w:val="00F918A4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2E09"/>
    <w:rsid w:val="00F93122"/>
    <w:rsid w:val="00F93612"/>
    <w:rsid w:val="00F93AD5"/>
    <w:rsid w:val="00F9418A"/>
    <w:rsid w:val="00F941F9"/>
    <w:rsid w:val="00F94284"/>
    <w:rsid w:val="00F94BEE"/>
    <w:rsid w:val="00F94DC3"/>
    <w:rsid w:val="00F95BE6"/>
    <w:rsid w:val="00F95C1A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999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2FED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E67"/>
    <w:rsid w:val="00FA736E"/>
    <w:rsid w:val="00FA771C"/>
    <w:rsid w:val="00FA775E"/>
    <w:rsid w:val="00FA77BF"/>
    <w:rsid w:val="00FA7AB2"/>
    <w:rsid w:val="00FA7F57"/>
    <w:rsid w:val="00FB0009"/>
    <w:rsid w:val="00FB0756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6BF"/>
    <w:rsid w:val="00FB49B1"/>
    <w:rsid w:val="00FB4CA9"/>
    <w:rsid w:val="00FB4FB8"/>
    <w:rsid w:val="00FB5002"/>
    <w:rsid w:val="00FB50B3"/>
    <w:rsid w:val="00FB51CF"/>
    <w:rsid w:val="00FB5C74"/>
    <w:rsid w:val="00FB5DF7"/>
    <w:rsid w:val="00FB5DFB"/>
    <w:rsid w:val="00FB6BFC"/>
    <w:rsid w:val="00FB701A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1D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3E0"/>
    <w:rsid w:val="00FC64B0"/>
    <w:rsid w:val="00FC68B2"/>
    <w:rsid w:val="00FC6C6B"/>
    <w:rsid w:val="00FC6D36"/>
    <w:rsid w:val="00FC6DD4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8F7"/>
    <w:rsid w:val="00FD0C33"/>
    <w:rsid w:val="00FD127B"/>
    <w:rsid w:val="00FD12CB"/>
    <w:rsid w:val="00FD173F"/>
    <w:rsid w:val="00FD1A53"/>
    <w:rsid w:val="00FD1A75"/>
    <w:rsid w:val="00FD1BD7"/>
    <w:rsid w:val="00FD1BF5"/>
    <w:rsid w:val="00FD1E8D"/>
    <w:rsid w:val="00FD1FB2"/>
    <w:rsid w:val="00FD20D1"/>
    <w:rsid w:val="00FD211A"/>
    <w:rsid w:val="00FD2181"/>
    <w:rsid w:val="00FD2245"/>
    <w:rsid w:val="00FD22F0"/>
    <w:rsid w:val="00FD27DD"/>
    <w:rsid w:val="00FD2854"/>
    <w:rsid w:val="00FD2B5B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999"/>
    <w:rsid w:val="00FD5A6A"/>
    <w:rsid w:val="00FD5E06"/>
    <w:rsid w:val="00FD638E"/>
    <w:rsid w:val="00FD6501"/>
    <w:rsid w:val="00FD6617"/>
    <w:rsid w:val="00FD6896"/>
    <w:rsid w:val="00FD68D9"/>
    <w:rsid w:val="00FD6C8F"/>
    <w:rsid w:val="00FD6CBF"/>
    <w:rsid w:val="00FD6EBC"/>
    <w:rsid w:val="00FD7166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612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F044D"/>
    <w:rsid w:val="00FF056E"/>
    <w:rsid w:val="00FF074A"/>
    <w:rsid w:val="00FF0AA6"/>
    <w:rsid w:val="00FF0FE2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C0A"/>
    <w:rsid w:val="00FF4EAC"/>
    <w:rsid w:val="00FF5630"/>
    <w:rsid w:val="00FF5789"/>
    <w:rsid w:val="00FF5898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25FF9119-CBB1-4683-93EE-F01230B9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table" w:styleId="TableGrid">
    <w:name w:val="Table Grid"/>
    <w:basedOn w:val="TableNormal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93BBA-FD7A-48FE-B673-75C5F0E66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27</Pages>
  <Words>6282</Words>
  <Characters>27295</Characters>
  <Application>Microsoft Office Word</Application>
  <DocSecurity>0</DocSecurity>
  <Lines>227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33510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Somjai, Nigonyanont</cp:lastModifiedBy>
  <cp:revision>3</cp:revision>
  <cp:lastPrinted>2018-08-09T08:20:00Z</cp:lastPrinted>
  <dcterms:created xsi:type="dcterms:W3CDTF">2018-08-09T13:13:00Z</dcterms:created>
  <dcterms:modified xsi:type="dcterms:W3CDTF">2018-08-09T13:14:00Z</dcterms:modified>
</cp:coreProperties>
</file>