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A551A" w14:textId="77777777" w:rsidR="00DB308D" w:rsidRPr="008541C2" w:rsidRDefault="00DB308D" w:rsidP="00D2330A">
      <w:pPr>
        <w:pStyle w:val="Heading2"/>
        <w:rPr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300B4D61" w14:textId="1409B2E9" w:rsidR="00634D49" w:rsidRPr="00D65332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D6533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Pr="00D6533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A0102D" w:rsidRPr="00745F6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="00A0102D" w:rsidRPr="00745F6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ไมด้า</w:t>
      </w:r>
      <w:proofErr w:type="spellEnd"/>
      <w:r w:rsidR="00A0102D" w:rsidRPr="00745F6B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ลิสซิ่ง จำกัด </w:t>
      </w:r>
      <w:r w:rsidR="00A0102D" w:rsidRPr="00745F6B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(</w:t>
      </w:r>
      <w:r w:rsidR="00A0102D" w:rsidRPr="00745F6B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745F6B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)</w:t>
      </w:r>
    </w:p>
    <w:p w14:paraId="580879B3" w14:textId="77777777" w:rsidR="00AD3B26" w:rsidRPr="00AD3B26" w:rsidRDefault="00AD3B26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BF2B8C" w14:textId="6EE6DCE4" w:rsidR="005954B6" w:rsidRPr="005954B6" w:rsidRDefault="005954B6" w:rsidP="005954B6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งบกำไรขาดทุนและกำไรขาดทุนเบ็ดเสร็จอื่นรวมสำหรับ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งวดสามเดือนและหกเดือนสิ้นสุดวันที่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ส่วนของผู้ถือหุ้นรวมและงบกระแสเงินสดรวมสำหรับงวดหกเดือนสิ้นสุดวันที่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และหมายเหตุ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ประกอบงบการเงินระหว่างกาลรวมแบบย่อของบริษัท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proofErr w:type="spellStart"/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ไมด้า</w:t>
      </w:r>
      <w:proofErr w:type="spellEnd"/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ลิสซิ่ง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="003011CA">
        <w:rPr>
          <w:rFonts w:ascii="Browallia New" w:hAnsi="Browallia New" w:cs="Browallia New"/>
          <w:sz w:val="28"/>
          <w:szCs w:val="28"/>
          <w:cs/>
          <w:lang w:val="en-US" w:bidi="th-TH"/>
        </w:rPr>
        <w:t>)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และได้สอบทานงบแสดงฐานะการเงินเฉพาะบริษัท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งบกำไรขาดทุนและกำไรขาดทุนเบ็ดเสร็จอื่นเฉพาะบริษัทสำหรับ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งวดสามเดือนและหกเดือนสิ้นสุดวันที่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เฉพาะบริษัทและงบกระแสเงินสดเฉพาะบริษัทสำหรับงวดหกเดือนสิ้นสุด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วันที่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val="en-US" w:bidi="th-TH"/>
        </w:rPr>
        <w:t>2561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และหมายเหตุประกอบงบการเงินระหว่างกาลแบบย่อเฉพาะของบริษัท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proofErr w:type="spellStart"/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ไมด้า</w:t>
      </w:r>
      <w:proofErr w:type="spellEnd"/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ลิสซิ่ง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จำกัด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(</w:t>
      </w: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มหาชน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ซึ่งผู้บ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ฉบับที่ </w:t>
      </w:r>
      <w:r w:rsidRPr="005954B6">
        <w:rPr>
          <w:rFonts w:ascii="Browallia New" w:hAnsi="Browallia New" w:cs="Browallia New"/>
          <w:sz w:val="28"/>
          <w:szCs w:val="28"/>
          <w:lang w:val="en-US" w:bidi="th-TH"/>
        </w:rPr>
        <w:t>34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 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>“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”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5954B6" w:rsidRDefault="00CD4D4E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5954B6" w:rsidRDefault="00CD4D4E" w:rsidP="00063F4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5954B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5954B6" w:rsidRDefault="00CD4D4E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5F01055" w14:textId="77777777" w:rsidR="005954B6" w:rsidRPr="005954B6" w:rsidRDefault="005954B6" w:rsidP="005954B6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5954B6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</w:t>
      </w:r>
      <w:proofErr w:type="spellStart"/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นัยสําคัญ</w:t>
      </w:r>
      <w:proofErr w:type="spellEnd"/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ทั้งหมด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5954B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5954B6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C38D74C" w14:textId="0B9CE906" w:rsidR="00CD4D4E" w:rsidRDefault="00CD4D4E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1DA435AB" w14:textId="3FAB9439" w:rsidR="00F93A76" w:rsidRDefault="00F93A76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346223E7" w14:textId="34081C8D" w:rsidR="00F93A76" w:rsidRDefault="00F93A76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363C1993" w14:textId="77777777" w:rsidR="00F93A76" w:rsidRPr="005954B6" w:rsidRDefault="00F93A76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4DF1DF40" w14:textId="77777777" w:rsidR="00CD4D4E" w:rsidRPr="005954B6" w:rsidRDefault="00CD4D4E" w:rsidP="00063F4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954B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5954B6" w:rsidRDefault="00CD4D4E" w:rsidP="00063F4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626C573" w14:textId="77777777" w:rsidR="005954B6" w:rsidRPr="005954B6" w:rsidRDefault="005954B6" w:rsidP="005954B6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5954B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cs/>
          <w:lang w:val="en-US" w:bidi="th-TH"/>
        </w:rPr>
        <w:t>“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” 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48413E4B" w14:textId="4B67CDA2" w:rsidR="00884701" w:rsidRPr="005954B6" w:rsidRDefault="00884701" w:rsidP="00591F0D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2E6F35E" w14:textId="77777777" w:rsidR="00487E84" w:rsidRPr="005954B6" w:rsidRDefault="00487E84" w:rsidP="00063F41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5954B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31132528" w14:textId="77777777" w:rsidR="00487E84" w:rsidRPr="005954B6" w:rsidRDefault="00487E84" w:rsidP="00063F41">
      <w:pPr>
        <w:spacing w:after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685385D" w14:textId="79D77CB1" w:rsidR="00487E84" w:rsidRPr="005954B6" w:rsidRDefault="00487E84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งบแสดงฐานะการเงินรวมของบริษัท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proofErr w:type="spellStart"/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ไ</w:t>
      </w:r>
      <w:r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มด้า</w:t>
      </w:r>
      <w:proofErr w:type="spellEnd"/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ลิ</w:t>
      </w:r>
      <w:r w:rsidR="003C6044" w:rsidRPr="005954B6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ซิ่ง จำกัด </w:t>
      </w:r>
      <w:r w:rsidRPr="005954B6">
        <w:rPr>
          <w:rFonts w:ascii="Browallia New" w:hAnsi="Browallia New" w:cs="Browallia New"/>
          <w:spacing w:val="-4"/>
          <w:sz w:val="28"/>
          <w:szCs w:val="28"/>
          <w:rtl/>
          <w:cs/>
          <w:lang w:bidi="th-TH"/>
        </w:rPr>
        <w:t>(</w:t>
      </w:r>
      <w:r w:rsidRPr="005954B6">
        <w:rPr>
          <w:rFonts w:ascii="Browallia New" w:hAnsi="Browallia New" w:cs="Browallia New"/>
          <w:spacing w:val="-4"/>
          <w:sz w:val="28"/>
          <w:szCs w:val="28"/>
          <w:rtl/>
          <w:cs/>
          <w:lang w:bidi="th-TH"/>
        </w:rPr>
        <w:t>มหาชน</w:t>
      </w:r>
      <w:r w:rsidRPr="005954B6">
        <w:rPr>
          <w:rFonts w:ascii="Browallia New" w:hAnsi="Browallia New" w:cs="Browallia New"/>
          <w:spacing w:val="-4"/>
          <w:sz w:val="28"/>
          <w:szCs w:val="28"/>
          <w:rtl/>
          <w:cs/>
          <w:lang w:bidi="th-TH"/>
        </w:rPr>
        <w:t>)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และบริษัทย่อย และงบแสดงฐานะการเงิน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เฉพาะของ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ไมด้า</w:t>
      </w:r>
      <w:proofErr w:type="spellEnd"/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ลิ</w:t>
      </w:r>
      <w:r w:rsidR="003C6044"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ส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ซิ่ง จำกัด 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(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)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ณ วันที่ </w:t>
      </w:r>
      <w:r w:rsidRPr="005954B6">
        <w:rPr>
          <w:rFonts w:ascii="Browallia New" w:hAnsi="Browallia New" w:cs="Browallia New"/>
          <w:spacing w:val="4"/>
          <w:sz w:val="28"/>
          <w:szCs w:val="28"/>
        </w:rPr>
        <w:t xml:space="preserve">31 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ธันวาคม </w:t>
      </w:r>
      <w:r w:rsidRPr="005954B6">
        <w:rPr>
          <w:rFonts w:ascii="Browallia New" w:hAnsi="Browallia New" w:cs="Browallia New"/>
          <w:spacing w:val="4"/>
          <w:sz w:val="28"/>
          <w:szCs w:val="28"/>
        </w:rPr>
        <w:t>25</w:t>
      </w:r>
      <w:r w:rsidRPr="005954B6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60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ที่แสดงเป็นข้อมูลเปรียบเทียบตรวจสอบโดยผู้สอบบัญชี</w:t>
      </w:r>
      <w:r w:rsidRPr="005954B6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อื่น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ในสำนักงานเดียวกันกับข้าพเจ้า โดยแสดงความเห็นอย่างไม่มีเงื่อนไขตามรายงานลงวันที่ </w:t>
      </w:r>
      <w:r w:rsidRPr="005954B6">
        <w:rPr>
          <w:rFonts w:ascii="Browallia New" w:hAnsi="Browallia New" w:cs="Browallia New"/>
          <w:spacing w:val="4"/>
          <w:sz w:val="28"/>
          <w:szCs w:val="28"/>
        </w:rPr>
        <w:t xml:space="preserve">28 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กุมภาพันธ์ </w:t>
      </w:r>
      <w:r w:rsidRPr="005954B6">
        <w:rPr>
          <w:rFonts w:ascii="Browallia New" w:hAnsi="Browallia New" w:cs="Browallia New"/>
          <w:spacing w:val="4"/>
          <w:sz w:val="28"/>
          <w:szCs w:val="28"/>
        </w:rPr>
        <w:t>2561</w:t>
      </w:r>
    </w:p>
    <w:p w14:paraId="7FD01089" w14:textId="77777777" w:rsidR="00487E84" w:rsidRPr="005954B6" w:rsidRDefault="00487E84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3216827" w14:textId="6C564CBB" w:rsidR="003C08B4" w:rsidRDefault="00487E84" w:rsidP="00C502C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="003011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3011CA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3011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กันยายน </w:t>
      </w:r>
      <w:r w:rsidR="003011CA">
        <w:rPr>
          <w:rFonts w:ascii="Browallia New" w:hAnsi="Browallia New" w:cs="Browallia New"/>
          <w:sz w:val="28"/>
          <w:szCs w:val="28"/>
          <w:lang w:val="en-US" w:bidi="th-TH"/>
        </w:rPr>
        <w:t>2560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D2330A"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หกเดือน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D2330A" w:rsidRPr="005954B6">
        <w:rPr>
          <w:rFonts w:ascii="Browallia New" w:hAnsi="Browallia New" w:cs="Browallia New"/>
          <w:sz w:val="28"/>
          <w:szCs w:val="28"/>
          <w:lang w:bidi="th-TH"/>
        </w:rPr>
        <w:t>30</w:t>
      </w:r>
      <w:r w:rsidR="00D2330A"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330A"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</w:rPr>
        <w:t xml:space="preserve">2560 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ไมด้า</w:t>
      </w:r>
      <w:proofErr w:type="spellEnd"/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ลิ</w:t>
      </w:r>
      <w:r w:rsidR="003C6044"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ส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ซิ่ง จำกัด 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(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)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>และบริษัทย่อย</w:t>
      </w:r>
      <w:r w:rsidRPr="005954B6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3011C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3011CA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03325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มิถุนายน</w:t>
      </w:r>
      <w:r w:rsidR="003011C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3011CA">
        <w:rPr>
          <w:rFonts w:ascii="Browallia New" w:hAnsi="Browallia New" w:cs="Browallia New"/>
          <w:sz w:val="28"/>
          <w:szCs w:val="28"/>
          <w:lang w:val="en-US" w:bidi="th-TH"/>
        </w:rPr>
        <w:t>2560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งบแสดงการเปลี่ยนแปลงส่วนของผู้ถือหุ้นและงบกระแสเงินสดสำหรับ</w:t>
      </w:r>
      <w:r w:rsidR="00D2330A"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หกเดือน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D2330A" w:rsidRPr="005954B6">
        <w:rPr>
          <w:rFonts w:ascii="Browallia New" w:hAnsi="Browallia New" w:cs="Browallia New"/>
          <w:sz w:val="28"/>
          <w:szCs w:val="28"/>
          <w:lang w:bidi="th-TH"/>
        </w:rPr>
        <w:t>30</w:t>
      </w:r>
      <w:r w:rsidR="00D2330A"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2330A"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</w:rPr>
        <w:t xml:space="preserve">2560 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เฉพาะของบริษัท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ไมด้า</w:t>
      </w:r>
      <w:proofErr w:type="spellEnd"/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ลิ</w:t>
      </w:r>
      <w:r w:rsidR="003C6044"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ส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ซิ่ง จำกัด 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(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Pr="005954B6">
        <w:rPr>
          <w:rFonts w:ascii="Browallia New" w:hAnsi="Browallia New" w:cs="Browallia New"/>
          <w:sz w:val="28"/>
          <w:szCs w:val="28"/>
          <w:rtl/>
          <w:cs/>
          <w:lang w:bidi="th-TH"/>
        </w:rPr>
        <w:t>)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ที่แสดงเป็นข้อมูลเปรียบเทียบสอบทาน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</w:t>
      </w:r>
      <w:r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อื่น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5954B6">
        <w:rPr>
          <w:rFonts w:ascii="Browallia New" w:hAnsi="Browallia New" w:cs="Browallia New"/>
          <w:sz w:val="28"/>
          <w:szCs w:val="28"/>
        </w:rPr>
        <w:t>34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</w:t>
      </w:r>
      <w:r w:rsidR="00C502C2"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การเงินระหว่างกาล ในสาระสำคัญ ตามรายงานลงวันที่ </w:t>
      </w:r>
      <w:r w:rsidRPr="005954B6">
        <w:rPr>
          <w:rFonts w:ascii="Browallia New" w:hAnsi="Browallia New" w:cs="Browallia New"/>
          <w:sz w:val="28"/>
          <w:szCs w:val="28"/>
        </w:rPr>
        <w:t xml:space="preserve">15 </w:t>
      </w:r>
      <w:r w:rsidR="005954B6" w:rsidRPr="005954B6">
        <w:rPr>
          <w:rFonts w:ascii="Browallia New" w:hAnsi="Browallia New" w:cs="Browallia New" w:hint="cs"/>
          <w:sz w:val="28"/>
          <w:szCs w:val="28"/>
          <w:cs/>
          <w:lang w:bidi="th-TH"/>
        </w:rPr>
        <w:t>สิงหา</w:t>
      </w:r>
      <w:r w:rsidRPr="005954B6">
        <w:rPr>
          <w:rFonts w:ascii="Browallia New" w:hAnsi="Browallia New" w:cs="Browallia New"/>
          <w:sz w:val="28"/>
          <w:szCs w:val="28"/>
          <w:cs/>
          <w:lang w:bidi="th-TH"/>
        </w:rPr>
        <w:t xml:space="preserve">คม </w:t>
      </w:r>
      <w:r w:rsidRPr="005954B6">
        <w:rPr>
          <w:rFonts w:ascii="Browallia New" w:hAnsi="Browallia New" w:cs="Browallia New"/>
          <w:sz w:val="28"/>
          <w:szCs w:val="28"/>
        </w:rPr>
        <w:t>256</w:t>
      </w:r>
      <w:r w:rsidR="00C502C2" w:rsidRPr="005954B6">
        <w:rPr>
          <w:rFonts w:ascii="Browallia New" w:hAnsi="Browallia New" w:cs="Browallia New"/>
          <w:sz w:val="28"/>
          <w:szCs w:val="28"/>
        </w:rPr>
        <w:t>0</w:t>
      </w:r>
    </w:p>
    <w:p w14:paraId="0F008B83" w14:textId="22F4E946" w:rsidR="00C502C2" w:rsidRDefault="00C502C2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8A5DD40" w14:textId="2C347DFC" w:rsidR="00C502C2" w:rsidRDefault="00C502C2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4D1FD51" w14:textId="77777777" w:rsidR="00063F41" w:rsidRDefault="00063F41" w:rsidP="00063F41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22AEC4D" w14:textId="2EF1A96C" w:rsidR="008835F6" w:rsidRPr="008835F6" w:rsidRDefault="008835F6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835F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นางสาวกัญญาณัฐ ศรีรัตน์ชัชวาลย์ </w:t>
      </w:r>
    </w:p>
    <w:p w14:paraId="0E0FD2DC" w14:textId="4CA2F201" w:rsidR="00142624" w:rsidRPr="008835F6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835F6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5546402A" w:rsidR="00142624" w:rsidRPr="008835F6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8835F6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8835F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835F6" w:rsidRPr="008835F6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28B639CA" w14:textId="77777777" w:rsidR="00142624" w:rsidRPr="008835F6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8835F6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8835F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8835F6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8835F6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8835F6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835F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60614C39" w:rsidR="00CD4D4E" w:rsidRPr="008835F6" w:rsidRDefault="00EE299E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370630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370630" w:rsidRPr="00370630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37063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3706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8835F6" w:rsidRPr="003706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835F6" w:rsidRPr="00370630">
        <w:rPr>
          <w:rFonts w:ascii="Browallia New" w:hAnsi="Browallia New" w:cs="Browallia New"/>
          <w:sz w:val="28"/>
          <w:szCs w:val="28"/>
          <w:lang w:val="en-US" w:bidi="th-TH"/>
        </w:rPr>
        <w:t>2561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852EC" w14:textId="77777777" w:rsidR="00B35828" w:rsidRDefault="00B35828">
      <w:r>
        <w:separator/>
      </w:r>
    </w:p>
  </w:endnote>
  <w:endnote w:type="continuationSeparator" w:id="0">
    <w:p w14:paraId="7EE17451" w14:textId="77777777" w:rsidR="00B35828" w:rsidRDefault="00B35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7BBA3" w14:textId="77777777" w:rsidR="00B35828" w:rsidRDefault="00B35828">
      <w:bookmarkStart w:id="0" w:name="_Hlk482348182"/>
      <w:bookmarkEnd w:id="0"/>
      <w:r>
        <w:separator/>
      </w:r>
    </w:p>
  </w:footnote>
  <w:footnote w:type="continuationSeparator" w:id="0">
    <w:p w14:paraId="22198BCF" w14:textId="77777777" w:rsidR="00B35828" w:rsidRDefault="00B35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3F004" w14:textId="12EA1710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1ED85058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2" w:name="Footer3_tbl"/>
    <w:bookmarkEnd w:id="2"/>
  </w:p>
  <w:p w14:paraId="4E76693D" w14:textId="6B8EF82A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3023B"/>
    <w:rsid w:val="00031D17"/>
    <w:rsid w:val="00033258"/>
    <w:rsid w:val="00044ACE"/>
    <w:rsid w:val="0004550E"/>
    <w:rsid w:val="00052614"/>
    <w:rsid w:val="00063F41"/>
    <w:rsid w:val="00067A2B"/>
    <w:rsid w:val="000723F7"/>
    <w:rsid w:val="00074485"/>
    <w:rsid w:val="000828F1"/>
    <w:rsid w:val="00082F59"/>
    <w:rsid w:val="000875D8"/>
    <w:rsid w:val="00094333"/>
    <w:rsid w:val="00097FAB"/>
    <w:rsid w:val="000B65E3"/>
    <w:rsid w:val="000B7090"/>
    <w:rsid w:val="000E52CE"/>
    <w:rsid w:val="000F3AAB"/>
    <w:rsid w:val="000F6E25"/>
    <w:rsid w:val="001011DF"/>
    <w:rsid w:val="00112B69"/>
    <w:rsid w:val="001316D3"/>
    <w:rsid w:val="00142624"/>
    <w:rsid w:val="00142760"/>
    <w:rsid w:val="00142E5B"/>
    <w:rsid w:val="001554CD"/>
    <w:rsid w:val="00155A91"/>
    <w:rsid w:val="0016076E"/>
    <w:rsid w:val="001613E2"/>
    <w:rsid w:val="0016459D"/>
    <w:rsid w:val="00167017"/>
    <w:rsid w:val="00182F9F"/>
    <w:rsid w:val="0019210D"/>
    <w:rsid w:val="001A3BFB"/>
    <w:rsid w:val="001A3C20"/>
    <w:rsid w:val="001B198C"/>
    <w:rsid w:val="001B7388"/>
    <w:rsid w:val="001D2302"/>
    <w:rsid w:val="001D7BB3"/>
    <w:rsid w:val="001D7BB5"/>
    <w:rsid w:val="001E12A6"/>
    <w:rsid w:val="001E498F"/>
    <w:rsid w:val="001E7499"/>
    <w:rsid w:val="0022518C"/>
    <w:rsid w:val="00237A7E"/>
    <w:rsid w:val="00241F16"/>
    <w:rsid w:val="00247969"/>
    <w:rsid w:val="0026182A"/>
    <w:rsid w:val="00277EBE"/>
    <w:rsid w:val="002838FB"/>
    <w:rsid w:val="00285249"/>
    <w:rsid w:val="002A252E"/>
    <w:rsid w:val="002B0BF8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11CA"/>
    <w:rsid w:val="00305173"/>
    <w:rsid w:val="00321A76"/>
    <w:rsid w:val="003304A5"/>
    <w:rsid w:val="00335E5B"/>
    <w:rsid w:val="00354F5D"/>
    <w:rsid w:val="00363BA3"/>
    <w:rsid w:val="00365ECE"/>
    <w:rsid w:val="00370630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C6044"/>
    <w:rsid w:val="003D2605"/>
    <w:rsid w:val="003D64D6"/>
    <w:rsid w:val="003E034A"/>
    <w:rsid w:val="003E3E21"/>
    <w:rsid w:val="003F1162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56EA9"/>
    <w:rsid w:val="00462BCB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1254D"/>
    <w:rsid w:val="0052186A"/>
    <w:rsid w:val="005321DA"/>
    <w:rsid w:val="00547541"/>
    <w:rsid w:val="00551365"/>
    <w:rsid w:val="005627FF"/>
    <w:rsid w:val="00577D61"/>
    <w:rsid w:val="005822AC"/>
    <w:rsid w:val="00591F0D"/>
    <w:rsid w:val="005954B6"/>
    <w:rsid w:val="005A29D0"/>
    <w:rsid w:val="005B405A"/>
    <w:rsid w:val="005C2CCB"/>
    <w:rsid w:val="005C6479"/>
    <w:rsid w:val="005C69FD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53B85"/>
    <w:rsid w:val="00666764"/>
    <w:rsid w:val="0066694B"/>
    <w:rsid w:val="00667DB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4FD6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85A3C"/>
    <w:rsid w:val="00790956"/>
    <w:rsid w:val="0079502D"/>
    <w:rsid w:val="00796A98"/>
    <w:rsid w:val="007A0755"/>
    <w:rsid w:val="007A31D9"/>
    <w:rsid w:val="007A74F9"/>
    <w:rsid w:val="007C6354"/>
    <w:rsid w:val="007D41A1"/>
    <w:rsid w:val="008033D0"/>
    <w:rsid w:val="00803FB6"/>
    <w:rsid w:val="008059EF"/>
    <w:rsid w:val="00806118"/>
    <w:rsid w:val="008128F7"/>
    <w:rsid w:val="00812938"/>
    <w:rsid w:val="00827B71"/>
    <w:rsid w:val="00830DAC"/>
    <w:rsid w:val="0083134C"/>
    <w:rsid w:val="00832F51"/>
    <w:rsid w:val="00837B54"/>
    <w:rsid w:val="00843100"/>
    <w:rsid w:val="00847054"/>
    <w:rsid w:val="00850F25"/>
    <w:rsid w:val="008534AA"/>
    <w:rsid w:val="008541C2"/>
    <w:rsid w:val="008719C2"/>
    <w:rsid w:val="008835F6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E278C"/>
    <w:rsid w:val="009F6EDC"/>
    <w:rsid w:val="00A0102D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918D1"/>
    <w:rsid w:val="00A93A9A"/>
    <w:rsid w:val="00AA219C"/>
    <w:rsid w:val="00AA5C16"/>
    <w:rsid w:val="00AC31D4"/>
    <w:rsid w:val="00AC6098"/>
    <w:rsid w:val="00AD3B26"/>
    <w:rsid w:val="00AD4D71"/>
    <w:rsid w:val="00AE2BF6"/>
    <w:rsid w:val="00AE3370"/>
    <w:rsid w:val="00AE64CA"/>
    <w:rsid w:val="00AF7092"/>
    <w:rsid w:val="00B1324D"/>
    <w:rsid w:val="00B157E2"/>
    <w:rsid w:val="00B24A45"/>
    <w:rsid w:val="00B25B92"/>
    <w:rsid w:val="00B26948"/>
    <w:rsid w:val="00B34D51"/>
    <w:rsid w:val="00B35828"/>
    <w:rsid w:val="00B36A0E"/>
    <w:rsid w:val="00B36BA1"/>
    <w:rsid w:val="00B40D67"/>
    <w:rsid w:val="00B43C45"/>
    <w:rsid w:val="00B55EE8"/>
    <w:rsid w:val="00B56E6C"/>
    <w:rsid w:val="00B63D0E"/>
    <w:rsid w:val="00B83039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6939"/>
    <w:rsid w:val="00C173BF"/>
    <w:rsid w:val="00C21E3B"/>
    <w:rsid w:val="00C35B1A"/>
    <w:rsid w:val="00C41C7D"/>
    <w:rsid w:val="00C502C2"/>
    <w:rsid w:val="00C63023"/>
    <w:rsid w:val="00C63743"/>
    <w:rsid w:val="00C76C6C"/>
    <w:rsid w:val="00C80EC5"/>
    <w:rsid w:val="00C85669"/>
    <w:rsid w:val="00C86BB9"/>
    <w:rsid w:val="00C8772C"/>
    <w:rsid w:val="00CA43FD"/>
    <w:rsid w:val="00CA53F3"/>
    <w:rsid w:val="00CB18EB"/>
    <w:rsid w:val="00CB335B"/>
    <w:rsid w:val="00CB441E"/>
    <w:rsid w:val="00CC72E9"/>
    <w:rsid w:val="00CD25C2"/>
    <w:rsid w:val="00CD4D4E"/>
    <w:rsid w:val="00CE24E5"/>
    <w:rsid w:val="00CE41DB"/>
    <w:rsid w:val="00CE4D96"/>
    <w:rsid w:val="00CF1EA0"/>
    <w:rsid w:val="00D078C4"/>
    <w:rsid w:val="00D15EA5"/>
    <w:rsid w:val="00D16DBF"/>
    <w:rsid w:val="00D2100B"/>
    <w:rsid w:val="00D2330A"/>
    <w:rsid w:val="00D24220"/>
    <w:rsid w:val="00D3089E"/>
    <w:rsid w:val="00D31D7A"/>
    <w:rsid w:val="00D33E60"/>
    <w:rsid w:val="00D358EF"/>
    <w:rsid w:val="00D460E7"/>
    <w:rsid w:val="00D63ABC"/>
    <w:rsid w:val="00D643B7"/>
    <w:rsid w:val="00D65332"/>
    <w:rsid w:val="00D675F1"/>
    <w:rsid w:val="00D73B96"/>
    <w:rsid w:val="00D80807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C7F9E"/>
    <w:rsid w:val="00DD1E47"/>
    <w:rsid w:val="00DD61A9"/>
    <w:rsid w:val="00DD6EF1"/>
    <w:rsid w:val="00DE4958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86B53"/>
    <w:rsid w:val="00E9110B"/>
    <w:rsid w:val="00EA211E"/>
    <w:rsid w:val="00EA2B6F"/>
    <w:rsid w:val="00EB3478"/>
    <w:rsid w:val="00EB4B39"/>
    <w:rsid w:val="00EB6FE3"/>
    <w:rsid w:val="00ED63DB"/>
    <w:rsid w:val="00EE0F65"/>
    <w:rsid w:val="00EE299E"/>
    <w:rsid w:val="00EE44DA"/>
    <w:rsid w:val="00EE59BD"/>
    <w:rsid w:val="00EF190C"/>
    <w:rsid w:val="00F01358"/>
    <w:rsid w:val="00F14ED4"/>
    <w:rsid w:val="00F1517A"/>
    <w:rsid w:val="00F246A1"/>
    <w:rsid w:val="00F37917"/>
    <w:rsid w:val="00F5513E"/>
    <w:rsid w:val="00F63F3F"/>
    <w:rsid w:val="00F66FA5"/>
    <w:rsid w:val="00F71678"/>
    <w:rsid w:val="00F730E3"/>
    <w:rsid w:val="00F755E9"/>
    <w:rsid w:val="00F909CD"/>
    <w:rsid w:val="00F93A76"/>
    <w:rsid w:val="00F974D1"/>
    <w:rsid w:val="00FA121E"/>
    <w:rsid w:val="00FA16E0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4" ma:contentTypeDescription="Create a new document." ma:contentTypeScope="" ma:versionID="89923d2c58f98c4e9d6dd117d8af2ccc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bf1e65845320b5b4c528a7e29378b941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B37D1-C810-4914-91D5-F8131E461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d685628e-7c0a-498b-8a01-f41cb0ae94ad"/>
    <ds:schemaRef ds:uri="http://purl.org/dc/terms/"/>
    <ds:schemaRef ds:uri="http://schemas.openxmlformats.org/package/2006/metadata/core-properties"/>
    <ds:schemaRef ds:uri="52808f22-a44d-46be-92f8-d83e51f55499"/>
    <ds:schemaRef ds:uri="http://purl.org/dc/dcmitype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1D74FB9-5505-4BDC-A63A-69838F53C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462</Words>
  <Characters>2636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account3_11 อรอุษา สุนทรวินิต (อร)</cp:lastModifiedBy>
  <cp:revision>2</cp:revision>
  <cp:lastPrinted>2017-11-14T11:56:00Z</cp:lastPrinted>
  <dcterms:created xsi:type="dcterms:W3CDTF">2018-08-14T04:13:00Z</dcterms:created>
  <dcterms:modified xsi:type="dcterms:W3CDTF">2018-08-14T04:13:00Z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