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D62FA" w14:textId="77777777" w:rsidR="00DB308D" w:rsidRPr="00683174" w:rsidRDefault="00DB308D" w:rsidP="004C2111">
      <w:pPr>
        <w:pStyle w:val="Reference"/>
        <w:rPr>
          <w:rFonts w:cstheme="minorBidi" w:hint="cs"/>
          <w:cs/>
          <w:lang w:bidi="th-TH"/>
        </w:rPr>
      </w:pPr>
      <w:bookmarkStart w:id="1" w:name="_GoBack"/>
      <w:bookmarkEnd w:id="1"/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814AD36" w:rsidR="0009543C" w:rsidRPr="00FE16D0" w:rsidRDefault="0009543C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FE16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F15B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15B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id="2" w:name="_Hlk513040870"/>
      <w:r w:rsidRPr="00FE16D0">
        <w:rPr>
          <w:rFonts w:ascii="Browallia New" w:hAnsi="Browallia New" w:cs="Browallia New"/>
          <w:b/>
          <w:bCs/>
          <w:sz w:val="28"/>
          <w:szCs w:val="28"/>
        </w:rPr>
        <w:t xml:space="preserve">2 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ัล</w:t>
      </w:r>
      <w:proofErr w:type="spellEnd"/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2"/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FE16D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FE16D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FE16D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FE16D0" w:rsidRDefault="00D267AC" w:rsidP="003E470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A263667" w14:textId="3A5883BE" w:rsidR="00CD4D4E" w:rsidRDefault="000B5D4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0E9D">
        <w:rPr>
          <w:rFonts w:ascii="Browallia New" w:hAnsi="Browallia New" w:cs="Browallia New"/>
          <w:sz w:val="28"/>
          <w:szCs w:val="28"/>
        </w:rPr>
        <w:t xml:space="preserve">30 </w:t>
      </w:r>
      <w:r w:rsidR="00BE0E9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2561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งบกำไรขาดทุนและกำไรขาดทุนเบ็ดเสร็จอื่นรวมสำหรับงวดสามเดือน</w:t>
      </w:r>
      <w:r w:rsidR="00BE0E9D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="00BE0E9D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BE0E9D">
        <w:rPr>
          <w:rFonts w:ascii="Browallia New" w:hAnsi="Browallia New" w:cs="Browallia New"/>
          <w:sz w:val="28"/>
          <w:szCs w:val="28"/>
        </w:rPr>
        <w:t xml:space="preserve">30 </w:t>
      </w:r>
      <w:r w:rsidR="00BE0E9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>2561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</w:t>
      </w:r>
      <w:r w:rsidR="00582E7C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582E7C" w:rsidRPr="00582E7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งวดหกเดือนสิ้นสุดวันที่</w:t>
      </w:r>
      <w:r w:rsidR="00582E7C" w:rsidRPr="00582E7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582E7C"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582E7C"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82E7C">
        <w:rPr>
          <w:rFonts w:ascii="Browallia New" w:hAnsi="Browallia New" w:cs="Browallia New"/>
          <w:sz w:val="28"/>
          <w:szCs w:val="28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หมายเหตุประกอบงบการเงินระหว่างกาล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เอส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เมท</w:t>
      </w:r>
      <w:proofErr w:type="spellStart"/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0E9D">
        <w:rPr>
          <w:rFonts w:ascii="Browallia New" w:hAnsi="Browallia New" w:cs="Browallia New"/>
          <w:sz w:val="28"/>
          <w:szCs w:val="28"/>
        </w:rPr>
        <w:t xml:space="preserve">30 </w:t>
      </w:r>
      <w:r w:rsidR="00BE0E9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2561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</w:t>
      </w:r>
      <w:r w:rsidR="00BE0E9D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0E9D">
        <w:rPr>
          <w:rFonts w:ascii="Browallia New" w:hAnsi="Browallia New" w:cs="Browallia New"/>
          <w:sz w:val="28"/>
          <w:szCs w:val="28"/>
        </w:rPr>
        <w:t xml:space="preserve">30 </w:t>
      </w:r>
      <w:r w:rsidR="00BE0E9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2561 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704DF4">
        <w:rPr>
          <w:rFonts w:ascii="Browallia New" w:hAnsi="Browallia New" w:cs="Browallia New" w:hint="cs"/>
          <w:sz w:val="28"/>
          <w:szCs w:val="28"/>
          <w:cs/>
          <w:lang w:bidi="th-TH"/>
        </w:rPr>
        <w:t>แ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ละงบกระแสเงินสด</w:t>
      </w:r>
      <w:r w:rsidR="00072E2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582E7C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582E7C" w:rsidRPr="00582E7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งวดหกเดือนสิ้นสุดวันที่</w:t>
      </w:r>
      <w:r w:rsidR="00582E7C" w:rsidRPr="00582E7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582E7C"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582E7C"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582E7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582E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/>
          <w:sz w:val="28"/>
          <w:szCs w:val="28"/>
        </w:rPr>
        <w:t xml:space="preserve">2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เอส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เมท</w:t>
      </w:r>
      <w:proofErr w:type="spellStart"/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0B5D4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0B5D47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B71DFF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582E7C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="00582E7C"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="00582E7C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82E7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82E7C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582E7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DE5BC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072E23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582E7C"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072E23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582E7C" w:rsidRPr="00DE5BC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82E7C" w:rsidRPr="00DE5BCE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</w:t>
      </w:r>
      <w:r w:rsidR="00582E7C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</w:t>
      </w:r>
      <w:r w:rsidR="00582E7C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582E7C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6D83E1D" w14:textId="77777777" w:rsidR="000B5D47" w:rsidRPr="00FE16D0" w:rsidRDefault="000B5D47" w:rsidP="00860AE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C82245" w14:textId="77777777" w:rsidR="000B5D47" w:rsidRPr="00EE44DA" w:rsidRDefault="000B5D47" w:rsidP="003E470D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FE16D0" w:rsidRDefault="0009543C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85E5166" w14:textId="21D82EAA" w:rsidR="00CD4D4E" w:rsidRPr="00FE16D0" w:rsidRDefault="00582E7C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82E7C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582E7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582E7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582E7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ดังนั้นข้าพเจ้าจึงไม่แสดงความเห็นต่อข้อมูลทางการเงินระหว่างกาลที่สอบทาน</w:t>
      </w:r>
      <w:r w:rsidR="00B71DFF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นี้</w:t>
      </w:r>
    </w:p>
    <w:p w14:paraId="05659FA2" w14:textId="21658447" w:rsidR="00CD4D4E" w:rsidRDefault="00CD4D4E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E905190" w14:textId="14EFE153" w:rsidR="00237DAB" w:rsidRDefault="00237DAB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A3DD41" w14:textId="166BF7FC" w:rsidR="001F6B58" w:rsidRDefault="001F6B58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152B34" w14:textId="12274DA0" w:rsidR="001F6B58" w:rsidRDefault="001F6B58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8D99D8A" w14:textId="77777777" w:rsidR="001F6B58" w:rsidRPr="00FE16D0" w:rsidRDefault="001F6B58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0B5D47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B5D4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26108C4" w14:textId="0070D681" w:rsidR="000B5D47" w:rsidRDefault="00582E7C" w:rsidP="000B5D4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82E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72E23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072E23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582E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82E7C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5A604F9" w14:textId="6D198531" w:rsidR="003E470D" w:rsidRDefault="003E470D" w:rsidP="003E470D">
      <w:pPr>
        <w:spacing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</w:p>
    <w:p w14:paraId="6F994568" w14:textId="6608A076" w:rsidR="00A237A5" w:rsidRDefault="00A237A5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00CE78" w14:textId="77777777" w:rsidR="00A237A5" w:rsidRPr="00FE16D0" w:rsidRDefault="00A237A5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นายสมคิด </w:t>
      </w:r>
      <w:r w:rsidRPr="00FE16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FE1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เตียตระกูล</w:t>
      </w:r>
    </w:p>
    <w:p w14:paraId="50908D90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FE16D0">
        <w:rPr>
          <w:rFonts w:ascii="Browallia New" w:hAnsi="Browallia New" w:cs="Browallia New"/>
          <w:sz w:val="28"/>
          <w:szCs w:val="28"/>
        </w:rPr>
        <w:t>2785</w:t>
      </w:r>
    </w:p>
    <w:p w14:paraId="42FE4C9F" w14:textId="77777777" w:rsidR="003C35EF" w:rsidRPr="00FE16D0" w:rsidRDefault="003C35EF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FE16D0" w:rsidRDefault="00FE16D0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FE16D0" w:rsidRDefault="00E32427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E16D0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2E61A4C" w14:textId="0606B85F" w:rsidR="003C35EF" w:rsidRPr="00FE16D0" w:rsidRDefault="00237DAB" w:rsidP="00FE16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37DAB">
        <w:rPr>
          <w:rFonts w:ascii="Browallia New" w:hAnsi="Browallia New" w:cs="Browallia New"/>
          <w:sz w:val="28"/>
          <w:szCs w:val="28"/>
        </w:rPr>
        <w:t xml:space="preserve">14 </w:t>
      </w:r>
      <w:r w:rsidRPr="00237DA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สิงหาคม </w:t>
      </w:r>
      <w:r w:rsidRPr="00237DAB">
        <w:rPr>
          <w:rFonts w:ascii="Browallia New" w:hAnsi="Browallia New" w:cs="Browallia New"/>
          <w:sz w:val="28"/>
          <w:szCs w:val="28"/>
        </w:rPr>
        <w:t>2561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A566C" w14:textId="77777777" w:rsidR="008A79A3" w:rsidRDefault="008A79A3">
      <w:r>
        <w:separator/>
      </w:r>
    </w:p>
  </w:endnote>
  <w:endnote w:type="continuationSeparator" w:id="0">
    <w:p w14:paraId="08EAF721" w14:textId="77777777" w:rsidR="008A79A3" w:rsidRDefault="008A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BA258" w14:textId="77777777" w:rsidR="008A79A3" w:rsidRDefault="008A79A3">
      <w:bookmarkStart w:id="0" w:name="_Hlk482348182"/>
      <w:bookmarkEnd w:id="0"/>
      <w:r>
        <w:separator/>
      </w:r>
    </w:p>
  </w:footnote>
  <w:footnote w:type="continuationSeparator" w:id="0">
    <w:p w14:paraId="2E8D5838" w14:textId="77777777" w:rsidR="008A79A3" w:rsidRDefault="008A7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4116A" w14:textId="05860D94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36CBD6B7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73FAC977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723F7"/>
    <w:rsid w:val="00072E23"/>
    <w:rsid w:val="00074485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52CE"/>
    <w:rsid w:val="000F3AAB"/>
    <w:rsid w:val="000F6E25"/>
    <w:rsid w:val="001011DF"/>
    <w:rsid w:val="00112B69"/>
    <w:rsid w:val="001316D3"/>
    <w:rsid w:val="001554CD"/>
    <w:rsid w:val="00155A91"/>
    <w:rsid w:val="001613E2"/>
    <w:rsid w:val="0016459D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F6B58"/>
    <w:rsid w:val="0020340D"/>
    <w:rsid w:val="0022518C"/>
    <w:rsid w:val="00237A7E"/>
    <w:rsid w:val="00237DAB"/>
    <w:rsid w:val="00241F16"/>
    <w:rsid w:val="00247969"/>
    <w:rsid w:val="0026182A"/>
    <w:rsid w:val="00277EBE"/>
    <w:rsid w:val="002838FB"/>
    <w:rsid w:val="00285249"/>
    <w:rsid w:val="002A252E"/>
    <w:rsid w:val="002B5A4A"/>
    <w:rsid w:val="002C013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5E5B"/>
    <w:rsid w:val="00352138"/>
    <w:rsid w:val="00354F5D"/>
    <w:rsid w:val="00365ECE"/>
    <w:rsid w:val="00374047"/>
    <w:rsid w:val="003744DA"/>
    <w:rsid w:val="00384904"/>
    <w:rsid w:val="00386916"/>
    <w:rsid w:val="003B4CCD"/>
    <w:rsid w:val="003B4DED"/>
    <w:rsid w:val="003C12C5"/>
    <w:rsid w:val="003C27EF"/>
    <w:rsid w:val="003C32E9"/>
    <w:rsid w:val="003C35EF"/>
    <w:rsid w:val="003C3898"/>
    <w:rsid w:val="003D2605"/>
    <w:rsid w:val="003D64D6"/>
    <w:rsid w:val="003E034A"/>
    <w:rsid w:val="003E3E21"/>
    <w:rsid w:val="003E470D"/>
    <w:rsid w:val="003F1445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3578"/>
    <w:rsid w:val="004E728B"/>
    <w:rsid w:val="004F1A16"/>
    <w:rsid w:val="004F207F"/>
    <w:rsid w:val="004F5D91"/>
    <w:rsid w:val="005070FA"/>
    <w:rsid w:val="0052186A"/>
    <w:rsid w:val="00527ABB"/>
    <w:rsid w:val="005319BF"/>
    <w:rsid w:val="005321DA"/>
    <w:rsid w:val="00547541"/>
    <w:rsid w:val="00551365"/>
    <w:rsid w:val="00552481"/>
    <w:rsid w:val="005627FF"/>
    <w:rsid w:val="00564C3E"/>
    <w:rsid w:val="00577778"/>
    <w:rsid w:val="00577D61"/>
    <w:rsid w:val="005822AC"/>
    <w:rsid w:val="00582A52"/>
    <w:rsid w:val="00582E7C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66764"/>
    <w:rsid w:val="0066694B"/>
    <w:rsid w:val="00667DB6"/>
    <w:rsid w:val="006771E8"/>
    <w:rsid w:val="00677C01"/>
    <w:rsid w:val="00683174"/>
    <w:rsid w:val="00683CC7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04DF4"/>
    <w:rsid w:val="00714FD6"/>
    <w:rsid w:val="007265F7"/>
    <w:rsid w:val="00731894"/>
    <w:rsid w:val="00746796"/>
    <w:rsid w:val="00746D91"/>
    <w:rsid w:val="0075598A"/>
    <w:rsid w:val="00761813"/>
    <w:rsid w:val="0077093F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43100"/>
    <w:rsid w:val="00843D13"/>
    <w:rsid w:val="00847054"/>
    <w:rsid w:val="00850F25"/>
    <w:rsid w:val="008534AA"/>
    <w:rsid w:val="00860AE3"/>
    <w:rsid w:val="008719C2"/>
    <w:rsid w:val="00884FF7"/>
    <w:rsid w:val="00894ACE"/>
    <w:rsid w:val="008A79A3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12A4E"/>
    <w:rsid w:val="00912F98"/>
    <w:rsid w:val="00917FBB"/>
    <w:rsid w:val="009219CA"/>
    <w:rsid w:val="009223D3"/>
    <w:rsid w:val="00923EA8"/>
    <w:rsid w:val="00931D7A"/>
    <w:rsid w:val="00935D8D"/>
    <w:rsid w:val="00942FE8"/>
    <w:rsid w:val="00957E70"/>
    <w:rsid w:val="00970DAB"/>
    <w:rsid w:val="00972A45"/>
    <w:rsid w:val="0097321D"/>
    <w:rsid w:val="00992531"/>
    <w:rsid w:val="00995CD5"/>
    <w:rsid w:val="009A1787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C1F"/>
    <w:rsid w:val="00A07FFA"/>
    <w:rsid w:val="00A11FB4"/>
    <w:rsid w:val="00A1550B"/>
    <w:rsid w:val="00A237A5"/>
    <w:rsid w:val="00A35782"/>
    <w:rsid w:val="00A362F9"/>
    <w:rsid w:val="00A43EE6"/>
    <w:rsid w:val="00A60F49"/>
    <w:rsid w:val="00A61E15"/>
    <w:rsid w:val="00A66F91"/>
    <w:rsid w:val="00A70229"/>
    <w:rsid w:val="00A918D1"/>
    <w:rsid w:val="00A93A9A"/>
    <w:rsid w:val="00AA5C16"/>
    <w:rsid w:val="00AC31D4"/>
    <w:rsid w:val="00AC6098"/>
    <w:rsid w:val="00AD2E7C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55EE8"/>
    <w:rsid w:val="00B56E6C"/>
    <w:rsid w:val="00B63D0E"/>
    <w:rsid w:val="00B71DFF"/>
    <w:rsid w:val="00B83039"/>
    <w:rsid w:val="00BA5B00"/>
    <w:rsid w:val="00BB1469"/>
    <w:rsid w:val="00BB1A07"/>
    <w:rsid w:val="00BB6DAD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67AC"/>
    <w:rsid w:val="00D3089E"/>
    <w:rsid w:val="00D31D7A"/>
    <w:rsid w:val="00D33E60"/>
    <w:rsid w:val="00D460E7"/>
    <w:rsid w:val="00D60CDD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4D5"/>
    <w:rsid w:val="00EE0F65"/>
    <w:rsid w:val="00F15B98"/>
    <w:rsid w:val="00F246A1"/>
    <w:rsid w:val="00F37917"/>
    <w:rsid w:val="00F4514D"/>
    <w:rsid w:val="00F5513E"/>
    <w:rsid w:val="00F63F3F"/>
    <w:rsid w:val="00F66FA5"/>
    <w:rsid w:val="00F71678"/>
    <w:rsid w:val="00F730E3"/>
    <w:rsid w:val="00F755E9"/>
    <w:rsid w:val="00F909CD"/>
    <w:rsid w:val="00F974D1"/>
    <w:rsid w:val="00FA02D2"/>
    <w:rsid w:val="00FA16E0"/>
    <w:rsid w:val="00FC4397"/>
    <w:rsid w:val="00FD05AD"/>
    <w:rsid w:val="00FD0666"/>
    <w:rsid w:val="00FD7295"/>
    <w:rsid w:val="00FE153F"/>
    <w:rsid w:val="00FE16D0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C1425F5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5" ma:contentTypeDescription="Create a new document." ma:contentTypeScope="" ma:versionID="9fc579c96eca332e8772006b7f3cf0fb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8fb0a67dae9a3cf6d87126da9cc9bd62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94FB11-A24F-40BA-BA15-3026DC083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5ff93197-5cd4-4697-961c-11b2929d1c0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729065a1-720c-4df0-b67c-e69a28b38a78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44580F1-6FFC-4F7D-96A2-F58D4975B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404</Words>
  <Characters>1569</Characters>
  <Application>Microsoft Office Word</Application>
  <DocSecurity>0</DocSecurity>
  <Lines>43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Lenovo</cp:lastModifiedBy>
  <cp:revision>2</cp:revision>
  <cp:lastPrinted>2018-04-26T14:51:00Z</cp:lastPrinted>
  <dcterms:created xsi:type="dcterms:W3CDTF">2018-08-14T08:26:00Z</dcterms:created>
  <dcterms:modified xsi:type="dcterms:W3CDTF">2018-08-14T08:26:00Z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