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เท็คซ์</w:t>
      </w:r>
      <w:bookmarkStart w:id="2" w:name="SubTitle"/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73C26493" w14:textId="77777777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3995EC1" w14:textId="0A7C53E1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2DD4D5A0" w14:textId="77777777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7777777" w:rsidR="0063779C" w:rsidRPr="00CC146F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63779C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0496462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01A3A20" w14:textId="77777777" w:rsidR="008615D2" w:rsidRPr="005F7FE0" w:rsidRDefault="008615D2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5235712" w14:textId="77777777" w:rsidR="009B4267" w:rsidRPr="005F7FE0" w:rsidRDefault="009B4267" w:rsidP="005F7FE0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551371C" w14:textId="77777777" w:rsidR="00517203" w:rsidRPr="00C52C41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80EBA3E" w14:textId="493F3A38" w:rsidR="00517203" w:rsidRPr="008F7775" w:rsidRDefault="00517203" w:rsidP="005F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F77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63779C">
        <w:rPr>
          <w:rFonts w:ascii="Angsana New" w:hAnsi="Angsana New"/>
          <w:sz w:val="30"/>
          <w:szCs w:val="30"/>
        </w:rPr>
        <w:t>0</w:t>
      </w:r>
      <w:r w:rsidR="00685E11">
        <w:rPr>
          <w:rFonts w:ascii="Angsana New" w:hAnsi="Angsana New" w:hint="cs"/>
          <w:sz w:val="30"/>
          <w:szCs w:val="30"/>
          <w:cs/>
        </w:rPr>
        <w:t xml:space="preserve"> </w:t>
      </w:r>
      <w:r w:rsidR="0063779C">
        <w:rPr>
          <w:rFonts w:ascii="Angsana New" w:hAnsi="Angsana New" w:hint="cs"/>
          <w:sz w:val="30"/>
          <w:szCs w:val="30"/>
          <w:cs/>
        </w:rPr>
        <w:t>มิถุนายน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 w:rsidR="007D613C"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Pr="008F7775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="00CF35C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F7775">
        <w:rPr>
          <w:rFonts w:ascii="Angsana New" w:hAnsi="Angsana New"/>
          <w:spacing w:val="-4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</w:t>
      </w:r>
      <w:r w:rsidR="00CF35C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63779C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F77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3779C">
        <w:rPr>
          <w:rFonts w:ascii="Angsana New" w:hAnsi="Angsana New" w:hint="cs"/>
          <w:sz w:val="30"/>
          <w:szCs w:val="30"/>
          <w:cs/>
        </w:rPr>
        <w:t>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63779C">
        <w:rPr>
          <w:rFonts w:ascii="Angsana New" w:hAnsi="Angsana New" w:hint="cs"/>
          <w:sz w:val="30"/>
          <w:szCs w:val="30"/>
          <w:cs/>
        </w:rPr>
        <w:t>มิถุนายน</w:t>
      </w:r>
      <w:r w:rsidR="00685E1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3779C">
        <w:rPr>
          <w:rFonts w:ascii="Angsana New" w:hAnsi="Angsana New" w:hint="cs"/>
          <w:sz w:val="30"/>
          <w:szCs w:val="30"/>
          <w:cs/>
        </w:rPr>
        <w:t>1</w:t>
      </w:r>
      <w:r w:rsidRPr="008F7775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="00A64DA3">
        <w:rPr>
          <w:rFonts w:ascii="Angsana New" w:hAnsi="Angsana New" w:hint="cs"/>
          <w:sz w:val="30"/>
          <w:szCs w:val="30"/>
          <w:cs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ของบริษัท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A0970">
        <w:rPr>
          <w:rFonts w:ascii="Angsana New" w:hAnsi="Angsana New"/>
          <w:sz w:val="30"/>
          <w:szCs w:val="30"/>
          <w:cs/>
          <w:lang w:val="th-TH"/>
        </w:rPr>
        <w:br/>
      </w:r>
      <w:proofErr w:type="spellStart"/>
      <w:r w:rsidRPr="008F7775">
        <w:rPr>
          <w:rFonts w:ascii="Angsana New" w:hAnsi="Angsana New"/>
          <w:sz w:val="30"/>
          <w:szCs w:val="30"/>
          <w:cs/>
        </w:rPr>
        <w:t>ลัค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>กี้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เท็คซ์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 xml:space="preserve"> (ไทย)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จำกัด </w:t>
      </w:r>
      <w:r w:rsidRPr="008F7775">
        <w:rPr>
          <w:rFonts w:ascii="Angsana New" w:hAnsi="Angsana New"/>
          <w:sz w:val="30"/>
          <w:szCs w:val="30"/>
        </w:rPr>
        <w:t>(</w:t>
      </w:r>
      <w:r w:rsidRPr="008F7775">
        <w:rPr>
          <w:rFonts w:ascii="Angsana New" w:hAnsi="Angsana New"/>
          <w:sz w:val="30"/>
          <w:szCs w:val="30"/>
          <w:cs/>
        </w:rPr>
        <w:t>มหาชน</w:t>
      </w:r>
      <w:r w:rsidRPr="008F7775">
        <w:rPr>
          <w:rFonts w:ascii="Angsana New" w:hAnsi="Angsana New"/>
          <w:sz w:val="30"/>
          <w:szCs w:val="30"/>
        </w:rPr>
        <w:t xml:space="preserve">)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</w:t>
      </w:r>
      <w:r w:rsidR="00CF35C7" w:rsidRPr="00554505">
        <w:rPr>
          <w:rFonts w:ascii="Angsana New" w:hAnsi="Angsana New"/>
          <w:sz w:val="30"/>
          <w:szCs w:val="30"/>
          <w:cs/>
          <w:lang w:val="th-TH"/>
        </w:rPr>
        <w:t>34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 เรื่อง </w:t>
      </w:r>
      <w:r w:rsidR="00CF35C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การเงินระหว่างกาล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7775">
        <w:rPr>
          <w:rFonts w:ascii="Angsana New" w:hAnsi="Angsana New"/>
          <w:sz w:val="30"/>
          <w:szCs w:val="30"/>
        </w:rPr>
        <w:t xml:space="preserve"> </w:t>
      </w:r>
    </w:p>
    <w:p w14:paraId="080BAD99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14:paraId="430F8E97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4DA6CBB1" w14:textId="73453194" w:rsidR="00517203" w:rsidRPr="00327D84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27D84">
        <w:rPr>
          <w:rFonts w:ascii="Angsana New" w:hAnsi="Angsana New" w:cs="Angsana New"/>
          <w:spacing w:val="-4"/>
          <w:cs/>
        </w:rPr>
        <w:t>ข้าพเจ้าได้ปฏิบ</w:t>
      </w:r>
      <w:r w:rsidR="00CF35C7" w:rsidRPr="00327D84">
        <w:rPr>
          <w:rFonts w:ascii="Angsana New" w:hAnsi="Angsana New" w:cs="Angsana New"/>
          <w:spacing w:val="-4"/>
          <w:cs/>
        </w:rPr>
        <w:t>ัติงานสอบทานตามมาตรฐานงานสอบทาน</w:t>
      </w:r>
      <w:r w:rsidRPr="00327D84">
        <w:rPr>
          <w:rFonts w:ascii="Angsana New" w:hAnsi="Angsana New" w:cs="Angsana New"/>
          <w:spacing w:val="-4"/>
          <w:cs/>
        </w:rPr>
        <w:t xml:space="preserve">รหัส </w:t>
      </w:r>
      <w:r w:rsidR="00554505">
        <w:rPr>
          <w:rFonts w:ascii="Angsana New" w:hAnsi="Angsana New" w:cs="Angsana New" w:hint="cs"/>
          <w:spacing w:val="-4"/>
          <w:cs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CF35C7" w:rsidRPr="00327D84">
        <w:rPr>
          <w:rFonts w:ascii="Angsana New" w:hAnsi="Angsana New" w:cs="Angsana New"/>
          <w:spacing w:val="-4"/>
          <w:cs/>
        </w:rPr>
        <w:t>ที่สอบทาน</w:t>
      </w:r>
    </w:p>
    <w:p w14:paraId="12E12D74" w14:textId="77777777" w:rsidR="00517203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bookmarkStart w:id="3" w:name="_GoBack"/>
      <w:bookmarkEnd w:id="3"/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1EFB3030" w14:textId="77777777" w:rsidR="00517203" w:rsidRPr="00685E11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574537E" w14:textId="1878A514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0D7E98">
        <w:rPr>
          <w:rFonts w:ascii="Angsana New" w:hAnsi="Angsana New" w:cs="Angsana New"/>
          <w:lang w:val="en-US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 w:rsidR="00CF35C7"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5E381EAD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1A5CB688" w14:textId="344565C8" w:rsidR="00327D84" w:rsidRDefault="008439DB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3779C">
        <w:rPr>
          <w:rFonts w:ascii="Angsana New" w:hAnsi="Angsana New" w:hint="cs"/>
          <w:sz w:val="30"/>
          <w:szCs w:val="30"/>
          <w:cs/>
        </w:rPr>
        <w:t>2561</w:t>
      </w:r>
    </w:p>
    <w:p w14:paraId="3A35EBC1" w14:textId="77777777" w:rsidR="004477EB" w:rsidRDefault="004477E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sectPr w:rsidR="004477EB" w:rsidSect="007C57F7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9AB62" w14:textId="77777777" w:rsidR="0025327D" w:rsidRDefault="0025327D">
      <w:r>
        <w:separator/>
      </w:r>
    </w:p>
  </w:endnote>
  <w:endnote w:type="continuationSeparator" w:id="0">
    <w:p w14:paraId="78A4673E" w14:textId="77777777" w:rsidR="0025327D" w:rsidRDefault="0025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D6917" w14:textId="77777777" w:rsidR="003462BF" w:rsidRDefault="003462BF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35957385" w14:textId="77777777" w:rsidR="003462BF" w:rsidRDefault="003462BF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29BF" w14:textId="77777777" w:rsidR="003462BF" w:rsidRPr="00804CAF" w:rsidRDefault="003462BF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3462BF" w:rsidRPr="001B16E3" w:rsidRDefault="003462BF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3462BF" w:rsidRPr="00F25036" w:rsidRDefault="003462B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3462BF" w:rsidRDefault="003462BF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C57F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ACA9638" w14:textId="77777777" w:rsidR="003462BF" w:rsidRPr="001B16E3" w:rsidRDefault="003462BF" w:rsidP="00270F3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D47E9" w14:textId="77777777" w:rsidR="0025327D" w:rsidRDefault="0025327D">
      <w:r>
        <w:separator/>
      </w:r>
    </w:p>
  </w:footnote>
  <w:footnote w:type="continuationSeparator" w:id="0">
    <w:p w14:paraId="3BEF8109" w14:textId="77777777" w:rsidR="0025327D" w:rsidRDefault="00253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9B008" w14:textId="77777777" w:rsidR="003462BF" w:rsidRPr="001B16E3" w:rsidRDefault="003462BF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A62E" w14:textId="77777777" w:rsidR="003462BF" w:rsidRDefault="003462BF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A65D1D5" w14:textId="77777777" w:rsidR="007C57F7" w:rsidRPr="00985A84" w:rsidRDefault="007C57F7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7"/>
  </w:num>
  <w:num w:numId="14">
    <w:abstractNumId w:val="17"/>
  </w:num>
  <w:num w:numId="15">
    <w:abstractNumId w:val="19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33"/>
  </w:num>
  <w:num w:numId="22">
    <w:abstractNumId w:val="11"/>
  </w:num>
  <w:num w:numId="23">
    <w:abstractNumId w:val="25"/>
  </w:num>
  <w:num w:numId="24">
    <w:abstractNumId w:val="29"/>
  </w:num>
  <w:num w:numId="25">
    <w:abstractNumId w:val="32"/>
  </w:num>
  <w:num w:numId="26">
    <w:abstractNumId w:val="13"/>
  </w:num>
  <w:num w:numId="27">
    <w:abstractNumId w:val="20"/>
  </w:num>
  <w:num w:numId="28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6"/>
  </w:num>
  <w:num w:numId="31">
    <w:abstractNumId w:val="22"/>
  </w:num>
  <w:num w:numId="32">
    <w:abstractNumId w:val="12"/>
  </w:num>
  <w:num w:numId="33">
    <w:abstractNumId w:val="26"/>
  </w:num>
  <w:num w:numId="34">
    <w:abstractNumId w:val="30"/>
  </w:num>
  <w:num w:numId="3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27D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538"/>
    <w:rsid w:val="00265CE2"/>
    <w:rsid w:val="00266416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07021"/>
    <w:rsid w:val="0031063E"/>
    <w:rsid w:val="00311AE5"/>
    <w:rsid w:val="00311B19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FB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86B"/>
    <w:rsid w:val="005C4DA0"/>
    <w:rsid w:val="005C69E3"/>
    <w:rsid w:val="005C7B12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EF1"/>
    <w:rsid w:val="005E2F90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3C4A"/>
    <w:rsid w:val="006B468B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7F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5BD4"/>
    <w:rsid w:val="00835D9A"/>
    <w:rsid w:val="00835E1E"/>
    <w:rsid w:val="008367FB"/>
    <w:rsid w:val="00837466"/>
    <w:rsid w:val="008374FD"/>
    <w:rsid w:val="00841611"/>
    <w:rsid w:val="00841D36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5D2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1B6"/>
    <w:rsid w:val="00874875"/>
    <w:rsid w:val="00874A1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18E9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240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2279"/>
    <w:rsid w:val="00C93BBF"/>
    <w:rsid w:val="00C93BDB"/>
    <w:rsid w:val="00C93DC0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AC2"/>
    <w:rsid w:val="00E06679"/>
    <w:rsid w:val="00E06ADC"/>
    <w:rsid w:val="00E0720B"/>
    <w:rsid w:val="00E10D1D"/>
    <w:rsid w:val="00E10D2D"/>
    <w:rsid w:val="00E110A4"/>
    <w:rsid w:val="00E11165"/>
    <w:rsid w:val="00E1172A"/>
    <w:rsid w:val="00E131A7"/>
    <w:rsid w:val="00E131AF"/>
    <w:rsid w:val="00E13894"/>
    <w:rsid w:val="00E144F8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0BD"/>
    <w:rsid w:val="00E47403"/>
    <w:rsid w:val="00E47944"/>
    <w:rsid w:val="00E47960"/>
    <w:rsid w:val="00E47B68"/>
    <w:rsid w:val="00E5077B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78D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E77C2-9BEA-46B9-A662-8FB2AF97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438</Words>
  <Characters>1672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2106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2018-08-07T06:32:00Z</cp:lastPrinted>
  <dcterms:created xsi:type="dcterms:W3CDTF">2018-08-10T04:34:00Z</dcterms:created>
  <dcterms:modified xsi:type="dcterms:W3CDTF">2018-08-10T04:36:00Z</dcterms:modified>
</cp:coreProperties>
</file>