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196070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96070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196070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5A1A67" w:rsidRPr="00246993" w:rsidRDefault="005A1A67" w:rsidP="005A1A6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</w:p>
    <w:p w:rsidR="005A1A67" w:rsidRPr="00246993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:rsidR="005A1A67" w:rsidRPr="00246993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F83933" w:rsidRDefault="005A1A67" w:rsidP="00F8393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F83933" w:rsidRPr="00F83933" w:rsidRDefault="00F83933" w:rsidP="00F8393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F83933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:rsidR="00413BF4" w:rsidRPr="00246993" w:rsidRDefault="00413BF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1A7AA4" w:rsidRPr="008959E0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8959E0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D545C3" w:rsidRDefault="00A577A5" w:rsidP="00D545C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t>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1A7AA4" w:rsidRPr="00B008BF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กำไร (ขาดทุน) </w:t>
      </w:r>
      <w:r w:rsidRPr="00B008BF">
        <w:rPr>
          <w:rFonts w:ascii="Angsana New" w:hAnsi="Angsana New"/>
          <w:sz w:val="30"/>
          <w:szCs w:val="30"/>
          <w:cs/>
        </w:rPr>
        <w:t>ต่อหุ้นขั้นพื้นฐาน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</w:p>
    <w:p w:rsidR="001A7AA4" w:rsidRPr="00B008BF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ภาระผูกพัน</w:t>
      </w:r>
      <w:r w:rsidRPr="00B008BF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:rsidR="00CF0EEB" w:rsidRPr="00047325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04732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>
        <w:rPr>
          <w:rFonts w:ascii="Angsana New" w:hAnsi="Angsana New" w:hint="cs"/>
          <w:sz w:val="30"/>
          <w:szCs w:val="30"/>
          <w:cs/>
        </w:rPr>
        <w:t>ระหว่างกาล</w:t>
      </w:r>
      <w:r w:rsidR="00CF0EEB" w:rsidRPr="00047325">
        <w:rPr>
          <w:rFonts w:ascii="Angsana New" w:hAnsi="Angsana New"/>
          <w:sz w:val="30"/>
          <w:szCs w:val="30"/>
          <w:cs/>
        </w:rPr>
        <w:t>นี้</w:t>
      </w:r>
    </w:p>
    <w:p w:rsidR="00CF0EEB" w:rsidRPr="008D3FA8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047325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7325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047325">
        <w:rPr>
          <w:rFonts w:ascii="Angsana New" w:hAnsi="Angsana New" w:hint="cs"/>
          <w:sz w:val="30"/>
          <w:szCs w:val="30"/>
          <w:cs/>
        </w:rPr>
        <w:t>นี้</w:t>
      </w:r>
      <w:r w:rsidRPr="00047325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F769BA">
        <w:rPr>
          <w:rFonts w:ascii="Angsana New" w:hAnsi="Angsana New" w:hint="cs"/>
          <w:sz w:val="30"/>
          <w:szCs w:val="30"/>
          <w:cs/>
        </w:rPr>
        <w:t>คณะ</w:t>
      </w:r>
      <w:r w:rsidRPr="00F769BA">
        <w:rPr>
          <w:rFonts w:ascii="Angsana New" w:hAnsi="Angsana New"/>
          <w:sz w:val="30"/>
          <w:szCs w:val="30"/>
          <w:cs/>
        </w:rPr>
        <w:t>กรร</w:t>
      </w:r>
      <w:r w:rsidRPr="00FB64E9">
        <w:rPr>
          <w:rFonts w:ascii="Angsana New" w:hAnsi="Angsana New"/>
          <w:sz w:val="30"/>
          <w:szCs w:val="30"/>
          <w:cs/>
        </w:rPr>
        <w:t>มการเมื่อ</w:t>
      </w:r>
      <w:r w:rsidRPr="0047129F">
        <w:rPr>
          <w:rFonts w:ascii="Angsana New" w:hAnsi="Angsana New"/>
          <w:sz w:val="30"/>
          <w:szCs w:val="30"/>
          <w:cs/>
        </w:rPr>
        <w:t>วันที่</w:t>
      </w:r>
      <w:r w:rsidR="00C8272B" w:rsidRPr="0047129F">
        <w:rPr>
          <w:rFonts w:ascii="Angsana New" w:hAnsi="Angsana New"/>
          <w:sz w:val="30"/>
          <w:szCs w:val="30"/>
          <w:cs/>
        </w:rPr>
        <w:t xml:space="preserve"> </w:t>
      </w:r>
      <w:r w:rsidR="00971264" w:rsidRPr="0047129F">
        <w:rPr>
          <w:rFonts w:ascii="Angsana New" w:hAnsi="Angsana New"/>
          <w:sz w:val="30"/>
          <w:szCs w:val="30"/>
        </w:rPr>
        <w:t>14</w:t>
      </w:r>
      <w:r w:rsidR="008132D7" w:rsidRPr="0047129F">
        <w:rPr>
          <w:rFonts w:ascii="Angsana New" w:hAnsi="Angsana New"/>
          <w:sz w:val="30"/>
          <w:szCs w:val="30"/>
        </w:rPr>
        <w:t xml:space="preserve"> </w:t>
      </w:r>
      <w:r w:rsidR="008132D7" w:rsidRPr="0047129F">
        <w:rPr>
          <w:rFonts w:ascii="Angsana New" w:hAnsi="Angsana New" w:hint="cs"/>
          <w:sz w:val="30"/>
          <w:szCs w:val="30"/>
          <w:cs/>
        </w:rPr>
        <w:t>สิงหาคม</w:t>
      </w:r>
      <w:r w:rsidR="004B573B" w:rsidRPr="0047129F">
        <w:rPr>
          <w:rFonts w:ascii="Angsana New" w:hAnsi="Angsana New" w:hint="cs"/>
          <w:sz w:val="30"/>
          <w:szCs w:val="30"/>
          <w:cs/>
        </w:rPr>
        <w:t xml:space="preserve"> </w:t>
      </w:r>
      <w:r w:rsidR="0094309F" w:rsidRPr="0047129F">
        <w:rPr>
          <w:rFonts w:ascii="Angsana New" w:hAnsi="Angsana New"/>
          <w:sz w:val="30"/>
          <w:szCs w:val="30"/>
        </w:rPr>
        <w:t>256</w:t>
      </w:r>
      <w:r w:rsidR="0094309F" w:rsidRPr="0047129F">
        <w:rPr>
          <w:rFonts w:ascii="Angsana New" w:hAnsi="Angsana New" w:hint="cs"/>
          <w:sz w:val="30"/>
          <w:szCs w:val="30"/>
          <w:cs/>
        </w:rPr>
        <w:t>1</w:t>
      </w:r>
    </w:p>
    <w:p w:rsidR="00CF0EEB" w:rsidRPr="008D3FA8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047325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7325">
        <w:rPr>
          <w:rFonts w:ascii="Angsana New" w:hAnsi="Angsana New"/>
          <w:b/>
          <w:bCs/>
          <w:sz w:val="30"/>
          <w:szCs w:val="30"/>
        </w:rPr>
        <w:t>1</w:t>
      </w:r>
      <w:r w:rsidRPr="00047325">
        <w:rPr>
          <w:rFonts w:ascii="Angsana New" w:hAnsi="Angsana New"/>
          <w:b/>
          <w:bCs/>
          <w:sz w:val="30"/>
          <w:szCs w:val="30"/>
        </w:rPr>
        <w:tab/>
      </w:r>
      <w:r w:rsidRPr="0004732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CF0EEB" w:rsidRPr="008D3FA8" w:rsidRDefault="00CF0EEB" w:rsidP="00F7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14FF1" w:rsidRPr="00010047" w:rsidRDefault="00B14FF1" w:rsidP="00B1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 </w:t>
      </w:r>
      <w:r w:rsidRPr="00010047">
        <w:rPr>
          <w:rFonts w:ascii="Angsana New" w:hAnsi="Angsana New"/>
          <w:spacing w:val="-4"/>
          <w:sz w:val="30"/>
          <w:szCs w:val="30"/>
        </w:rPr>
        <w:t>“</w:t>
      </w:r>
      <w:r w:rsidRPr="0001004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010047">
        <w:rPr>
          <w:rFonts w:ascii="Angsana New" w:hAnsi="Angsana New"/>
          <w:spacing w:val="-4"/>
          <w:sz w:val="30"/>
          <w:szCs w:val="30"/>
        </w:rPr>
        <w:t>”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 และมีที่อยู่จดทะเบียนดังนี้</w:t>
      </w:r>
    </w:p>
    <w:p w:rsidR="009D1056" w:rsidRDefault="009D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2340"/>
        <w:gridCol w:w="357"/>
        <w:gridCol w:w="6663"/>
      </w:tblGrid>
      <w:tr w:rsidR="00B14FF1" w:rsidRPr="003A4CF3" w:rsidTr="00B14FF1">
        <w:tc>
          <w:tcPr>
            <w:tcW w:w="2340" w:type="dxa"/>
          </w:tcPr>
          <w:p w:rsidR="00B14FF1" w:rsidRPr="009558B8" w:rsidRDefault="00B14FF1" w:rsidP="00B14FF1">
            <w:pPr>
              <w:pStyle w:val="a0"/>
              <w:tabs>
                <w:tab w:val="clear" w:pos="1080"/>
                <w:tab w:val="left" w:pos="396"/>
              </w:tabs>
              <w:ind w:right="-108"/>
              <w:rPr>
                <w:rFonts w:ascii="Angsana New" w:hAnsi="Angsana New" w:cs="Angsana New"/>
                <w:cs/>
              </w:rPr>
            </w:pPr>
            <w:r w:rsidRPr="009558B8">
              <w:rPr>
                <w:rFonts w:ascii="Angsana New" w:hAnsi="Angsana New" w:cs="Angsana New"/>
                <w:cs/>
              </w:rPr>
              <w:t>(ก)</w:t>
            </w:r>
            <w:r w:rsidRPr="009558B8">
              <w:rPr>
                <w:rFonts w:ascii="Angsana New" w:hAnsi="Angsana New" w:cs="Angsana New"/>
                <w:cs/>
              </w:rPr>
              <w:tab/>
              <w:t>สำนักงานจดทะเบียน</w:t>
            </w:r>
          </w:p>
        </w:tc>
        <w:tc>
          <w:tcPr>
            <w:tcW w:w="357" w:type="dxa"/>
          </w:tcPr>
          <w:p w:rsidR="00B14FF1" w:rsidRPr="009558B8" w:rsidRDefault="00B14FF1" w:rsidP="00B14FF1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9558B8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6663" w:type="dxa"/>
          </w:tcPr>
          <w:p w:rsidR="00B14FF1" w:rsidRPr="009558B8" w:rsidRDefault="00B14FF1" w:rsidP="00B1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58B8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ตั้งอยู่เลขที่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>หมู่ที่</w:t>
            </w:r>
            <w:r w:rsidRPr="009558B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9558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>ตำบล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ลาดสวาย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 xml:space="preserve"> อำเภอ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ลำลูกกา</w:t>
            </w:r>
            <w:r w:rsidRPr="009558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>จังหวัด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ปทุมธานี</w:t>
            </w:r>
            <w:r w:rsidRPr="009558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14FF1" w:rsidRPr="003A4CF3" w:rsidTr="00B14FF1">
        <w:tc>
          <w:tcPr>
            <w:tcW w:w="2340" w:type="dxa"/>
          </w:tcPr>
          <w:p w:rsidR="00B14FF1" w:rsidRPr="00064D56" w:rsidRDefault="00B14FF1" w:rsidP="00B14FF1">
            <w:pPr>
              <w:pStyle w:val="a0"/>
              <w:tabs>
                <w:tab w:val="clear" w:pos="1080"/>
                <w:tab w:val="left" w:pos="396"/>
              </w:tabs>
              <w:rPr>
                <w:rFonts w:ascii="Angsana New" w:hAnsi="Angsana New" w:cs="Angsana New"/>
                <w:lang w:val="en-US"/>
              </w:rPr>
            </w:pPr>
            <w:r w:rsidRPr="00064D56">
              <w:rPr>
                <w:rFonts w:ascii="Angsana New" w:hAnsi="Angsana New" w:cs="Angsana New"/>
                <w:cs/>
              </w:rPr>
              <w:t>(ข)</w:t>
            </w:r>
            <w:r w:rsidRPr="00064D56">
              <w:rPr>
                <w:rFonts w:ascii="Angsana New" w:hAnsi="Angsana New" w:cs="Angsana New"/>
                <w:cs/>
              </w:rPr>
              <w:tab/>
              <w:t xml:space="preserve">สำนักงานสาขา </w:t>
            </w:r>
          </w:p>
        </w:tc>
        <w:tc>
          <w:tcPr>
            <w:tcW w:w="357" w:type="dxa"/>
          </w:tcPr>
          <w:p w:rsidR="00B14FF1" w:rsidRPr="00064D56" w:rsidRDefault="00B14FF1" w:rsidP="00B14FF1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064D56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6663" w:type="dxa"/>
          </w:tcPr>
          <w:p w:rsidR="00B14FF1" w:rsidRPr="00064D56" w:rsidRDefault="00B14FF1" w:rsidP="00B14FF1">
            <w:pPr>
              <w:tabs>
                <w:tab w:val="clear" w:pos="907"/>
                <w:tab w:val="left" w:pos="900"/>
                <w:tab w:val="left" w:pos="270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ตั้งอยู่เลขที่ </w:t>
            </w:r>
            <w:r w:rsidRPr="00064D56">
              <w:rPr>
                <w:rFonts w:ascii="Angsana New" w:hAnsi="Angsana New"/>
                <w:sz w:val="30"/>
                <w:szCs w:val="30"/>
              </w:rPr>
              <w:t>333/117</w:t>
            </w:r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 หมู่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064D5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64D56">
              <w:rPr>
                <w:rFonts w:ascii="Angsana New" w:hAnsi="Angsana New"/>
                <w:sz w:val="30"/>
                <w:szCs w:val="30"/>
                <w:cs/>
              </w:rPr>
              <w:t>ตำบล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>บ่อวิน</w:t>
            </w:r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 อำเภอ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>ศรีราชา</w:t>
            </w:r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 จังหวั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>ดชลบุรี</w:t>
            </w:r>
          </w:p>
        </w:tc>
      </w:tr>
    </w:tbl>
    <w:p w:rsidR="00B14FF1" w:rsidRPr="008D3FA8" w:rsidRDefault="00B1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CF0EEB" w:rsidRPr="00424352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24352">
        <w:rPr>
          <w:rFonts w:ascii="Angsana New" w:hAnsi="Angsana New"/>
          <w:spacing w:val="-4"/>
          <w:sz w:val="30"/>
          <w:szCs w:val="30"/>
          <w:cs/>
        </w:rPr>
        <w:t>บร</w:t>
      </w:r>
      <w:r w:rsidR="00475F16" w:rsidRPr="00424352">
        <w:rPr>
          <w:rFonts w:ascii="Angsana New" w:hAnsi="Angsana New"/>
          <w:spacing w:val="-4"/>
          <w:sz w:val="30"/>
          <w:szCs w:val="30"/>
          <w:cs/>
        </w:rPr>
        <w:t>ิษัทจดทะเบียนกับตลาดหลักทรัพย์แห่งประเทศไทยเมื่อเดือน</w:t>
      </w:r>
      <w:r w:rsidR="00F769BA" w:rsidRPr="0042435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F769BA" w:rsidRPr="00424352">
        <w:rPr>
          <w:rFonts w:ascii="Angsana New" w:hAnsi="Angsana New"/>
          <w:spacing w:val="-4"/>
          <w:sz w:val="30"/>
          <w:szCs w:val="30"/>
        </w:rPr>
        <w:t>2556</w:t>
      </w:r>
    </w:p>
    <w:p w:rsidR="00CF0EEB" w:rsidRPr="00377316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397462" w:rsidRPr="0049216E" w:rsidRDefault="00397462" w:rsidP="00FB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B044B">
        <w:rPr>
          <w:rFonts w:ascii="Angsana New" w:hAnsi="Angsana New" w:hint="cs"/>
          <w:spacing w:val="-4"/>
          <w:sz w:val="30"/>
          <w:szCs w:val="30"/>
          <w:cs/>
        </w:rPr>
        <w:t>ผู้</w:t>
      </w:r>
      <w:r w:rsidR="002C7B94" w:rsidRPr="00FB044B">
        <w:rPr>
          <w:rFonts w:ascii="Angsana New" w:hAnsi="Angsana New" w:hint="cs"/>
          <w:spacing w:val="-4"/>
          <w:sz w:val="30"/>
          <w:szCs w:val="30"/>
          <w:cs/>
        </w:rPr>
        <w:t>ถือหุ้นรายใหญ่ในระหว่าง</w:t>
      </w:r>
      <w:r w:rsidR="005C7D14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2C7B94" w:rsidRPr="00FB044B">
        <w:rPr>
          <w:rFonts w:ascii="Angsana New" w:hAnsi="Angsana New" w:hint="cs"/>
          <w:spacing w:val="-4"/>
          <w:sz w:val="30"/>
          <w:szCs w:val="30"/>
          <w:cs/>
        </w:rPr>
        <w:t>ได้แก่ กลุ่ม</w:t>
      </w:r>
      <w:r w:rsidR="00E444AE" w:rsidRPr="00E444AE">
        <w:rPr>
          <w:rFonts w:ascii="Angsana New" w:hAnsi="Angsana New"/>
          <w:spacing w:val="-4"/>
          <w:sz w:val="30"/>
          <w:szCs w:val="30"/>
          <w:cs/>
        </w:rPr>
        <w:t>ราช</w:t>
      </w:r>
      <w:r w:rsidR="00E444AE" w:rsidRPr="0073621C">
        <w:rPr>
          <w:rFonts w:ascii="Angsana New" w:hAnsi="Angsana New"/>
          <w:spacing w:val="-4"/>
          <w:sz w:val="30"/>
          <w:szCs w:val="30"/>
          <w:cs/>
        </w:rPr>
        <w:t xml:space="preserve">พลสิทธิ์ </w:t>
      </w:r>
      <w:r w:rsidR="00682647" w:rsidRPr="0073621C">
        <w:rPr>
          <w:rFonts w:ascii="Angsana New" w:hAnsi="Angsana New"/>
          <w:spacing w:val="-4"/>
          <w:sz w:val="30"/>
          <w:szCs w:val="30"/>
          <w:cs/>
        </w:rPr>
        <w:t>ซึ่งถือหุ้</w:t>
      </w:r>
      <w:r w:rsidR="00682647" w:rsidRPr="005C77E8">
        <w:rPr>
          <w:rFonts w:ascii="Angsana New" w:hAnsi="Angsana New"/>
          <w:spacing w:val="-4"/>
          <w:sz w:val="30"/>
          <w:szCs w:val="30"/>
          <w:cs/>
        </w:rPr>
        <w:t>น</w:t>
      </w:r>
      <w:r w:rsidR="00682647" w:rsidRPr="005C77E8">
        <w:rPr>
          <w:rFonts w:ascii="Angsana New" w:hAnsi="Angsana New" w:hint="cs"/>
          <w:spacing w:val="-4"/>
          <w:sz w:val="30"/>
          <w:szCs w:val="30"/>
          <w:cs/>
        </w:rPr>
        <w:t>รวมประมาณ</w:t>
      </w:r>
      <w:r w:rsidR="00E444AE" w:rsidRPr="005C77E8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="00696FCF">
        <w:rPr>
          <w:rFonts w:ascii="Angsana New" w:hAnsi="Angsana New"/>
          <w:spacing w:val="-4"/>
          <w:sz w:val="30"/>
          <w:szCs w:val="30"/>
        </w:rPr>
        <w:t>21</w:t>
      </w:r>
      <w:r w:rsidR="0049216E">
        <w:rPr>
          <w:rFonts w:ascii="Angsana New" w:hAnsi="Angsana New"/>
          <w:spacing w:val="-4"/>
          <w:sz w:val="30"/>
          <w:szCs w:val="30"/>
        </w:rPr>
        <w:t xml:space="preserve"> </w:t>
      </w:r>
      <w:r w:rsidR="0049216E">
        <w:rPr>
          <w:rFonts w:ascii="Angsana New" w:hAnsi="Angsana New" w:hint="cs"/>
          <w:spacing w:val="-4"/>
          <w:sz w:val="30"/>
          <w:szCs w:val="30"/>
          <w:cs/>
        </w:rPr>
        <w:t xml:space="preserve">และ กลุ่มปิยะตรึงส์ ซึ่งถือหุ้นรวมประมาณร้อยละ </w:t>
      </w:r>
      <w:r w:rsidR="00696FCF">
        <w:rPr>
          <w:rFonts w:ascii="Angsana New" w:hAnsi="Angsana New"/>
          <w:spacing w:val="-4"/>
          <w:sz w:val="30"/>
          <w:szCs w:val="30"/>
        </w:rPr>
        <w:t>12</w:t>
      </w:r>
    </w:p>
    <w:p w:rsidR="00397462" w:rsidRPr="00377316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CF0EEB" w:rsidRPr="00047325" w:rsidRDefault="00E15826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1D16">
        <w:rPr>
          <w:rFonts w:ascii="Angsana New" w:hAnsi="Angsana New" w:hint="cs"/>
          <w:sz w:val="30"/>
          <w:szCs w:val="30"/>
          <w:cs/>
        </w:rPr>
        <w:t>กลุ่ม</w:t>
      </w:r>
      <w:r w:rsidR="00CF0EEB" w:rsidRPr="007F1D1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682647" w:rsidRPr="007F1D16">
        <w:rPr>
          <w:rFonts w:ascii="Angsana New" w:hAnsi="Angsana New" w:hint="cs"/>
          <w:sz w:val="30"/>
          <w:szCs w:val="30"/>
          <w:cs/>
        </w:rPr>
        <w:t>การ</w:t>
      </w:r>
      <w:r w:rsidR="00E444AE" w:rsidRPr="007F1D16">
        <w:rPr>
          <w:rFonts w:ascii="Angsana New" w:hAnsi="Angsana New"/>
          <w:sz w:val="30"/>
          <w:szCs w:val="30"/>
          <w:cs/>
        </w:rPr>
        <w:t>ออกแบบ</w:t>
      </w:r>
      <w:r w:rsidR="00FA3B7C">
        <w:rPr>
          <w:rFonts w:ascii="Angsana New" w:hAnsi="Angsana New"/>
          <w:sz w:val="30"/>
          <w:szCs w:val="30"/>
        </w:rPr>
        <w:t xml:space="preserve"> </w:t>
      </w:r>
      <w:r w:rsidR="00E444AE" w:rsidRPr="007F1D16">
        <w:rPr>
          <w:rFonts w:ascii="Angsana New" w:hAnsi="Angsana New"/>
          <w:sz w:val="30"/>
          <w:szCs w:val="30"/>
          <w:cs/>
        </w:rPr>
        <w:t>ผลิต</w:t>
      </w:r>
      <w:r w:rsidR="00FA3B7C">
        <w:rPr>
          <w:rFonts w:ascii="Angsana New" w:hAnsi="Angsana New"/>
          <w:sz w:val="30"/>
          <w:szCs w:val="30"/>
        </w:rPr>
        <w:t xml:space="preserve"> </w:t>
      </w:r>
      <w:r w:rsidR="00FA3B7C" w:rsidRPr="007F1D16">
        <w:rPr>
          <w:rFonts w:ascii="Angsana New" w:hAnsi="Angsana New"/>
          <w:sz w:val="30"/>
          <w:szCs w:val="30"/>
          <w:cs/>
        </w:rPr>
        <w:t>และ</w:t>
      </w:r>
      <w:r w:rsidR="00FA3B7C">
        <w:rPr>
          <w:rFonts w:ascii="Angsana New" w:hAnsi="Angsana New" w:hint="cs"/>
          <w:sz w:val="30"/>
          <w:szCs w:val="30"/>
          <w:cs/>
        </w:rPr>
        <w:t>ติดตั้ง</w:t>
      </w:r>
      <w:r w:rsidR="00E444AE" w:rsidRPr="007F1D16">
        <w:rPr>
          <w:rFonts w:ascii="Angsana New" w:hAnsi="Angsana New"/>
          <w:sz w:val="30"/>
          <w:szCs w:val="30"/>
          <w:cs/>
        </w:rPr>
        <w:t>เครื่องจักร</w:t>
      </w:r>
      <w:r w:rsidR="00FA3B7C">
        <w:rPr>
          <w:rFonts w:ascii="Angsana New" w:hAnsi="Angsana New" w:hint="cs"/>
          <w:sz w:val="30"/>
          <w:szCs w:val="30"/>
          <w:cs/>
        </w:rPr>
        <w:t>แบบอัตโนมัติ และกึ่งอัตโนมัติ</w:t>
      </w:r>
      <w:r w:rsidR="00B95A2F">
        <w:rPr>
          <w:rFonts w:ascii="Angsana New" w:hAnsi="Angsana New" w:hint="cs"/>
          <w:sz w:val="30"/>
          <w:szCs w:val="30"/>
          <w:cs/>
        </w:rPr>
        <w:t xml:space="preserve"> รวมถึงเครื่อง</w:t>
      </w:r>
      <w:r w:rsidR="00B95A2F" w:rsidRPr="00FA3B7C">
        <w:rPr>
          <w:rFonts w:ascii="Angsana New" w:hAnsi="Angsana New" w:hint="cs"/>
          <w:sz w:val="30"/>
          <w:szCs w:val="30"/>
          <w:cs/>
        </w:rPr>
        <w:t>ป้อนชิ้นงาน</w:t>
      </w:r>
      <w:r w:rsidR="00E444AE" w:rsidRPr="00FA3B7C">
        <w:rPr>
          <w:rFonts w:ascii="Angsana New" w:hAnsi="Angsana New"/>
          <w:sz w:val="30"/>
          <w:szCs w:val="30"/>
          <w:cs/>
        </w:rPr>
        <w:t>สำหรับอุตสาหกรรมยานยนต์</w:t>
      </w:r>
      <w:r w:rsidR="00B95A2F" w:rsidRPr="00FA3B7C">
        <w:rPr>
          <w:rFonts w:ascii="Angsana New" w:hAnsi="Angsana New" w:hint="cs"/>
          <w:sz w:val="30"/>
          <w:szCs w:val="30"/>
          <w:cs/>
        </w:rPr>
        <w:t>และอุตสาหกรรมอื่น</w:t>
      </w:r>
      <w:r w:rsidR="00177190" w:rsidRPr="00FA3B7C">
        <w:rPr>
          <w:rFonts w:ascii="Angsana New" w:hAnsi="Angsana New" w:hint="cs"/>
          <w:sz w:val="30"/>
          <w:szCs w:val="30"/>
          <w:cs/>
        </w:rPr>
        <w:t xml:space="preserve"> รายละเอียดของบร</w:t>
      </w:r>
      <w:r w:rsidR="00FB36B0">
        <w:rPr>
          <w:rFonts w:ascii="Angsana New" w:hAnsi="Angsana New" w:hint="cs"/>
          <w:sz w:val="30"/>
          <w:szCs w:val="30"/>
          <w:cs/>
        </w:rPr>
        <w:t>ิษัทย่อย ณ วันที่ 3</w:t>
      </w:r>
      <w:r w:rsidR="00FB36B0">
        <w:rPr>
          <w:rFonts w:ascii="Angsana New" w:hAnsi="Angsana New"/>
          <w:sz w:val="30"/>
          <w:szCs w:val="30"/>
        </w:rPr>
        <w:t>0</w:t>
      </w:r>
      <w:r w:rsidR="00FB36B0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94309F" w:rsidRPr="00FA3B7C">
        <w:rPr>
          <w:rFonts w:ascii="Angsana New" w:hAnsi="Angsana New" w:hint="cs"/>
          <w:sz w:val="30"/>
          <w:szCs w:val="30"/>
          <w:cs/>
        </w:rPr>
        <w:t xml:space="preserve"> 2561</w:t>
      </w:r>
      <w:r w:rsidR="00177190">
        <w:rPr>
          <w:rFonts w:ascii="Angsana New" w:hAnsi="Angsana New" w:hint="cs"/>
          <w:sz w:val="30"/>
          <w:szCs w:val="30"/>
          <w:cs/>
        </w:rPr>
        <w:t xml:space="preserve"> ได้เปิดเผยไ</w:t>
      </w:r>
      <w:r w:rsidR="0057095A">
        <w:rPr>
          <w:rFonts w:ascii="Angsana New" w:hAnsi="Angsana New" w:hint="cs"/>
          <w:sz w:val="30"/>
          <w:szCs w:val="30"/>
          <w:cs/>
        </w:rPr>
        <w:t xml:space="preserve">ว้ในหมายเหตุประกอบงบการเงินข้อ </w:t>
      </w:r>
      <w:r w:rsidR="0057095A">
        <w:rPr>
          <w:rFonts w:ascii="Angsana New" w:hAnsi="Angsana New"/>
          <w:sz w:val="30"/>
          <w:szCs w:val="30"/>
        </w:rPr>
        <w:t>5</w:t>
      </w:r>
    </w:p>
    <w:p w:rsidR="00682647" w:rsidRPr="00377316" w:rsidRDefault="00682647" w:rsidP="00E0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F0EEB" w:rsidRPr="00E07A6E" w:rsidRDefault="00CF0EEB" w:rsidP="00E0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07A6E">
        <w:rPr>
          <w:rFonts w:ascii="Angsana New" w:hAnsi="Angsana New"/>
          <w:b/>
          <w:bCs/>
          <w:sz w:val="30"/>
          <w:szCs w:val="30"/>
          <w:cs/>
        </w:rPr>
        <w:t>2</w:t>
      </w:r>
      <w:r w:rsidRPr="00E07A6E">
        <w:rPr>
          <w:rFonts w:ascii="Angsana New" w:hAnsi="Angsana New"/>
          <w:b/>
          <w:bCs/>
          <w:sz w:val="30"/>
          <w:szCs w:val="30"/>
          <w:cs/>
        </w:rPr>
        <w:tab/>
      </w:r>
      <w:r w:rsidR="008559AE" w:rsidRPr="008559A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CF0EEB" w:rsidRPr="00377316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A33382" w:rsidRDefault="00A33382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A33382" w:rsidRPr="008D3FA8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95C94" w:rsidRPr="00712F07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9A57B8">
        <w:rPr>
          <w:rFonts w:ascii="Angsana New" w:hAnsi="Angsana New"/>
          <w:sz w:val="30"/>
          <w:szCs w:val="30"/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Pr="00474634">
        <w:rPr>
          <w:rFonts w:ascii="Angsana New" w:hAnsi="Angsana New"/>
          <w:sz w:val="30"/>
          <w:szCs w:val="30"/>
        </w:rPr>
        <w:t xml:space="preserve">34 </w:t>
      </w:r>
      <w:r w:rsidRPr="00474634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474634">
        <w:rPr>
          <w:rFonts w:ascii="Angsana New" w:hAnsi="Angsana New"/>
          <w:sz w:val="30"/>
          <w:szCs w:val="30"/>
        </w:rPr>
        <w:t xml:space="preserve">2560) </w:t>
      </w:r>
      <w:r w:rsidRPr="00474634">
        <w:rPr>
          <w:rFonts w:ascii="Angsana New" w:hAnsi="Angsana New"/>
          <w:sz w:val="30"/>
          <w:szCs w:val="30"/>
          <w:cs/>
        </w:rPr>
        <w:t xml:space="preserve">เรื่อง </w:t>
      </w:r>
      <w:r w:rsidRPr="0047463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47463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474634">
        <w:rPr>
          <w:rFonts w:ascii="Angsana New" w:hAnsi="Angsana New"/>
          <w:sz w:val="30"/>
          <w:szCs w:val="30"/>
          <w:cs/>
        </w:rPr>
        <w:t xml:space="preserve"> </w:t>
      </w:r>
      <w:r w:rsidRPr="00474634">
        <w:rPr>
          <w:rFonts w:ascii="Angsana New" w:hAnsi="Angsana New"/>
          <w:sz w:val="30"/>
          <w:szCs w:val="30"/>
        </w:rPr>
        <w:t xml:space="preserve"> </w:t>
      </w:r>
      <w:r w:rsidRPr="0047463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</w:t>
      </w:r>
      <w:r>
        <w:rPr>
          <w:rFonts w:ascii="Angsana New" w:hAnsi="Angsana New"/>
          <w:sz w:val="30"/>
          <w:szCs w:val="30"/>
          <w:cs/>
        </w:rPr>
        <w:t>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D95C94" w:rsidRPr="008D5BDF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D95C94" w:rsidRPr="00D32EBC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2560         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lastRenderedPageBreak/>
        <w:t>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</w:t>
      </w:r>
      <w:r w:rsidRPr="00D95C94">
        <w:rPr>
          <w:rFonts w:ascii="Angsana New" w:hAnsi="Angsana New"/>
          <w:sz w:val="30"/>
          <w:szCs w:val="30"/>
          <w:cs/>
        </w:rPr>
        <w:t>บริษัทและบริษัทย่อยสำหรับ</w:t>
      </w:r>
      <w:r w:rsidRPr="00712F07">
        <w:rPr>
          <w:rFonts w:ascii="Angsana New" w:hAnsi="Angsana New"/>
          <w:sz w:val="30"/>
          <w:szCs w:val="30"/>
          <w:cs/>
        </w:rPr>
        <w:t>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2560</w:t>
      </w:r>
    </w:p>
    <w:p w:rsidR="00D95C94" w:rsidRPr="00D760D3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 w:rsidRPr="00D75CE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D75CE8">
        <w:rPr>
          <w:rFonts w:ascii="Angsana New" w:hAnsi="Angsana New"/>
          <w:sz w:val="30"/>
          <w:szCs w:val="30"/>
          <w:cs/>
        </w:rPr>
        <w:t>การเงินระหว่าง</w:t>
      </w:r>
      <w:r w:rsidRPr="00D760D3">
        <w:rPr>
          <w:rFonts w:ascii="Angsana New" w:hAnsi="Angsana New"/>
          <w:sz w:val="30"/>
          <w:szCs w:val="30"/>
          <w:cs/>
        </w:rPr>
        <w:t>กาลนี้มีความสอดคล้องกับการถือปฏิบัติในงบการเงินสำหรับปีสิ้นสุดวันที่</w:t>
      </w:r>
      <w:r w:rsidRPr="00D760D3">
        <w:rPr>
          <w:rFonts w:ascii="Angsana New" w:hAnsi="Angsana New"/>
          <w:sz w:val="30"/>
          <w:szCs w:val="30"/>
        </w:rPr>
        <w:t xml:space="preserve"> 31</w:t>
      </w:r>
      <w:r w:rsidRPr="00D760D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760D3">
        <w:rPr>
          <w:rFonts w:ascii="Angsana New" w:hAnsi="Angsana New"/>
          <w:sz w:val="30"/>
          <w:szCs w:val="30"/>
        </w:rPr>
        <w:t>2560</w:t>
      </w:r>
      <w:r w:rsidRPr="00D760D3">
        <w:rPr>
          <w:rFonts w:ascii="Angsana New" w:hAnsi="Angsana New"/>
          <w:sz w:val="30"/>
          <w:szCs w:val="30"/>
          <w:cs/>
        </w:rPr>
        <w:t xml:space="preserve"> </w:t>
      </w:r>
    </w:p>
    <w:p w:rsidR="00D95C94" w:rsidRPr="00D760D3" w:rsidRDefault="00D95C94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95C94" w:rsidRPr="00D760D3" w:rsidRDefault="00D95C94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D760D3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 w:rsidRPr="00D760D3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Pr="00D760D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D760D3">
        <w:rPr>
          <w:rFonts w:ascii="Angsana New" w:hAnsi="Angsana New"/>
          <w:sz w:val="30"/>
          <w:szCs w:val="30"/>
        </w:rPr>
        <w:t>15</w:t>
      </w:r>
      <w:r w:rsidRPr="00D760D3">
        <w:rPr>
          <w:rFonts w:ascii="Angsana New" w:hAnsi="Angsana New"/>
          <w:sz w:val="30"/>
          <w:szCs w:val="30"/>
          <w:cs/>
        </w:rPr>
        <w:t xml:space="preserve"> เรื่อง </w:t>
      </w:r>
      <w:r w:rsidRPr="00D760D3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D760D3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D760D3">
        <w:rPr>
          <w:rFonts w:ascii="Angsana New" w:hAnsi="Angsana New" w:hint="cs"/>
          <w:sz w:val="30"/>
          <w:szCs w:val="30"/>
          <w:cs/>
        </w:rPr>
        <w:t xml:space="preserve"> </w:t>
      </w:r>
      <w:r w:rsidRPr="00D760D3">
        <w:rPr>
          <w:rFonts w:ascii="Angsana New" w:hAnsi="Angsana New"/>
          <w:sz w:val="30"/>
          <w:szCs w:val="30"/>
          <w:cs/>
        </w:rPr>
        <w:t>เริ่มในหรือหลังวันที่</w:t>
      </w:r>
      <w:r w:rsidRPr="00D760D3">
        <w:rPr>
          <w:rFonts w:ascii="Angsana New" w:hAnsi="Angsana New"/>
          <w:sz w:val="30"/>
          <w:szCs w:val="30"/>
        </w:rPr>
        <w:t xml:space="preserve"> 1</w:t>
      </w:r>
      <w:r w:rsidRPr="00D760D3">
        <w:rPr>
          <w:rFonts w:ascii="Angsana New" w:hAnsi="Angsana New"/>
          <w:sz w:val="30"/>
          <w:szCs w:val="30"/>
          <w:cs/>
        </w:rPr>
        <w:t xml:space="preserve"> มกราคม </w:t>
      </w:r>
      <w:r w:rsidRPr="00D760D3">
        <w:rPr>
          <w:rFonts w:ascii="Angsana New" w:hAnsi="Angsana New"/>
          <w:sz w:val="30"/>
          <w:szCs w:val="30"/>
        </w:rPr>
        <w:t xml:space="preserve">2562 </w:t>
      </w:r>
      <w:r w:rsidRPr="00D760D3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</w:t>
      </w:r>
      <w:r w:rsidRPr="00D760D3">
        <w:rPr>
          <w:rFonts w:ascii="Angsana New" w:hAnsi="Angsana New"/>
          <w:sz w:val="30"/>
          <w:szCs w:val="30"/>
          <w:cs/>
        </w:rPr>
        <w:t>การจัดทำงบการเงินระหว่างกาล</w:t>
      </w:r>
      <w:r w:rsidRPr="00D760D3">
        <w:rPr>
          <w:rFonts w:ascii="Angsana New" w:hAnsi="Angsana New" w:hint="cs"/>
          <w:sz w:val="30"/>
          <w:szCs w:val="30"/>
          <w:cs/>
        </w:rPr>
        <w:t xml:space="preserve">ก่อนวันที่มีผลบังคับใช้ </w:t>
      </w:r>
    </w:p>
    <w:p w:rsidR="00D95C94" w:rsidRPr="00D760D3" w:rsidRDefault="00D95C94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95C94" w:rsidRDefault="00D95C94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15 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1A7AA4" w:rsidRPr="00D760D3" w:rsidRDefault="001A7AA4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95C94" w:rsidRPr="00D760D3" w:rsidRDefault="00D95C94" w:rsidP="00D95C9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760D3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11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D760D3">
        <w:rPr>
          <w:rFonts w:ascii="Angsana New" w:hAnsi="Angsana New"/>
          <w:color w:val="000000"/>
          <w:sz w:val="30"/>
          <w:szCs w:val="30"/>
        </w:rPr>
        <w:t>2560</w:t>
      </w:r>
      <w:r w:rsidRPr="00D760D3">
        <w:rPr>
          <w:rFonts w:ascii="Angsana New" w:hAnsi="Angsana New"/>
          <w:color w:val="000000"/>
          <w:sz w:val="30"/>
          <w:szCs w:val="30"/>
          <w:cs/>
        </w:rPr>
        <w:t>)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D760D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D760D3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D760D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D95C94" w:rsidRPr="00D760D3" w:rsidRDefault="00D95C94" w:rsidP="00D95C9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760D3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D760D3">
        <w:rPr>
          <w:rFonts w:ascii="Angsana New" w:hAnsi="Angsana New"/>
          <w:color w:val="000000"/>
          <w:sz w:val="30"/>
          <w:szCs w:val="30"/>
        </w:rPr>
        <w:t>2560)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D760D3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D95C94" w:rsidRPr="00D760D3" w:rsidRDefault="00D95C94" w:rsidP="00D95C94">
      <w:pPr>
        <w:pStyle w:val="block"/>
        <w:spacing w:after="0" w:line="240" w:lineRule="auto"/>
        <w:ind w:left="0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lang w:val="en-US" w:bidi="th-TH"/>
        </w:rPr>
      </w:pPr>
    </w:p>
    <w:p w:rsidR="00D95C94" w:rsidRDefault="00D95C94" w:rsidP="00D95C9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760D3">
        <w:rPr>
          <w:rFonts w:ascii="Angsana New" w:hAnsi="Angsana New"/>
          <w:sz w:val="30"/>
          <w:szCs w:val="30"/>
          <w:cs/>
          <w:lang w:val="en-US"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D760D3">
        <w:rPr>
          <w:rFonts w:ascii="Angsana New" w:hAnsi="Angsana New" w:hint="cs"/>
          <w:sz w:val="30"/>
          <w:szCs w:val="30"/>
          <w:cs/>
          <w:lang w:val="en-US" w:bidi="th-TH"/>
        </w:rPr>
        <w:t xml:space="preserve"> ฉบับที่ </w:t>
      </w:r>
      <w:r w:rsidRPr="00D760D3">
        <w:rPr>
          <w:rFonts w:ascii="Angsana New" w:hAnsi="Angsana New"/>
          <w:sz w:val="30"/>
          <w:szCs w:val="30"/>
          <w:lang w:val="en-US" w:bidi="th-TH"/>
        </w:rPr>
        <w:t>15</w:t>
      </w:r>
      <w:r w:rsidRPr="00D760D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D760D3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D760D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D760D3">
        <w:rPr>
          <w:rFonts w:ascii="Angsana New" w:hAnsi="Angsana New"/>
          <w:sz w:val="30"/>
          <w:szCs w:val="30"/>
          <w:cs/>
          <w:lang w:val="en-US" w:bidi="th-TH"/>
        </w:rPr>
        <w:t>งบการเงินเฉพาะกิจการ</w:t>
      </w:r>
      <w:r w:rsidRPr="00D760D3">
        <w:rPr>
          <w:rFonts w:ascii="Angsana New" w:hAnsi="Angsana New"/>
          <w:sz w:val="30"/>
          <w:szCs w:val="30"/>
          <w:lang w:val="en-US"/>
        </w:rPr>
        <w:t xml:space="preserve"> </w:t>
      </w:r>
    </w:p>
    <w:p w:rsidR="00D95C94" w:rsidRDefault="00D95C94" w:rsidP="00D95C9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33382" w:rsidRPr="00FD520B" w:rsidRDefault="009D1056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33382"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A33382" w:rsidRPr="00FD520B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="00A33382"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CA310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A33382"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A33382" w:rsidRPr="008471AF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A33382" w:rsidRPr="009D1056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  <w:cs/>
        </w:rPr>
      </w:pPr>
      <w:r w:rsidRPr="009D1056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5A3C14" w:rsidRPr="009D1056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9D1056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ข้อมูลทางการเงินทั้งหมดใน</w:t>
      </w:r>
      <w:r w:rsidR="00110896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Pr="009D1056">
        <w:rPr>
          <w:rFonts w:ascii="Angsana New" w:hAnsi="Angsana New"/>
          <w:sz w:val="30"/>
          <w:szCs w:val="30"/>
          <w:cs/>
        </w:rPr>
        <w:t>แสดงเป็น</w:t>
      </w:r>
      <w:r w:rsidR="00435BB2" w:rsidRPr="009D1056">
        <w:rPr>
          <w:rFonts w:ascii="Angsana New" w:hAnsi="Angsana New"/>
          <w:sz w:val="30"/>
          <w:szCs w:val="30"/>
          <w:cs/>
        </w:rPr>
        <w:t>หลัก</w:t>
      </w:r>
      <w:r w:rsidR="005B54F7" w:rsidRPr="009D1056">
        <w:rPr>
          <w:rFonts w:ascii="Angsana New" w:hAnsi="Angsana New" w:hint="cs"/>
          <w:sz w:val="30"/>
          <w:szCs w:val="30"/>
          <w:cs/>
        </w:rPr>
        <w:t>บาท</w:t>
      </w:r>
      <w:r w:rsidR="00117D5E" w:rsidRPr="009D1056">
        <w:rPr>
          <w:rFonts w:ascii="Angsana New" w:hAnsi="Angsana New"/>
          <w:sz w:val="30"/>
          <w:szCs w:val="30"/>
        </w:rPr>
        <w:t xml:space="preserve"> </w:t>
      </w:r>
      <w:r w:rsidR="00117D5E" w:rsidRPr="009D1056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:rsidR="009D1056" w:rsidRPr="008471AF" w:rsidRDefault="009D1056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1A7AA4" w:rsidRDefault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A33382" w:rsidRDefault="00A33382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B0AF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 w:rsidRPr="009B0AF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</w:t>
      </w:r>
      <w:r w:rsidR="00A07C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ใช้วิจารณญาณและการ</w:t>
      </w:r>
      <w:r w:rsidR="00A07CF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FD520B" w:rsidRPr="008471AF" w:rsidRDefault="00FD520B" w:rsidP="009D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A33382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D520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ผู้บริหารต้องใช้วิจารณญาณ</w:t>
      </w:r>
      <w:r w:rsidR="00FD520B" w:rsidRPr="00FD520B">
        <w:rPr>
          <w:rFonts w:ascii="Angsana New" w:hAnsi="Angsana New"/>
          <w:sz w:val="30"/>
          <w:szCs w:val="30"/>
        </w:rPr>
        <w:t xml:space="preserve">    </w:t>
      </w:r>
      <w:r w:rsidR="001C6934">
        <w:rPr>
          <w:rFonts w:ascii="Angsana New" w:hAnsi="Angsana New"/>
          <w:sz w:val="30"/>
          <w:szCs w:val="30"/>
          <w:cs/>
        </w:rPr>
        <w:t xml:space="preserve"> การประมาณและข้อสมมติ</w:t>
      </w:r>
      <w:r w:rsidRPr="00FD520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9D1056" w:rsidRPr="008471AF" w:rsidRDefault="009D1056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9F6BC5" w:rsidRDefault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C8301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</w:t>
      </w:r>
      <w:r w:rsidR="009B0AF0">
        <w:rPr>
          <w:rFonts w:ascii="Angsana New" w:hAnsi="Angsana New" w:hint="cs"/>
          <w:sz w:val="30"/>
          <w:szCs w:val="30"/>
          <w:cs/>
        </w:rPr>
        <w:t>ใ</w:t>
      </w:r>
      <w:r w:rsidRPr="00853505">
        <w:rPr>
          <w:rFonts w:ascii="Angsana New" w:hAnsi="Angsana New"/>
          <w:spacing w:val="-4"/>
          <w:sz w:val="30"/>
          <w:szCs w:val="30"/>
          <w:cs/>
        </w:rPr>
        <w:t>นการถือปฏิบัติ</w:t>
      </w:r>
      <w:r w:rsidR="000C723A" w:rsidRPr="00853505">
        <w:rPr>
          <w:rFonts w:ascii="Angsana New" w:hAnsi="Angsana New"/>
          <w:spacing w:val="-4"/>
          <w:sz w:val="30"/>
          <w:szCs w:val="30"/>
          <w:cs/>
        </w:rPr>
        <w:t>ตามนโยบายการบัญชีของกลุ่มบริษัท</w:t>
      </w:r>
      <w:r w:rsidR="000C723A" w:rsidRPr="00853505">
        <w:rPr>
          <w:rFonts w:ascii="Angsana New" w:hAnsi="Angsana New"/>
          <w:spacing w:val="-4"/>
          <w:sz w:val="30"/>
          <w:szCs w:val="30"/>
        </w:rPr>
        <w:t xml:space="preserve"> </w:t>
      </w:r>
      <w:r w:rsidRPr="00853505">
        <w:rPr>
          <w:rFonts w:ascii="Angsana New" w:hAnsi="Angsana New"/>
          <w:spacing w:val="-4"/>
          <w:sz w:val="30"/>
          <w:szCs w:val="30"/>
          <w:cs/>
        </w:rPr>
        <w:t>และแหล่ง</w:t>
      </w:r>
      <w:r w:rsidR="000C723A" w:rsidRPr="00853505">
        <w:rPr>
          <w:rFonts w:ascii="Angsana New" w:hAnsi="Angsana New"/>
          <w:spacing w:val="-4"/>
          <w:sz w:val="30"/>
          <w:szCs w:val="30"/>
          <w:cs/>
        </w:rPr>
        <w:t>ข้อมูลสำคัญของความไม่แน่นอนในกา</w:t>
      </w:r>
      <w:r w:rsidR="000C723A" w:rsidRPr="00853505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853505">
        <w:rPr>
          <w:rFonts w:ascii="Angsana New" w:hAnsi="Angsana New"/>
          <w:spacing w:val="-4"/>
          <w:sz w:val="30"/>
          <w:szCs w:val="30"/>
          <w:cs/>
        </w:rPr>
        <w:t>ประ</w:t>
      </w:r>
      <w:r w:rsidR="001A7AA4">
        <w:rPr>
          <w:rFonts w:ascii="Angsana New" w:hAnsi="Angsana New"/>
          <w:spacing w:val="-4"/>
          <w:sz w:val="30"/>
          <w:szCs w:val="30"/>
          <w:cs/>
        </w:rPr>
        <w:t>มาณการซึ่งถือปฏิบัติเช่นเดียวกั</w:t>
      </w:r>
      <w:r w:rsidR="001A7AA4">
        <w:rPr>
          <w:rFonts w:ascii="Angsana New" w:hAnsi="Angsana New" w:hint="cs"/>
          <w:spacing w:val="-4"/>
          <w:sz w:val="30"/>
          <w:szCs w:val="30"/>
          <w:cs/>
        </w:rPr>
        <w:t>บ</w:t>
      </w:r>
      <w:r w:rsidR="00F70D46">
        <w:rPr>
          <w:rFonts w:ascii="Angsana New" w:hAnsi="Angsana New"/>
          <w:spacing w:val="-4"/>
          <w:sz w:val="30"/>
          <w:szCs w:val="30"/>
        </w:rPr>
        <w:t xml:space="preserve">       </w:t>
      </w:r>
      <w:r w:rsidRPr="00853505">
        <w:rPr>
          <w:rFonts w:ascii="Angsana New" w:hAnsi="Angsana New"/>
          <w:spacing w:val="-4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="000C723A" w:rsidRPr="00853505">
        <w:rPr>
          <w:rFonts w:ascii="Angsana New" w:hAnsi="Angsana New"/>
          <w:spacing w:val="-4"/>
          <w:sz w:val="30"/>
          <w:szCs w:val="30"/>
        </w:rPr>
        <w:t xml:space="preserve">31 </w:t>
      </w:r>
      <w:r w:rsidR="002F2177" w:rsidRPr="00853505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0C723A" w:rsidRPr="00853505">
        <w:rPr>
          <w:rFonts w:ascii="Angsana New" w:hAnsi="Angsana New"/>
          <w:spacing w:val="-4"/>
          <w:sz w:val="30"/>
          <w:szCs w:val="30"/>
        </w:rPr>
        <w:t xml:space="preserve"> 25</w:t>
      </w:r>
      <w:r w:rsidR="0094309F">
        <w:rPr>
          <w:rFonts w:ascii="Angsana New" w:hAnsi="Angsana New" w:hint="cs"/>
          <w:spacing w:val="-4"/>
          <w:sz w:val="30"/>
          <w:szCs w:val="30"/>
          <w:cs/>
        </w:rPr>
        <w:t>60</w:t>
      </w:r>
    </w:p>
    <w:p w:rsidR="002B241B" w:rsidRDefault="002B241B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F70D46" w:rsidRPr="00F70D46" w:rsidRDefault="00F70D46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D46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:rsidR="00F70D46" w:rsidRDefault="00F70D46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t>กลุ่มบริษัท</w:t>
      </w:r>
      <w:r w:rsidRPr="00F70D46">
        <w:rPr>
          <w:rFonts w:ascii="Angsana New" w:hAnsi="Angsana New" w:hint="cs"/>
          <w:sz w:val="30"/>
          <w:szCs w:val="30"/>
          <w:cs/>
        </w:rPr>
        <w:t>กำหนด</w:t>
      </w:r>
      <w:r w:rsidRPr="00F70D46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F70D46">
        <w:rPr>
          <w:rFonts w:ascii="Angsana New" w:hAnsi="Angsana New" w:hint="cs"/>
          <w:sz w:val="30"/>
          <w:szCs w:val="30"/>
          <w:cs/>
        </w:rPr>
        <w:t>ถึง</w:t>
      </w:r>
      <w:r w:rsidRPr="00F70D46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F70D46">
        <w:rPr>
          <w:rFonts w:ascii="Angsana New" w:hAnsi="Angsana New" w:hint="cs"/>
          <w:sz w:val="30"/>
          <w:szCs w:val="30"/>
          <w:cs/>
        </w:rPr>
        <w:t>มีนัย</w:t>
      </w:r>
      <w:r w:rsidRPr="00F70D46">
        <w:rPr>
          <w:rFonts w:ascii="Angsana New" w:hAnsi="Angsana New"/>
          <w:sz w:val="30"/>
          <w:szCs w:val="30"/>
          <w:cs/>
        </w:rPr>
        <w:t>สำคัญ รวมถึง</w:t>
      </w:r>
      <w:r w:rsidRPr="00F70D46">
        <w:rPr>
          <w:rFonts w:ascii="Angsana New" w:hAnsi="Angsana New" w:hint="cs"/>
          <w:sz w:val="30"/>
          <w:szCs w:val="30"/>
          <w:cs/>
        </w:rPr>
        <w:t>การวัด</w:t>
      </w:r>
      <w:r w:rsidRPr="00F70D46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F70D46">
        <w:rPr>
          <w:rFonts w:ascii="Angsana New" w:hAnsi="Angsana New"/>
          <w:sz w:val="30"/>
          <w:szCs w:val="30"/>
        </w:rPr>
        <w:t xml:space="preserve">3       </w:t>
      </w:r>
      <w:r w:rsidRPr="00F70D46">
        <w:rPr>
          <w:rFonts w:ascii="Angsana New" w:hAnsi="Angsana New" w:hint="cs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F70D46" w:rsidRPr="00F70D46" w:rsidRDefault="00F70D46" w:rsidP="00F70D46">
      <w:pPr>
        <w:shd w:val="clear" w:color="auto" w:fill="FFFFFF"/>
        <w:ind w:left="1080"/>
        <w:jc w:val="both"/>
        <w:rPr>
          <w:rFonts w:ascii="Angsana New" w:eastAsia="Times New Roman" w:hAnsi="Angsana New"/>
          <w:sz w:val="30"/>
          <w:szCs w:val="30"/>
          <w:highlight w:val="cyan"/>
          <w:lang w:val="en-GB"/>
        </w:rPr>
      </w:pPr>
    </w:p>
    <w:p w:rsidR="00F70D46" w:rsidRP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F70D46">
        <w:rPr>
          <w:rFonts w:ascii="Angsana New" w:hAnsi="Angsana New" w:hint="cs"/>
          <w:sz w:val="30"/>
          <w:szCs w:val="30"/>
          <w:cs/>
        </w:rPr>
        <w:t>มีการ</w:t>
      </w:r>
      <w:r w:rsidRPr="00F70D46">
        <w:rPr>
          <w:rFonts w:ascii="Angsana New" w:hAnsi="Angsana New"/>
          <w:sz w:val="30"/>
          <w:szCs w:val="30"/>
          <w:cs/>
        </w:rPr>
        <w:t>ทบทวนข้อมูลที่</w:t>
      </w:r>
      <w:r w:rsidRPr="00F70D46">
        <w:rPr>
          <w:rFonts w:ascii="Angsana New" w:hAnsi="Angsana New" w:hint="cs"/>
          <w:sz w:val="30"/>
          <w:szCs w:val="30"/>
          <w:cs/>
        </w:rPr>
        <w:t>ไม่สามารถ</w:t>
      </w:r>
      <w:r>
        <w:rPr>
          <w:rFonts w:ascii="Angsana New" w:hAnsi="Angsana New"/>
          <w:sz w:val="30"/>
          <w:szCs w:val="30"/>
          <w:cs/>
        </w:rPr>
        <w:t>สังเกตได้</w:t>
      </w:r>
      <w:r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และปรับปรุงการวัดมูลค่าที่</w:t>
      </w:r>
      <w:r w:rsidRPr="00F70D46">
        <w:rPr>
          <w:rFonts w:ascii="Angsana New" w:hAnsi="Angsana New" w:hint="cs"/>
          <w:sz w:val="30"/>
          <w:szCs w:val="30"/>
          <w:cs/>
        </w:rPr>
        <w:t>มีนัย</w:t>
      </w:r>
      <w:r w:rsidRPr="00F70D46">
        <w:rPr>
          <w:rFonts w:ascii="Angsana New" w:hAnsi="Angsana New"/>
          <w:sz w:val="30"/>
          <w:szCs w:val="30"/>
          <w:cs/>
        </w:rPr>
        <w:t>สำคัญ</w:t>
      </w:r>
      <w:r w:rsidR="005668C8">
        <w:rPr>
          <w:rFonts w:ascii="Angsana New" w:hAnsi="Angsana New" w:hint="cs"/>
          <w:sz w:val="30"/>
          <w:szCs w:val="30"/>
          <w:cs/>
        </w:rPr>
        <w:t xml:space="preserve">                 </w:t>
      </w:r>
      <w:r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 xml:space="preserve">อย่างสม่ำเสมอ </w:t>
      </w:r>
      <w:r w:rsidRPr="00F70D46">
        <w:rPr>
          <w:rFonts w:ascii="Angsana New" w:hAnsi="Angsana New" w:hint="cs"/>
          <w:sz w:val="30"/>
          <w:szCs w:val="30"/>
          <w:cs/>
        </w:rPr>
        <w:t>หากมีการ</w:t>
      </w:r>
      <w:r w:rsidRPr="00F70D46">
        <w:rPr>
          <w:rFonts w:ascii="Angsana New" w:hAnsi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F70D46">
        <w:rPr>
          <w:rFonts w:ascii="Angsana New" w:hAnsi="Angsana New" w:hint="cs"/>
          <w:sz w:val="30"/>
          <w:szCs w:val="30"/>
          <w:cs/>
        </w:rPr>
        <w:t>ได้</w:t>
      </w:r>
      <w:r w:rsidRPr="00F70D46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F70D46">
        <w:rPr>
          <w:rFonts w:ascii="Angsana New" w:hAnsi="Angsana New" w:hint="cs"/>
          <w:sz w:val="30"/>
          <w:szCs w:val="30"/>
          <w:cs/>
        </w:rPr>
        <w:t>ที่</w:t>
      </w:r>
      <w:r w:rsidRPr="00F70D46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F70D46">
        <w:rPr>
          <w:rFonts w:ascii="Angsana New" w:hAnsi="Angsana New" w:hint="cs"/>
          <w:sz w:val="30"/>
          <w:szCs w:val="30"/>
          <w:cs/>
        </w:rPr>
        <w:t>เกี่ยวกับ</w:t>
      </w:r>
      <w:r w:rsidRPr="00F70D46">
        <w:rPr>
          <w:rFonts w:ascii="Angsana New" w:hAnsi="Angsana New"/>
          <w:sz w:val="30"/>
          <w:szCs w:val="30"/>
          <w:cs/>
        </w:rPr>
        <w:t>การวัดมูลค่ารวมถึง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F70D46">
        <w:rPr>
          <w:rFonts w:ascii="Angsana New" w:hAnsi="Angsana New" w:hint="cs"/>
          <w:sz w:val="30"/>
          <w:szCs w:val="30"/>
          <w:cs/>
        </w:rPr>
        <w:t>การจัด</w:t>
      </w:r>
      <w:r w:rsidR="001C6934">
        <w:rPr>
          <w:rFonts w:ascii="Angsana New" w:hAnsi="Angsana New" w:hint="cs"/>
          <w:sz w:val="30"/>
          <w:szCs w:val="30"/>
          <w:cs/>
        </w:rPr>
        <w:t>ลำดั</w:t>
      </w:r>
      <w:r w:rsidRPr="00F70D46">
        <w:rPr>
          <w:rFonts w:ascii="Angsana New" w:hAnsi="Angsana New"/>
          <w:sz w:val="30"/>
          <w:szCs w:val="30"/>
          <w:cs/>
        </w:rPr>
        <w:t>บชั้น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</w:t>
      </w:r>
      <w:r w:rsidRPr="00F70D46">
        <w:rPr>
          <w:rFonts w:ascii="Angsana New" w:hAnsi="Angsana New" w:hint="cs"/>
          <w:sz w:val="30"/>
          <w:szCs w:val="30"/>
          <w:cs/>
        </w:rPr>
        <w:t>ว่า</w:t>
      </w:r>
      <w:r w:rsidRPr="00F70D46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F70D46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F70D46" w:rsidRP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:rsid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 w:hint="cs"/>
          <w:sz w:val="30"/>
          <w:szCs w:val="30"/>
          <w:cs/>
        </w:rPr>
        <w:t>ประเด็น</w:t>
      </w:r>
      <w:r w:rsidRPr="00F70D46">
        <w:rPr>
          <w:rFonts w:ascii="Angsana New" w:hAnsi="Angsana New"/>
          <w:sz w:val="30"/>
          <w:szCs w:val="30"/>
          <w:cs/>
        </w:rPr>
        <w:t>ปัญหา</w:t>
      </w:r>
      <w:r w:rsidRPr="00F70D46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F70D46">
        <w:rPr>
          <w:rFonts w:ascii="Angsana New" w:hAnsi="Angsana New"/>
          <w:sz w:val="30"/>
          <w:szCs w:val="30"/>
          <w:cs/>
        </w:rPr>
        <w:t>สำคัญ</w:t>
      </w:r>
      <w:r w:rsidRPr="00F70D46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F70D46">
        <w:rPr>
          <w:rFonts w:ascii="Angsana New" w:hAnsi="Angsana New"/>
          <w:sz w:val="30"/>
          <w:szCs w:val="30"/>
          <w:cs/>
        </w:rPr>
        <w:t>ต่อคณะกรรมการตรวจสอบของกลุ่มบริษัท</w:t>
      </w:r>
    </w:p>
    <w:p w:rsidR="00F70D46" w:rsidRDefault="00F70D46" w:rsidP="00F70D46">
      <w:pPr>
        <w:shd w:val="clear" w:color="auto" w:fill="FFFFFF"/>
        <w:tabs>
          <w:tab w:val="clear" w:pos="454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</w:rPr>
      </w:pPr>
    </w:p>
    <w:p w:rsid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F70D46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F70D46">
        <w:rPr>
          <w:rFonts w:ascii="Angsana New" w:hAnsi="Angsana New"/>
          <w:sz w:val="30"/>
          <w:szCs w:val="30"/>
          <w:cs/>
        </w:rPr>
        <w:t>ด้ใช้</w:t>
      </w:r>
      <w:r w:rsidRPr="00F70D46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F70D46">
        <w:rPr>
          <w:rFonts w:ascii="Angsana New" w:hAnsi="Angsana New" w:hint="cs"/>
          <w:sz w:val="30"/>
          <w:szCs w:val="30"/>
          <w:cs/>
        </w:rPr>
        <w:t>ในแต่ละ</w:t>
      </w:r>
      <w:r w:rsidRPr="00F70D46">
        <w:rPr>
          <w:rFonts w:ascii="Angsana New" w:hAnsi="Angsana New"/>
          <w:sz w:val="30"/>
          <w:szCs w:val="30"/>
          <w:cs/>
        </w:rPr>
        <w:t>ลำดับชั้น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696FCF" w:rsidRPr="00F70D46" w:rsidRDefault="00696FCF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F70D46" w:rsidRPr="00F70D46" w:rsidRDefault="00F70D46" w:rsidP="00F70D4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 w:hanging="38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Pr="00F70D46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เป็น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 xml:space="preserve">ราคาเสนอซื้อขาย 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>(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ไม่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ต้อง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ปรับปรุง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) 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ในตลาดที่มีสภาพคล่องสำหรับสินทรัพย์หรือหนี้สินอย่างเดียวกัน</w:t>
      </w:r>
    </w:p>
    <w:p w:rsidR="00F70D46" w:rsidRPr="00F70D46" w:rsidRDefault="00F70D46" w:rsidP="00F70D4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 w:hanging="38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ข้อมูลระดับ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2  </w:t>
      </w: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เป็น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ข้อมูลอื่นที่สังเกตได้โดยตรง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 xml:space="preserve"> </w:t>
      </w:r>
      <w:r w:rsidRPr="00F70D46">
        <w:rPr>
          <w:rFonts w:asciiTheme="majorBidi" w:eastAsia="Times New Roman" w:hAnsiTheme="majorBidi"/>
          <w:sz w:val="30"/>
          <w:szCs w:val="30"/>
          <w:lang w:val="en-GB"/>
        </w:rPr>
        <w:t>(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 xml:space="preserve">เช่น ราคาขาย) 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หรือโดยอ้อม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 xml:space="preserve"> (เช่น ได้มาจากราคา) 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>1</w:t>
      </w:r>
    </w:p>
    <w:p w:rsidR="00F70D46" w:rsidRPr="00F70D46" w:rsidRDefault="00F70D46" w:rsidP="00F70D4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 w:hanging="38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F70D46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ข้อมูล</w:t>
      </w: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ระดับ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3  </w:t>
      </w:r>
      <w:r w:rsidRPr="00F70D46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เป็น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ข้อมูลสำหรับสินทรัพย์หรือหนี้สินที่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ไม่ได้มาจากข้อมูลที่</w:t>
      </w:r>
      <w:r w:rsidR="00696FCF">
        <w:rPr>
          <w:rFonts w:asciiTheme="majorBidi" w:eastAsia="Times New Roman" w:hAnsiTheme="majorBidi" w:hint="cs"/>
          <w:sz w:val="30"/>
          <w:szCs w:val="30"/>
          <w:cs/>
          <w:lang w:val="en-GB"/>
        </w:rPr>
        <w:t>สามารถ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สังเกตได้ (ข้อมูลที่ไม่สามารถ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สังเกตได้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)</w:t>
      </w:r>
    </w:p>
    <w:p w:rsidR="00F70D46" w:rsidRP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lastRenderedPageBreak/>
        <w:t>หา</w:t>
      </w:r>
      <w:r w:rsidRPr="00F70D46">
        <w:rPr>
          <w:rFonts w:ascii="Angsana New" w:hAnsi="Angsana New" w:hint="cs"/>
          <w:sz w:val="30"/>
          <w:szCs w:val="30"/>
          <w:cs/>
        </w:rPr>
        <w:t>ก</w:t>
      </w:r>
      <w:r w:rsidRPr="00F70D46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F70D46">
        <w:rPr>
          <w:rFonts w:ascii="Angsana New" w:hAnsi="Angsana New" w:hint="cs"/>
          <w:sz w:val="30"/>
          <w:szCs w:val="30"/>
          <w:cs/>
        </w:rPr>
        <w:t>ั้น</w:t>
      </w:r>
      <w:r w:rsidRPr="00F70D46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F70D46">
        <w:rPr>
          <w:rFonts w:ascii="Angsana New" w:hAnsi="Angsana New" w:hint="cs"/>
          <w:sz w:val="30"/>
          <w:szCs w:val="30"/>
          <w:cs/>
        </w:rPr>
        <w:t>โดยรวม</w:t>
      </w:r>
      <w:r w:rsidRPr="00F70D46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F70D46">
        <w:rPr>
          <w:rFonts w:ascii="Angsana New" w:hAnsi="Angsana New" w:hint="cs"/>
          <w:sz w:val="30"/>
          <w:szCs w:val="30"/>
          <w:cs/>
        </w:rPr>
        <w:t>ตาม</w:t>
      </w:r>
      <w:r w:rsidRPr="00F70D46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ข้อมูล</w:t>
      </w:r>
      <w:r w:rsidRPr="00F70D46">
        <w:rPr>
          <w:rFonts w:ascii="Angsana New" w:hAnsi="Angsana New" w:hint="cs"/>
          <w:sz w:val="30"/>
          <w:szCs w:val="30"/>
          <w:cs/>
        </w:rPr>
        <w:t>ที่อยู่</w:t>
      </w:r>
      <w:r w:rsidRPr="00F70D46">
        <w:rPr>
          <w:rFonts w:ascii="Angsana New" w:hAnsi="Angsana New"/>
          <w:sz w:val="30"/>
          <w:szCs w:val="30"/>
          <w:cs/>
        </w:rPr>
        <w:t>ในระดับต่ำสุด</w:t>
      </w:r>
      <w:r w:rsidRPr="00F70D46">
        <w:rPr>
          <w:rFonts w:ascii="Angsana New" w:hAnsi="Angsana New" w:hint="cs"/>
          <w:sz w:val="30"/>
          <w:szCs w:val="30"/>
          <w:cs/>
        </w:rPr>
        <w:t>ที่</w:t>
      </w:r>
      <w:r w:rsidRPr="00F70D46">
        <w:rPr>
          <w:rFonts w:ascii="Angsana New" w:hAnsi="Angsana New"/>
          <w:sz w:val="30"/>
          <w:szCs w:val="30"/>
          <w:cs/>
        </w:rPr>
        <w:t>มีนัยสำคัญ</w:t>
      </w:r>
      <w:r w:rsidRPr="00F70D46">
        <w:rPr>
          <w:rFonts w:ascii="Angsana New" w:hAnsi="Angsana New" w:hint="cs"/>
          <w:sz w:val="30"/>
          <w:szCs w:val="30"/>
          <w:cs/>
        </w:rPr>
        <w:t>สำหรับ</w:t>
      </w:r>
      <w:r w:rsidRPr="00F70D46">
        <w:rPr>
          <w:rFonts w:ascii="Angsana New" w:hAnsi="Angsana New"/>
          <w:sz w:val="30"/>
          <w:szCs w:val="30"/>
          <w:cs/>
        </w:rPr>
        <w:t>การวัดมูลค่า</w:t>
      </w:r>
      <w:r w:rsidRPr="00F70D46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F70D46" w:rsidRPr="00F70D46" w:rsidRDefault="00F70D46" w:rsidP="00F70D46">
      <w:pPr>
        <w:shd w:val="clear" w:color="auto" w:fill="FFFFFF"/>
        <w:tabs>
          <w:tab w:val="clear" w:pos="454"/>
        </w:tabs>
        <w:ind w:left="540"/>
        <w:jc w:val="both"/>
        <w:rPr>
          <w:rFonts w:ascii="Angsana New" w:eastAsia="Times New Roman" w:hAnsi="Angsana New"/>
          <w:sz w:val="30"/>
          <w:szCs w:val="30"/>
          <w:highlight w:val="cyan"/>
        </w:rPr>
      </w:pPr>
    </w:p>
    <w:p w:rsidR="00F70D46" w:rsidRP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F70D46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F70D46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F70D46" w:rsidRDefault="00F70D46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1643BD" w:rsidRPr="00D80A44" w:rsidRDefault="001643B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ข้อมูลเพิ่มเติม</w:t>
      </w:r>
      <w:r w:rsidRPr="00D80A44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D80A44">
        <w:rPr>
          <w:rFonts w:asciiTheme="majorBidi" w:hAnsiTheme="majorBidi" w:cstheme="majorBidi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 w:rsidR="008C4DF8">
        <w:rPr>
          <w:rFonts w:asciiTheme="majorBidi" w:hAnsiTheme="majorBidi" w:cstheme="majorBidi"/>
          <w:sz w:val="30"/>
          <w:szCs w:val="30"/>
        </w:rPr>
        <w:t xml:space="preserve"> 1</w:t>
      </w:r>
      <w:r w:rsidR="001A7AA4">
        <w:rPr>
          <w:rFonts w:asciiTheme="majorBidi" w:hAnsiTheme="majorBidi" w:cstheme="majorBidi"/>
          <w:sz w:val="30"/>
          <w:szCs w:val="30"/>
        </w:rPr>
        <w:t>5</w:t>
      </w:r>
      <w:r w:rsidRPr="00D80A44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1643BD" w:rsidRPr="00D80A44" w:rsidRDefault="001643B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A1D70" w:rsidRPr="00D80A44" w:rsidRDefault="001643BD" w:rsidP="00D150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Cs/>
          <w:sz w:val="30"/>
          <w:szCs w:val="30"/>
        </w:rPr>
      </w:pPr>
      <w:r w:rsidRPr="00D80A44">
        <w:rPr>
          <w:rFonts w:ascii="Angsana New" w:hAnsi="Angsana New"/>
          <w:b/>
          <w:sz w:val="30"/>
          <w:szCs w:val="30"/>
        </w:rPr>
        <w:t>3</w:t>
      </w:r>
      <w:r w:rsidR="004A1D70" w:rsidRPr="00D80A44">
        <w:rPr>
          <w:rFonts w:ascii="Angsana New" w:hAnsi="Angsana New"/>
          <w:b/>
          <w:sz w:val="30"/>
          <w:szCs w:val="30"/>
        </w:rPr>
        <w:tab/>
      </w:r>
      <w:r w:rsidR="004A1D70" w:rsidRPr="00D80A44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277230" w:rsidRPr="00D80A44" w:rsidRDefault="00277230" w:rsidP="002772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B73DE2" w:rsidRPr="00D80A44" w:rsidRDefault="00B73DE2" w:rsidP="00B73DE2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D80A44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D80A44">
        <w:rPr>
          <w:rFonts w:ascii="Angsana New" w:hAnsi="Angsana New" w:hint="cs"/>
          <w:sz w:val="30"/>
          <w:szCs w:val="30"/>
          <w:cs/>
        </w:rPr>
        <w:t>เป็นบุคคลหรือกิจการ</w:t>
      </w:r>
      <w:r w:rsidRPr="00D80A4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D80A44">
        <w:rPr>
          <w:rFonts w:ascii="Angsana New" w:hAnsi="Angsana New" w:hint="cs"/>
          <w:sz w:val="30"/>
          <w:szCs w:val="30"/>
          <w:cs/>
        </w:rPr>
        <w:t>กับกลุ่มบริษัท</w:t>
      </w:r>
      <w:r w:rsidRPr="00D80A44">
        <w:rPr>
          <w:rFonts w:ascii="Angsana New" w:hAnsi="Angsana New"/>
          <w:sz w:val="30"/>
          <w:szCs w:val="30"/>
        </w:rPr>
        <w:t xml:space="preserve">        </w:t>
      </w:r>
      <w:r w:rsidRPr="00D80A44">
        <w:rPr>
          <w:rFonts w:ascii="Angsana New" w:hAnsi="Angsana New" w:hint="cs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377316">
        <w:rPr>
          <w:rFonts w:ascii="Angsana New" w:hAnsi="Angsana New" w:hint="cs"/>
          <w:sz w:val="30"/>
          <w:szCs w:val="30"/>
          <w:cs/>
        </w:rPr>
        <w:t>นัย</w:t>
      </w:r>
      <w:r w:rsidRPr="00D80A44">
        <w:rPr>
          <w:rFonts w:ascii="Angsana New" w:hAnsi="Angsana New" w:hint="cs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="005470D5" w:rsidRPr="00D80A44">
        <w:rPr>
          <w:rFonts w:ascii="Angsana New" w:hAnsi="Angsana New"/>
          <w:sz w:val="30"/>
          <w:szCs w:val="30"/>
        </w:rPr>
        <w:t xml:space="preserve"> </w:t>
      </w:r>
      <w:r w:rsidR="00DC08FF" w:rsidRPr="00D80A44">
        <w:rPr>
          <w:rFonts w:ascii="Angsana New" w:hAnsi="Angsana New" w:hint="cs"/>
          <w:sz w:val="30"/>
          <w:szCs w:val="30"/>
          <w:cs/>
        </w:rPr>
        <w:t>หรือ</w:t>
      </w:r>
      <w:r w:rsidRPr="00D80A4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C08FF" w:rsidRPr="00D80A44">
        <w:rPr>
          <w:rFonts w:ascii="Angsana New" w:hAnsi="Angsana New" w:hint="cs"/>
          <w:sz w:val="30"/>
          <w:szCs w:val="30"/>
          <w:cs/>
        </w:rPr>
        <w:t>อยู่ภายใต้</w:t>
      </w:r>
      <w:r w:rsidRPr="00D80A44">
        <w:rPr>
          <w:rFonts w:ascii="Angsana New" w:hAnsi="Angsana New" w:hint="cs"/>
          <w:sz w:val="30"/>
          <w:szCs w:val="30"/>
          <w:cs/>
        </w:rPr>
        <w:t>การควบคุมเดียวกันหรือ</w:t>
      </w:r>
      <w:r w:rsidR="00DC08FF" w:rsidRPr="00D80A44">
        <w:rPr>
          <w:rFonts w:ascii="Angsana New" w:hAnsi="Angsana New" w:hint="cs"/>
          <w:sz w:val="30"/>
          <w:szCs w:val="30"/>
          <w:cs/>
        </w:rPr>
        <w:t>อยู่ภายใต้อิทธิพลอย่างมีนัย</w:t>
      </w:r>
      <w:r w:rsidRPr="00D80A44">
        <w:rPr>
          <w:rFonts w:ascii="Angsana New" w:hAnsi="Angsana New" w:hint="cs"/>
          <w:sz w:val="30"/>
          <w:szCs w:val="30"/>
          <w:cs/>
        </w:rPr>
        <w:t>สำคัญเดียวกัน</w:t>
      </w:r>
      <w:r w:rsidR="00DC08FF" w:rsidRPr="00D80A44">
        <w:rPr>
          <w:rFonts w:ascii="Angsana New" w:hAnsi="Angsana New" w:hint="cs"/>
          <w:sz w:val="30"/>
          <w:szCs w:val="30"/>
          <w:cs/>
        </w:rPr>
        <w:t xml:space="preserve">กับบุคคลหรือกิจการนั้น </w:t>
      </w:r>
      <w:r w:rsidRPr="00D80A44">
        <w:rPr>
          <w:rFonts w:ascii="Angsana New" w:hAnsi="Angsana New" w:hint="cs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635183" w:rsidRPr="00D80A44" w:rsidRDefault="00635183" w:rsidP="002772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9F6BC5" w:rsidRDefault="00144D5F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</w:t>
      </w:r>
      <w:r w:rsidR="000C4A61" w:rsidRPr="00D80A44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E444AE" w:rsidRPr="00D80A44">
        <w:rPr>
          <w:rFonts w:ascii="Angsana New" w:hAnsi="Angsana New"/>
          <w:sz w:val="30"/>
          <w:szCs w:val="30"/>
          <w:cs/>
        </w:rPr>
        <w:t>ได้เปิดเผยในหมาย</w:t>
      </w:r>
      <w:r w:rsidR="00E444AE" w:rsidRPr="00E444AE">
        <w:rPr>
          <w:rFonts w:ascii="Angsana New" w:hAnsi="Angsana New"/>
          <w:sz w:val="30"/>
          <w:szCs w:val="30"/>
          <w:cs/>
        </w:rPr>
        <w:t>เหตุประกอบง</w:t>
      </w:r>
      <w:r w:rsidR="00E444AE" w:rsidRPr="005470D5">
        <w:rPr>
          <w:rFonts w:ascii="Angsana New" w:hAnsi="Angsana New"/>
          <w:sz w:val="30"/>
          <w:szCs w:val="30"/>
          <w:cs/>
        </w:rPr>
        <w:t xml:space="preserve">บการเงินข้อ </w:t>
      </w:r>
      <w:r w:rsidR="00413BF4">
        <w:rPr>
          <w:rFonts w:ascii="Angsana New" w:hAnsi="Angsana New"/>
          <w:sz w:val="30"/>
          <w:szCs w:val="30"/>
        </w:rPr>
        <w:t xml:space="preserve">5 </w:t>
      </w:r>
      <w:r w:rsidR="00413BF4">
        <w:rPr>
          <w:rFonts w:ascii="Angsana New" w:hAnsi="Angsana New" w:hint="cs"/>
          <w:sz w:val="30"/>
          <w:szCs w:val="30"/>
          <w:cs/>
        </w:rPr>
        <w:t xml:space="preserve">และ </w:t>
      </w:r>
      <w:r w:rsidR="00F75DB0" w:rsidRPr="005470D5">
        <w:rPr>
          <w:rFonts w:ascii="Angsana New" w:hAnsi="Angsana New"/>
          <w:sz w:val="30"/>
          <w:szCs w:val="30"/>
        </w:rPr>
        <w:t>6</w:t>
      </w:r>
      <w:r w:rsidR="0039395E" w:rsidRPr="005470D5">
        <w:rPr>
          <w:rFonts w:ascii="Angsana New" w:hAnsi="Angsana New"/>
          <w:sz w:val="30"/>
          <w:szCs w:val="30"/>
        </w:rPr>
        <w:t xml:space="preserve"> </w:t>
      </w:r>
      <w:r w:rsidR="00E444AE" w:rsidRPr="005470D5">
        <w:rPr>
          <w:rFonts w:ascii="Angsana New" w:hAnsi="Angsana New"/>
          <w:sz w:val="30"/>
          <w:szCs w:val="30"/>
          <w:cs/>
        </w:rPr>
        <w:t>สำ</w:t>
      </w:r>
      <w:r w:rsidR="00E444AE" w:rsidRPr="00E444AE">
        <w:rPr>
          <w:rFonts w:ascii="Angsana New" w:hAnsi="Angsana New"/>
          <w:sz w:val="30"/>
          <w:szCs w:val="30"/>
          <w:cs/>
        </w:rPr>
        <w:t>หรับความสัมพันธ์กับผู้บริหารสำคัญและบุคคลหรือกิจการที่เกี่ยวข้องกันอื่น มีดังนี้</w:t>
      </w:r>
    </w:p>
    <w:p w:rsidR="006E79BB" w:rsidRDefault="006E79BB">
      <w:pPr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070"/>
        <w:gridCol w:w="3960"/>
      </w:tblGrid>
      <w:tr w:rsidR="00675BEC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675BEC" w:rsidRPr="00DB6E5F" w:rsidRDefault="00675BEC" w:rsidP="0023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70" w:type="dxa"/>
            <w:shd w:val="clear" w:color="auto" w:fill="auto"/>
          </w:tcPr>
          <w:p w:rsidR="00675BEC" w:rsidRPr="00DB6E5F" w:rsidRDefault="00675BEC" w:rsidP="005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675BEC" w:rsidRPr="00DB6E5F" w:rsidRDefault="00675BEC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675BEC" w:rsidRPr="00DB6E5F" w:rsidRDefault="00675BEC" w:rsidP="0023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44D5F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144D5F" w:rsidRPr="00DB6E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70" w:type="dxa"/>
            <w:shd w:val="clear" w:color="auto" w:fill="auto"/>
          </w:tcPr>
          <w:p w:rsidR="00144D5F" w:rsidRPr="00DB6E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144D5F" w:rsidRPr="00144D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</w:t>
            </w:r>
            <w:r w:rsidR="00F75DB0">
              <w:rPr>
                <w:rFonts w:ascii="Angsana New" w:hAnsi="Angsana New"/>
                <w:sz w:val="30"/>
                <w:szCs w:val="30"/>
                <w:cs/>
              </w:rPr>
              <w:t>ี้</w:t>
            </w:r>
            <w:r w:rsidR="00475F16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กรรมการของ</w:t>
            </w:r>
            <w:r w:rsidR="00E444AE" w:rsidRPr="00E444AE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8D4277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8D4277" w:rsidRPr="00BF1418" w:rsidRDefault="00F75DB0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8D4277">
              <w:rPr>
                <w:rFonts w:ascii="Angsana New" w:hAnsi="Angsana New" w:hint="cs"/>
                <w:sz w:val="30"/>
                <w:szCs w:val="30"/>
                <w:cs/>
              </w:rPr>
              <w:t>ฟูจิอิ ไอออน</w:t>
            </w:r>
            <w:r w:rsidR="00D66300">
              <w:rPr>
                <w:rFonts w:ascii="Angsana New" w:hAnsi="Angsana New" w:hint="cs"/>
                <w:sz w:val="30"/>
                <w:szCs w:val="30"/>
                <w:cs/>
              </w:rPr>
              <w:t xml:space="preserve"> เวิร์ค จำกัด</w:t>
            </w:r>
          </w:p>
        </w:tc>
        <w:tc>
          <w:tcPr>
            <w:tcW w:w="2070" w:type="dxa"/>
            <w:shd w:val="clear" w:color="auto" w:fill="auto"/>
          </w:tcPr>
          <w:p w:rsidR="008D4277" w:rsidRDefault="008D4277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60" w:type="dxa"/>
            <w:shd w:val="clear" w:color="auto" w:fill="auto"/>
          </w:tcPr>
          <w:p w:rsidR="008D4277" w:rsidRPr="002A6B69" w:rsidRDefault="008D4277" w:rsidP="0012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6B69">
              <w:rPr>
                <w:rFonts w:ascii="Angsana New" w:hAnsi="Angsana New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8D4277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8D4277" w:rsidRDefault="00E444AE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sz w:val="30"/>
                <w:szCs w:val="30"/>
                <w:cs/>
              </w:rPr>
              <w:t>นายนรากร  ราชพลสิทธิ์</w:t>
            </w:r>
          </w:p>
        </w:tc>
        <w:tc>
          <w:tcPr>
            <w:tcW w:w="2070" w:type="dxa"/>
            <w:shd w:val="clear" w:color="auto" w:fill="auto"/>
          </w:tcPr>
          <w:p w:rsidR="008D4277" w:rsidRPr="00DB6E5F" w:rsidRDefault="008D4277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8D4277" w:rsidRPr="00144D5F" w:rsidRDefault="005470D5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4277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ถือหุ้นในบริษัทตั้งแต่</w:t>
            </w:r>
            <w:r w:rsidR="00E305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427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8D4277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8D4277">
              <w:rPr>
                <w:rFonts w:ascii="Angsana New" w:hAnsi="Angsana New"/>
                <w:sz w:val="30"/>
                <w:szCs w:val="30"/>
                <w:cs/>
              </w:rPr>
              <w:t>ขึ้นไป และเป็นกรรมการของบริษัท</w:t>
            </w:r>
          </w:p>
        </w:tc>
      </w:tr>
      <w:tr w:rsidR="008D4277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8D4277" w:rsidRDefault="00380F1D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มณีอุดมสุข จำกัด</w:t>
            </w:r>
          </w:p>
        </w:tc>
        <w:tc>
          <w:tcPr>
            <w:tcW w:w="2070" w:type="dxa"/>
            <w:shd w:val="clear" w:color="auto" w:fill="auto"/>
          </w:tcPr>
          <w:p w:rsidR="008D4277" w:rsidRDefault="008D4277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8D4277" w:rsidRDefault="00380F1D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</w:tbl>
    <w:p w:rsidR="0004473F" w:rsidRDefault="0004473F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8D5BDF" w:rsidRDefault="008D5BDF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F7D59" w:rsidRPr="00192B65" w:rsidRDefault="003F7D59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B65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</w:t>
      </w:r>
      <w:r w:rsidR="00B32594" w:rsidRPr="00192B65">
        <w:rPr>
          <w:rFonts w:ascii="Angsana New" w:hAnsi="Angsana New"/>
          <w:sz w:val="30"/>
          <w:szCs w:val="30"/>
          <w:cs/>
        </w:rPr>
        <w:t>รายการ</w:t>
      </w:r>
      <w:r w:rsidR="005470D5">
        <w:rPr>
          <w:rFonts w:ascii="Angsana New" w:hAnsi="Angsana New" w:hint="cs"/>
          <w:sz w:val="30"/>
          <w:szCs w:val="30"/>
          <w:cs/>
        </w:rPr>
        <w:t>แต่ละประเภท</w:t>
      </w:r>
      <w:r w:rsidRPr="00192B65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AC326C" w:rsidRPr="00CA792E" w:rsidRDefault="00AC326C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5130"/>
      </w:tblGrid>
      <w:tr w:rsidR="003F7D59" w:rsidRPr="000C7DE9" w:rsidTr="005470D5">
        <w:tc>
          <w:tcPr>
            <w:tcW w:w="3870" w:type="dxa"/>
          </w:tcPr>
          <w:p w:rsidR="003F7D59" w:rsidRPr="000C7DE9" w:rsidRDefault="00B21F7D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F7D59" w:rsidRPr="000C7DE9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3F7D59" w:rsidRPr="000C7DE9" w:rsidRDefault="003F7D59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F2D41" w:rsidRPr="000C7DE9" w:rsidTr="005470D5">
        <w:tc>
          <w:tcPr>
            <w:tcW w:w="3870" w:type="dxa"/>
          </w:tcPr>
          <w:p w:rsidR="00AF2D41" w:rsidRPr="008379D0" w:rsidRDefault="002D0E8C" w:rsidP="004B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="00AF2D41" w:rsidRPr="008379D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7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AD417A" w:rsidRPr="000C7DE9" w:rsidTr="005470D5">
        <w:tc>
          <w:tcPr>
            <w:tcW w:w="3870" w:type="dxa"/>
          </w:tcPr>
          <w:p w:rsidR="00AD417A" w:rsidRPr="00192B65" w:rsidRDefault="00C1770B" w:rsidP="00D9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AD417A">
              <w:rPr>
                <w:rFonts w:ascii="Angsana New" w:hAnsi="Angsana New" w:hint="cs"/>
                <w:sz w:val="30"/>
                <w:szCs w:val="30"/>
                <w:cs/>
              </w:rPr>
              <w:t>การให้ความช่วยเหลือด้านบริการจัดการ</w:t>
            </w:r>
          </w:p>
        </w:tc>
        <w:tc>
          <w:tcPr>
            <w:tcW w:w="270" w:type="dxa"/>
          </w:tcPr>
          <w:p w:rsidR="00AD417A" w:rsidRPr="000C7DE9" w:rsidRDefault="00AD417A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D417A" w:rsidRPr="000C7DE9" w:rsidRDefault="00AD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AF2D41" w:rsidRPr="000C7DE9" w:rsidTr="005470D5">
        <w:tc>
          <w:tcPr>
            <w:tcW w:w="3870" w:type="dxa"/>
          </w:tcPr>
          <w:p w:rsidR="00AF2D41" w:rsidRDefault="002D0E8C" w:rsidP="004B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="00AF2D41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7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F2D41" w:rsidRPr="000C7DE9" w:rsidRDefault="00AF2D41" w:rsidP="000C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ราคาตามเงื่อนไขทางธุรกิจปกติเช่นเดียวกับรายการซื้อ</w:t>
            </w:r>
            <w:r w:rsidR="005470D5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0C7D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AF2D41" w:rsidRPr="000C7DE9" w:rsidRDefault="005470D5" w:rsidP="000C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AF2D41" w:rsidRPr="000C7DE9">
              <w:rPr>
                <w:rFonts w:ascii="Angsana New" w:hAnsi="Angsana New"/>
                <w:sz w:val="30"/>
                <w:szCs w:val="30"/>
                <w:cs/>
              </w:rPr>
              <w:t>จากกิจการอื่นที่ไม่เกี่ยวข้องกัน</w:t>
            </w:r>
          </w:p>
        </w:tc>
      </w:tr>
      <w:tr w:rsidR="00AC7CB0" w:rsidRPr="00CA792E" w:rsidTr="005470D5">
        <w:tc>
          <w:tcPr>
            <w:tcW w:w="3870" w:type="dxa"/>
          </w:tcPr>
          <w:p w:rsidR="00AC7CB0" w:rsidRPr="00A30D77" w:rsidRDefault="00AC7CB0" w:rsidP="00D9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0D7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A30D77" w:rsidRPr="00A30D7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AC7CB0" w:rsidRPr="00A30D77" w:rsidRDefault="00AC7CB0" w:rsidP="009868F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C7CB0" w:rsidRDefault="00C1770B" w:rsidP="002B5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0613F" w:rsidRPr="00CA792E" w:rsidTr="0000613F">
        <w:tc>
          <w:tcPr>
            <w:tcW w:w="3870" w:type="dxa"/>
          </w:tcPr>
          <w:p w:rsidR="0000613F" w:rsidRPr="00A30D77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A30D7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00613F" w:rsidRPr="000C7DE9" w:rsidRDefault="0000613F" w:rsidP="0000613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00613F" w:rsidRDefault="00C1770B" w:rsidP="002B5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0613F" w:rsidRPr="00CA792E" w:rsidTr="005470D5">
        <w:tc>
          <w:tcPr>
            <w:tcW w:w="3870" w:type="dxa"/>
          </w:tcPr>
          <w:p w:rsidR="0000613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C1770B"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ความช่วยเหลือด้านบริการจัดการ</w:t>
            </w:r>
          </w:p>
        </w:tc>
        <w:tc>
          <w:tcPr>
            <w:tcW w:w="270" w:type="dxa"/>
          </w:tcPr>
          <w:p w:rsidR="0000613F" w:rsidRPr="000C7DE9" w:rsidRDefault="0000613F" w:rsidP="0000613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0C7DE9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00613F" w:rsidRPr="00CA792E" w:rsidTr="005470D5">
        <w:tc>
          <w:tcPr>
            <w:tcW w:w="3870" w:type="dxa"/>
          </w:tcPr>
          <w:p w:rsidR="0000613F" w:rsidRPr="000C7DE9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7DE9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70" w:type="dxa"/>
          </w:tcPr>
          <w:p w:rsidR="0000613F" w:rsidRPr="000C7DE9" w:rsidRDefault="0000613F" w:rsidP="0000613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0C7DE9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00613F" w:rsidRPr="00044158" w:rsidTr="004A180F">
        <w:tc>
          <w:tcPr>
            <w:tcW w:w="38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180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00613F" w:rsidRPr="004A180F" w:rsidRDefault="0000613F" w:rsidP="0000613F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4A180F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อัตราดอกเบี้ยเงิน</w:t>
            </w:r>
            <w:r w:rsidRPr="004A180F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>กู้ยืมระยะสั้น</w:t>
            </w:r>
            <w:r w:rsidRPr="004A180F">
              <w:rPr>
                <w:rFonts w:asciiTheme="majorBidi" w:hAnsiTheme="majorBidi" w:cstheme="majorBidi"/>
                <w:cs/>
                <w:lang w:val="en-US"/>
              </w:rPr>
              <w:t>ของสถาบันการเงินภายในประเทศแห่งหนึ่ง</w:t>
            </w:r>
            <w:r w:rsidRPr="004A180F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00613F" w:rsidRPr="00044158" w:rsidTr="004A180F">
        <w:tc>
          <w:tcPr>
            <w:tcW w:w="38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00613F" w:rsidRPr="004A180F" w:rsidRDefault="0000613F" w:rsidP="0000613F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spacing w:val="8"/>
                <w:cs/>
                <w:lang w:val="en-US"/>
              </w:rPr>
            </w:pPr>
            <w:r w:rsidRPr="004A180F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อัตราดอกเบี้ยเงิน</w:t>
            </w:r>
            <w:r w:rsidRPr="004A180F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>กู้ยืมระยะสั้น</w:t>
            </w:r>
            <w:r w:rsidRPr="004A180F">
              <w:rPr>
                <w:rFonts w:asciiTheme="majorBidi" w:hAnsiTheme="majorBidi" w:cstheme="majorBidi"/>
                <w:cs/>
                <w:lang w:val="en-US"/>
              </w:rPr>
              <w:t>ของสถาบันการเงินภายในประเทศแห่งหนึ่ง</w:t>
            </w:r>
          </w:p>
        </w:tc>
      </w:tr>
      <w:tr w:rsidR="0000613F" w:rsidRPr="00044158" w:rsidTr="005470D5">
        <w:tc>
          <w:tcPr>
            <w:tcW w:w="38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00613F" w:rsidRPr="00CA792E" w:rsidTr="005470D5">
        <w:tc>
          <w:tcPr>
            <w:tcW w:w="38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CA792E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 xml:space="preserve">    พิจารณาผลตอบแทน</w:t>
            </w:r>
            <w:r w:rsidRPr="000441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380F1D" w:rsidRDefault="00380F1D" w:rsidP="0060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:rsidR="003F7D59" w:rsidRPr="00192B65" w:rsidRDefault="008D1E28" w:rsidP="0060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F1418">
        <w:rPr>
          <w:rFonts w:ascii="Angsana New" w:hAnsi="Angsana New"/>
          <w:b/>
          <w:sz w:val="30"/>
          <w:szCs w:val="30"/>
          <w:cs/>
        </w:rPr>
        <w:t>ร</w:t>
      </w:r>
      <w:r w:rsidR="003F7D59" w:rsidRPr="00BF1418">
        <w:rPr>
          <w:rFonts w:ascii="Angsana New" w:hAnsi="Angsana New"/>
          <w:b/>
          <w:sz w:val="30"/>
          <w:szCs w:val="30"/>
          <w:cs/>
        </w:rPr>
        <w:t>ายการที่สำคัญ</w:t>
      </w:r>
      <w:r w:rsidR="006047E1" w:rsidRPr="00BF1418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3F7D59" w:rsidRPr="00BF1418">
        <w:rPr>
          <w:rFonts w:ascii="Angsana New" w:hAnsi="Angsana New"/>
          <w:b/>
          <w:sz w:val="30"/>
          <w:szCs w:val="30"/>
          <w:cs/>
        </w:rPr>
        <w:t>สำหรับงวดสามเดือน</w:t>
      </w:r>
      <w:r w:rsidR="00AC41C0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="003F7D59" w:rsidRPr="00BF1418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3F7D59" w:rsidRPr="00A20086">
        <w:rPr>
          <w:rFonts w:ascii="Angsana New" w:hAnsi="Angsana New"/>
          <w:b/>
          <w:sz w:val="30"/>
          <w:szCs w:val="30"/>
          <w:cs/>
        </w:rPr>
        <w:t>3</w:t>
      </w:r>
      <w:r w:rsidR="0047129F">
        <w:rPr>
          <w:rFonts w:ascii="Angsana New" w:hAnsi="Angsana New" w:hint="cs"/>
          <w:b/>
          <w:sz w:val="30"/>
          <w:szCs w:val="30"/>
          <w:cs/>
        </w:rPr>
        <w:t>0</w:t>
      </w:r>
      <w:r w:rsidR="003F6507">
        <w:rPr>
          <w:rFonts w:ascii="Angsana New" w:hAnsi="Angsana New"/>
          <w:b/>
          <w:sz w:val="30"/>
          <w:szCs w:val="30"/>
          <w:cs/>
        </w:rPr>
        <w:t xml:space="preserve"> </w:t>
      </w:r>
      <w:r w:rsidR="003F6507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DB5608" w:rsidRPr="00BF1418">
        <w:rPr>
          <w:rFonts w:ascii="Angsana New" w:hAnsi="Angsana New"/>
          <w:b/>
          <w:sz w:val="30"/>
          <w:szCs w:val="30"/>
          <w:cs/>
        </w:rPr>
        <w:t xml:space="preserve"> </w:t>
      </w:r>
      <w:r w:rsidR="00A5043F" w:rsidRPr="00BF1418">
        <w:rPr>
          <w:rFonts w:ascii="Angsana New" w:hAnsi="Angsana New"/>
          <w:b/>
          <w:sz w:val="30"/>
          <w:szCs w:val="30"/>
          <w:cs/>
        </w:rPr>
        <w:t>25</w:t>
      </w:r>
      <w:r w:rsidR="0094309F">
        <w:rPr>
          <w:rFonts w:ascii="Angsana New" w:hAnsi="Angsana New"/>
          <w:bCs/>
          <w:sz w:val="30"/>
          <w:szCs w:val="30"/>
        </w:rPr>
        <w:t>6</w:t>
      </w:r>
      <w:r w:rsidR="0094309F" w:rsidRPr="0094309F">
        <w:rPr>
          <w:rFonts w:ascii="Angsana New" w:hAnsi="Angsana New" w:hint="cs"/>
          <w:b/>
          <w:sz w:val="30"/>
          <w:szCs w:val="30"/>
          <w:cs/>
        </w:rPr>
        <w:t>1</w:t>
      </w:r>
      <w:r w:rsidR="000553A5" w:rsidRPr="000553A5">
        <w:rPr>
          <w:rFonts w:ascii="Angsana New" w:hAnsi="Angsana New"/>
          <w:bCs/>
          <w:sz w:val="30"/>
          <w:szCs w:val="30"/>
        </w:rPr>
        <w:t xml:space="preserve"> </w:t>
      </w:r>
      <w:r w:rsidR="003F7D59" w:rsidRPr="00BF1418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5043F" w:rsidRPr="00BF1418">
        <w:rPr>
          <w:rFonts w:ascii="Angsana New" w:hAnsi="Angsana New"/>
          <w:b/>
          <w:sz w:val="30"/>
          <w:szCs w:val="30"/>
          <w:cs/>
        </w:rPr>
        <w:t>25</w:t>
      </w:r>
      <w:r w:rsidR="0094309F">
        <w:rPr>
          <w:rFonts w:ascii="Angsana New" w:hAnsi="Angsana New"/>
          <w:b/>
          <w:sz w:val="30"/>
          <w:szCs w:val="30"/>
          <w:cs/>
        </w:rPr>
        <w:t>60</w:t>
      </w:r>
      <w:r w:rsidR="00E444AE" w:rsidRPr="00E444AE">
        <w:rPr>
          <w:rFonts w:ascii="Angsana New" w:hAnsi="Angsana New"/>
          <w:bCs/>
          <w:sz w:val="30"/>
          <w:szCs w:val="30"/>
          <w:cs/>
        </w:rPr>
        <w:t xml:space="preserve"> </w:t>
      </w:r>
      <w:r w:rsidR="003F7D59" w:rsidRPr="00BF141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A61B89" w:rsidRPr="0004473F" w:rsidRDefault="00A61B89" w:rsidP="003F7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1"/>
        <w:gridCol w:w="1167"/>
        <w:gridCol w:w="236"/>
        <w:gridCol w:w="1201"/>
        <w:gridCol w:w="270"/>
        <w:gridCol w:w="1078"/>
        <w:gridCol w:w="270"/>
        <w:gridCol w:w="1167"/>
      </w:tblGrid>
      <w:tr w:rsidR="008132D7" w:rsidRPr="00AC7CB0" w:rsidTr="00AC41C0">
        <w:trPr>
          <w:tblHeader/>
        </w:trPr>
        <w:tc>
          <w:tcPr>
            <w:tcW w:w="3871" w:type="dxa"/>
          </w:tcPr>
          <w:p w:rsidR="008132D7" w:rsidRPr="00AF795C" w:rsidRDefault="008132D7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:rsidR="008132D7" w:rsidRPr="00AC7CB0" w:rsidRDefault="008132D7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132D7" w:rsidRPr="00AC7CB0" w:rsidRDefault="008132D7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5" w:type="dxa"/>
            <w:gridSpan w:val="3"/>
          </w:tcPr>
          <w:p w:rsidR="008132D7" w:rsidRPr="00AC7CB0" w:rsidRDefault="008132D7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2D7" w:rsidRPr="00AC7CB0" w:rsidTr="00AC41C0">
        <w:trPr>
          <w:tblHeader/>
        </w:trPr>
        <w:tc>
          <w:tcPr>
            <w:tcW w:w="3871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67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8132D7" w:rsidRPr="00AC7CB0" w:rsidTr="00AC41C0">
        <w:trPr>
          <w:tblHeader/>
        </w:trPr>
        <w:tc>
          <w:tcPr>
            <w:tcW w:w="3871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132D7" w:rsidRPr="00AC7CB0" w:rsidTr="00AC41C0">
        <w:tc>
          <w:tcPr>
            <w:tcW w:w="3871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2D7" w:rsidRPr="00AC7CB0" w:rsidTr="00AC41C0">
        <w:tc>
          <w:tcPr>
            <w:tcW w:w="3871" w:type="dxa"/>
          </w:tcPr>
          <w:p w:rsidR="008132D7" w:rsidRPr="00AC7CB0" w:rsidRDefault="008132D7" w:rsidP="005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Pr="00AC7CB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  <w:shd w:val="clear" w:color="auto" w:fill="auto"/>
          </w:tcPr>
          <w:p w:rsidR="008132D7" w:rsidRPr="00AC7CB0" w:rsidRDefault="008132D7" w:rsidP="00547A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8132D7" w:rsidRPr="00AC7CB0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8132D7" w:rsidRPr="00AC7CB0" w:rsidRDefault="008132D7" w:rsidP="00547A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132D7" w:rsidRPr="00AC7CB0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8132D7" w:rsidRPr="00AC7CB0" w:rsidRDefault="00AC41C0" w:rsidP="00547A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41C0">
              <w:rPr>
                <w:rFonts w:ascii="Angsana New" w:hAnsi="Angsana New"/>
                <w:sz w:val="30"/>
                <w:szCs w:val="30"/>
                <w:lang w:val="en-US"/>
              </w:rPr>
              <w:t>554,870</w:t>
            </w:r>
          </w:p>
        </w:tc>
        <w:tc>
          <w:tcPr>
            <w:tcW w:w="270" w:type="dxa"/>
          </w:tcPr>
          <w:p w:rsidR="008132D7" w:rsidRPr="00AC7CB0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8132D7" w:rsidRPr="008D68B8" w:rsidRDefault="008132D7" w:rsidP="00547A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 w:bidi="th-TH"/>
              </w:rPr>
              <w:t>471,560</w:t>
            </w:r>
          </w:p>
        </w:tc>
      </w:tr>
      <w:tr w:rsidR="008132D7" w:rsidRPr="00381548" w:rsidTr="00AC41C0">
        <w:tc>
          <w:tcPr>
            <w:tcW w:w="3871" w:type="dxa"/>
          </w:tcPr>
          <w:p w:rsidR="008132D7" w:rsidRPr="00381548" w:rsidRDefault="008132D7" w:rsidP="005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รายได้การให้ความช่วยเหลือด้านบริการจัดการ</w:t>
            </w:r>
          </w:p>
        </w:tc>
        <w:tc>
          <w:tcPr>
            <w:tcW w:w="1167" w:type="dxa"/>
            <w:shd w:val="clear" w:color="auto" w:fill="auto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8132D7" w:rsidRPr="00381548" w:rsidRDefault="00AC41C0" w:rsidP="00547A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41C0">
              <w:rPr>
                <w:rFonts w:ascii="Angsana New" w:hAnsi="Angsana New"/>
                <w:sz w:val="30"/>
                <w:szCs w:val="30"/>
                <w:lang w:val="en-US"/>
              </w:rPr>
              <w:t>8,959,609</w:t>
            </w:r>
          </w:p>
        </w:tc>
        <w:tc>
          <w:tcPr>
            <w:tcW w:w="270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8132D7" w:rsidRPr="00C273A3" w:rsidRDefault="008132D7" w:rsidP="00547A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/>
              </w:rPr>
              <w:t>4,564,901</w:t>
            </w:r>
          </w:p>
        </w:tc>
      </w:tr>
      <w:tr w:rsidR="008132D7" w:rsidRPr="00381548" w:rsidTr="00AC41C0">
        <w:tc>
          <w:tcPr>
            <w:tcW w:w="3871" w:type="dxa"/>
          </w:tcPr>
          <w:p w:rsidR="008132D7" w:rsidRPr="00381548" w:rsidRDefault="008132D7" w:rsidP="005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Pr="003815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7" w:type="dxa"/>
            <w:shd w:val="clear" w:color="auto" w:fill="auto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8132D7" w:rsidRPr="00381548" w:rsidRDefault="00523ADA" w:rsidP="00547A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88,109,023</w:t>
            </w:r>
          </w:p>
        </w:tc>
        <w:tc>
          <w:tcPr>
            <w:tcW w:w="270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8132D7" w:rsidRPr="004F6751" w:rsidRDefault="008132D7" w:rsidP="00547A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 w:bidi="th-TH"/>
              </w:rPr>
              <w:t>20,896,055</w:t>
            </w:r>
          </w:p>
        </w:tc>
      </w:tr>
      <w:tr w:rsidR="00AC41C0" w:rsidRPr="00381548" w:rsidTr="00AC41C0">
        <w:tc>
          <w:tcPr>
            <w:tcW w:w="3871" w:type="dxa"/>
          </w:tcPr>
          <w:p w:rsidR="00AC41C0" w:rsidRDefault="00523ADA" w:rsidP="00AC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AC41C0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67" w:type="dxa"/>
            <w:shd w:val="clear" w:color="auto" w:fill="auto"/>
          </w:tcPr>
          <w:p w:rsidR="00AC41C0" w:rsidRPr="00381548" w:rsidRDefault="00AC41C0" w:rsidP="00AC41C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C41C0" w:rsidRPr="00381548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C41C0" w:rsidRPr="00381548" w:rsidRDefault="00AC41C0" w:rsidP="00AC41C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C41C0" w:rsidRPr="00381548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41C0" w:rsidRPr="00381548" w:rsidRDefault="00523ADA" w:rsidP="00AC41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607,477</w:t>
            </w:r>
          </w:p>
        </w:tc>
        <w:tc>
          <w:tcPr>
            <w:tcW w:w="270" w:type="dxa"/>
          </w:tcPr>
          <w:p w:rsidR="00AC41C0" w:rsidRPr="00381548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C41C0" w:rsidRPr="0067517D" w:rsidRDefault="00AC41C0" w:rsidP="00AC41C0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C41C0" w:rsidRPr="00381548" w:rsidTr="00AC41C0">
        <w:tc>
          <w:tcPr>
            <w:tcW w:w="3871" w:type="dxa"/>
          </w:tcPr>
          <w:p w:rsidR="00AC41C0" w:rsidRPr="004C2EB7" w:rsidRDefault="00AC41C0" w:rsidP="00AC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ความช่วยเหลือด้านบริการจัดการ</w:t>
            </w:r>
          </w:p>
        </w:tc>
        <w:tc>
          <w:tcPr>
            <w:tcW w:w="1167" w:type="dxa"/>
            <w:shd w:val="clear" w:color="auto" w:fill="auto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41C0" w:rsidRPr="004C2EB7" w:rsidRDefault="00523ADA" w:rsidP="00AC41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394,051</w:t>
            </w:r>
          </w:p>
        </w:tc>
        <w:tc>
          <w:tcPr>
            <w:tcW w:w="270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C41C0" w:rsidRPr="008D68B8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472,500</w:t>
            </w:r>
          </w:p>
        </w:tc>
      </w:tr>
      <w:tr w:rsidR="00AC41C0" w:rsidRPr="00381548" w:rsidTr="00AC41C0">
        <w:trPr>
          <w:trHeight w:hRule="exact" w:val="374"/>
        </w:trPr>
        <w:tc>
          <w:tcPr>
            <w:tcW w:w="3871" w:type="dxa"/>
          </w:tcPr>
          <w:p w:rsidR="00AC41C0" w:rsidRPr="004C2EB7" w:rsidRDefault="00AC41C0" w:rsidP="00AC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shd w:val="clear" w:color="auto" w:fill="auto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41C0" w:rsidRPr="004C2EB7" w:rsidRDefault="00523ADA" w:rsidP="00AC41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68</w:t>
            </w:r>
            <w:r w:rsidRPr="00523AD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23A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060</w:t>
            </w:r>
          </w:p>
        </w:tc>
        <w:tc>
          <w:tcPr>
            <w:tcW w:w="270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C41C0" w:rsidRPr="008D68B8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641,631</w:t>
            </w:r>
          </w:p>
        </w:tc>
      </w:tr>
      <w:tr w:rsidR="00AC41C0" w:rsidRPr="00AC7CB0" w:rsidTr="00AC41C0">
        <w:trPr>
          <w:trHeight w:hRule="exact" w:val="374"/>
        </w:trPr>
        <w:tc>
          <w:tcPr>
            <w:tcW w:w="3871" w:type="dxa"/>
          </w:tcPr>
          <w:p w:rsidR="00AC41C0" w:rsidRPr="004C2EB7" w:rsidRDefault="00AC41C0" w:rsidP="00AC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shd w:val="clear" w:color="auto" w:fill="auto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41C0" w:rsidRPr="004C2EB7" w:rsidRDefault="00523ADA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180,217</w:t>
            </w:r>
          </w:p>
        </w:tc>
        <w:tc>
          <w:tcPr>
            <w:tcW w:w="270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AC41C0" w:rsidRPr="008D68B8" w:rsidRDefault="00AC41C0" w:rsidP="00AC4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126,179</w:t>
            </w:r>
          </w:p>
        </w:tc>
      </w:tr>
      <w:tr w:rsidR="00AC41C0" w:rsidRPr="00AC7CB0" w:rsidTr="00AC41C0">
        <w:trPr>
          <w:trHeight w:hRule="exact" w:val="374"/>
        </w:trPr>
        <w:tc>
          <w:tcPr>
            <w:tcW w:w="3871" w:type="dxa"/>
          </w:tcPr>
          <w:p w:rsidR="00AC41C0" w:rsidRPr="004C2EB7" w:rsidRDefault="00AC41C0" w:rsidP="00AC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41C0" w:rsidRPr="00792866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AC41C0" w:rsidRPr="004C2EB7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41C0" w:rsidRPr="007942DC" w:rsidTr="00AC41C0">
        <w:tc>
          <w:tcPr>
            <w:tcW w:w="3871" w:type="dxa"/>
          </w:tcPr>
          <w:p w:rsidR="00AC41C0" w:rsidRPr="007942DC" w:rsidRDefault="00AC41C0" w:rsidP="00AC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41C0" w:rsidRPr="007942DC" w:rsidTr="00AC41C0">
        <w:tc>
          <w:tcPr>
            <w:tcW w:w="3871" w:type="dxa"/>
          </w:tcPr>
          <w:p w:rsidR="00AC41C0" w:rsidRPr="007942DC" w:rsidRDefault="00AC41C0" w:rsidP="00AC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41C0" w:rsidRPr="007942DC" w:rsidTr="00AC41C0">
        <w:tc>
          <w:tcPr>
            <w:tcW w:w="3871" w:type="dxa"/>
          </w:tcPr>
          <w:p w:rsidR="00AC41C0" w:rsidRPr="007942DC" w:rsidRDefault="00AC41C0" w:rsidP="00AC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shd w:val="clear" w:color="auto" w:fill="auto"/>
          </w:tcPr>
          <w:p w:rsidR="00AC41C0" w:rsidRPr="007942DC" w:rsidRDefault="00523ADA" w:rsidP="00AC41C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 w:bidi="th-TH"/>
              </w:rPr>
              <w:t>4,939,884</w:t>
            </w:r>
          </w:p>
        </w:tc>
        <w:tc>
          <w:tcPr>
            <w:tcW w:w="236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:rsidR="00AC41C0" w:rsidRPr="00073E30" w:rsidRDefault="00AC41C0" w:rsidP="00AC41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3,459,685</w:t>
            </w:r>
          </w:p>
        </w:tc>
        <w:tc>
          <w:tcPr>
            <w:tcW w:w="270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41C0" w:rsidRPr="007942DC" w:rsidRDefault="00523ADA" w:rsidP="00AC41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3,641,942</w:t>
            </w:r>
          </w:p>
        </w:tc>
        <w:tc>
          <w:tcPr>
            <w:tcW w:w="270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C41C0" w:rsidRPr="00073E30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2,615,267</w:t>
            </w:r>
          </w:p>
        </w:tc>
      </w:tr>
      <w:tr w:rsidR="00AC41C0" w:rsidRPr="007942DC" w:rsidTr="00AC41C0">
        <w:tc>
          <w:tcPr>
            <w:tcW w:w="3871" w:type="dxa"/>
          </w:tcPr>
          <w:p w:rsidR="00AC41C0" w:rsidRPr="007942DC" w:rsidRDefault="00AC41C0" w:rsidP="00AC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:rsidR="00AC41C0" w:rsidRPr="007942DC" w:rsidRDefault="00523ADA" w:rsidP="00AC41C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 w:bidi="th-TH"/>
              </w:rPr>
              <w:t>87,322</w:t>
            </w:r>
          </w:p>
        </w:tc>
        <w:tc>
          <w:tcPr>
            <w:tcW w:w="236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AC41C0" w:rsidRPr="00073E30" w:rsidRDefault="00AC41C0" w:rsidP="00AC41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101,294</w:t>
            </w:r>
          </w:p>
        </w:tc>
        <w:tc>
          <w:tcPr>
            <w:tcW w:w="270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AC41C0" w:rsidRPr="007942DC" w:rsidRDefault="00523ADA" w:rsidP="00AC41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67,230</w:t>
            </w:r>
          </w:p>
        </w:tc>
        <w:tc>
          <w:tcPr>
            <w:tcW w:w="270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AC41C0" w:rsidRPr="00073E30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83,040</w:t>
            </w:r>
          </w:p>
        </w:tc>
      </w:tr>
      <w:tr w:rsidR="00AC41C0" w:rsidRPr="007942DC" w:rsidTr="0056615E">
        <w:tc>
          <w:tcPr>
            <w:tcW w:w="3871" w:type="dxa"/>
          </w:tcPr>
          <w:p w:rsidR="00AC41C0" w:rsidRPr="007942DC" w:rsidRDefault="00AC41C0" w:rsidP="00AC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1C0" w:rsidRPr="007942DC" w:rsidRDefault="00523ADA" w:rsidP="00AC41C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5,027,206</w:t>
            </w:r>
          </w:p>
        </w:tc>
        <w:tc>
          <w:tcPr>
            <w:tcW w:w="236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AC41C0" w:rsidRPr="00073E30" w:rsidRDefault="00AC41C0" w:rsidP="00AC41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3,560,979</w:t>
            </w:r>
          </w:p>
        </w:tc>
        <w:tc>
          <w:tcPr>
            <w:tcW w:w="270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1C0" w:rsidRPr="007942DC" w:rsidRDefault="00523ADA" w:rsidP="00AC41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3,709,172</w:t>
            </w:r>
          </w:p>
        </w:tc>
        <w:tc>
          <w:tcPr>
            <w:tcW w:w="270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AC41C0" w:rsidRPr="00073E30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2,698,307</w:t>
            </w:r>
          </w:p>
        </w:tc>
      </w:tr>
      <w:tr w:rsidR="00AC41C0" w:rsidRPr="007942DC" w:rsidTr="0056615E">
        <w:tc>
          <w:tcPr>
            <w:tcW w:w="3871" w:type="dxa"/>
          </w:tcPr>
          <w:p w:rsidR="00AC41C0" w:rsidRPr="007942DC" w:rsidRDefault="00AC41C0" w:rsidP="00AC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:rsidR="00AC41C0" w:rsidRDefault="00AC41C0" w:rsidP="00AC41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C41C0" w:rsidRPr="007942DC" w:rsidRDefault="00AC41C0" w:rsidP="00AC4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:rsidR="00AC41C0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C41C0" w:rsidRPr="007942DC" w:rsidTr="00AC41C0">
        <w:tc>
          <w:tcPr>
            <w:tcW w:w="3871" w:type="dxa"/>
          </w:tcPr>
          <w:p w:rsidR="00AC41C0" w:rsidRPr="008B7E14" w:rsidRDefault="0047129F" w:rsidP="00AC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2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7" w:type="dxa"/>
            <w:shd w:val="clear" w:color="auto" w:fill="auto"/>
          </w:tcPr>
          <w:p w:rsidR="00AC41C0" w:rsidRPr="008B7E14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C41C0" w:rsidRPr="008B7E14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AC41C0" w:rsidRPr="008B7E14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41C0" w:rsidRPr="008B7E14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41C0" w:rsidRPr="008B7E14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41C0" w:rsidRPr="008B7E14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C41C0" w:rsidRPr="008B7E14" w:rsidRDefault="00AC41C0" w:rsidP="00AC4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ADA" w:rsidRPr="007942DC" w:rsidTr="00AC41C0">
        <w:tc>
          <w:tcPr>
            <w:tcW w:w="3871" w:type="dxa"/>
          </w:tcPr>
          <w:p w:rsidR="00523ADA" w:rsidRPr="008B7E14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B7E14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67" w:type="dxa"/>
            <w:shd w:val="clear" w:color="auto" w:fill="auto"/>
          </w:tcPr>
          <w:p w:rsidR="00523ADA" w:rsidRPr="004C2EB7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 w:bidi="th-TH"/>
              </w:rPr>
              <w:t>1,859,232</w:t>
            </w:r>
          </w:p>
        </w:tc>
        <w:tc>
          <w:tcPr>
            <w:tcW w:w="270" w:type="dxa"/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23ADA" w:rsidRPr="00B35636" w:rsidRDefault="00523ADA" w:rsidP="00523AD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 w:bidi="th-TH"/>
              </w:rPr>
              <w:t>143,111</w:t>
            </w:r>
          </w:p>
        </w:tc>
      </w:tr>
      <w:tr w:rsidR="00523ADA" w:rsidRPr="007942DC" w:rsidTr="00AC41C0">
        <w:tc>
          <w:tcPr>
            <w:tcW w:w="3871" w:type="dxa"/>
          </w:tcPr>
          <w:p w:rsidR="00523ADA" w:rsidRPr="008B7E14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B7E1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shd w:val="clear" w:color="auto" w:fill="auto"/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 w:bidi="th-TH"/>
              </w:rPr>
              <w:t>132,835</w:t>
            </w:r>
          </w:p>
        </w:tc>
        <w:tc>
          <w:tcPr>
            <w:tcW w:w="236" w:type="dxa"/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 w:bidi="th-TH"/>
              </w:rPr>
              <w:t>134,913</w:t>
            </w:r>
          </w:p>
        </w:tc>
        <w:tc>
          <w:tcPr>
            <w:tcW w:w="270" w:type="dxa"/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23ADA" w:rsidRPr="00B35636" w:rsidRDefault="00523ADA" w:rsidP="00523AD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523ADA" w:rsidRPr="00B35636" w:rsidRDefault="00523ADA" w:rsidP="00523AD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7E1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23ADA" w:rsidRPr="007942DC" w:rsidTr="00AC41C0">
        <w:tc>
          <w:tcPr>
            <w:tcW w:w="3871" w:type="dxa"/>
          </w:tcPr>
          <w:p w:rsidR="00523ADA" w:rsidRPr="008B7E14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shd w:val="clear" w:color="auto" w:fill="auto"/>
          </w:tcPr>
          <w:p w:rsidR="00523ADA" w:rsidRPr="00B037CA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 w:bidi="th-TH"/>
              </w:rPr>
              <w:t>233,556</w:t>
            </w:r>
          </w:p>
        </w:tc>
        <w:tc>
          <w:tcPr>
            <w:tcW w:w="236" w:type="dxa"/>
          </w:tcPr>
          <w:p w:rsidR="00523ADA" w:rsidRPr="00D36C14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1" w:type="dxa"/>
          </w:tcPr>
          <w:p w:rsidR="00523ADA" w:rsidRPr="00B037CA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 w:bidi="th-TH"/>
              </w:rPr>
              <w:t>115,379</w:t>
            </w:r>
          </w:p>
        </w:tc>
        <w:tc>
          <w:tcPr>
            <w:tcW w:w="270" w:type="dxa"/>
          </w:tcPr>
          <w:p w:rsidR="00523ADA" w:rsidRPr="00D36C14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</w:tcPr>
          <w:p w:rsidR="00523ADA" w:rsidRPr="00B35636" w:rsidRDefault="00523ADA" w:rsidP="00523AD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23ADA" w:rsidRPr="00D36C14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7" w:type="dxa"/>
          </w:tcPr>
          <w:p w:rsidR="00523ADA" w:rsidRPr="00B35636" w:rsidRDefault="00523ADA" w:rsidP="00523AD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7E1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547A7C" w:rsidRDefault="00547A7C" w:rsidP="0054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1"/>
        <w:gridCol w:w="1167"/>
        <w:gridCol w:w="236"/>
        <w:gridCol w:w="1195"/>
        <w:gridCol w:w="6"/>
        <w:gridCol w:w="9"/>
        <w:gridCol w:w="255"/>
        <w:gridCol w:w="6"/>
        <w:gridCol w:w="9"/>
        <w:gridCol w:w="1063"/>
        <w:gridCol w:w="6"/>
        <w:gridCol w:w="9"/>
        <w:gridCol w:w="255"/>
        <w:gridCol w:w="6"/>
        <w:gridCol w:w="9"/>
        <w:gridCol w:w="1158"/>
        <w:gridCol w:w="17"/>
        <w:gridCol w:w="6"/>
      </w:tblGrid>
      <w:tr w:rsidR="00AC41C0" w:rsidRPr="00AC7CB0" w:rsidTr="002E253E">
        <w:trPr>
          <w:gridAfter w:val="2"/>
          <w:wAfter w:w="23" w:type="dxa"/>
          <w:tblHeader/>
        </w:trPr>
        <w:tc>
          <w:tcPr>
            <w:tcW w:w="3871" w:type="dxa"/>
          </w:tcPr>
          <w:p w:rsidR="00AC41C0" w:rsidRPr="00AF795C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4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5" w:type="dxa"/>
            <w:gridSpan w:val="8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1C0" w:rsidRPr="00AC7CB0" w:rsidTr="002E253E">
        <w:trPr>
          <w:gridAfter w:val="2"/>
          <w:wAfter w:w="23" w:type="dxa"/>
          <w:tblHeader/>
        </w:trPr>
        <w:tc>
          <w:tcPr>
            <w:tcW w:w="3871" w:type="dxa"/>
          </w:tcPr>
          <w:p w:rsidR="00AC41C0" w:rsidRPr="00AC7CB0" w:rsidRDefault="00AC41C0" w:rsidP="00AC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67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3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3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3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AC41C0" w:rsidRPr="00AC7CB0" w:rsidTr="002E253E">
        <w:trPr>
          <w:gridAfter w:val="2"/>
          <w:wAfter w:w="23" w:type="dxa"/>
          <w:tblHeader/>
        </w:trPr>
        <w:tc>
          <w:tcPr>
            <w:tcW w:w="3871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89" w:type="dxa"/>
            <w:gridSpan w:val="15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AC41C0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AC41C0" w:rsidRPr="003217B2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7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1C0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AC41C0" w:rsidRPr="003217B2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167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AC41C0" w:rsidRPr="008D68B8" w:rsidRDefault="00523ADA" w:rsidP="008C74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 w:bidi="th-TH"/>
              </w:rPr>
              <w:t>826,812</w:t>
            </w:r>
          </w:p>
        </w:tc>
        <w:tc>
          <w:tcPr>
            <w:tcW w:w="27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AC41C0" w:rsidRPr="008D68B8" w:rsidRDefault="00AC41C0" w:rsidP="008C74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 w:bidi="th-TH"/>
              </w:rPr>
              <w:t>2,260,110</w:t>
            </w:r>
          </w:p>
        </w:tc>
      </w:tr>
      <w:tr w:rsidR="00AC41C0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AC41C0" w:rsidRPr="003217B2" w:rsidRDefault="0047129F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AC41C0" w:rsidRPr="003217B2">
              <w:rPr>
                <w:rFonts w:ascii="Angsana New" w:hAnsi="Angsana New" w:hint="cs"/>
                <w:sz w:val="30"/>
                <w:szCs w:val="30"/>
                <w:cs/>
              </w:rPr>
              <w:t>การให้ความช่วยเหลือด้านบริการจัดการ</w:t>
            </w:r>
          </w:p>
        </w:tc>
        <w:tc>
          <w:tcPr>
            <w:tcW w:w="1167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AC41C0" w:rsidRPr="00C273A3" w:rsidRDefault="00523ADA" w:rsidP="008C74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13,386,042</w:t>
            </w:r>
          </w:p>
        </w:tc>
        <w:tc>
          <w:tcPr>
            <w:tcW w:w="27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AC41C0" w:rsidRPr="00C273A3" w:rsidRDefault="00AC41C0" w:rsidP="008C74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/>
              </w:rPr>
              <w:t>9,547,254</w:t>
            </w:r>
          </w:p>
        </w:tc>
      </w:tr>
      <w:tr w:rsidR="00AC41C0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AC41C0" w:rsidRPr="003217B2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67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AC41C0" w:rsidRPr="004F6751" w:rsidRDefault="00523ADA" w:rsidP="008C74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 w:bidi="th-TH"/>
              </w:rPr>
              <w:t>139,155,528</w:t>
            </w:r>
          </w:p>
        </w:tc>
        <w:tc>
          <w:tcPr>
            <w:tcW w:w="270" w:type="dxa"/>
            <w:gridSpan w:val="3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AC41C0" w:rsidRPr="004F6751" w:rsidRDefault="00AC41C0" w:rsidP="008C74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 w:bidi="th-TH"/>
              </w:rPr>
              <w:t>26,219,825</w:t>
            </w:r>
          </w:p>
        </w:tc>
      </w:tr>
      <w:tr w:rsidR="002E253E" w:rsidRPr="0067517D" w:rsidTr="002E253E">
        <w:trPr>
          <w:gridAfter w:val="2"/>
          <w:wAfter w:w="23" w:type="dxa"/>
        </w:trPr>
        <w:tc>
          <w:tcPr>
            <w:tcW w:w="3871" w:type="dxa"/>
          </w:tcPr>
          <w:p w:rsidR="002E253E" w:rsidRDefault="002E253E" w:rsidP="00184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67" w:type="dxa"/>
            <w:shd w:val="clear" w:color="auto" w:fill="auto"/>
          </w:tcPr>
          <w:p w:rsidR="002E253E" w:rsidRPr="00381548" w:rsidRDefault="002E253E" w:rsidP="00184C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E253E" w:rsidRPr="00381548" w:rsidRDefault="002E253E" w:rsidP="00184C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:rsidR="002E253E" w:rsidRPr="00381548" w:rsidRDefault="002E253E" w:rsidP="00184C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2E253E" w:rsidRPr="00381548" w:rsidRDefault="002E253E" w:rsidP="00184C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shd w:val="clear" w:color="auto" w:fill="auto"/>
          </w:tcPr>
          <w:p w:rsidR="002E253E" w:rsidRPr="00381548" w:rsidRDefault="002E253E" w:rsidP="00184C3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607,477</w:t>
            </w:r>
          </w:p>
        </w:tc>
        <w:tc>
          <w:tcPr>
            <w:tcW w:w="270" w:type="dxa"/>
            <w:gridSpan w:val="3"/>
          </w:tcPr>
          <w:p w:rsidR="002E253E" w:rsidRPr="00381548" w:rsidRDefault="002E253E" w:rsidP="00184C3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2"/>
          </w:tcPr>
          <w:p w:rsidR="002E253E" w:rsidRPr="0067517D" w:rsidRDefault="002E253E" w:rsidP="00184C3D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23ADA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523ADA" w:rsidRPr="003217B2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167" w:type="dxa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523ADA" w:rsidRPr="004F6751" w:rsidRDefault="00523ADA" w:rsidP="00523AD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523ADA" w:rsidRPr="004F6751" w:rsidRDefault="00523ADA" w:rsidP="00523A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/>
              </w:rPr>
              <w:t>9,987,800</w:t>
            </w:r>
          </w:p>
        </w:tc>
      </w:tr>
      <w:tr w:rsidR="00523ADA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523ADA" w:rsidRPr="003217B2" w:rsidRDefault="0047129F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129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ค่าใช้จ่ายความช่วยเหลือด้านบริการจัดการ</w:t>
            </w:r>
          </w:p>
        </w:tc>
        <w:tc>
          <w:tcPr>
            <w:tcW w:w="1167" w:type="dxa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523ADA" w:rsidRPr="004F6751" w:rsidRDefault="00523ADA" w:rsidP="00523A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1,991,978</w:t>
            </w:r>
          </w:p>
        </w:tc>
        <w:tc>
          <w:tcPr>
            <w:tcW w:w="270" w:type="dxa"/>
            <w:gridSpan w:val="3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523ADA" w:rsidRPr="004F6751" w:rsidRDefault="00523ADA" w:rsidP="00523AD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/>
              </w:rPr>
              <w:t>785,500</w:t>
            </w:r>
          </w:p>
        </w:tc>
      </w:tr>
      <w:tr w:rsidR="00523ADA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523ADA" w:rsidRPr="003217B2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523ADA" w:rsidRPr="008D68B8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658,032</w:t>
            </w:r>
          </w:p>
        </w:tc>
        <w:tc>
          <w:tcPr>
            <w:tcW w:w="270" w:type="dxa"/>
            <w:gridSpan w:val="3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523ADA" w:rsidRPr="008D68B8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/>
              </w:rPr>
              <w:t>1,020,592</w:t>
            </w:r>
          </w:p>
        </w:tc>
      </w:tr>
      <w:tr w:rsidR="00523ADA" w:rsidRPr="008D68B8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523ADA" w:rsidRPr="003217B2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523ADA" w:rsidRPr="008D68B8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348,917</w:t>
            </w:r>
          </w:p>
        </w:tc>
        <w:tc>
          <w:tcPr>
            <w:tcW w:w="270" w:type="dxa"/>
            <w:gridSpan w:val="3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523ADA" w:rsidRPr="008D68B8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/>
              </w:rPr>
              <w:t>261,325</w:t>
            </w:r>
          </w:p>
        </w:tc>
      </w:tr>
      <w:tr w:rsidR="00523ADA" w:rsidRPr="008D68B8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523ADA" w:rsidRPr="006640F5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67" w:type="dxa"/>
          </w:tcPr>
          <w:p w:rsidR="00523ADA" w:rsidRPr="008D68B8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523ADA" w:rsidRPr="008D68B8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3"/>
          </w:tcPr>
          <w:p w:rsidR="00523ADA" w:rsidRPr="008D68B8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:rsidR="00523ADA" w:rsidRPr="008D68B8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523ADA" w:rsidRPr="008D68B8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523ADA" w:rsidRPr="008D68B8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523ADA" w:rsidRPr="008D68B8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3ADA" w:rsidRPr="00073E30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523ADA" w:rsidRPr="00073E30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E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tcBorders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3ADA" w:rsidRPr="00073E30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523ADA" w:rsidRPr="00073E30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3E30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073E30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67" w:type="dxa"/>
            <w:tcBorders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  <w:tcBorders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3ADA" w:rsidRPr="00073E30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523ADA" w:rsidRPr="00073E30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3E3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73E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 w:bidi="th-TH"/>
              </w:rPr>
              <w:t>11,503,986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0F7C">
              <w:rPr>
                <w:rFonts w:ascii="Angsana New" w:hAnsi="Angsana New"/>
                <w:sz w:val="30"/>
                <w:szCs w:val="30"/>
                <w:lang w:val="en-US" w:bidi="th-TH"/>
              </w:rPr>
              <w:t>7,798,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403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8,704,263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F7C">
              <w:rPr>
                <w:rFonts w:ascii="Angsana New" w:hAnsi="Angsana New"/>
                <w:sz w:val="30"/>
                <w:szCs w:val="30"/>
                <w:lang w:val="en-US"/>
              </w:rPr>
              <w:t>6,097,769</w:t>
            </w:r>
          </w:p>
        </w:tc>
      </w:tr>
      <w:tr w:rsidR="00523ADA" w:rsidRPr="00073E30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</w:tcPr>
          <w:p w:rsidR="00523ADA" w:rsidRPr="00073E30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3E3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73E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tcBorders>
              <w:top w:val="nil"/>
              <w:bottom w:val="single" w:sz="4" w:space="0" w:color="auto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 w:bidi="th-TH"/>
              </w:rPr>
              <w:t>174,644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  <w:tcBorders>
              <w:top w:val="nil"/>
              <w:bottom w:val="single" w:sz="4" w:space="0" w:color="auto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0F7C">
              <w:rPr>
                <w:rFonts w:ascii="Angsana New" w:hAnsi="Angsana New"/>
                <w:sz w:val="30"/>
                <w:szCs w:val="30"/>
                <w:lang w:val="en-US" w:bidi="th-TH"/>
              </w:rPr>
              <w:t>202,587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single" w:sz="4" w:space="0" w:color="auto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134,460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nil"/>
              <w:bottom w:val="single" w:sz="4" w:space="0" w:color="auto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F7C">
              <w:rPr>
                <w:rFonts w:ascii="Angsana New" w:hAnsi="Angsana New"/>
                <w:sz w:val="30"/>
                <w:szCs w:val="30"/>
                <w:lang w:val="en-US"/>
              </w:rPr>
              <w:t>166,081</w:t>
            </w:r>
          </w:p>
        </w:tc>
      </w:tr>
      <w:tr w:rsidR="00523ADA" w:rsidRPr="008D68B8" w:rsidTr="002E253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71" w:type="dxa"/>
            <w:tcBorders>
              <w:bottom w:val="nil"/>
            </w:tcBorders>
          </w:tcPr>
          <w:p w:rsidR="00523ADA" w:rsidRPr="00073E30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073E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11,678,630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8,000,990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8,838,723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23ADA" w:rsidRPr="00073E30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D0F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6,263,850</w:t>
            </w:r>
          </w:p>
        </w:tc>
      </w:tr>
      <w:tr w:rsidR="00523ADA" w:rsidRPr="003217B2" w:rsidTr="002E253E">
        <w:tblPrEx>
          <w:tblBorders>
            <w:top w:val="single" w:sz="4" w:space="0" w:color="auto"/>
            <w:bottom w:val="single" w:sz="4" w:space="0" w:color="auto"/>
          </w:tblBorders>
        </w:tblPrEx>
        <w:trPr>
          <w:gridAfter w:val="17"/>
          <w:wAfter w:w="5412" w:type="dxa"/>
        </w:trPr>
        <w:tc>
          <w:tcPr>
            <w:tcW w:w="3871" w:type="dxa"/>
            <w:tcBorders>
              <w:top w:val="nil"/>
              <w:bottom w:val="nil"/>
            </w:tcBorders>
          </w:tcPr>
          <w:p w:rsidR="00523ADA" w:rsidRPr="003217B2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23ADA" w:rsidRPr="0052149E" w:rsidTr="002E253E">
        <w:tblPrEx>
          <w:tblBorders>
            <w:top w:val="single" w:sz="4" w:space="0" w:color="auto"/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3871" w:type="dxa"/>
            <w:tcBorders>
              <w:top w:val="nil"/>
            </w:tcBorders>
          </w:tcPr>
          <w:p w:rsidR="00523ADA" w:rsidRPr="0052149E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149E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47129F" w:rsidRPr="004712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7" w:type="dxa"/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tcBorders>
              <w:top w:val="nil"/>
            </w:tcBorders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tcBorders>
              <w:top w:val="nil"/>
            </w:tcBorders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gridSpan w:val="4"/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3ADA" w:rsidRPr="0052149E" w:rsidTr="002E253E">
        <w:tblPrEx>
          <w:tblBorders>
            <w:top w:val="single" w:sz="4" w:space="0" w:color="auto"/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3871" w:type="dxa"/>
          </w:tcPr>
          <w:p w:rsidR="00523ADA" w:rsidRPr="0052149E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149E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67" w:type="dxa"/>
          </w:tcPr>
          <w:p w:rsidR="00523ADA" w:rsidRPr="003217B2" w:rsidRDefault="00523ADA" w:rsidP="00523AD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 w:bidi="th-TH"/>
              </w:rPr>
              <w:t>3,467,933</w:t>
            </w:r>
          </w:p>
        </w:tc>
        <w:tc>
          <w:tcPr>
            <w:tcW w:w="270" w:type="dxa"/>
            <w:gridSpan w:val="3"/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523ADA" w:rsidRPr="00B35636" w:rsidRDefault="00523ADA" w:rsidP="00523AD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gridSpan w:val="4"/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 w:bidi="th-TH"/>
              </w:rPr>
              <w:t>143,111</w:t>
            </w:r>
          </w:p>
        </w:tc>
      </w:tr>
      <w:tr w:rsidR="00523ADA" w:rsidRPr="00A6688A" w:rsidTr="002E253E">
        <w:tblPrEx>
          <w:tblBorders>
            <w:top w:val="single" w:sz="4" w:space="0" w:color="auto"/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3871" w:type="dxa"/>
            <w:tcBorders>
              <w:top w:val="nil"/>
              <w:bottom w:val="nil"/>
            </w:tcBorders>
          </w:tcPr>
          <w:p w:rsidR="00523ADA" w:rsidRPr="0052149E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149E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tcBorders>
              <w:bottom w:val="nil"/>
            </w:tcBorders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 w:bidi="th-TH"/>
              </w:rPr>
              <w:t>264,210</w:t>
            </w:r>
          </w:p>
        </w:tc>
        <w:tc>
          <w:tcPr>
            <w:tcW w:w="236" w:type="dxa"/>
            <w:tcBorders>
              <w:bottom w:val="nil"/>
            </w:tcBorders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:rsidR="00523ADA" w:rsidRPr="008B7E14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 w:bidi="th-TH"/>
              </w:rPr>
              <w:t>134,913</w:t>
            </w:r>
          </w:p>
        </w:tc>
        <w:tc>
          <w:tcPr>
            <w:tcW w:w="270" w:type="dxa"/>
            <w:gridSpan w:val="3"/>
            <w:tcBorders>
              <w:bottom w:val="nil"/>
            </w:tcBorders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bottom w:val="nil"/>
            </w:tcBorders>
          </w:tcPr>
          <w:p w:rsidR="00523ADA" w:rsidRPr="00B35636" w:rsidRDefault="00523ADA" w:rsidP="00523AD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tcBorders>
              <w:bottom w:val="nil"/>
            </w:tcBorders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gridSpan w:val="4"/>
            <w:tcBorders>
              <w:bottom w:val="nil"/>
            </w:tcBorders>
          </w:tcPr>
          <w:p w:rsidR="00523ADA" w:rsidRPr="00B35636" w:rsidRDefault="00523ADA" w:rsidP="00523AD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7E1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23ADA" w:rsidRPr="00A6688A" w:rsidTr="002E253E">
        <w:tblPrEx>
          <w:tblBorders>
            <w:top w:val="single" w:sz="4" w:space="0" w:color="auto"/>
            <w:bottom w:val="single" w:sz="4" w:space="0" w:color="auto"/>
          </w:tblBorders>
        </w:tblPrEx>
        <w:trPr>
          <w:gridAfter w:val="1"/>
          <w:wAfter w:w="6" w:type="dxa"/>
        </w:trPr>
        <w:tc>
          <w:tcPr>
            <w:tcW w:w="3871" w:type="dxa"/>
            <w:tcBorders>
              <w:top w:val="nil"/>
              <w:bottom w:val="nil"/>
            </w:tcBorders>
          </w:tcPr>
          <w:p w:rsidR="00523ADA" w:rsidRPr="003217B2" w:rsidRDefault="00523ADA" w:rsidP="0052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tcBorders>
              <w:bottom w:val="nil"/>
            </w:tcBorders>
          </w:tcPr>
          <w:p w:rsidR="00523ADA" w:rsidRPr="00B037CA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 w:bidi="th-TH"/>
              </w:rPr>
              <w:t>343,036</w:t>
            </w:r>
          </w:p>
        </w:tc>
        <w:tc>
          <w:tcPr>
            <w:tcW w:w="236" w:type="dxa"/>
            <w:tcBorders>
              <w:bottom w:val="nil"/>
            </w:tcBorders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:rsidR="00523ADA" w:rsidRPr="00B037CA" w:rsidRDefault="00523ADA" w:rsidP="00523A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517D">
              <w:rPr>
                <w:rFonts w:ascii="Angsana New" w:hAnsi="Angsana New"/>
                <w:sz w:val="30"/>
                <w:szCs w:val="30"/>
                <w:lang w:val="en-US" w:bidi="th-TH"/>
              </w:rPr>
              <w:t>218,918</w:t>
            </w:r>
          </w:p>
        </w:tc>
        <w:tc>
          <w:tcPr>
            <w:tcW w:w="270" w:type="dxa"/>
            <w:gridSpan w:val="3"/>
            <w:tcBorders>
              <w:bottom w:val="nil"/>
            </w:tcBorders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bottom w:val="nil"/>
            </w:tcBorders>
          </w:tcPr>
          <w:p w:rsidR="00523ADA" w:rsidRPr="00B35636" w:rsidRDefault="00523ADA" w:rsidP="00523AD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tcBorders>
              <w:bottom w:val="nil"/>
            </w:tcBorders>
          </w:tcPr>
          <w:p w:rsidR="00523ADA" w:rsidRPr="0052149E" w:rsidRDefault="00523ADA" w:rsidP="00523AD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gridSpan w:val="4"/>
            <w:tcBorders>
              <w:bottom w:val="nil"/>
            </w:tcBorders>
          </w:tcPr>
          <w:p w:rsidR="00523ADA" w:rsidRPr="00B35636" w:rsidRDefault="00523ADA" w:rsidP="00523ADA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7E1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AC41C0" w:rsidRDefault="00AC41C0" w:rsidP="0054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B370D" w:rsidRDefault="003F7D59" w:rsidP="0005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A6688A">
        <w:rPr>
          <w:rFonts w:ascii="Angsana New" w:hAnsi="Angsana New"/>
          <w:sz w:val="30"/>
          <w:szCs w:val="30"/>
          <w:cs/>
        </w:rPr>
        <w:t>ยอดคงเหลือ</w:t>
      </w:r>
      <w:r w:rsidR="002363E3" w:rsidRPr="00A6688A">
        <w:rPr>
          <w:rFonts w:ascii="Angsana New" w:hAnsi="Angsana New" w:hint="cs"/>
          <w:sz w:val="30"/>
          <w:szCs w:val="30"/>
          <w:cs/>
        </w:rPr>
        <w:t>กับ</w:t>
      </w:r>
      <w:r w:rsidR="00C62639">
        <w:rPr>
          <w:rFonts w:ascii="Angsana New" w:hAnsi="Angsana New" w:hint="cs"/>
          <w:sz w:val="30"/>
          <w:szCs w:val="30"/>
          <w:cs/>
        </w:rPr>
        <w:t>บุคคลหรือ</w:t>
      </w:r>
      <w:r w:rsidR="002363E3" w:rsidRPr="00A6688A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A6688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A0102">
        <w:rPr>
          <w:rFonts w:ascii="Angsana New" w:hAnsi="Angsana New"/>
          <w:sz w:val="30"/>
          <w:szCs w:val="30"/>
          <w:cs/>
        </w:rPr>
        <w:t>3</w:t>
      </w:r>
      <w:r w:rsidR="004A0102">
        <w:rPr>
          <w:rFonts w:ascii="Angsana New" w:hAnsi="Angsana New"/>
          <w:sz w:val="30"/>
          <w:szCs w:val="30"/>
        </w:rPr>
        <w:t>0</w:t>
      </w:r>
      <w:r w:rsidR="004A0102">
        <w:rPr>
          <w:rFonts w:ascii="Angsana New" w:hAnsi="Angsana New"/>
          <w:sz w:val="30"/>
          <w:szCs w:val="30"/>
          <w:cs/>
        </w:rPr>
        <w:t xml:space="preserve"> </w:t>
      </w:r>
      <w:r w:rsidR="004A0102">
        <w:rPr>
          <w:rFonts w:ascii="Angsana New" w:hAnsi="Angsana New" w:hint="cs"/>
          <w:sz w:val="30"/>
          <w:szCs w:val="30"/>
          <w:cs/>
        </w:rPr>
        <w:t>มิถุนายน</w:t>
      </w:r>
      <w:r w:rsidR="00DB5608" w:rsidRPr="00A6688A">
        <w:rPr>
          <w:rFonts w:ascii="Angsana New" w:hAnsi="Angsana New"/>
          <w:sz w:val="30"/>
          <w:szCs w:val="30"/>
          <w:cs/>
        </w:rPr>
        <w:t xml:space="preserve"> </w:t>
      </w:r>
      <w:r w:rsidR="00A5043F">
        <w:rPr>
          <w:rFonts w:ascii="Angsana New" w:hAnsi="Angsana New"/>
          <w:sz w:val="30"/>
          <w:szCs w:val="30"/>
          <w:cs/>
        </w:rPr>
        <w:t>25</w:t>
      </w:r>
      <w:r w:rsidR="0094309F">
        <w:rPr>
          <w:rFonts w:ascii="Angsana New" w:hAnsi="Angsana New"/>
          <w:sz w:val="30"/>
          <w:szCs w:val="30"/>
        </w:rPr>
        <w:t>6</w:t>
      </w:r>
      <w:r w:rsidR="0094309F">
        <w:rPr>
          <w:rFonts w:ascii="Angsana New" w:hAnsi="Angsana New" w:hint="cs"/>
          <w:sz w:val="30"/>
          <w:szCs w:val="30"/>
          <w:cs/>
        </w:rPr>
        <w:t>1</w:t>
      </w:r>
      <w:r w:rsidR="00DA7D5C" w:rsidRPr="00A6688A">
        <w:rPr>
          <w:rFonts w:ascii="Angsana New" w:hAnsi="Angsana New"/>
          <w:sz w:val="30"/>
          <w:szCs w:val="30"/>
          <w:cs/>
        </w:rPr>
        <w:t xml:space="preserve"> แ</w:t>
      </w:r>
      <w:r w:rsidR="00B21F7D" w:rsidRPr="00A6688A">
        <w:rPr>
          <w:rFonts w:ascii="Angsana New" w:hAnsi="Angsana New"/>
          <w:sz w:val="30"/>
          <w:szCs w:val="30"/>
          <w:cs/>
        </w:rPr>
        <w:t>ละ</w:t>
      </w:r>
      <w:r w:rsidRPr="00A6688A">
        <w:rPr>
          <w:rFonts w:ascii="Angsana New" w:hAnsi="Angsana New"/>
          <w:sz w:val="30"/>
          <w:szCs w:val="30"/>
          <w:cs/>
        </w:rPr>
        <w:t xml:space="preserve"> 31 ธันวาคม </w:t>
      </w:r>
      <w:r w:rsidR="0094309F">
        <w:rPr>
          <w:rFonts w:ascii="Angsana New" w:hAnsi="Angsana New"/>
          <w:sz w:val="30"/>
          <w:szCs w:val="30"/>
          <w:cs/>
        </w:rPr>
        <w:t>2560</w:t>
      </w:r>
      <w:r w:rsidR="00DA7D5C" w:rsidRPr="00A6688A">
        <w:rPr>
          <w:rFonts w:ascii="Angsana New" w:hAnsi="Angsana New"/>
          <w:sz w:val="30"/>
          <w:szCs w:val="30"/>
          <w:cs/>
        </w:rPr>
        <w:t xml:space="preserve"> </w:t>
      </w:r>
      <w:r w:rsidRPr="00A6688A">
        <w:rPr>
          <w:rFonts w:ascii="Angsana New" w:hAnsi="Angsana New"/>
          <w:sz w:val="30"/>
          <w:szCs w:val="30"/>
          <w:cs/>
        </w:rPr>
        <w:t>มีดังนี้</w:t>
      </w:r>
    </w:p>
    <w:p w:rsidR="00523ADA" w:rsidRPr="000530FD" w:rsidRDefault="00523ADA" w:rsidP="0005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83"/>
      </w:tblGrid>
      <w:tr w:rsidR="007B370D" w:rsidRPr="00F87560" w:rsidTr="005A5211">
        <w:trPr>
          <w:tblHeader/>
        </w:trPr>
        <w:tc>
          <w:tcPr>
            <w:tcW w:w="3870" w:type="dxa"/>
          </w:tcPr>
          <w:p w:rsidR="007B370D" w:rsidRPr="00F87560" w:rsidRDefault="007B370D" w:rsidP="007B370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8756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การค้า</w:t>
            </w:r>
            <w:r w:rsidRPr="00F8756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70D" w:rsidRPr="00F87560" w:rsidTr="005A5211">
        <w:trPr>
          <w:tblHeader/>
        </w:trPr>
        <w:tc>
          <w:tcPr>
            <w:tcW w:w="38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B370D" w:rsidRPr="00F87560" w:rsidRDefault="004A0102" w:rsidP="0047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47129F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B370D" w:rsidRPr="00F87560" w:rsidRDefault="0047129F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4A0102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82698E" w:rsidRPr="00F87560" w:rsidTr="005A5211">
        <w:trPr>
          <w:tblHeader/>
        </w:trPr>
        <w:tc>
          <w:tcPr>
            <w:tcW w:w="3870" w:type="dxa"/>
          </w:tcPr>
          <w:p w:rsidR="0082698E" w:rsidRPr="00F8756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4309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4309F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4309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4309F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82698E" w:rsidRPr="00EF29DF" w:rsidTr="00E470F7">
        <w:tc>
          <w:tcPr>
            <w:tcW w:w="3870" w:type="dxa"/>
          </w:tcPr>
          <w:p w:rsidR="0082698E" w:rsidRPr="00F8756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82698E" w:rsidRPr="00F8756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5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057BE6" w:rsidRPr="00F87560" w:rsidTr="00E470F7">
        <w:tc>
          <w:tcPr>
            <w:tcW w:w="3870" w:type="dxa"/>
          </w:tcPr>
          <w:p w:rsidR="00057BE6" w:rsidRDefault="00057BE6" w:rsidP="0005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057BE6" w:rsidRPr="00CE3DF7" w:rsidRDefault="00057BE6" w:rsidP="00057BE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57BE6" w:rsidRPr="004C2EB7" w:rsidRDefault="00057BE6" w:rsidP="00057BE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BE6" w:rsidRPr="00CE3DF7" w:rsidRDefault="00057BE6" w:rsidP="00057BE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57BE6" w:rsidRPr="007B370D" w:rsidRDefault="00057BE6" w:rsidP="00057BE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57BE6" w:rsidRPr="00CE3DF7" w:rsidRDefault="00057BE6" w:rsidP="00057BE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7BE6">
              <w:rPr>
                <w:rFonts w:ascii="Angsana New" w:hAnsi="Angsana New"/>
                <w:sz w:val="30"/>
                <w:szCs w:val="30"/>
                <w:lang w:val="en-US" w:bidi="th-TH"/>
              </w:rPr>
              <w:t>297,347</w:t>
            </w:r>
          </w:p>
        </w:tc>
        <w:tc>
          <w:tcPr>
            <w:tcW w:w="270" w:type="dxa"/>
          </w:tcPr>
          <w:p w:rsidR="00057BE6" w:rsidRPr="007B370D" w:rsidRDefault="00057BE6" w:rsidP="00057BE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057BE6" w:rsidRPr="00CE3DF7" w:rsidRDefault="00057BE6" w:rsidP="00057BE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0900">
              <w:rPr>
                <w:rFonts w:ascii="Angsana New" w:hAnsi="Angsana New"/>
                <w:sz w:val="30"/>
                <w:szCs w:val="30"/>
                <w:lang w:val="en-US" w:bidi="th-TH"/>
              </w:rPr>
              <w:t>212,563</w:t>
            </w:r>
          </w:p>
        </w:tc>
      </w:tr>
      <w:tr w:rsidR="00057BE6" w:rsidRPr="00F87560" w:rsidTr="00E470F7">
        <w:tc>
          <w:tcPr>
            <w:tcW w:w="3870" w:type="dxa"/>
          </w:tcPr>
          <w:p w:rsidR="00057BE6" w:rsidRDefault="00DD1002" w:rsidP="0005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D100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057BE6" w:rsidRPr="00CE3DF7" w:rsidRDefault="00057BE6" w:rsidP="00057BE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57BE6" w:rsidRPr="004C2EB7" w:rsidRDefault="00057BE6" w:rsidP="00057BE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BE6" w:rsidRPr="00CE3DF7" w:rsidRDefault="00057BE6" w:rsidP="00057BE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3324">
              <w:rPr>
                <w:rFonts w:ascii="Angsana New" w:hAnsi="Angsana New"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057BE6" w:rsidRPr="007B370D" w:rsidRDefault="00057BE6" w:rsidP="00057BE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57BE6" w:rsidRPr="004F6751" w:rsidRDefault="00057BE6" w:rsidP="00057BE6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57BE6" w:rsidRPr="007B370D" w:rsidRDefault="00057BE6" w:rsidP="00057BE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057BE6" w:rsidRPr="00CE3DF7" w:rsidRDefault="00057BE6" w:rsidP="00057BE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68F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68F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309</w:t>
            </w: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68F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680</w:t>
            </w:r>
          </w:p>
        </w:tc>
      </w:tr>
      <w:tr w:rsidR="00057BE6" w:rsidRPr="00F87560" w:rsidTr="00503C97">
        <w:tc>
          <w:tcPr>
            <w:tcW w:w="3870" w:type="dxa"/>
          </w:tcPr>
          <w:p w:rsidR="00057BE6" w:rsidRPr="00E470F7" w:rsidRDefault="00057BE6" w:rsidP="0005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0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7BE6" w:rsidRPr="00057BE6" w:rsidRDefault="00057BE6" w:rsidP="00057BE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57B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57BE6" w:rsidRPr="004C2EB7" w:rsidRDefault="00057BE6" w:rsidP="00057BE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7BE6" w:rsidRPr="00223324" w:rsidRDefault="00057BE6" w:rsidP="00057BE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33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057BE6" w:rsidRPr="007B370D" w:rsidRDefault="00057BE6" w:rsidP="00057BE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57BE6" w:rsidRPr="00CE3DF7" w:rsidRDefault="00057BE6" w:rsidP="00057BE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57B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297,347</w:t>
            </w:r>
          </w:p>
        </w:tc>
        <w:tc>
          <w:tcPr>
            <w:tcW w:w="270" w:type="dxa"/>
          </w:tcPr>
          <w:p w:rsidR="00057BE6" w:rsidRPr="007B370D" w:rsidRDefault="00057BE6" w:rsidP="00057BE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057BE6" w:rsidRPr="00CE3DF7" w:rsidRDefault="00DD1002" w:rsidP="00057BE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10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1,522,243</w:t>
            </w:r>
          </w:p>
        </w:tc>
      </w:tr>
    </w:tbl>
    <w:p w:rsidR="007B370D" w:rsidRPr="00057BE6" w:rsidRDefault="007B370D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83"/>
      </w:tblGrid>
      <w:tr w:rsidR="003F7D59" w:rsidRPr="005A5211" w:rsidTr="005A5211">
        <w:trPr>
          <w:tblHeader/>
        </w:trPr>
        <w:tc>
          <w:tcPr>
            <w:tcW w:w="3870" w:type="dxa"/>
          </w:tcPr>
          <w:p w:rsidR="003F7D59" w:rsidRPr="005A5211" w:rsidRDefault="00843BA2" w:rsidP="0047129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A521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 w:rsidR="00105D78" w:rsidRPr="005A52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</w:t>
            </w:r>
            <w:r w:rsidR="002363E3" w:rsidRPr="005A52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3F7D59" w:rsidRPr="005A5211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F7D59" w:rsidRPr="005A5211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3F7D59" w:rsidRPr="005A5211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676A3" w:rsidRPr="005A5211" w:rsidTr="005A5211">
        <w:trPr>
          <w:tblHeader/>
        </w:trPr>
        <w:tc>
          <w:tcPr>
            <w:tcW w:w="38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A7D5C" w:rsidRPr="005A5211" w:rsidRDefault="004A0102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A7D5C" w:rsidRPr="005A52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A7D5C" w:rsidRPr="005A5211" w:rsidRDefault="004A0102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4309F" w:rsidRPr="005A5211" w:rsidTr="005A5211">
        <w:trPr>
          <w:tblHeader/>
        </w:trPr>
        <w:tc>
          <w:tcPr>
            <w:tcW w:w="3870" w:type="dxa"/>
          </w:tcPr>
          <w:p w:rsidR="0094309F" w:rsidRPr="005A5211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82698E" w:rsidRPr="005A5211" w:rsidTr="005A5211">
        <w:tc>
          <w:tcPr>
            <w:tcW w:w="3870" w:type="dxa"/>
          </w:tcPr>
          <w:p w:rsidR="0082698E" w:rsidRPr="005A5211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82698E" w:rsidRPr="005A5211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5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2698E" w:rsidRPr="005A5211" w:rsidTr="004149F4">
        <w:tc>
          <w:tcPr>
            <w:tcW w:w="3870" w:type="dxa"/>
          </w:tcPr>
          <w:p w:rsidR="0082698E" w:rsidRPr="005A5211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2698E" w:rsidRPr="005A5211" w:rsidRDefault="00EC29C8" w:rsidP="00CF1F3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29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2698E" w:rsidRPr="005A5211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2698E" w:rsidRPr="005A5211" w:rsidRDefault="0082698E" w:rsidP="00CF1F3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2698E" w:rsidRPr="005A5211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2698E" w:rsidRPr="002E36B9" w:rsidRDefault="00057BE6" w:rsidP="00057BE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57B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191,184</w:t>
            </w:r>
          </w:p>
        </w:tc>
        <w:tc>
          <w:tcPr>
            <w:tcW w:w="270" w:type="dxa"/>
          </w:tcPr>
          <w:p w:rsidR="0082698E" w:rsidRPr="005A5211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82698E" w:rsidRPr="007F618F" w:rsidRDefault="00057BE6" w:rsidP="0082698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57B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057B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57B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613</w:t>
            </w:r>
            <w:r w:rsidRPr="00057B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57B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546</w:t>
            </w:r>
          </w:p>
        </w:tc>
      </w:tr>
    </w:tbl>
    <w:p w:rsidR="00F676A3" w:rsidRDefault="00F676A3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:rsidR="00057BE6" w:rsidRDefault="00057BE6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:rsidR="00057BE6" w:rsidRDefault="00057BE6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:rsidR="00057BE6" w:rsidRDefault="00057BE6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:rsidR="00057BE6" w:rsidRDefault="00057BE6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:rsidR="00057BE6" w:rsidRDefault="00057BE6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120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540"/>
        <w:gridCol w:w="270"/>
        <w:gridCol w:w="630"/>
        <w:gridCol w:w="270"/>
        <w:gridCol w:w="1170"/>
        <w:gridCol w:w="270"/>
        <w:gridCol w:w="1080"/>
        <w:gridCol w:w="270"/>
        <w:gridCol w:w="1170"/>
        <w:gridCol w:w="270"/>
        <w:gridCol w:w="1170"/>
        <w:gridCol w:w="1170"/>
        <w:gridCol w:w="1170"/>
      </w:tblGrid>
      <w:tr w:rsidR="00A30D77" w:rsidRPr="00BF2202" w:rsidTr="002E36B9">
        <w:trPr>
          <w:gridAfter w:val="2"/>
          <w:wAfter w:w="2340" w:type="dxa"/>
          <w:tblHeader/>
        </w:trPr>
        <w:tc>
          <w:tcPr>
            <w:tcW w:w="2610" w:type="dxa"/>
          </w:tcPr>
          <w:p w:rsidR="00A30D77" w:rsidRPr="00BF2202" w:rsidRDefault="009030FD" w:rsidP="009030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lastRenderedPageBreak/>
              <w:t>เงินให้กู้ยืมแก่กิจการ</w:t>
            </w:r>
          </w:p>
        </w:tc>
        <w:tc>
          <w:tcPr>
            <w:tcW w:w="1440" w:type="dxa"/>
            <w:gridSpan w:val="3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475" w:rsidRPr="00BF2202" w:rsidTr="002E36B9">
        <w:trPr>
          <w:gridAfter w:val="2"/>
          <w:wAfter w:w="2340" w:type="dxa"/>
          <w:tblHeader/>
        </w:trPr>
        <w:tc>
          <w:tcPr>
            <w:tcW w:w="2610" w:type="dxa"/>
          </w:tcPr>
          <w:p w:rsidR="00F53475" w:rsidRPr="00514A88" w:rsidRDefault="009030FD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14A88" w:rsidRPr="00514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53475" w:rsidRPr="00BF2202" w:rsidRDefault="002E36B9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53475" w:rsidRPr="00BF2202" w:rsidRDefault="002E36B9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4309F" w:rsidRPr="00BF2202" w:rsidTr="002E36B9">
        <w:trPr>
          <w:gridAfter w:val="2"/>
          <w:wAfter w:w="2340" w:type="dxa"/>
          <w:tblHeader/>
        </w:trPr>
        <w:tc>
          <w:tcPr>
            <w:tcW w:w="261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82698E" w:rsidRPr="00BF2202" w:rsidTr="002E36B9">
        <w:trPr>
          <w:gridAfter w:val="2"/>
          <w:wAfter w:w="2340" w:type="dxa"/>
        </w:trPr>
        <w:tc>
          <w:tcPr>
            <w:tcW w:w="261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2698E" w:rsidRPr="00BF2202" w:rsidTr="002E36B9">
        <w:trPr>
          <w:gridAfter w:val="2"/>
          <w:wAfter w:w="2340" w:type="dxa"/>
        </w:trPr>
        <w:tc>
          <w:tcPr>
            <w:tcW w:w="261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9030FD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2698E" w:rsidRPr="009030FD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B0610A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E64CB" w:rsidRPr="005A5211" w:rsidTr="002E36B9">
        <w:tc>
          <w:tcPr>
            <w:tcW w:w="2610" w:type="dxa"/>
          </w:tcPr>
          <w:p w:rsidR="006E64CB" w:rsidRPr="00BF2202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E64CB" w:rsidRPr="00E470F7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E470F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4CB" w:rsidRPr="00E470F7" w:rsidRDefault="006E64CB" w:rsidP="006E64C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70F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E470F7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F93064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38,800,000</w:t>
            </w:r>
          </w:p>
        </w:tc>
        <w:tc>
          <w:tcPr>
            <w:tcW w:w="11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F93064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21,500,000</w:t>
            </w:r>
          </w:p>
        </w:tc>
      </w:tr>
      <w:tr w:rsidR="006E64CB" w:rsidRPr="005A5211" w:rsidTr="008D06FF">
        <w:trPr>
          <w:gridAfter w:val="2"/>
          <w:wAfter w:w="2340" w:type="dxa"/>
        </w:trPr>
        <w:tc>
          <w:tcPr>
            <w:tcW w:w="2610" w:type="dxa"/>
          </w:tcPr>
          <w:p w:rsidR="006E64CB" w:rsidRPr="00BF2202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64CB" w:rsidRPr="00E470F7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64CB">
              <w:rPr>
                <w:rFonts w:ascii="Angsana New" w:hAnsi="Angsana New"/>
                <w:sz w:val="30"/>
                <w:szCs w:val="30"/>
                <w:lang w:val="en-US" w:bidi="th-TH"/>
              </w:rPr>
              <w:t>7,512,710</w:t>
            </w:r>
          </w:p>
        </w:tc>
        <w:tc>
          <w:tcPr>
            <w:tcW w:w="270" w:type="dxa"/>
            <w:vMerge w:val="restart"/>
          </w:tcPr>
          <w:p w:rsidR="006E64CB" w:rsidRPr="00E470F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64CB" w:rsidRPr="00E470F7" w:rsidRDefault="006E64CB" w:rsidP="006E64C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70F7">
              <w:rPr>
                <w:rFonts w:ascii="Angsana New" w:hAnsi="Angsana New"/>
                <w:sz w:val="30"/>
                <w:szCs w:val="30"/>
                <w:lang w:val="en-US" w:bidi="th-TH"/>
              </w:rPr>
              <w:t>7,200,000</w:t>
            </w:r>
          </w:p>
        </w:tc>
        <w:tc>
          <w:tcPr>
            <w:tcW w:w="270" w:type="dxa"/>
            <w:vMerge w:val="restart"/>
          </w:tcPr>
          <w:p w:rsidR="006E64CB" w:rsidRPr="00E470F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64CB" w:rsidRPr="00E470F7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Merge w:val="restart"/>
          </w:tcPr>
          <w:p w:rsidR="006E64CB" w:rsidRPr="00E470F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64CB" w:rsidRPr="00E470F7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6E64CB" w:rsidRPr="005A5211" w:rsidTr="006E64CB">
        <w:trPr>
          <w:gridAfter w:val="2"/>
          <w:wAfter w:w="2340" w:type="dxa"/>
        </w:trPr>
        <w:tc>
          <w:tcPr>
            <w:tcW w:w="2610" w:type="dxa"/>
          </w:tcPr>
          <w:p w:rsidR="006E64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เงินให้กู้ยืมระยะสั้นแก่</w:t>
            </w:r>
          </w:p>
          <w:p w:rsidR="006E64CB" w:rsidRPr="006E79B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64CB" w:rsidRPr="009030FD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64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7,512,710</w:t>
            </w:r>
          </w:p>
        </w:tc>
        <w:tc>
          <w:tcPr>
            <w:tcW w:w="270" w:type="dxa"/>
            <w:vMerge/>
            <w:vAlign w:val="bottom"/>
          </w:tcPr>
          <w:p w:rsidR="006E64CB" w:rsidRPr="009030FD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64CB" w:rsidRDefault="006E64CB" w:rsidP="006E64C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6E64CB" w:rsidRPr="009030FD" w:rsidRDefault="006E64CB" w:rsidP="006E64C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7,200,000</w:t>
            </w:r>
          </w:p>
        </w:tc>
        <w:tc>
          <w:tcPr>
            <w:tcW w:w="270" w:type="dxa"/>
            <w:vMerge/>
            <w:vAlign w:val="bottom"/>
          </w:tcPr>
          <w:p w:rsidR="006E64CB" w:rsidRPr="009030FD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64CB" w:rsidRPr="006E64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E64C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Merge/>
            <w:vAlign w:val="bottom"/>
          </w:tcPr>
          <w:p w:rsidR="006E64CB" w:rsidRPr="009030FD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64CB" w:rsidRPr="009030FD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6E64CB" w:rsidRPr="009030FD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38,800</w:t>
            </w:r>
            <w:r w:rsidRPr="009030F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,000</w:t>
            </w:r>
          </w:p>
        </w:tc>
      </w:tr>
      <w:tr w:rsidR="006E64CB" w:rsidRPr="00A021CB" w:rsidTr="002E36B9">
        <w:trPr>
          <w:gridAfter w:val="2"/>
          <w:wAfter w:w="2340" w:type="dxa"/>
          <w:trHeight w:val="125"/>
        </w:trPr>
        <w:tc>
          <w:tcPr>
            <w:tcW w:w="2610" w:type="dxa"/>
          </w:tcPr>
          <w:p w:rsidR="006E64CB" w:rsidRPr="00A021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E64CB" w:rsidRPr="00A021CB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E64CB" w:rsidRPr="00A021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6E64CB" w:rsidRPr="005A5211" w:rsidTr="002E36B9">
        <w:trPr>
          <w:gridAfter w:val="2"/>
          <w:wAfter w:w="2340" w:type="dxa"/>
        </w:trPr>
        <w:tc>
          <w:tcPr>
            <w:tcW w:w="2610" w:type="dxa"/>
          </w:tcPr>
          <w:p w:rsidR="006E64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E64CB" w:rsidRPr="00AC7CB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6E64CB" w:rsidRPr="00AC7CB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4CB" w:rsidRPr="00AC7CB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6E64CB" w:rsidRPr="00AC7CB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64CB" w:rsidRPr="00AC7CB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6E64CB" w:rsidRPr="00AC7CB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AC7CB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6E64CB" w:rsidRPr="00DF0D9E" w:rsidTr="002E36B9">
        <w:trPr>
          <w:gridAfter w:val="2"/>
          <w:wAfter w:w="2340" w:type="dxa"/>
        </w:trPr>
        <w:tc>
          <w:tcPr>
            <w:tcW w:w="3150" w:type="dxa"/>
            <w:gridSpan w:val="2"/>
          </w:tcPr>
          <w:p w:rsidR="006E64CB" w:rsidRPr="000530FD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162" w:right="-108" w:hanging="16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F0D9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กลับรายการหนี้สูญและ</w:t>
            </w:r>
            <w:r w:rsidRPr="00DF0D9E">
              <w:rPr>
                <w:rFonts w:ascii="Angsana New" w:hAnsi="Angsana New"/>
                <w:sz w:val="30"/>
                <w:szCs w:val="30"/>
                <w:rtl/>
                <w:cs/>
              </w:rPr>
              <w:br/>
            </w:r>
            <w:r w:rsidRPr="00DF0D9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หนี้สงสัยจะสูญสำหรับ</w:t>
            </w: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DF0D9E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E64CB" w:rsidRPr="005A5211" w:rsidTr="000530FD">
        <w:trPr>
          <w:gridAfter w:val="2"/>
          <w:wAfter w:w="2340" w:type="dxa"/>
        </w:trPr>
        <w:tc>
          <w:tcPr>
            <w:tcW w:w="4050" w:type="dxa"/>
            <w:gridSpan w:val="4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16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0D9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DF0D9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0D9E">
              <w:rPr>
                <w:rFonts w:ascii="Angsana New" w:hAnsi="Angsana New"/>
                <w:sz w:val="30"/>
                <w:szCs w:val="30"/>
              </w:rPr>
              <w:t>(200,000)</w:t>
            </w:r>
          </w:p>
        </w:tc>
      </w:tr>
      <w:tr w:rsidR="006E64CB" w:rsidRPr="005A5211" w:rsidTr="000530FD">
        <w:trPr>
          <w:gridAfter w:val="2"/>
          <w:wAfter w:w="2340" w:type="dxa"/>
        </w:trPr>
        <w:tc>
          <w:tcPr>
            <w:tcW w:w="4050" w:type="dxa"/>
            <w:gridSpan w:val="4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162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งวดหก</w:t>
            </w:r>
            <w:r w:rsidRPr="000530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0530F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30 </w:t>
            </w:r>
            <w:r w:rsidRPr="000530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6E64CB" w:rsidRPr="00BF2202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E64CB" w:rsidRPr="00DF0D9E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6E64CB" w:rsidRPr="000530FD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(200,000)</w:t>
            </w:r>
          </w:p>
        </w:tc>
      </w:tr>
    </w:tbl>
    <w:p w:rsidR="000530FD" w:rsidRPr="00A021CB" w:rsidRDefault="000530FD" w:rsidP="000530FD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:rsidR="0019058A" w:rsidRDefault="0019058A" w:rsidP="000530F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  <w:r w:rsidRPr="00A77C02">
        <w:rPr>
          <w:rFonts w:ascii="Angsana New" w:hAnsi="Angsana New" w:cs="Angsana New"/>
          <w:spacing w:val="-4"/>
          <w:cs/>
          <w:lang w:val="en-US"/>
        </w:rPr>
        <w:t>รายการเคลื่อนไหวของเงินให้กู้ยืมแก่กิจการที่เกี่ยวข้องกันสำหรับงวด</w:t>
      </w:r>
      <w:r w:rsidR="006E64CB">
        <w:rPr>
          <w:rFonts w:ascii="Angsana New" w:hAnsi="Angsana New" w:cs="Angsana New" w:hint="cs"/>
          <w:spacing w:val="-4"/>
          <w:cs/>
          <w:lang w:val="en-US"/>
        </w:rPr>
        <w:t>หก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เดือนสิ้นสุดวันที่ </w:t>
      </w:r>
      <w:r w:rsidR="000530FD">
        <w:rPr>
          <w:rFonts w:ascii="Angsana New" w:hAnsi="Angsana New" w:cs="Angsana New"/>
          <w:spacing w:val="-4"/>
          <w:lang w:val="en-US"/>
        </w:rPr>
        <w:t>30</w:t>
      </w:r>
      <w:r w:rsidRPr="00A77C02">
        <w:rPr>
          <w:rFonts w:ascii="Angsana New" w:hAnsi="Angsana New" w:cs="Angsana New"/>
          <w:spacing w:val="-4"/>
          <w:lang w:val="en-US"/>
        </w:rPr>
        <w:t xml:space="preserve"> </w:t>
      </w:r>
      <w:r w:rsidR="000530FD">
        <w:rPr>
          <w:rFonts w:ascii="Angsana New" w:hAnsi="Angsana New" w:cs="Angsana New"/>
          <w:spacing w:val="-4"/>
          <w:cs/>
          <w:lang w:val="en-US"/>
        </w:rPr>
        <w:t>ม</w:t>
      </w:r>
      <w:r w:rsidR="000530FD">
        <w:rPr>
          <w:rFonts w:ascii="Angsana New" w:hAnsi="Angsana New" w:cs="Angsana New" w:hint="cs"/>
          <w:spacing w:val="-4"/>
          <w:cs/>
          <w:lang w:val="en-US"/>
        </w:rPr>
        <w:t>ิถุนายน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A77C02">
        <w:rPr>
          <w:rFonts w:ascii="Angsana New" w:hAnsi="Angsana New" w:cs="Angsana New"/>
          <w:spacing w:val="-4"/>
          <w:lang w:val="en-US"/>
        </w:rPr>
        <w:t>25</w:t>
      </w:r>
      <w:r w:rsidR="004F3662" w:rsidRPr="00A77C02">
        <w:rPr>
          <w:rFonts w:ascii="Angsana New" w:hAnsi="Angsana New" w:cs="Angsana New"/>
          <w:spacing w:val="-4"/>
          <w:lang w:val="en-US"/>
        </w:rPr>
        <w:t>61</w:t>
      </w:r>
      <w:r w:rsidRPr="00A77C02">
        <w:rPr>
          <w:rFonts w:ascii="Angsana New" w:hAnsi="Angsana New" w:cs="Angsana New"/>
          <w:spacing w:val="-4"/>
          <w:lang w:val="en-US"/>
        </w:rPr>
        <w:t xml:space="preserve"> 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และ </w:t>
      </w:r>
      <w:r w:rsidR="004F3662" w:rsidRPr="00A77C02">
        <w:rPr>
          <w:rFonts w:ascii="Angsana New" w:hAnsi="Angsana New" w:cs="Angsana New"/>
          <w:spacing w:val="-4"/>
          <w:lang w:val="en-US"/>
        </w:rPr>
        <w:t>2560</w:t>
      </w:r>
    </w:p>
    <w:p w:rsidR="006E64CB" w:rsidRPr="000530FD" w:rsidRDefault="006E64CB" w:rsidP="000530F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tbl>
      <w:tblPr>
        <w:tblW w:w="97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170"/>
        <w:gridCol w:w="270"/>
        <w:gridCol w:w="1080"/>
        <w:gridCol w:w="270"/>
        <w:gridCol w:w="1170"/>
        <w:gridCol w:w="270"/>
        <w:gridCol w:w="1183"/>
      </w:tblGrid>
      <w:tr w:rsidR="0019058A" w:rsidRPr="009375E0" w:rsidTr="006E64CB">
        <w:trPr>
          <w:tblHeader/>
        </w:trPr>
        <w:tc>
          <w:tcPr>
            <w:tcW w:w="4302" w:type="dxa"/>
          </w:tcPr>
          <w:p w:rsidR="0019058A" w:rsidRPr="009375E0" w:rsidRDefault="0019058A" w:rsidP="00C821B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4573B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แก่</w:t>
            </w: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19058A" w:rsidRPr="009375E0" w:rsidRDefault="0019058A" w:rsidP="00CD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9058A" w:rsidRPr="009375E0" w:rsidRDefault="0019058A" w:rsidP="00CD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3" w:type="dxa"/>
            <w:gridSpan w:val="3"/>
          </w:tcPr>
          <w:p w:rsidR="0019058A" w:rsidRPr="009375E0" w:rsidRDefault="0019058A" w:rsidP="00CD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98E" w:rsidRPr="009375E0" w:rsidTr="006E64CB">
        <w:trPr>
          <w:tblHeader/>
        </w:trPr>
        <w:tc>
          <w:tcPr>
            <w:tcW w:w="4302" w:type="dxa"/>
          </w:tcPr>
          <w:p w:rsidR="0082698E" w:rsidRPr="009375E0" w:rsidRDefault="0082698E" w:rsidP="0082698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F36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BF2202" w:rsidRDefault="004F3662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F36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BF2202" w:rsidRDefault="004F3662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2698E" w:rsidRPr="009375E0" w:rsidTr="006E64CB">
        <w:trPr>
          <w:tblHeader/>
        </w:trPr>
        <w:tc>
          <w:tcPr>
            <w:tcW w:w="4302" w:type="dxa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2698E" w:rsidRPr="009375E0" w:rsidTr="006E64CB">
        <w:tc>
          <w:tcPr>
            <w:tcW w:w="4302" w:type="dxa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2698E" w:rsidRPr="009375E0" w:rsidTr="006E64CB">
        <w:tc>
          <w:tcPr>
            <w:tcW w:w="4302" w:type="dxa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319D" w:rsidRPr="009375E0" w:rsidTr="006E64CB">
        <w:tc>
          <w:tcPr>
            <w:tcW w:w="4302" w:type="dxa"/>
          </w:tcPr>
          <w:p w:rsidR="0095319D" w:rsidRPr="009375E0" w:rsidRDefault="0095319D" w:rsidP="0095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375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375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5319D" w:rsidRPr="009375E0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64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38</w:t>
            </w:r>
            <w:r w:rsidRPr="006E64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E64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800</w:t>
            </w:r>
            <w:r w:rsidRPr="006E64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E64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5319D" w:rsidRPr="007446EC" w:rsidRDefault="0095319D" w:rsidP="0095319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6EC">
              <w:rPr>
                <w:rFonts w:ascii="Angsana New" w:hAnsi="Angsana New"/>
                <w:sz w:val="30"/>
                <w:szCs w:val="30"/>
                <w:lang w:val="en-US" w:bidi="th-TH"/>
              </w:rPr>
              <w:t>21,500,000</w:t>
            </w:r>
          </w:p>
        </w:tc>
      </w:tr>
      <w:tr w:rsidR="0095319D" w:rsidRPr="009375E0" w:rsidTr="006E64CB">
        <w:tc>
          <w:tcPr>
            <w:tcW w:w="4302" w:type="dxa"/>
          </w:tcPr>
          <w:p w:rsidR="0095319D" w:rsidRPr="009375E0" w:rsidRDefault="0095319D" w:rsidP="0095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5319D" w:rsidRPr="009375E0" w:rsidRDefault="006E64CB" w:rsidP="0095319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5319D" w:rsidRPr="007446EC" w:rsidRDefault="0095319D" w:rsidP="0095319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6EC">
              <w:rPr>
                <w:rFonts w:ascii="Angsana New" w:hAnsi="Angsana New"/>
                <w:sz w:val="30"/>
                <w:szCs w:val="30"/>
              </w:rPr>
              <w:t>38,800,000</w:t>
            </w:r>
          </w:p>
        </w:tc>
      </w:tr>
      <w:tr w:rsidR="0095319D" w:rsidRPr="009375E0" w:rsidTr="006E64CB">
        <w:tc>
          <w:tcPr>
            <w:tcW w:w="4302" w:type="dxa"/>
          </w:tcPr>
          <w:p w:rsidR="0095319D" w:rsidRPr="009375E0" w:rsidRDefault="0095319D" w:rsidP="0095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5319D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64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(38</w:t>
            </w:r>
            <w:r w:rsidRPr="006E64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E64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800</w:t>
            </w:r>
            <w:r w:rsidRPr="006E64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E64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000)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5319D" w:rsidRPr="007446EC" w:rsidRDefault="0095319D" w:rsidP="0095319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6EC">
              <w:rPr>
                <w:rFonts w:ascii="Angsana New" w:hAnsi="Angsana New"/>
                <w:sz w:val="30"/>
                <w:szCs w:val="30"/>
              </w:rPr>
              <w:t>(5,500,000)</w:t>
            </w:r>
          </w:p>
        </w:tc>
      </w:tr>
      <w:tr w:rsidR="006E64CB" w:rsidRPr="00536A0E" w:rsidTr="006E64CB">
        <w:tc>
          <w:tcPr>
            <w:tcW w:w="4302" w:type="dxa"/>
          </w:tcPr>
          <w:p w:rsidR="006E64CB" w:rsidRPr="009375E0" w:rsidRDefault="006E64CB" w:rsidP="0047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7129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712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9375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712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64CB" w:rsidRPr="009375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9375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E64CB" w:rsidRPr="009375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9375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64CB" w:rsidRPr="006E64CB" w:rsidRDefault="006E64CB" w:rsidP="006E64C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64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9375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64CB" w:rsidRPr="007446EC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A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54</w:t>
            </w:r>
            <w:r w:rsidRPr="00662A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2A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800</w:t>
            </w:r>
            <w:r w:rsidRPr="00662A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2A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000</w:t>
            </w:r>
          </w:p>
        </w:tc>
      </w:tr>
      <w:tr w:rsidR="006E64CB" w:rsidRPr="00A77C02" w:rsidTr="008C4AA7">
        <w:tc>
          <w:tcPr>
            <w:tcW w:w="4302" w:type="dxa"/>
          </w:tcPr>
          <w:p w:rsidR="006E64CB" w:rsidRPr="00A77C02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E64CB" w:rsidRPr="00A77C02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A77C02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E64CB" w:rsidRPr="00A77C02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A77C02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E64CB" w:rsidRPr="00A77C02" w:rsidRDefault="006E64CB" w:rsidP="006E6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A77C02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6E64CB" w:rsidRPr="00A77C02" w:rsidRDefault="006E64CB" w:rsidP="006E6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8C4AA7" w:rsidRPr="00A77C02" w:rsidTr="008C4AA7">
        <w:tc>
          <w:tcPr>
            <w:tcW w:w="4302" w:type="dxa"/>
          </w:tcPr>
          <w:p w:rsidR="008C4AA7" w:rsidRPr="00A77C02" w:rsidRDefault="008C4AA7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08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83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8C4AA7" w:rsidRPr="00A77C02" w:rsidTr="008C4AA7">
        <w:tc>
          <w:tcPr>
            <w:tcW w:w="4302" w:type="dxa"/>
          </w:tcPr>
          <w:p w:rsidR="008C4AA7" w:rsidRPr="00A77C02" w:rsidRDefault="008C4AA7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08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83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8C4AA7" w:rsidRPr="00A77C02" w:rsidTr="008C4AA7">
        <w:tc>
          <w:tcPr>
            <w:tcW w:w="4302" w:type="dxa"/>
          </w:tcPr>
          <w:p w:rsidR="008C4AA7" w:rsidRPr="00A77C02" w:rsidRDefault="008C4AA7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08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83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8C4AA7" w:rsidRPr="00A77C02" w:rsidTr="008C4AA7">
        <w:tc>
          <w:tcPr>
            <w:tcW w:w="4302" w:type="dxa"/>
          </w:tcPr>
          <w:p w:rsidR="008C4AA7" w:rsidRPr="00A77C02" w:rsidRDefault="008C4AA7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08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83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8C4AA7" w:rsidRPr="00A77C02" w:rsidTr="008C4AA7">
        <w:tc>
          <w:tcPr>
            <w:tcW w:w="4302" w:type="dxa"/>
          </w:tcPr>
          <w:p w:rsidR="008C4AA7" w:rsidRPr="00A77C02" w:rsidRDefault="008C4AA7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08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83" w:type="dxa"/>
          </w:tcPr>
          <w:p w:rsidR="008C4AA7" w:rsidRPr="00A77C02" w:rsidRDefault="008C4AA7" w:rsidP="006E64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6E64CB" w:rsidRPr="00536A0E" w:rsidTr="006E64CB">
        <w:tc>
          <w:tcPr>
            <w:tcW w:w="4302" w:type="dxa"/>
          </w:tcPr>
          <w:p w:rsidR="006E64CB" w:rsidRPr="00903FE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E64CB" w:rsidRPr="00536A0E" w:rsidTr="006E64CB">
        <w:tc>
          <w:tcPr>
            <w:tcW w:w="4302" w:type="dxa"/>
          </w:tcPr>
          <w:p w:rsidR="006E64CB" w:rsidRPr="00903FE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3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64CB">
              <w:rPr>
                <w:rFonts w:ascii="Angsana New" w:hAnsi="Angsana New"/>
                <w:sz w:val="30"/>
                <w:szCs w:val="30"/>
                <w:lang w:val="en-US" w:bidi="th-TH"/>
              </w:rPr>
              <w:t>7,200,000</w:t>
            </w: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4CB" w:rsidRPr="00903058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05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E64CB" w:rsidRPr="00536A0E" w:rsidTr="006E64CB">
        <w:tc>
          <w:tcPr>
            <w:tcW w:w="4302" w:type="dxa"/>
          </w:tcPr>
          <w:p w:rsidR="006E64CB" w:rsidRPr="00903FE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64CB">
              <w:rPr>
                <w:rFonts w:ascii="Angsana New" w:hAnsi="Angsana New"/>
                <w:sz w:val="30"/>
                <w:szCs w:val="30"/>
                <w:lang w:val="en-US" w:bidi="th-TH"/>
              </w:rPr>
              <w:t>312,710</w:t>
            </w: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</w:tcPr>
          <w:p w:rsidR="006E64CB" w:rsidRPr="00903058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15,336,212</w:t>
            </w:r>
          </w:p>
          <w:p w:rsidR="006E64CB" w:rsidRPr="00903058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(2,591,540</w:t>
            </w:r>
            <w:r w:rsidRPr="008A494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E64CB" w:rsidRPr="00536A0E" w:rsidTr="006E64CB">
        <w:tc>
          <w:tcPr>
            <w:tcW w:w="4302" w:type="dxa"/>
          </w:tcPr>
          <w:p w:rsidR="006E64CB" w:rsidRPr="00903FE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6E64CB" w:rsidRPr="009375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6E64CB" w:rsidRPr="00903058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E64CB" w:rsidRPr="00536A0E" w:rsidTr="006E64CB">
        <w:tc>
          <w:tcPr>
            <w:tcW w:w="4302" w:type="dxa"/>
          </w:tcPr>
          <w:p w:rsidR="006E64CB" w:rsidRPr="00903FE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64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7,512,710</w:t>
            </w: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E64CB" w:rsidRPr="00903058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A49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12,744,672</w:t>
            </w: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E64CB" w:rsidRPr="00A77C02" w:rsidTr="006E64CB">
        <w:tc>
          <w:tcPr>
            <w:tcW w:w="4302" w:type="dxa"/>
          </w:tcPr>
          <w:p w:rsidR="006E64CB" w:rsidRPr="00A77C02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E64CB" w:rsidRPr="00A77C02" w:rsidRDefault="006E64CB" w:rsidP="006E64C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A77C02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E64CB" w:rsidRPr="00A77C02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A77C02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E64CB" w:rsidRPr="00A77C02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A77C02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6E64CB" w:rsidRPr="00A77C02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6E64CB" w:rsidRPr="00536A0E" w:rsidTr="006E64CB">
        <w:tc>
          <w:tcPr>
            <w:tcW w:w="4302" w:type="dxa"/>
          </w:tcPr>
          <w:p w:rsidR="006E64CB" w:rsidRPr="00903FE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รวมเงินให้กู้ยืมระยะสั้นแก่กิจการ</w:t>
            </w:r>
          </w:p>
        </w:tc>
        <w:tc>
          <w:tcPr>
            <w:tcW w:w="11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6E64CB" w:rsidRPr="00536A0E" w:rsidTr="006E64CB">
        <w:tc>
          <w:tcPr>
            <w:tcW w:w="4302" w:type="dxa"/>
          </w:tcPr>
          <w:p w:rsidR="006E64CB" w:rsidRPr="00903FE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6E64CB" w:rsidRPr="00536A0E" w:rsidTr="006E64CB">
        <w:tc>
          <w:tcPr>
            <w:tcW w:w="4302" w:type="dxa"/>
          </w:tcPr>
          <w:p w:rsidR="006E64CB" w:rsidRPr="00903FE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3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6E64CB" w:rsidRPr="00903FE0" w:rsidRDefault="006E64CB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64CB">
              <w:rPr>
                <w:rFonts w:ascii="Angsana New" w:hAnsi="Angsana New"/>
                <w:sz w:val="30"/>
                <w:szCs w:val="30"/>
                <w:lang w:val="en-US" w:bidi="th-TH"/>
              </w:rPr>
              <w:t>7,200,000</w:t>
            </w:r>
          </w:p>
        </w:tc>
        <w:tc>
          <w:tcPr>
            <w:tcW w:w="2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6E64CB" w:rsidRPr="009375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6E64CB" w:rsidRPr="009375E0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64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38</w:t>
            </w:r>
            <w:r w:rsidRPr="006E64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E64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800</w:t>
            </w:r>
            <w:r w:rsidRPr="006E64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E64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:rsidR="006E64CB" w:rsidRPr="00914DD5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:rsidR="006E64CB" w:rsidRPr="007446EC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6EC">
              <w:rPr>
                <w:rFonts w:ascii="Angsana New" w:hAnsi="Angsana New"/>
                <w:sz w:val="30"/>
                <w:szCs w:val="30"/>
                <w:lang w:val="en-US" w:bidi="th-TH"/>
              </w:rPr>
              <w:t>21,500,000</w:t>
            </w:r>
          </w:p>
        </w:tc>
      </w:tr>
      <w:tr w:rsidR="006E64CB" w:rsidRPr="00536A0E" w:rsidTr="006E64CB">
        <w:tc>
          <w:tcPr>
            <w:tcW w:w="4302" w:type="dxa"/>
          </w:tcPr>
          <w:p w:rsidR="006E64CB" w:rsidRPr="00903FE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64CB">
              <w:rPr>
                <w:rFonts w:ascii="Angsana New" w:hAnsi="Angsana New"/>
                <w:sz w:val="30"/>
                <w:szCs w:val="30"/>
                <w:lang w:val="en-US" w:bidi="th-TH"/>
              </w:rPr>
              <w:t>312,710</w:t>
            </w:r>
          </w:p>
        </w:tc>
        <w:tc>
          <w:tcPr>
            <w:tcW w:w="2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6E64CB" w:rsidRPr="00903058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15,336,212</w:t>
            </w:r>
          </w:p>
        </w:tc>
        <w:tc>
          <w:tcPr>
            <w:tcW w:w="2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6E64CB" w:rsidRPr="009375E0" w:rsidRDefault="006E64CB" w:rsidP="006E64C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914DD5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6E64CB" w:rsidRPr="007446EC" w:rsidRDefault="006E64CB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6EC">
              <w:rPr>
                <w:rFonts w:ascii="Angsana New" w:hAnsi="Angsana New"/>
                <w:sz w:val="30"/>
                <w:szCs w:val="30"/>
              </w:rPr>
              <w:t>38,800,000</w:t>
            </w:r>
          </w:p>
        </w:tc>
      </w:tr>
      <w:tr w:rsidR="006E64CB" w:rsidRPr="00536A0E" w:rsidTr="006E64CB">
        <w:tc>
          <w:tcPr>
            <w:tcW w:w="4302" w:type="dxa"/>
          </w:tcPr>
          <w:p w:rsidR="006E64CB" w:rsidRPr="00903FE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6E64CB" w:rsidRPr="009375E0" w:rsidRDefault="006E64CB" w:rsidP="006E64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64CB" w:rsidRPr="00903058" w:rsidRDefault="006E64CB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(2,591,540</w:t>
            </w:r>
            <w:r w:rsidRPr="008A494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6E64CB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64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(38</w:t>
            </w:r>
            <w:r w:rsidRPr="006E64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E64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800</w:t>
            </w:r>
            <w:r w:rsidRPr="006E64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E64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000)</w:t>
            </w:r>
          </w:p>
        </w:tc>
        <w:tc>
          <w:tcPr>
            <w:tcW w:w="270" w:type="dxa"/>
          </w:tcPr>
          <w:p w:rsidR="006E64CB" w:rsidRPr="004053B6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:rsidR="006E64CB" w:rsidRPr="007446EC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6EC">
              <w:rPr>
                <w:rFonts w:ascii="Angsana New" w:hAnsi="Angsana New"/>
                <w:sz w:val="30"/>
                <w:szCs w:val="30"/>
              </w:rPr>
              <w:t>(5,500,000)</w:t>
            </w:r>
          </w:p>
        </w:tc>
      </w:tr>
      <w:tr w:rsidR="006E64CB" w:rsidRPr="00536A0E" w:rsidTr="006E64CB">
        <w:tc>
          <w:tcPr>
            <w:tcW w:w="4302" w:type="dxa"/>
          </w:tcPr>
          <w:p w:rsidR="006E64CB" w:rsidRPr="00903FE0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64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7,512,710</w:t>
            </w:r>
          </w:p>
        </w:tc>
        <w:tc>
          <w:tcPr>
            <w:tcW w:w="270" w:type="dxa"/>
          </w:tcPr>
          <w:p w:rsidR="006E64CB" w:rsidRPr="00903FE0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E64CB" w:rsidRPr="00903058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A49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12,744,672</w:t>
            </w:r>
          </w:p>
        </w:tc>
        <w:tc>
          <w:tcPr>
            <w:tcW w:w="270" w:type="dxa"/>
          </w:tcPr>
          <w:p w:rsidR="006E64CB" w:rsidRPr="008D3FE7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E64CB" w:rsidRPr="006E64CB" w:rsidRDefault="006E64CB" w:rsidP="006E64C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64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4CB" w:rsidRPr="00914DD5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64CB" w:rsidRPr="007446EC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A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54</w:t>
            </w:r>
            <w:r w:rsidRPr="00662A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2A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800</w:t>
            </w:r>
            <w:r w:rsidRPr="00662A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2A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000</w:t>
            </w:r>
          </w:p>
        </w:tc>
      </w:tr>
      <w:tr w:rsidR="006E64CB" w:rsidRPr="00536A0E" w:rsidTr="006E64CB">
        <w:trPr>
          <w:trHeight w:hRule="exact" w:val="302"/>
        </w:trPr>
        <w:tc>
          <w:tcPr>
            <w:tcW w:w="4302" w:type="dxa"/>
          </w:tcPr>
          <w:p w:rsidR="006E64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6E64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6E64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6E64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6E64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6E64CB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6E64CB" w:rsidRPr="00670A1D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E64CB" w:rsidRPr="00670A1D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670A1D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E64CB" w:rsidRPr="00670A1D" w:rsidRDefault="006E64CB" w:rsidP="006E64C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670A1D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E64CB" w:rsidRPr="00670A1D" w:rsidRDefault="006E64CB" w:rsidP="006E64C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6E64CB" w:rsidRPr="00670A1D" w:rsidRDefault="006E64CB" w:rsidP="006E64C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:rsidR="006E64CB" w:rsidRPr="00670A1D" w:rsidRDefault="006E64CB" w:rsidP="006E64C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6E64CB" w:rsidRPr="001E7BA6" w:rsidTr="006E64CB">
        <w:tc>
          <w:tcPr>
            <w:tcW w:w="4302" w:type="dxa"/>
          </w:tcPr>
          <w:p w:rsidR="006E64CB" w:rsidRPr="001E7BA6" w:rsidRDefault="006E64CB" w:rsidP="006E64C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6E64CB" w:rsidRPr="001E7BA6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64CB" w:rsidRPr="001E7BA6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3" w:type="dxa"/>
            <w:gridSpan w:val="3"/>
          </w:tcPr>
          <w:p w:rsidR="006E64CB" w:rsidRPr="001E7BA6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7B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4CB" w:rsidRPr="001E7BA6" w:rsidTr="006E64CB">
        <w:tc>
          <w:tcPr>
            <w:tcW w:w="4302" w:type="dxa"/>
          </w:tcPr>
          <w:p w:rsidR="006E64CB" w:rsidRPr="001E7BA6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64CB" w:rsidRPr="001E7BA6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6E64CB" w:rsidRPr="001E7BA6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4CB" w:rsidRPr="001E7BA6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6E64CB" w:rsidRPr="001E7BA6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64CB" w:rsidRPr="001E7BA6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6E64CB" w:rsidRPr="001E7BA6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6E64CB" w:rsidRPr="001E7BA6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E64CB" w:rsidRPr="001E7BA6" w:rsidTr="006E64CB">
        <w:tc>
          <w:tcPr>
            <w:tcW w:w="4302" w:type="dxa"/>
          </w:tcPr>
          <w:p w:rsidR="006E64CB" w:rsidRPr="001E7BA6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64CB" w:rsidRPr="00BF2202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E64CB" w:rsidRPr="00BF2202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E64CB" w:rsidRPr="00BF2202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6E64CB" w:rsidRPr="00BF2202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6E64CB" w:rsidRPr="00BF2202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E64CB" w:rsidRPr="001E7BA6" w:rsidTr="006E64CB">
        <w:tc>
          <w:tcPr>
            <w:tcW w:w="4302" w:type="dxa"/>
          </w:tcPr>
          <w:p w:rsidR="006E64CB" w:rsidRPr="001E7BA6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6E64CB" w:rsidRPr="001E7BA6" w:rsidRDefault="006E64CB" w:rsidP="006E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A80C85" w:rsidRPr="001E7BA6" w:rsidTr="006E64CB">
        <w:tc>
          <w:tcPr>
            <w:tcW w:w="4302" w:type="dxa"/>
          </w:tcPr>
          <w:p w:rsidR="00A80C85" w:rsidRPr="001E7BA6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A80C85" w:rsidRPr="001E7BA6" w:rsidRDefault="00A80C85" w:rsidP="00A80C8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80C85" w:rsidRPr="001E7BA6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80C85" w:rsidRPr="00181830" w:rsidRDefault="00A80C85" w:rsidP="00A80C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80C85" w:rsidRPr="001E7BA6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80C85" w:rsidRPr="001E7BA6" w:rsidRDefault="00A80C85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0C85">
              <w:rPr>
                <w:rFonts w:ascii="Angsana New" w:hAnsi="Angsana New"/>
                <w:sz w:val="30"/>
                <w:szCs w:val="30"/>
              </w:rPr>
              <w:t>62,150,924</w:t>
            </w:r>
          </w:p>
        </w:tc>
        <w:tc>
          <w:tcPr>
            <w:tcW w:w="270" w:type="dxa"/>
          </w:tcPr>
          <w:p w:rsidR="00A80C85" w:rsidRPr="001E7BA6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A80C85" w:rsidRPr="00CE3DF7" w:rsidRDefault="00A80C85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3851">
              <w:rPr>
                <w:rFonts w:ascii="Angsana New" w:hAnsi="Angsana New"/>
                <w:sz w:val="30"/>
                <w:szCs w:val="30"/>
                <w:lang w:val="en-US" w:bidi="th-TH"/>
              </w:rPr>
              <w:t>75,522,475</w:t>
            </w:r>
          </w:p>
        </w:tc>
      </w:tr>
      <w:tr w:rsidR="00A80C85" w:rsidRPr="004149F4" w:rsidTr="006E64CB">
        <w:tc>
          <w:tcPr>
            <w:tcW w:w="4302" w:type="dxa"/>
          </w:tcPr>
          <w:p w:rsidR="00A80C85" w:rsidRPr="001E7BA6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80C85" w:rsidRPr="0082374F" w:rsidRDefault="00A80C85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80C85">
              <w:rPr>
                <w:rFonts w:ascii="Angsana New" w:hAnsi="Angsana New"/>
                <w:sz w:val="30"/>
                <w:szCs w:val="30"/>
                <w:lang w:val="en-US" w:bidi="th-TH"/>
              </w:rPr>
              <w:t>206,437</w:t>
            </w:r>
          </w:p>
        </w:tc>
        <w:tc>
          <w:tcPr>
            <w:tcW w:w="270" w:type="dxa"/>
          </w:tcPr>
          <w:p w:rsidR="00A80C85" w:rsidRPr="004149F4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80C85" w:rsidRPr="00181830" w:rsidRDefault="00A80C85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49D3">
              <w:rPr>
                <w:rFonts w:ascii="Angsana New" w:hAnsi="Angsana New"/>
                <w:sz w:val="30"/>
                <w:szCs w:val="30"/>
                <w:lang w:val="en-US" w:bidi="th-TH"/>
              </w:rPr>
              <w:t>205,688</w:t>
            </w:r>
          </w:p>
        </w:tc>
        <w:tc>
          <w:tcPr>
            <w:tcW w:w="270" w:type="dxa"/>
            <w:shd w:val="clear" w:color="auto" w:fill="auto"/>
          </w:tcPr>
          <w:p w:rsidR="00A80C85" w:rsidRPr="001E7BA6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80C85" w:rsidRPr="00CA044F" w:rsidRDefault="00A80C85" w:rsidP="00A80C85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80C85" w:rsidRPr="001E7BA6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:rsidR="00A80C85" w:rsidRPr="00CE3DF7" w:rsidRDefault="00A80C85" w:rsidP="00A80C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0C85" w:rsidRPr="00885D24" w:rsidTr="006E64CB">
        <w:tc>
          <w:tcPr>
            <w:tcW w:w="4302" w:type="dxa"/>
          </w:tcPr>
          <w:p w:rsidR="00A80C85" w:rsidRPr="001E7BA6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B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80C85" w:rsidRPr="00195517" w:rsidRDefault="00A80C85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80C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206,437</w:t>
            </w:r>
          </w:p>
        </w:tc>
        <w:tc>
          <w:tcPr>
            <w:tcW w:w="270" w:type="dxa"/>
          </w:tcPr>
          <w:p w:rsidR="00A80C85" w:rsidRPr="004149F4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0C85" w:rsidRPr="00974131" w:rsidRDefault="00A80C85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49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205,688</w:t>
            </w:r>
          </w:p>
        </w:tc>
        <w:tc>
          <w:tcPr>
            <w:tcW w:w="270" w:type="dxa"/>
          </w:tcPr>
          <w:p w:rsidR="00A80C85" w:rsidRPr="001E7BA6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80C85" w:rsidRPr="001E7BA6" w:rsidRDefault="00A80C85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0C85">
              <w:rPr>
                <w:rFonts w:ascii="Angsana New" w:hAnsi="Angsana New"/>
                <w:b/>
                <w:bCs/>
                <w:sz w:val="30"/>
                <w:szCs w:val="30"/>
              </w:rPr>
              <w:t>62,150,924</w:t>
            </w:r>
          </w:p>
        </w:tc>
        <w:tc>
          <w:tcPr>
            <w:tcW w:w="270" w:type="dxa"/>
          </w:tcPr>
          <w:p w:rsidR="00A80C85" w:rsidRPr="001E7BA6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0C85" w:rsidRPr="00CE3DF7" w:rsidRDefault="00A80C85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38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75</w:t>
            </w:r>
            <w:r w:rsidRPr="002D38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D38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522</w:t>
            </w:r>
            <w:r w:rsidRPr="002D38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D38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475</w:t>
            </w:r>
          </w:p>
        </w:tc>
      </w:tr>
      <w:tr w:rsidR="00A80C85" w:rsidRPr="00885D24" w:rsidTr="00A80C85">
        <w:tc>
          <w:tcPr>
            <w:tcW w:w="4302" w:type="dxa"/>
          </w:tcPr>
          <w:p w:rsidR="00A80C85" w:rsidRPr="001E7BA6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80C85" w:rsidRPr="00A80C85" w:rsidRDefault="00A80C85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80C85" w:rsidRPr="004149F4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80C85" w:rsidRPr="00D849D3" w:rsidRDefault="00A80C85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80C85" w:rsidRPr="001E7BA6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80C85" w:rsidRPr="00A80C85" w:rsidRDefault="00A80C85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80C85" w:rsidRPr="001E7BA6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A80C85" w:rsidRPr="002D3851" w:rsidRDefault="00A80C85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A80C85" w:rsidRPr="004149F4" w:rsidTr="006E64CB">
        <w:tc>
          <w:tcPr>
            <w:tcW w:w="4302" w:type="dxa"/>
          </w:tcPr>
          <w:p w:rsidR="00A80C85" w:rsidRPr="009375E0" w:rsidRDefault="00A80C85" w:rsidP="00A80C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A80C85" w:rsidRPr="009375E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80C85" w:rsidRPr="009375E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3" w:type="dxa"/>
            <w:gridSpan w:val="3"/>
          </w:tcPr>
          <w:p w:rsidR="00A80C85" w:rsidRPr="009375E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C85" w:rsidRPr="005332A0" w:rsidTr="006E64CB">
        <w:tc>
          <w:tcPr>
            <w:tcW w:w="4302" w:type="dxa"/>
          </w:tcPr>
          <w:p w:rsidR="00A80C85" w:rsidRPr="005332A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80C85" w:rsidRPr="005332A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80C85" w:rsidRPr="005332A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0C85" w:rsidRPr="005332A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80C85" w:rsidRPr="005332A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80C85" w:rsidRPr="005332A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80C85" w:rsidRPr="005332A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80C85" w:rsidRPr="005332A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A80C85" w:rsidRPr="005332A0" w:rsidTr="006E64CB">
        <w:tc>
          <w:tcPr>
            <w:tcW w:w="4302" w:type="dxa"/>
          </w:tcPr>
          <w:p w:rsidR="00A80C85" w:rsidRPr="005332A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0C85" w:rsidRPr="00BF2202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A80C85" w:rsidRPr="00BF2202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0C85" w:rsidRPr="00BF2202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A80C85" w:rsidRPr="00BF2202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80C85" w:rsidRPr="00BF2202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A80C85" w:rsidRPr="00BF2202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80C85" w:rsidRPr="00BF2202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80C85" w:rsidRPr="004149F4" w:rsidTr="006E64CB">
        <w:tc>
          <w:tcPr>
            <w:tcW w:w="4302" w:type="dxa"/>
          </w:tcPr>
          <w:p w:rsidR="00A80C85" w:rsidRPr="005332A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A80C85" w:rsidRPr="005332A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A80C85" w:rsidRPr="004149F4" w:rsidTr="006E64CB">
        <w:tc>
          <w:tcPr>
            <w:tcW w:w="4302" w:type="dxa"/>
          </w:tcPr>
          <w:p w:rsidR="00A80C85" w:rsidRPr="005332A0" w:rsidRDefault="00A80C85" w:rsidP="00A80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332A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80C85" w:rsidRPr="005332A0" w:rsidRDefault="00A80C85" w:rsidP="00A80C8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80C85" w:rsidRPr="005332A0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80C85" w:rsidRPr="005332A0" w:rsidRDefault="00A80C85" w:rsidP="00A80C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80C85" w:rsidRPr="005332A0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80C85" w:rsidRPr="005332A0" w:rsidRDefault="00A80C85" w:rsidP="00A80C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0C85">
              <w:rPr>
                <w:rFonts w:ascii="Angsana New" w:hAnsi="Angsana New"/>
                <w:b/>
                <w:bCs/>
                <w:sz w:val="30"/>
                <w:szCs w:val="30"/>
              </w:rPr>
              <w:t>307,988</w:t>
            </w:r>
          </w:p>
        </w:tc>
        <w:tc>
          <w:tcPr>
            <w:tcW w:w="270" w:type="dxa"/>
          </w:tcPr>
          <w:p w:rsidR="00A80C85" w:rsidRPr="005332A0" w:rsidRDefault="00A80C85" w:rsidP="00A80C8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A80C85" w:rsidRPr="005332A0" w:rsidRDefault="00A80C85" w:rsidP="00A80C85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80C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654,536</w:t>
            </w:r>
          </w:p>
        </w:tc>
      </w:tr>
    </w:tbl>
    <w:p w:rsidR="00D92CAC" w:rsidRDefault="00D92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540"/>
        <w:gridCol w:w="270"/>
        <w:gridCol w:w="630"/>
        <w:gridCol w:w="270"/>
        <w:gridCol w:w="1170"/>
        <w:gridCol w:w="270"/>
        <w:gridCol w:w="1080"/>
        <w:gridCol w:w="270"/>
        <w:gridCol w:w="1170"/>
        <w:gridCol w:w="270"/>
        <w:gridCol w:w="1170"/>
      </w:tblGrid>
      <w:tr w:rsidR="00C7500F" w:rsidRPr="00BF2202" w:rsidTr="008C4AA7">
        <w:trPr>
          <w:tblHeader/>
        </w:trPr>
        <w:tc>
          <w:tcPr>
            <w:tcW w:w="2610" w:type="dxa"/>
            <w:shd w:val="clear" w:color="auto" w:fill="auto"/>
          </w:tcPr>
          <w:p w:rsidR="00C7500F" w:rsidRPr="00BF2202" w:rsidRDefault="00C7500F" w:rsidP="00DF0D9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lastRenderedPageBreak/>
              <w:t>เงินกู้ยืมจาก</w:t>
            </w:r>
            <w:r w:rsidR="00E249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บุคคลหรือ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00F" w:rsidRPr="00BF2202" w:rsidTr="008C4AA7">
        <w:trPr>
          <w:tblHeader/>
        </w:trPr>
        <w:tc>
          <w:tcPr>
            <w:tcW w:w="2610" w:type="dxa"/>
            <w:shd w:val="clear" w:color="auto" w:fill="auto"/>
          </w:tcPr>
          <w:p w:rsidR="00C7500F" w:rsidRPr="00514A88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14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7500F" w:rsidRPr="00BF2202" w:rsidRDefault="00FB36B0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7500F" w:rsidRPr="00BF2202" w:rsidRDefault="00FB36B0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4F3662" w:rsidRPr="00BF2202" w:rsidTr="008C4AA7">
        <w:trPr>
          <w:tblHeader/>
        </w:trPr>
        <w:tc>
          <w:tcPr>
            <w:tcW w:w="261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7500F" w:rsidRPr="00BF2202" w:rsidTr="00DF0D9E">
        <w:tc>
          <w:tcPr>
            <w:tcW w:w="261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7500F" w:rsidRPr="00BF2202" w:rsidTr="00DF0D9E">
        <w:tc>
          <w:tcPr>
            <w:tcW w:w="261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54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9030FD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C7500F" w:rsidRPr="009030FD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B0610A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F3662" w:rsidRPr="0021476E" w:rsidTr="00E24929">
        <w:tc>
          <w:tcPr>
            <w:tcW w:w="261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</w:tcPr>
          <w:p w:rsidR="004F3662" w:rsidRPr="00BF2202" w:rsidRDefault="00E96B6B" w:rsidP="00E96B6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6B6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4F3662" w:rsidRPr="00E24929" w:rsidRDefault="008C4AA7" w:rsidP="00FB36B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49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E24929" w:rsidRDefault="008C4AA7" w:rsidP="004F366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4AA7">
              <w:rPr>
                <w:rFonts w:ascii="Angsana New" w:hAnsi="Angsana New"/>
                <w:sz w:val="30"/>
                <w:szCs w:val="30"/>
                <w:lang w:bidi="th-TH"/>
              </w:rPr>
              <w:t>9,761,020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E24929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8,486,380</w:t>
            </w:r>
          </w:p>
        </w:tc>
      </w:tr>
      <w:tr w:rsidR="004F3662" w:rsidRPr="0021476E" w:rsidTr="00E24929">
        <w:tc>
          <w:tcPr>
            <w:tcW w:w="261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dxa"/>
          </w:tcPr>
          <w:p w:rsidR="004F3662" w:rsidRDefault="00E96B6B" w:rsidP="00E96B6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6B6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F3662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F3662" w:rsidRPr="00E24929" w:rsidRDefault="008C4AA7" w:rsidP="004F366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4AA7">
              <w:rPr>
                <w:rFonts w:ascii="Angsana New" w:hAnsi="Angsana New"/>
                <w:sz w:val="30"/>
                <w:szCs w:val="30"/>
                <w:lang w:val="en-US" w:bidi="th-TH"/>
              </w:rPr>
              <w:t>29,300,000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</w:t>
            </w:r>
            <w:r w:rsidRPr="00E24929">
              <w:rPr>
                <w:rFonts w:ascii="Angsana New" w:hAnsi="Angsana New"/>
                <w:sz w:val="30"/>
                <w:szCs w:val="30"/>
                <w:lang w:val="en-US" w:bidi="th-TH"/>
              </w:rPr>
              <w:t>00,000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F3662" w:rsidRPr="00E24929" w:rsidRDefault="008C4AA7" w:rsidP="004F366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F3662" w:rsidRPr="00E24929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9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662" w:rsidRPr="0021476E" w:rsidTr="00A77C02">
        <w:tc>
          <w:tcPr>
            <w:tcW w:w="2610" w:type="dxa"/>
          </w:tcPr>
          <w:p w:rsidR="004F3662" w:rsidRPr="00E24929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4F3662" w:rsidRPr="00E24929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54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7C02" w:rsidRPr="00E24929" w:rsidRDefault="008C4AA7" w:rsidP="00A77C0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C4A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29,300,000</w:t>
            </w:r>
          </w:p>
        </w:tc>
        <w:tc>
          <w:tcPr>
            <w:tcW w:w="270" w:type="dxa"/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6,0</w:t>
            </w:r>
            <w:r w:rsidRPr="00E249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00,000</w:t>
            </w:r>
          </w:p>
        </w:tc>
        <w:tc>
          <w:tcPr>
            <w:tcW w:w="270" w:type="dxa"/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662" w:rsidRPr="00E24929" w:rsidRDefault="008C4AA7" w:rsidP="00A77C0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C4AA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9,761,020</w:t>
            </w:r>
          </w:p>
        </w:tc>
        <w:tc>
          <w:tcPr>
            <w:tcW w:w="270" w:type="dxa"/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662" w:rsidRPr="00E24929" w:rsidRDefault="004F366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8,486,380</w:t>
            </w:r>
          </w:p>
        </w:tc>
      </w:tr>
    </w:tbl>
    <w:p w:rsidR="00C7500F" w:rsidRDefault="00C7500F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:rsidR="00C7500F" w:rsidRDefault="00C7500F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>รายการเคลื่อนไหวของเงินกู้ยืมจาก</w:t>
      </w:r>
      <w:r w:rsidR="00D26C9D">
        <w:rPr>
          <w:rFonts w:ascii="Angsana New" w:hAnsi="Angsana New" w:cs="Angsana New" w:hint="cs"/>
          <w:cs/>
          <w:lang w:val="en-US"/>
        </w:rPr>
        <w:t>บุคคลหรือ</w:t>
      </w:r>
      <w:r>
        <w:rPr>
          <w:rFonts w:ascii="Angsana New" w:hAnsi="Angsana New" w:cs="Angsana New" w:hint="cs"/>
          <w:cs/>
          <w:lang w:val="en-US"/>
        </w:rPr>
        <w:t>กิจการที่เกี่ยวข้องกันสำหรับง</w:t>
      </w:r>
      <w:r w:rsidRPr="0019058A">
        <w:rPr>
          <w:rFonts w:ascii="Angsana New" w:hAnsi="Angsana New" w:cs="Angsana New"/>
          <w:cs/>
          <w:lang w:val="en-US"/>
        </w:rPr>
        <w:t>วด</w:t>
      </w:r>
      <w:r w:rsidR="008C4AA7">
        <w:rPr>
          <w:rFonts w:ascii="Angsana New" w:hAnsi="Angsana New" w:cs="Angsana New" w:hint="cs"/>
          <w:cs/>
          <w:lang w:val="en-US"/>
        </w:rPr>
        <w:t>หก</w:t>
      </w:r>
      <w:r w:rsidRPr="0019058A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FB36B0">
        <w:rPr>
          <w:rFonts w:ascii="Angsana New" w:hAnsi="Angsana New" w:cs="Angsana New"/>
          <w:lang w:val="en-US"/>
        </w:rPr>
        <w:t xml:space="preserve">30 </w:t>
      </w:r>
      <w:r w:rsidR="00FB36B0">
        <w:rPr>
          <w:rFonts w:ascii="Angsana New" w:hAnsi="Angsana New" w:cs="Angsana New" w:hint="cs"/>
          <w:cs/>
          <w:lang w:val="en-US"/>
        </w:rPr>
        <w:t>มิถุนายน</w:t>
      </w:r>
      <w:r w:rsidRPr="0019058A">
        <w:rPr>
          <w:rFonts w:ascii="Angsana New" w:hAnsi="Angsana New" w:cs="Angsana New"/>
          <w:cs/>
          <w:lang w:val="en-US"/>
        </w:rPr>
        <w:t xml:space="preserve"> </w:t>
      </w:r>
      <w:r w:rsidRPr="0019058A">
        <w:rPr>
          <w:rFonts w:ascii="Angsana New" w:hAnsi="Angsana New" w:cs="Angsana New"/>
          <w:lang w:val="en-US"/>
        </w:rPr>
        <w:t>25</w:t>
      </w:r>
      <w:r w:rsidR="004F3662">
        <w:rPr>
          <w:rFonts w:ascii="Angsana New" w:hAnsi="Angsana New" w:cs="Angsana New"/>
          <w:lang w:val="en-US"/>
        </w:rPr>
        <w:t>61</w:t>
      </w:r>
      <w:r w:rsidRPr="0019058A">
        <w:rPr>
          <w:rFonts w:ascii="Angsana New" w:hAnsi="Angsana New" w:cs="Angsana New"/>
          <w:lang w:val="en-US"/>
        </w:rPr>
        <w:t xml:space="preserve"> </w:t>
      </w:r>
      <w:r w:rsidRPr="0019058A">
        <w:rPr>
          <w:rFonts w:ascii="Angsana New" w:hAnsi="Angsana New" w:cs="Angsana New"/>
          <w:cs/>
          <w:lang w:val="en-US"/>
        </w:rPr>
        <w:t xml:space="preserve">และ </w:t>
      </w:r>
      <w:r w:rsidR="004F3662">
        <w:rPr>
          <w:rFonts w:ascii="Angsana New" w:hAnsi="Angsana New" w:cs="Angsana New"/>
          <w:lang w:val="en-US"/>
        </w:rPr>
        <w:t>2560</w:t>
      </w:r>
      <w:r w:rsidR="001522AF">
        <w:rPr>
          <w:rFonts w:ascii="Angsana New" w:hAnsi="Angsana New" w:cs="Angsana New"/>
          <w:lang w:val="en-US"/>
        </w:rPr>
        <w:t xml:space="preserve"> </w:t>
      </w:r>
      <w:r w:rsidR="001522AF">
        <w:rPr>
          <w:rFonts w:ascii="Angsana New" w:hAnsi="Angsana New" w:cs="Angsana New" w:hint="cs"/>
          <w:cs/>
          <w:lang w:val="en-US"/>
        </w:rPr>
        <w:t>มีดังนี้</w:t>
      </w:r>
    </w:p>
    <w:p w:rsidR="0021476E" w:rsidRPr="00A77C02" w:rsidRDefault="00214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7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170"/>
        <w:gridCol w:w="270"/>
        <w:gridCol w:w="1170"/>
        <w:gridCol w:w="270"/>
        <w:gridCol w:w="1080"/>
        <w:gridCol w:w="270"/>
        <w:gridCol w:w="1183"/>
      </w:tblGrid>
      <w:tr w:rsidR="00C7500F" w:rsidRPr="009375E0" w:rsidTr="0058527B">
        <w:trPr>
          <w:tblHeader/>
        </w:trPr>
        <w:tc>
          <w:tcPr>
            <w:tcW w:w="4302" w:type="dxa"/>
          </w:tcPr>
          <w:p w:rsidR="00C7500F" w:rsidRPr="009375E0" w:rsidRDefault="00C7500F" w:rsidP="00A624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เงินกู้ยืมจาก</w:t>
            </w:r>
            <w:r w:rsidR="00A624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บุคคล</w:t>
            </w:r>
            <w:r w:rsidR="00A624D5" w:rsidRPr="00A624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C7500F" w:rsidRPr="009375E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7500F" w:rsidRPr="009375E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C7500F" w:rsidRPr="009375E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662" w:rsidRPr="001E7BA6" w:rsidTr="0058527B">
        <w:trPr>
          <w:tblHeader/>
        </w:trPr>
        <w:tc>
          <w:tcPr>
            <w:tcW w:w="4302" w:type="dxa"/>
          </w:tcPr>
          <w:p w:rsidR="004F3662" w:rsidRPr="00A624D5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7500F" w:rsidRPr="005332A0" w:rsidTr="0058527B">
        <w:trPr>
          <w:tblHeader/>
        </w:trPr>
        <w:tc>
          <w:tcPr>
            <w:tcW w:w="4302" w:type="dxa"/>
          </w:tcPr>
          <w:p w:rsidR="00C7500F" w:rsidRPr="005332A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C7500F" w:rsidRPr="005332A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7500F" w:rsidRPr="00C7500F" w:rsidTr="0058527B">
        <w:tc>
          <w:tcPr>
            <w:tcW w:w="4302" w:type="dxa"/>
          </w:tcPr>
          <w:p w:rsidR="00C7500F" w:rsidRPr="0042251F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5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7500F" w:rsidRPr="00C7500F" w:rsidTr="0058527B">
        <w:tc>
          <w:tcPr>
            <w:tcW w:w="4302" w:type="dxa"/>
          </w:tcPr>
          <w:p w:rsidR="00C7500F" w:rsidRPr="00C7500F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C7500F" w:rsidRPr="008149D5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7C02" w:rsidRPr="005332A0" w:rsidTr="0058527B">
        <w:tc>
          <w:tcPr>
            <w:tcW w:w="4302" w:type="dxa"/>
          </w:tcPr>
          <w:p w:rsidR="00A77C02" w:rsidRPr="005332A0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6D0D18" w:rsidRDefault="008C4AA7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4AA7">
              <w:rPr>
                <w:rFonts w:ascii="Angsana New" w:hAnsi="Angsana New"/>
                <w:sz w:val="30"/>
                <w:szCs w:val="30"/>
              </w:rPr>
              <w:t>8,486,380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2917CE" w:rsidRDefault="002917CE" w:rsidP="00A77C0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4,000,000</w:t>
            </w:r>
          </w:p>
        </w:tc>
      </w:tr>
      <w:tr w:rsidR="00A77C02" w:rsidRPr="005332A0" w:rsidTr="0058527B">
        <w:tc>
          <w:tcPr>
            <w:tcW w:w="4302" w:type="dxa"/>
          </w:tcPr>
          <w:p w:rsidR="00A77C02" w:rsidRPr="005332A0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1923F7" w:rsidRDefault="001923F7" w:rsidP="00311A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2,656,1</w:t>
            </w:r>
            <w:r w:rsidR="00311A6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6D0D18" w:rsidRDefault="002917CE" w:rsidP="0058527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58527B">
              <w:rPr>
                <w:rFonts w:ascii="Angsana New" w:hAnsi="Angsana New"/>
                <w:sz w:val="30"/>
                <w:szCs w:val="30"/>
              </w:rPr>
              <w:t>199,210</w:t>
            </w:r>
          </w:p>
        </w:tc>
      </w:tr>
      <w:tr w:rsidR="00A77C02" w:rsidRPr="005332A0" w:rsidTr="0058527B">
        <w:tc>
          <w:tcPr>
            <w:tcW w:w="4302" w:type="dxa"/>
          </w:tcPr>
          <w:p w:rsidR="00A77C02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8C4AA7" w:rsidRDefault="008C4AA7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4AA7">
              <w:rPr>
                <w:rFonts w:ascii="Angsana New" w:hAnsi="Angsana New"/>
                <w:sz w:val="30"/>
                <w:szCs w:val="30"/>
              </w:rPr>
              <w:t>(1,000,000)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2917CE" w:rsidRDefault="002917CE" w:rsidP="00044AA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(10,016,440)</w:t>
            </w:r>
          </w:p>
        </w:tc>
      </w:tr>
      <w:tr w:rsidR="001923F7" w:rsidRPr="005332A0" w:rsidTr="0058527B">
        <w:tc>
          <w:tcPr>
            <w:tcW w:w="4302" w:type="dxa"/>
          </w:tcPr>
          <w:p w:rsidR="001923F7" w:rsidRDefault="001923F7" w:rsidP="0058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1170" w:type="dxa"/>
          </w:tcPr>
          <w:p w:rsidR="001923F7" w:rsidRDefault="001923F7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923F7" w:rsidRPr="005332A0" w:rsidRDefault="001923F7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923F7" w:rsidRDefault="001923F7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923F7" w:rsidRPr="005332A0" w:rsidRDefault="001923F7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923F7" w:rsidRPr="008C4AA7" w:rsidRDefault="00311A61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923F7">
              <w:rPr>
                <w:rFonts w:ascii="Angsana New" w:hAnsi="Angsana New"/>
                <w:sz w:val="30"/>
                <w:szCs w:val="30"/>
              </w:rPr>
              <w:t>381,474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923F7" w:rsidRPr="005332A0" w:rsidRDefault="001923F7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58527B" w:rsidRDefault="0058527B" w:rsidP="00044AA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(142,970)</w:t>
            </w:r>
          </w:p>
        </w:tc>
      </w:tr>
      <w:tr w:rsidR="00A77C02" w:rsidRPr="00C7500F" w:rsidTr="0058527B">
        <w:tc>
          <w:tcPr>
            <w:tcW w:w="4302" w:type="dxa"/>
          </w:tcPr>
          <w:p w:rsidR="00A77C02" w:rsidRPr="00C7500F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="00FB36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="00FB36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8C4AA7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4AA7">
              <w:rPr>
                <w:rFonts w:ascii="Angsana New" w:hAnsi="Angsana New"/>
                <w:b/>
                <w:bCs/>
                <w:sz w:val="30"/>
                <w:szCs w:val="30"/>
              </w:rPr>
              <w:t>9,761,020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2917CE" w:rsidP="00A77C0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4,039,800</w:t>
            </w:r>
          </w:p>
        </w:tc>
      </w:tr>
      <w:tr w:rsidR="00A77C02" w:rsidRPr="00C7500F" w:rsidTr="0058527B">
        <w:trPr>
          <w:trHeight w:val="269"/>
        </w:trPr>
        <w:tc>
          <w:tcPr>
            <w:tcW w:w="4302" w:type="dxa"/>
          </w:tcPr>
          <w:p w:rsidR="00A77C02" w:rsidRPr="00C7500F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7C02" w:rsidRPr="00C7500F" w:rsidTr="0058527B">
        <w:tc>
          <w:tcPr>
            <w:tcW w:w="4302" w:type="dxa"/>
          </w:tcPr>
          <w:p w:rsidR="00A77C02" w:rsidRPr="00C7500F" w:rsidRDefault="00856BD9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</w:t>
            </w:r>
            <w:r w:rsidR="00A77C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1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C4AA7" w:rsidRPr="00C7500F" w:rsidTr="0058527B">
        <w:tc>
          <w:tcPr>
            <w:tcW w:w="4302" w:type="dxa"/>
          </w:tcPr>
          <w:p w:rsidR="008C4AA7" w:rsidRPr="005332A0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4AA7">
              <w:rPr>
                <w:rFonts w:ascii="Angsana New" w:hAnsi="Angsana New"/>
                <w:sz w:val="30"/>
                <w:szCs w:val="30"/>
              </w:rPr>
              <w:t>6,000,000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C4AA7" w:rsidRPr="00367D72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C4AA7" w:rsidRPr="00C7500F" w:rsidTr="0058527B">
        <w:tc>
          <w:tcPr>
            <w:tcW w:w="4302" w:type="dxa"/>
          </w:tcPr>
          <w:p w:rsidR="008C4AA7" w:rsidRPr="005332A0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4AA7">
              <w:rPr>
                <w:rFonts w:ascii="Angsana New" w:hAnsi="Angsana New"/>
                <w:sz w:val="30"/>
                <w:szCs w:val="30"/>
                <w:lang w:val="en-US" w:bidi="th-TH"/>
              </w:rPr>
              <w:t>25,300,000</w:t>
            </w:r>
          </w:p>
        </w:tc>
        <w:tc>
          <w:tcPr>
            <w:tcW w:w="270" w:type="dxa"/>
          </w:tcPr>
          <w:p w:rsidR="008C4AA7" w:rsidRPr="005332A0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C4AA7" w:rsidRPr="00367D72" w:rsidRDefault="008C4AA7" w:rsidP="008C4AA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sz w:val="30"/>
                <w:szCs w:val="30"/>
                <w:lang w:val="en-US" w:bidi="th-TH"/>
              </w:rPr>
              <w:t>21,300,000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C4AA7" w:rsidRPr="00C7500F" w:rsidTr="0058527B">
        <w:tc>
          <w:tcPr>
            <w:tcW w:w="4302" w:type="dxa"/>
          </w:tcPr>
          <w:p w:rsidR="008C4AA7" w:rsidRPr="005332A0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4AA7">
              <w:rPr>
                <w:rFonts w:ascii="Angsana New" w:hAnsi="Angsana New"/>
                <w:sz w:val="30"/>
                <w:szCs w:val="30"/>
              </w:rPr>
              <w:t>(2,000,000)</w:t>
            </w:r>
          </w:p>
        </w:tc>
        <w:tc>
          <w:tcPr>
            <w:tcW w:w="270" w:type="dxa"/>
          </w:tcPr>
          <w:p w:rsidR="008C4AA7" w:rsidRPr="005332A0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C4AA7" w:rsidRPr="00367D72" w:rsidRDefault="008C4AA7" w:rsidP="008C4AA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sz w:val="30"/>
                <w:szCs w:val="30"/>
                <w:lang w:val="en-US" w:bidi="th-TH"/>
              </w:rPr>
              <w:t>(21,300,000)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C4AA7" w:rsidRPr="00C7500F" w:rsidTr="0058527B">
        <w:tc>
          <w:tcPr>
            <w:tcW w:w="4302" w:type="dxa"/>
          </w:tcPr>
          <w:p w:rsidR="008C4AA7" w:rsidRPr="00C7500F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4AA7">
              <w:rPr>
                <w:rFonts w:ascii="Angsana New" w:hAnsi="Angsana New"/>
                <w:b/>
                <w:bCs/>
                <w:sz w:val="30"/>
                <w:szCs w:val="30"/>
              </w:rPr>
              <w:t>29,300,000</w:t>
            </w: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C4AA7" w:rsidRPr="00367D72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C4AA7" w:rsidRPr="00C7500F" w:rsidTr="0058527B">
        <w:tc>
          <w:tcPr>
            <w:tcW w:w="4302" w:type="dxa"/>
          </w:tcPr>
          <w:p w:rsidR="008C4AA7" w:rsidRPr="00C7500F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46E3" w:rsidRPr="00C7500F" w:rsidTr="0058527B">
        <w:tc>
          <w:tcPr>
            <w:tcW w:w="4302" w:type="dxa"/>
          </w:tcPr>
          <w:p w:rsidR="00A746E3" w:rsidRPr="00C7500F" w:rsidRDefault="00A746E3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46E3" w:rsidRPr="00C7500F" w:rsidRDefault="00A746E3" w:rsidP="008C4AA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46E3" w:rsidRPr="00C7500F" w:rsidRDefault="00A746E3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46E3" w:rsidRPr="00C7500F" w:rsidRDefault="00A746E3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46E3" w:rsidRPr="00C7500F" w:rsidRDefault="00A746E3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46E3" w:rsidRPr="00C7500F" w:rsidRDefault="00A746E3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46E3" w:rsidRPr="00C7500F" w:rsidRDefault="00A746E3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46E3" w:rsidRPr="00C7500F" w:rsidRDefault="00A746E3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C4AA7" w:rsidRPr="00C7500F" w:rsidTr="0058527B">
        <w:tc>
          <w:tcPr>
            <w:tcW w:w="4302" w:type="dxa"/>
          </w:tcPr>
          <w:p w:rsidR="008C4AA7" w:rsidRPr="00A624D5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4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รวมเงินกู้ยืมระยะสั้นจากบุคคลหรือ</w:t>
            </w:r>
          </w:p>
          <w:p w:rsidR="008C4AA7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624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1170" w:type="dxa"/>
          </w:tcPr>
          <w:p w:rsidR="008C4AA7" w:rsidRDefault="008C4AA7" w:rsidP="008C4AA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4AA7" w:rsidRPr="005332A0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C4AA7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5332A0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AA7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4AA7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8C4AA7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527B" w:rsidRPr="00C7500F" w:rsidTr="0058527B">
        <w:tc>
          <w:tcPr>
            <w:tcW w:w="4302" w:type="dxa"/>
          </w:tcPr>
          <w:p w:rsidR="0058527B" w:rsidRPr="005332A0" w:rsidRDefault="0058527B" w:rsidP="0058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58527B" w:rsidRPr="008149D5" w:rsidRDefault="0058527B" w:rsidP="0058527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4AA7">
              <w:rPr>
                <w:rFonts w:ascii="Angsana New" w:hAnsi="Angsana New"/>
                <w:sz w:val="30"/>
                <w:szCs w:val="30"/>
              </w:rPr>
              <w:t>6,000,000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527B" w:rsidRPr="00367D72" w:rsidRDefault="0058527B" w:rsidP="005852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27B" w:rsidRPr="006D0D18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4AA7">
              <w:rPr>
                <w:rFonts w:ascii="Angsana New" w:hAnsi="Angsana New"/>
                <w:sz w:val="30"/>
                <w:szCs w:val="30"/>
              </w:rPr>
              <w:t>8,486,380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58527B" w:rsidRPr="002917CE" w:rsidRDefault="0058527B" w:rsidP="0058527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4,000,000</w:t>
            </w:r>
          </w:p>
        </w:tc>
      </w:tr>
      <w:tr w:rsidR="0058527B" w:rsidRPr="00C7500F" w:rsidTr="0058527B">
        <w:tc>
          <w:tcPr>
            <w:tcW w:w="4302" w:type="dxa"/>
          </w:tcPr>
          <w:p w:rsidR="0058527B" w:rsidRPr="005332A0" w:rsidRDefault="0058527B" w:rsidP="0058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58527B" w:rsidRPr="008149D5" w:rsidRDefault="0058527B" w:rsidP="005852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4AA7">
              <w:rPr>
                <w:rFonts w:ascii="Angsana New" w:hAnsi="Angsana New"/>
                <w:sz w:val="30"/>
                <w:szCs w:val="30"/>
                <w:lang w:val="en-US" w:bidi="th-TH"/>
              </w:rPr>
              <w:t>25,300,000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527B" w:rsidRPr="00367D72" w:rsidRDefault="0058527B" w:rsidP="0058527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sz w:val="30"/>
                <w:szCs w:val="30"/>
                <w:lang w:val="en-US" w:bidi="th-TH"/>
              </w:rPr>
              <w:t>21,300,000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27B" w:rsidRPr="001923F7" w:rsidRDefault="00105652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2,656,11</w:t>
            </w:r>
            <w:r w:rsidR="0058527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58527B" w:rsidRPr="006D0D18" w:rsidRDefault="0058527B" w:rsidP="0058527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10,199,210</w:t>
            </w:r>
          </w:p>
        </w:tc>
      </w:tr>
      <w:tr w:rsidR="0058527B" w:rsidRPr="00C7500F" w:rsidTr="0058527B">
        <w:tc>
          <w:tcPr>
            <w:tcW w:w="4302" w:type="dxa"/>
          </w:tcPr>
          <w:p w:rsidR="0058527B" w:rsidRPr="005332A0" w:rsidRDefault="0058527B" w:rsidP="0058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58527B" w:rsidRPr="008149D5" w:rsidRDefault="0058527B" w:rsidP="0058527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4AA7">
              <w:rPr>
                <w:rFonts w:ascii="Angsana New" w:hAnsi="Angsana New"/>
                <w:sz w:val="30"/>
                <w:szCs w:val="30"/>
              </w:rPr>
              <w:t>(2,000,000)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527B" w:rsidRPr="00367D72" w:rsidRDefault="0058527B" w:rsidP="0058527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sz w:val="30"/>
                <w:szCs w:val="30"/>
                <w:lang w:val="en-US" w:bidi="th-TH"/>
              </w:rPr>
              <w:t>(21,300,000)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27B" w:rsidRPr="008C4AA7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4AA7">
              <w:rPr>
                <w:rFonts w:ascii="Angsana New" w:hAnsi="Angsana New"/>
                <w:sz w:val="30"/>
                <w:szCs w:val="30"/>
              </w:rPr>
              <w:t>(1,000,000)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58527B" w:rsidRPr="002917CE" w:rsidRDefault="0058527B" w:rsidP="0058527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(10,016,440)</w:t>
            </w:r>
          </w:p>
        </w:tc>
      </w:tr>
      <w:tr w:rsidR="0058527B" w:rsidRPr="005332A0" w:rsidTr="0058527B">
        <w:tc>
          <w:tcPr>
            <w:tcW w:w="4302" w:type="dxa"/>
          </w:tcPr>
          <w:p w:rsidR="0058527B" w:rsidRDefault="0058527B" w:rsidP="0058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1170" w:type="dxa"/>
          </w:tcPr>
          <w:p w:rsidR="0058527B" w:rsidRDefault="0058527B" w:rsidP="005852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527B" w:rsidRDefault="0058527B" w:rsidP="005852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27B" w:rsidRPr="008C4AA7" w:rsidRDefault="00105652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527B">
              <w:rPr>
                <w:rFonts w:ascii="Angsana New" w:hAnsi="Angsana New"/>
                <w:sz w:val="30"/>
                <w:szCs w:val="30"/>
              </w:rPr>
              <w:t>381,474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58527B" w:rsidRDefault="0058527B" w:rsidP="0058527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(142,970)</w:t>
            </w:r>
          </w:p>
        </w:tc>
      </w:tr>
      <w:tr w:rsidR="0056615E" w:rsidRPr="00C7500F" w:rsidTr="0058527B">
        <w:tc>
          <w:tcPr>
            <w:tcW w:w="4302" w:type="dxa"/>
          </w:tcPr>
          <w:p w:rsidR="0056615E" w:rsidRPr="00C7500F" w:rsidRDefault="0056615E" w:rsidP="0056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6615E" w:rsidRPr="00C7500F" w:rsidRDefault="0056615E" w:rsidP="0056615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4AA7">
              <w:rPr>
                <w:rFonts w:ascii="Angsana New" w:hAnsi="Angsana New"/>
                <w:b/>
                <w:bCs/>
                <w:sz w:val="30"/>
                <w:szCs w:val="30"/>
              </w:rPr>
              <w:t>29,300,000</w:t>
            </w:r>
          </w:p>
        </w:tc>
        <w:tc>
          <w:tcPr>
            <w:tcW w:w="270" w:type="dxa"/>
          </w:tcPr>
          <w:p w:rsidR="0056615E" w:rsidRPr="00C7500F" w:rsidRDefault="0056615E" w:rsidP="0056615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6615E" w:rsidRPr="00367D72" w:rsidRDefault="0056615E" w:rsidP="005661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7D7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6615E" w:rsidRPr="00C7500F" w:rsidRDefault="0056615E" w:rsidP="0056615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6615E" w:rsidRPr="00C7500F" w:rsidRDefault="0056615E" w:rsidP="0056615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4AA7">
              <w:rPr>
                <w:rFonts w:ascii="Angsana New" w:hAnsi="Angsana New"/>
                <w:b/>
                <w:bCs/>
                <w:sz w:val="30"/>
                <w:szCs w:val="30"/>
              </w:rPr>
              <w:t>9,761,020</w:t>
            </w:r>
          </w:p>
        </w:tc>
        <w:tc>
          <w:tcPr>
            <w:tcW w:w="270" w:type="dxa"/>
          </w:tcPr>
          <w:p w:rsidR="0056615E" w:rsidRPr="00C7500F" w:rsidRDefault="0056615E" w:rsidP="0056615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56615E" w:rsidRPr="00C7500F" w:rsidRDefault="0056615E" w:rsidP="0056615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4,039,800</w:t>
            </w:r>
          </w:p>
        </w:tc>
      </w:tr>
    </w:tbl>
    <w:p w:rsidR="0058527B" w:rsidRDefault="0058527B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3F7D59" w:rsidRPr="000B3C71" w:rsidRDefault="003F7D59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</w:t>
      </w:r>
      <w:r w:rsidR="00B21F7D" w:rsidRPr="009E2E3C">
        <w:rPr>
          <w:rFonts w:ascii="Angsana New" w:hAnsi="Angsana New" w:cs="Angsana New" w:hint="cs"/>
          <w:b/>
          <w:bCs/>
          <w:i/>
          <w:iCs/>
          <w:cs/>
          <w:lang w:val="en-US"/>
        </w:rPr>
        <w:t>ที่ทำ</w:t>
      </w: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t>กับกิจการที่เกี่ยวข้องกัน</w:t>
      </w:r>
    </w:p>
    <w:p w:rsidR="003F7D59" w:rsidRPr="0058527B" w:rsidRDefault="003F7D59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highlight w:val="magenta"/>
          <w:lang w:val="en-US"/>
        </w:rPr>
      </w:pPr>
    </w:p>
    <w:p w:rsidR="00DC7F07" w:rsidRPr="006E06F4" w:rsidRDefault="00DC7F07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429D0">
        <w:rPr>
          <w:rFonts w:ascii="Angsana New" w:hAnsi="Angsana New" w:cs="Angsana New" w:hint="cs"/>
          <w:cs/>
          <w:lang w:val="en-US"/>
        </w:rPr>
        <w:t>เมื่อวันที่ 1 มกราคม 25</w:t>
      </w:r>
      <w:r w:rsidR="00B661B9">
        <w:rPr>
          <w:rFonts w:ascii="Angsana New" w:hAnsi="Angsana New" w:cs="Angsana New"/>
          <w:lang w:val="en-US"/>
        </w:rPr>
        <w:t>61</w:t>
      </w:r>
      <w:r w:rsidRPr="00C429D0">
        <w:rPr>
          <w:rFonts w:ascii="Angsana New" w:hAnsi="Angsana New" w:cs="Angsana New" w:hint="cs"/>
          <w:cs/>
          <w:lang w:val="en-US"/>
        </w:rPr>
        <w:t xml:space="preserve"> บริษัท</w:t>
      </w:r>
      <w:r w:rsidR="003247BF" w:rsidRPr="00C429D0">
        <w:rPr>
          <w:rFonts w:ascii="Angsana New" w:hAnsi="Angsana New" w:cs="Angsana New" w:hint="cs"/>
          <w:cs/>
          <w:lang w:val="en-US"/>
        </w:rPr>
        <w:t>ได้ทำสัญญาให้บริการจัดซื้อ</w:t>
      </w:r>
      <w:r w:rsidR="005468F4" w:rsidRPr="00C429D0">
        <w:rPr>
          <w:rFonts w:ascii="Angsana New" w:hAnsi="Angsana New" w:cs="Angsana New"/>
          <w:lang w:val="en-US"/>
        </w:rPr>
        <w:t xml:space="preserve"> </w:t>
      </w:r>
      <w:r w:rsidR="003247BF" w:rsidRPr="00C429D0">
        <w:rPr>
          <w:rFonts w:ascii="Angsana New" w:hAnsi="Angsana New" w:cs="Angsana New" w:hint="cs"/>
          <w:cs/>
          <w:lang w:val="en-US"/>
        </w:rPr>
        <w:t>ทำ</w:t>
      </w:r>
      <w:r w:rsidRPr="00C429D0">
        <w:rPr>
          <w:rFonts w:ascii="Angsana New" w:hAnsi="Angsana New" w:cs="Angsana New" w:hint="cs"/>
          <w:cs/>
          <w:lang w:val="en-US"/>
        </w:rPr>
        <w:t>บัญชี</w:t>
      </w:r>
      <w:r w:rsidR="005468F4" w:rsidRPr="00C429D0">
        <w:rPr>
          <w:rFonts w:ascii="Angsana New" w:hAnsi="Angsana New" w:cs="Angsana New" w:hint="cs"/>
          <w:cs/>
          <w:lang w:val="en-US"/>
        </w:rPr>
        <w:t>และสนับสนุนการดำเนินงาน</w:t>
      </w:r>
      <w:r w:rsidRPr="00C429D0">
        <w:rPr>
          <w:rFonts w:ascii="Angsana New" w:hAnsi="Angsana New" w:cs="Angsana New" w:hint="cs"/>
          <w:cs/>
          <w:lang w:val="en-US"/>
        </w:rPr>
        <w:t>แก่บริษัทย่อย</w:t>
      </w:r>
      <w:r w:rsidR="00581AFE" w:rsidRPr="00C429D0">
        <w:rPr>
          <w:rFonts w:ascii="Angsana New" w:hAnsi="Angsana New" w:cs="Angsana New" w:hint="cs"/>
          <w:cs/>
          <w:lang w:val="en-US"/>
        </w:rPr>
        <w:t>แห่ง</w:t>
      </w:r>
      <w:r w:rsidR="00856BD9">
        <w:rPr>
          <w:rFonts w:ascii="Angsana New" w:hAnsi="Angsana New" w:cs="Angsana New" w:hint="cs"/>
          <w:cs/>
          <w:lang w:val="en-US"/>
        </w:rPr>
        <w:t>หนึ่ง</w:t>
      </w:r>
      <w:r w:rsidR="00575B17" w:rsidRPr="00C429D0">
        <w:rPr>
          <w:rFonts w:ascii="Angsana New" w:hAnsi="Angsana New" w:cs="Angsana New" w:hint="cs"/>
          <w:cs/>
          <w:lang w:val="en-US"/>
        </w:rPr>
        <w:t xml:space="preserve">เป็นระยะเวลา </w:t>
      </w:r>
      <w:r w:rsidR="00575B17" w:rsidRPr="00C429D0">
        <w:rPr>
          <w:rFonts w:ascii="Angsana New" w:hAnsi="Angsana New" w:cs="Angsana New"/>
          <w:lang w:val="en-US"/>
        </w:rPr>
        <w:t xml:space="preserve">1 </w:t>
      </w:r>
      <w:r w:rsidR="00575B17" w:rsidRPr="00C429D0">
        <w:rPr>
          <w:rFonts w:ascii="Angsana New" w:hAnsi="Angsana New" w:cs="Angsana New" w:hint="cs"/>
          <w:cs/>
          <w:lang w:val="en-US"/>
        </w:rPr>
        <w:t>ปี</w:t>
      </w:r>
      <w:r w:rsidRPr="00C429D0">
        <w:rPr>
          <w:rFonts w:ascii="Angsana New" w:hAnsi="Angsana New" w:cs="Angsana New" w:hint="cs"/>
          <w:cs/>
          <w:lang w:val="en-US"/>
        </w:rPr>
        <w:t xml:space="preserve"> </w:t>
      </w:r>
      <w:r w:rsidR="00581AFE" w:rsidRPr="00C429D0">
        <w:rPr>
          <w:rFonts w:ascii="Angsana New" w:hAnsi="Angsana New" w:cs="Angsana New" w:hint="cs"/>
          <w:cs/>
          <w:lang w:val="en-US"/>
        </w:rPr>
        <w:t>โดยบริษัทตกลงที่จะให้บริการช่วยเหลือ</w:t>
      </w:r>
      <w:r w:rsidR="002D106A" w:rsidRPr="00C429D0">
        <w:rPr>
          <w:rFonts w:ascii="Angsana New" w:hAnsi="Angsana New" w:cs="Angsana New" w:hint="cs"/>
          <w:cs/>
          <w:lang w:val="en-US"/>
        </w:rPr>
        <w:t>ด้านบริการจัดการ</w:t>
      </w:r>
      <w:r w:rsidR="00581AFE" w:rsidRPr="00C429D0">
        <w:rPr>
          <w:rFonts w:ascii="Angsana New" w:hAnsi="Angsana New" w:cs="Angsana New" w:hint="cs"/>
          <w:cs/>
          <w:lang w:val="en-US"/>
        </w:rPr>
        <w:t xml:space="preserve">แก่บริษัทย่อยดังกล่าว </w:t>
      </w:r>
      <w:r w:rsidR="005468F4" w:rsidRPr="00C429D0">
        <w:rPr>
          <w:rFonts w:ascii="Angsana New" w:hAnsi="Angsana New" w:cs="Angsana New" w:hint="cs"/>
          <w:cs/>
          <w:lang w:val="en-US"/>
        </w:rPr>
        <w:t xml:space="preserve">         </w:t>
      </w:r>
      <w:r w:rsidR="00581AFE" w:rsidRPr="00C429D0">
        <w:rPr>
          <w:rFonts w:ascii="Angsana New" w:hAnsi="Angsana New" w:cs="Angsana New" w:hint="cs"/>
          <w:cs/>
          <w:lang w:val="en-US"/>
        </w:rPr>
        <w:t>ใ</w:t>
      </w:r>
      <w:r w:rsidRPr="00C429D0">
        <w:rPr>
          <w:rFonts w:ascii="Angsana New" w:hAnsi="Angsana New" w:cs="Angsana New" w:hint="cs"/>
          <w:cs/>
          <w:lang w:val="en-US"/>
        </w:rPr>
        <w:t>นการนี้บริษัทย่อยตกลงที่จะจ่ายค่าบริการในจำนวนเงินตามที่ระบุในสัญญา</w:t>
      </w:r>
      <w:r w:rsidR="00575B17" w:rsidRPr="006E06F4">
        <w:rPr>
          <w:rFonts w:ascii="Angsana New" w:hAnsi="Angsana New" w:cs="Angsana New" w:hint="cs"/>
          <w:cs/>
          <w:lang w:val="en-US"/>
        </w:rPr>
        <w:t xml:space="preserve"> </w:t>
      </w:r>
    </w:p>
    <w:p w:rsidR="00900F44" w:rsidRPr="0058527B" w:rsidRDefault="00900F4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highlight w:val="yellow"/>
          <w:lang w:val="en-US"/>
        </w:rPr>
      </w:pPr>
    </w:p>
    <w:p w:rsidR="006E06F4" w:rsidRPr="00853E16" w:rsidRDefault="006E06F4" w:rsidP="00833A3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429D0">
        <w:rPr>
          <w:rFonts w:ascii="Angsana New" w:hAnsi="Angsana New" w:cs="Angsana New" w:hint="cs"/>
          <w:cs/>
          <w:lang w:val="en-US"/>
        </w:rPr>
        <w:t>บริษัทได้ทำสัญญาเงินให้กู้ยืมแก่บริษัทย่อยแห่ง</w:t>
      </w:r>
      <w:r w:rsidR="009E14BA">
        <w:rPr>
          <w:rFonts w:ascii="Angsana New" w:hAnsi="Angsana New" w:cs="Angsana New" w:hint="cs"/>
          <w:cs/>
          <w:lang w:val="en-US"/>
        </w:rPr>
        <w:t>หนึ่ง</w:t>
      </w:r>
      <w:r w:rsidRPr="00C429D0">
        <w:rPr>
          <w:rFonts w:ascii="Angsana New" w:hAnsi="Angsana New" w:cs="Angsana New" w:hint="cs"/>
          <w:cs/>
          <w:lang w:val="en-US"/>
        </w:rPr>
        <w:t>โดยมี</w:t>
      </w:r>
      <w:r w:rsidR="00BF2202" w:rsidRPr="00C429D0">
        <w:rPr>
          <w:rFonts w:ascii="Angsana New" w:hAnsi="Angsana New" w:cs="Angsana New" w:hint="cs"/>
          <w:cs/>
          <w:lang w:val="en-US"/>
        </w:rPr>
        <w:t>กำหนดรับชำระ</w:t>
      </w:r>
      <w:r w:rsidR="00C429D0" w:rsidRPr="00C429D0">
        <w:rPr>
          <w:rFonts w:ascii="Angsana New" w:hAnsi="Angsana New" w:cs="Angsana New" w:hint="cs"/>
          <w:cs/>
          <w:lang w:val="en-US"/>
        </w:rPr>
        <w:t>ภายใน</w:t>
      </w:r>
      <w:r w:rsidR="00BF2202" w:rsidRPr="00C429D0">
        <w:rPr>
          <w:rFonts w:ascii="Angsana New" w:hAnsi="Angsana New" w:cs="Angsana New" w:hint="cs"/>
          <w:cs/>
          <w:lang w:val="en-US"/>
        </w:rPr>
        <w:t>เดือน</w:t>
      </w:r>
      <w:r w:rsidR="008945B3">
        <w:rPr>
          <w:rFonts w:ascii="Angsana New" w:hAnsi="Angsana New" w:cs="Angsana New" w:hint="cs"/>
          <w:cs/>
          <w:lang w:val="en-US"/>
        </w:rPr>
        <w:t>ธันวาคม</w:t>
      </w:r>
      <w:r w:rsidRPr="00C429D0">
        <w:rPr>
          <w:rFonts w:ascii="Angsana New" w:hAnsi="Angsana New" w:cs="Angsana New" w:hint="cs"/>
          <w:cs/>
          <w:lang w:val="en-US"/>
        </w:rPr>
        <w:t xml:space="preserve"> </w:t>
      </w:r>
      <w:r w:rsidR="00F656B8" w:rsidRPr="00C429D0">
        <w:rPr>
          <w:rFonts w:ascii="Angsana New" w:hAnsi="Angsana New" w:cs="Angsana New"/>
          <w:lang w:val="en-US"/>
        </w:rPr>
        <w:t>256</w:t>
      </w:r>
      <w:r w:rsidR="008945B3">
        <w:rPr>
          <w:rFonts w:ascii="Angsana New" w:hAnsi="Angsana New" w:cs="Angsana New"/>
          <w:lang w:val="en-US"/>
        </w:rPr>
        <w:t>1</w:t>
      </w:r>
      <w:r w:rsidR="00853E16">
        <w:rPr>
          <w:rFonts w:ascii="Angsana New" w:hAnsi="Angsana New" w:cs="Angsana New"/>
          <w:lang w:val="en-US"/>
        </w:rPr>
        <w:t xml:space="preserve"> </w:t>
      </w:r>
    </w:p>
    <w:p w:rsidR="006E06F4" w:rsidRPr="0058527B" w:rsidRDefault="006E06F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6E06F4" w:rsidRDefault="009A344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D41ACF">
        <w:rPr>
          <w:rFonts w:ascii="Angsana New" w:hAnsi="Angsana New" w:cs="Angsana New" w:hint="cs"/>
          <w:cs/>
          <w:lang w:val="en-US"/>
        </w:rPr>
        <w:t>บริษัทได้ทำสัญญาเงิน</w:t>
      </w:r>
      <w:r w:rsidR="00F656B8" w:rsidRPr="00D41ACF">
        <w:rPr>
          <w:rFonts w:ascii="Angsana New" w:hAnsi="Angsana New" w:cs="Angsana New" w:hint="cs"/>
          <w:cs/>
          <w:lang w:val="en-US"/>
        </w:rPr>
        <w:t>กู้ยืม</w:t>
      </w:r>
      <w:r w:rsidR="005D60E8">
        <w:rPr>
          <w:rFonts w:ascii="Angsana New" w:hAnsi="Angsana New" w:cs="Angsana New" w:hint="cs"/>
          <w:cs/>
          <w:lang w:val="en-US"/>
        </w:rPr>
        <w:t>จาก</w:t>
      </w:r>
      <w:r w:rsidR="00F37A81">
        <w:rPr>
          <w:rFonts w:ascii="Angsana New" w:hAnsi="Angsana New" w:cs="Angsana New" w:hint="cs"/>
          <w:cs/>
          <w:lang w:val="en-US"/>
        </w:rPr>
        <w:t>บริษัทย่อยหลายแห่งโดยมีกำหนดจ่าย</w:t>
      </w:r>
      <w:r w:rsidR="00F656B8" w:rsidRPr="00D41ACF">
        <w:rPr>
          <w:rFonts w:ascii="Angsana New" w:hAnsi="Angsana New" w:cs="Angsana New" w:hint="cs"/>
          <w:cs/>
          <w:lang w:val="en-US"/>
        </w:rPr>
        <w:t>ชำระ</w:t>
      </w:r>
      <w:r w:rsidR="00C429D0" w:rsidRPr="00D41ACF">
        <w:rPr>
          <w:rFonts w:ascii="Angsana New" w:hAnsi="Angsana New" w:cs="Angsana New" w:hint="cs"/>
          <w:cs/>
          <w:lang w:val="en-US"/>
        </w:rPr>
        <w:t>ภายใน</w:t>
      </w:r>
      <w:r w:rsidR="00F656B8" w:rsidRPr="00D41ACF">
        <w:rPr>
          <w:rFonts w:ascii="Angsana New" w:hAnsi="Angsana New" w:cs="Angsana New" w:hint="cs"/>
          <w:cs/>
          <w:lang w:val="en-US"/>
        </w:rPr>
        <w:t>เดือน</w:t>
      </w:r>
      <w:r w:rsidR="00EA41F3">
        <w:rPr>
          <w:rFonts w:ascii="Angsana New" w:hAnsi="Angsana New" w:cs="Angsana New" w:hint="cs"/>
          <w:cs/>
          <w:lang w:val="en-US"/>
        </w:rPr>
        <w:t>ธันวา</w:t>
      </w:r>
      <w:r w:rsidR="00BE5243" w:rsidRPr="00D41ACF">
        <w:rPr>
          <w:rFonts w:ascii="Angsana New" w:hAnsi="Angsana New" w:cs="Angsana New" w:hint="cs"/>
          <w:cs/>
          <w:lang w:val="en-US"/>
        </w:rPr>
        <w:t>คม</w:t>
      </w:r>
      <w:r w:rsidR="00F656B8" w:rsidRPr="00D41ACF">
        <w:rPr>
          <w:rFonts w:ascii="Angsana New" w:hAnsi="Angsana New" w:cs="Angsana New" w:hint="cs"/>
          <w:cs/>
          <w:lang w:val="en-US"/>
        </w:rPr>
        <w:t xml:space="preserve"> </w:t>
      </w:r>
      <w:r w:rsidR="008945B3">
        <w:rPr>
          <w:rFonts w:ascii="Angsana New" w:hAnsi="Angsana New" w:cs="Angsana New"/>
          <w:lang w:val="en-US"/>
        </w:rPr>
        <w:t>2561</w:t>
      </w:r>
    </w:p>
    <w:p w:rsidR="00EF5EE0" w:rsidRPr="00A746E3" w:rsidRDefault="00A746E3" w:rsidP="00A74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22"/>
        </w:tabs>
        <w:spacing w:line="240" w:lineRule="auto"/>
        <w:rPr>
          <w:rFonts w:ascii="Angsana New" w:hAnsi="Angsana New"/>
          <w:b/>
          <w:sz w:val="24"/>
          <w:szCs w:val="24"/>
        </w:rPr>
      </w:pPr>
      <w:r>
        <w:rPr>
          <w:rFonts w:ascii="Angsana New" w:hAnsi="Angsana New"/>
          <w:b/>
          <w:sz w:val="30"/>
          <w:szCs w:val="30"/>
        </w:rPr>
        <w:tab/>
      </w:r>
    </w:p>
    <w:p w:rsidR="003F7D59" w:rsidRPr="00A6688A" w:rsidRDefault="00F656B8" w:rsidP="00A02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F656B8">
        <w:rPr>
          <w:rFonts w:ascii="Angsana New" w:hAnsi="Angsana New"/>
          <w:b/>
          <w:sz w:val="30"/>
          <w:szCs w:val="30"/>
        </w:rPr>
        <w:t>4</w:t>
      </w:r>
      <w:r w:rsidR="00B21F7D" w:rsidRPr="00A6688A">
        <w:rPr>
          <w:rFonts w:ascii="Angsana New" w:hAnsi="Angsana New"/>
          <w:bCs/>
          <w:sz w:val="30"/>
          <w:szCs w:val="30"/>
          <w:cs/>
        </w:rPr>
        <w:tab/>
        <w:t xml:space="preserve">ลูกหนี้การค้า </w:t>
      </w:r>
    </w:p>
    <w:p w:rsidR="003F7D59" w:rsidRPr="00093F2A" w:rsidRDefault="004A24BA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20"/>
          <w:szCs w:val="20"/>
        </w:rPr>
        <w:t xml:space="preserve">                                  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AF1ABC" w:rsidRPr="00B85D43" w:rsidTr="00CD2FF2">
        <w:trPr>
          <w:trHeight w:hRule="exact" w:val="374"/>
        </w:trPr>
        <w:tc>
          <w:tcPr>
            <w:tcW w:w="243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FF2" w:rsidRPr="00B85D43" w:rsidTr="00CD2FF2">
        <w:trPr>
          <w:trHeight w:hRule="exact" w:val="374"/>
        </w:trPr>
        <w:tc>
          <w:tcPr>
            <w:tcW w:w="243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2917C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2917C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F1ABC" w:rsidRPr="00F656B8" w:rsidRDefault="002917CE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F1ABC" w:rsidRPr="00B85D43" w:rsidTr="00CD2FF2">
        <w:trPr>
          <w:trHeight w:hRule="exact" w:val="374"/>
        </w:trPr>
        <w:tc>
          <w:tcPr>
            <w:tcW w:w="243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D4E6F" w:rsidRPr="00F656B8" w:rsidRDefault="000E4C21" w:rsidP="000E4C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D4E6F" w:rsidRPr="00F656B8" w:rsidRDefault="005D4E6F" w:rsidP="002245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3324">
              <w:rPr>
                <w:rFonts w:ascii="Angsana New" w:hAnsi="Angsana New"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6D0D18" w:rsidRDefault="000E4C21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4C21">
              <w:rPr>
                <w:rFonts w:ascii="Angsana New" w:hAnsi="Angsana New"/>
                <w:sz w:val="30"/>
                <w:szCs w:val="30"/>
              </w:rPr>
              <w:t>297,347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1,522,243</w:t>
            </w:r>
          </w:p>
        </w:tc>
      </w:tr>
      <w:tr w:rsidR="005D4E6F" w:rsidRPr="00B85D43" w:rsidTr="00DD2DFE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D4E6F" w:rsidRPr="00F656B8" w:rsidRDefault="000E4C21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4C21">
              <w:rPr>
                <w:rFonts w:ascii="Angsana New" w:hAnsi="Angsana New"/>
                <w:sz w:val="30"/>
                <w:szCs w:val="30"/>
                <w:lang w:val="en-US" w:bidi="th-TH"/>
              </w:rPr>
              <w:t>92,593,623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RDefault="005D4E6F" w:rsidP="001D214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7FB2">
              <w:rPr>
                <w:rFonts w:ascii="Angsana New" w:hAnsi="Angsana New"/>
                <w:sz w:val="30"/>
                <w:szCs w:val="30"/>
                <w:lang w:val="en-US" w:bidi="th-TH"/>
              </w:rPr>
              <w:t>24,557,545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F656B8" w:rsidRDefault="000E4C21" w:rsidP="001D214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4C21">
              <w:rPr>
                <w:rFonts w:ascii="Angsana New" w:hAnsi="Angsana New"/>
                <w:sz w:val="30"/>
                <w:szCs w:val="30"/>
              </w:rPr>
              <w:t>75,080,713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RDefault="005D4E6F" w:rsidP="00327F1E">
            <w:pPr>
              <w:pStyle w:val="acctfourfigures"/>
              <w:tabs>
                <w:tab w:val="clear" w:pos="765"/>
                <w:tab w:val="decimal" w:pos="684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16,021,720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F656B8" w:rsidRDefault="000E4C21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E4C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92,593,623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7F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25,867,225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F656B8" w:rsidRDefault="000E4C21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4C21">
              <w:rPr>
                <w:rFonts w:ascii="Angsana New" w:hAnsi="Angsana New"/>
                <w:b/>
                <w:bCs/>
                <w:sz w:val="30"/>
                <w:szCs w:val="30"/>
              </w:rPr>
              <w:t>75,378,060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17,543,963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F656B8" w:rsidRDefault="000E4C21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4C21">
              <w:rPr>
                <w:rFonts w:ascii="Angsana New" w:hAnsi="Angsana New"/>
                <w:sz w:val="30"/>
                <w:szCs w:val="30"/>
                <w:lang w:val="en-US" w:bidi="th-TH"/>
              </w:rPr>
              <w:t>(921,976)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7FB2">
              <w:rPr>
                <w:rFonts w:ascii="Angsana New" w:hAnsi="Angsana New"/>
                <w:sz w:val="30"/>
                <w:szCs w:val="30"/>
                <w:lang w:val="en-US" w:bidi="th-TH"/>
              </w:rPr>
              <w:t>(1,345,166)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F656B8" w:rsidRDefault="000E4C21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4C21">
              <w:rPr>
                <w:rFonts w:ascii="Angsana New" w:hAnsi="Angsana New"/>
                <w:sz w:val="30"/>
                <w:szCs w:val="30"/>
              </w:rPr>
              <w:t>(21,807)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sz w:val="30"/>
                <w:szCs w:val="30"/>
                <w:lang w:val="en-US" w:bidi="th-TH"/>
              </w:rPr>
              <w:t>(5,888)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F656B8" w:rsidRDefault="000E4C21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4C21">
              <w:rPr>
                <w:rFonts w:ascii="Angsana New" w:hAnsi="Angsana New"/>
                <w:sz w:val="30"/>
                <w:szCs w:val="30"/>
                <w:lang w:val="en-US" w:bidi="th-TH"/>
              </w:rPr>
              <w:t>91,671,647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5C0">
              <w:rPr>
                <w:rFonts w:ascii="Angsana New" w:hAnsi="Angsana New"/>
                <w:sz w:val="30"/>
                <w:szCs w:val="30"/>
                <w:lang w:val="en-US" w:bidi="th-TH"/>
              </w:rPr>
              <w:t>24,522,059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F656B8" w:rsidRDefault="000E4C21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4C21">
              <w:rPr>
                <w:rFonts w:ascii="Angsana New" w:hAnsi="Angsana New"/>
                <w:sz w:val="30"/>
                <w:szCs w:val="30"/>
              </w:rPr>
              <w:t>75,356,253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sz w:val="30"/>
                <w:szCs w:val="30"/>
                <w:lang w:val="en-US" w:bidi="th-TH"/>
              </w:rPr>
              <w:t>17,538,075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DD2DFE" w:rsidDel="00113267" w:rsidRDefault="00DD1002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1002">
              <w:rPr>
                <w:rFonts w:ascii="Angsana New" w:hAnsi="Angsana New"/>
                <w:sz w:val="30"/>
                <w:szCs w:val="30"/>
                <w:lang w:val="en-US" w:bidi="th-TH"/>
              </w:rPr>
              <w:t>27,585,565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Del="00113267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5C0">
              <w:rPr>
                <w:rFonts w:ascii="Angsana New" w:hAnsi="Angsana New"/>
                <w:sz w:val="30"/>
                <w:szCs w:val="30"/>
                <w:lang w:val="en-US" w:bidi="th-TH"/>
              </w:rPr>
              <w:t>47,397,180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F656B8" w:rsidDel="00113267" w:rsidRDefault="000E4C21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4C21">
              <w:rPr>
                <w:rFonts w:ascii="Angsana New" w:hAnsi="Angsana New"/>
                <w:sz w:val="30"/>
                <w:szCs w:val="30"/>
              </w:rPr>
              <w:t>26,356,188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Del="00113267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sz w:val="30"/>
                <w:szCs w:val="30"/>
                <w:lang w:val="en-US" w:bidi="th-TH"/>
              </w:rPr>
              <w:t>44,249,234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4E6F" w:rsidRPr="00F656B8" w:rsidRDefault="00DD1002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10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119,257,212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4E6F" w:rsidRPr="005B2E80" w:rsidDel="00113267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5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71,919,239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4E6F" w:rsidRPr="00F656B8" w:rsidRDefault="000E4C21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4C21">
              <w:rPr>
                <w:rFonts w:ascii="Angsana New" w:hAnsi="Angsana New"/>
                <w:b/>
                <w:bCs/>
                <w:sz w:val="30"/>
                <w:szCs w:val="30"/>
              </w:rPr>
              <w:t>101,712,441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4E6F" w:rsidRPr="005B2E80" w:rsidDel="00113267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61,787,309</w:t>
            </w:r>
          </w:p>
        </w:tc>
      </w:tr>
      <w:tr w:rsidR="001250F9" w:rsidRPr="00F656B8" w:rsidTr="00311A5C">
        <w:trPr>
          <w:trHeight w:hRule="exact" w:val="374"/>
        </w:trPr>
        <w:tc>
          <w:tcPr>
            <w:tcW w:w="243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1250F9" w:rsidRPr="00F656B8" w:rsidRDefault="001250F9" w:rsidP="001250F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250F9" w:rsidRPr="00F656B8" w:rsidRDefault="001250F9" w:rsidP="001250F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50F9" w:rsidRPr="00F656B8" w:rsidTr="00CD2FF2">
        <w:trPr>
          <w:trHeight w:hRule="exact" w:val="374"/>
        </w:trPr>
        <w:tc>
          <w:tcPr>
            <w:tcW w:w="243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BF2202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1250F9" w:rsidRPr="00BF2202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BF2202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1250F9" w:rsidRPr="00BF2202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250F9" w:rsidRPr="00BF2202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1250F9" w:rsidRPr="00BF2202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BF2202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250F9" w:rsidRPr="00F656B8" w:rsidTr="00CD2FF2">
        <w:trPr>
          <w:trHeight w:hRule="exact" w:val="374"/>
        </w:trPr>
        <w:tc>
          <w:tcPr>
            <w:tcW w:w="243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1250F9" w:rsidRPr="00F656B8" w:rsidRDefault="001250F9" w:rsidP="001250F9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1250F9" w:rsidRPr="00F656B8" w:rsidTr="00CD2FF2">
        <w:trPr>
          <w:trHeight w:hRule="exact" w:val="374"/>
        </w:trPr>
        <w:tc>
          <w:tcPr>
            <w:tcW w:w="3240" w:type="dxa"/>
            <w:gridSpan w:val="2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หนี้สูญและ</w:t>
            </w:r>
            <w:r w:rsidR="0058527B" w:rsidRPr="00F656B8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0F9" w:rsidRPr="00F656B8" w:rsidTr="00CD2FF2">
        <w:trPr>
          <w:trHeight w:hRule="exact" w:val="374"/>
        </w:trPr>
        <w:tc>
          <w:tcPr>
            <w:tcW w:w="3240" w:type="dxa"/>
            <w:gridSpan w:val="2"/>
          </w:tcPr>
          <w:p w:rsidR="001250F9" w:rsidRPr="00F656B8" w:rsidRDefault="001250F9" w:rsidP="0058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8527B">
              <w:rPr>
                <w:rFonts w:ascii="Angsana New" w:hAnsi="Angsana New"/>
                <w:sz w:val="30"/>
                <w:szCs w:val="30"/>
              </w:rPr>
              <w:t>(</w:t>
            </w:r>
            <w:r w:rsidR="0058527B">
              <w:rPr>
                <w:rFonts w:ascii="Angsana New" w:hAnsi="Angsana New" w:hint="cs"/>
                <w:sz w:val="30"/>
                <w:szCs w:val="30"/>
                <w:cs/>
              </w:rPr>
              <w:t>กลับรายการ)</w:t>
            </w:r>
            <w:r w:rsidR="005852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250F9" w:rsidRPr="00F656B8" w:rsidRDefault="001250F9" w:rsidP="001250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0F9" w:rsidRPr="00A6688A" w:rsidTr="004916C8">
        <w:trPr>
          <w:trHeight w:hRule="exact" w:val="374"/>
        </w:trPr>
        <w:tc>
          <w:tcPr>
            <w:tcW w:w="3240" w:type="dxa"/>
            <w:gridSpan w:val="2"/>
          </w:tcPr>
          <w:p w:rsidR="001250F9" w:rsidRPr="0056615E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6615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56615E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56615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(183,994)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900,655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10,031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355,692</w:t>
            </w:r>
          </w:p>
        </w:tc>
      </w:tr>
      <w:tr w:rsidR="001250F9" w:rsidRPr="00A6688A" w:rsidTr="004916C8">
        <w:trPr>
          <w:trHeight w:hRule="exact" w:val="374"/>
        </w:trPr>
        <w:tc>
          <w:tcPr>
            <w:tcW w:w="3240" w:type="dxa"/>
            <w:gridSpan w:val="2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งวดหกเดือน</w:t>
            </w:r>
            <w:r w:rsidRPr="002917C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สิ้นสุดวันที่ </w:t>
            </w:r>
            <w:r w:rsidRPr="002917C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2917C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2917C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                                                                 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E4C21">
              <w:rPr>
                <w:rFonts w:ascii="Angsana New" w:hAnsi="Angsana New"/>
                <w:sz w:val="30"/>
                <w:szCs w:val="30"/>
                <w:lang w:val="en-US" w:bidi="th-TH"/>
              </w:rPr>
              <w:t>423,190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Default="001250F9" w:rsidP="001250F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1,198,971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4C21">
              <w:rPr>
                <w:rFonts w:ascii="Angsana New" w:hAnsi="Angsana New"/>
                <w:sz w:val="30"/>
                <w:szCs w:val="30"/>
                <w:lang w:bidi="th-TH"/>
              </w:rPr>
              <w:t>15,919</w:t>
            </w:r>
          </w:p>
        </w:tc>
        <w:tc>
          <w:tcPr>
            <w:tcW w:w="270" w:type="dxa"/>
          </w:tcPr>
          <w:p w:rsidR="001250F9" w:rsidRPr="00F656B8" w:rsidRDefault="001250F9" w:rsidP="001250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250F9" w:rsidRDefault="001250F9" w:rsidP="001250F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598,010</w:t>
            </w:r>
          </w:p>
        </w:tc>
      </w:tr>
    </w:tbl>
    <w:p w:rsidR="00AC326C" w:rsidRPr="002917CE" w:rsidRDefault="004A41ED" w:rsidP="004916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jc w:val="thaiDistribute"/>
        <w:rPr>
          <w:rFonts w:ascii="Angsana New" w:hAnsi="Angsana New"/>
          <w:b/>
          <w:sz w:val="30"/>
          <w:szCs w:val="30"/>
          <w:cs/>
        </w:rPr>
      </w:pPr>
      <w:r w:rsidRPr="004A24BA">
        <w:rPr>
          <w:rFonts w:ascii="Angsana New" w:hAnsi="Angsana New"/>
          <w:sz w:val="20"/>
          <w:szCs w:val="20"/>
        </w:rPr>
        <w:t xml:space="preserve">      </w:t>
      </w:r>
      <w:r w:rsidR="004A24BA" w:rsidRPr="004A24BA">
        <w:rPr>
          <w:rFonts w:ascii="Angsana New" w:hAnsi="Angsana New"/>
          <w:bCs/>
          <w:sz w:val="20"/>
          <w:szCs w:val="20"/>
        </w:rPr>
        <w:t xml:space="preserve">                 </w:t>
      </w:r>
      <w:r w:rsidR="002917CE">
        <w:rPr>
          <w:rFonts w:ascii="Angsana New" w:hAnsi="Angsana New" w:hint="cs"/>
          <w:bCs/>
          <w:sz w:val="20"/>
          <w:szCs w:val="20"/>
          <w:cs/>
        </w:rPr>
        <w:t xml:space="preserve"> </w:t>
      </w:r>
      <w:r w:rsidR="004916C8">
        <w:rPr>
          <w:rFonts w:ascii="Angsana New" w:hAnsi="Angsana New"/>
          <w:bCs/>
          <w:sz w:val="20"/>
          <w:szCs w:val="20"/>
          <w:cs/>
        </w:rPr>
        <w:tab/>
      </w:r>
    </w:p>
    <w:p w:rsidR="008D5A4F" w:rsidRDefault="00A660C5" w:rsidP="00DD2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  <w:r w:rsidRPr="004A24BA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2D7047" w:rsidRPr="00093F2A" w:rsidRDefault="004A41ED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 w:rsidRPr="004A24BA">
        <w:rPr>
          <w:rFonts w:ascii="Angsana New" w:hAnsi="Angsana New"/>
          <w:sz w:val="20"/>
          <w:szCs w:val="20"/>
        </w:rPr>
        <w:t xml:space="preserve">           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A660C5" w:rsidRPr="00034EDD" w:rsidTr="00DD1002">
        <w:trPr>
          <w:trHeight w:hRule="exact" w:val="374"/>
          <w:tblHeader/>
        </w:trPr>
        <w:tc>
          <w:tcPr>
            <w:tcW w:w="3510" w:type="dxa"/>
          </w:tcPr>
          <w:p w:rsidR="00A660C5" w:rsidRPr="00384C7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68C" w:rsidRPr="00034EDD" w:rsidTr="00DD1002">
        <w:trPr>
          <w:trHeight w:hRule="exact" w:val="374"/>
          <w:tblHeader/>
        </w:trPr>
        <w:tc>
          <w:tcPr>
            <w:tcW w:w="351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4916C8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6668C" w:rsidRPr="00034EDD" w:rsidRDefault="004916C8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5D4E6F" w:rsidRPr="00034EDD" w:rsidTr="00DD1002">
        <w:trPr>
          <w:trHeight w:hRule="exact" w:val="374"/>
          <w:tblHeader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95EE1" w:rsidRPr="00034EDD" w:rsidTr="00DD1002">
        <w:trPr>
          <w:trHeight w:hRule="exact" w:val="374"/>
          <w:tblHeader/>
        </w:trPr>
        <w:tc>
          <w:tcPr>
            <w:tcW w:w="3510" w:type="dxa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95EE1" w:rsidRPr="00034EDD" w:rsidTr="00CD2FF2">
        <w:trPr>
          <w:trHeight w:hRule="exact" w:val="374"/>
        </w:trPr>
        <w:tc>
          <w:tcPr>
            <w:tcW w:w="3510" w:type="dxa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2526">
              <w:rPr>
                <w:rFonts w:ascii="Angsana New" w:hAnsi="Angsana New"/>
                <w:sz w:val="30"/>
                <w:szCs w:val="30"/>
                <w:lang w:bidi="th-TH"/>
              </w:rPr>
              <w:t>2,625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1,482,702</w:t>
            </w: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52526">
              <w:rPr>
                <w:rFonts w:ascii="Angsana New" w:hAnsi="Angsana New"/>
                <w:sz w:val="30"/>
                <w:szCs w:val="30"/>
                <w:lang w:bidi="th-TH"/>
              </w:rPr>
              <w:t>294,722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14,291</w:t>
            </w: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9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25,250</w:t>
            </w: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180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Del="00CF3381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52526" w:rsidRPr="003F7707" w:rsidDel="00CF3381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Del="00CF3381" w:rsidRDefault="00E52526" w:rsidP="00E525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Del="00CF3381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52526" w:rsidRPr="00034EDD" w:rsidTr="00DE33BA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/>
              </w:rPr>
              <w:t>1,309,680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2526">
              <w:rPr>
                <w:rFonts w:ascii="Angsana New" w:hAnsi="Angsana New"/>
                <w:sz w:val="30"/>
                <w:szCs w:val="30"/>
              </w:rPr>
              <w:t>297,347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1,522,243</w:t>
            </w:r>
          </w:p>
        </w:tc>
      </w:tr>
      <w:tr w:rsidR="00E52526" w:rsidRPr="00034EDD" w:rsidTr="00DE33BA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52526" w:rsidRPr="002D6F00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6F0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52526" w:rsidRPr="002D6F00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52526" w:rsidRPr="00034EDD" w:rsidTr="00DE33BA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52526" w:rsidRPr="00E52526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25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52526" w:rsidRPr="002D6F00" w:rsidRDefault="00E52526" w:rsidP="00E52526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6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52526" w:rsidRPr="00034EDD" w:rsidDel="00113267" w:rsidRDefault="00E52526" w:rsidP="00E5252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26">
              <w:rPr>
                <w:rFonts w:ascii="Angsana New" w:hAnsi="Angsana New"/>
                <w:b/>
                <w:bCs/>
                <w:sz w:val="30"/>
                <w:szCs w:val="30"/>
              </w:rPr>
              <w:t>297,347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52526" w:rsidRPr="002D6F00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6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1,522,243</w:t>
            </w: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420" w:rsidRPr="00034EDD" w:rsidTr="00CD2FF2">
        <w:trPr>
          <w:trHeight w:hRule="exact" w:val="374"/>
        </w:trPr>
        <w:tc>
          <w:tcPr>
            <w:tcW w:w="3510" w:type="dxa"/>
          </w:tcPr>
          <w:p w:rsidR="008C7420" w:rsidRPr="00034EDD" w:rsidRDefault="008C7420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420" w:rsidRPr="00034EDD" w:rsidTr="00CD2FF2">
        <w:trPr>
          <w:trHeight w:hRule="exact" w:val="374"/>
        </w:trPr>
        <w:tc>
          <w:tcPr>
            <w:tcW w:w="3510" w:type="dxa"/>
          </w:tcPr>
          <w:p w:rsidR="008C7420" w:rsidRPr="00034EDD" w:rsidRDefault="008C7420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420" w:rsidRPr="00034EDD" w:rsidTr="00CD2FF2">
        <w:trPr>
          <w:trHeight w:hRule="exact" w:val="374"/>
        </w:trPr>
        <w:tc>
          <w:tcPr>
            <w:tcW w:w="3510" w:type="dxa"/>
          </w:tcPr>
          <w:p w:rsidR="008C7420" w:rsidRPr="00034EDD" w:rsidRDefault="008C7420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420" w:rsidRPr="00034EDD" w:rsidTr="00CD2FF2">
        <w:trPr>
          <w:trHeight w:hRule="exact" w:val="374"/>
        </w:trPr>
        <w:tc>
          <w:tcPr>
            <w:tcW w:w="3510" w:type="dxa"/>
          </w:tcPr>
          <w:p w:rsidR="008C7420" w:rsidRPr="00034EDD" w:rsidRDefault="008C7420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420" w:rsidRPr="00034EDD" w:rsidTr="00CD2FF2">
        <w:trPr>
          <w:trHeight w:hRule="exact" w:val="374"/>
        </w:trPr>
        <w:tc>
          <w:tcPr>
            <w:tcW w:w="3510" w:type="dxa"/>
          </w:tcPr>
          <w:p w:rsidR="008C7420" w:rsidRPr="00034EDD" w:rsidRDefault="008C7420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420" w:rsidRPr="00034EDD" w:rsidTr="00CD2FF2">
        <w:trPr>
          <w:trHeight w:hRule="exact" w:val="374"/>
        </w:trPr>
        <w:tc>
          <w:tcPr>
            <w:tcW w:w="3510" w:type="dxa"/>
          </w:tcPr>
          <w:p w:rsidR="008C7420" w:rsidRPr="00034EDD" w:rsidRDefault="008C7420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420" w:rsidRPr="00034EDD" w:rsidTr="00CD2FF2">
        <w:trPr>
          <w:trHeight w:hRule="exact" w:val="374"/>
        </w:trPr>
        <w:tc>
          <w:tcPr>
            <w:tcW w:w="3510" w:type="dxa"/>
          </w:tcPr>
          <w:p w:rsidR="008C7420" w:rsidRPr="00034EDD" w:rsidRDefault="008C7420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420" w:rsidRPr="00034EDD" w:rsidTr="00CD2FF2">
        <w:trPr>
          <w:trHeight w:hRule="exact" w:val="374"/>
        </w:trPr>
        <w:tc>
          <w:tcPr>
            <w:tcW w:w="3510" w:type="dxa"/>
          </w:tcPr>
          <w:p w:rsidR="008C7420" w:rsidRPr="00034EDD" w:rsidRDefault="008C7420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420" w:rsidRPr="00034EDD" w:rsidTr="00CD2FF2">
        <w:trPr>
          <w:trHeight w:hRule="exact" w:val="374"/>
        </w:trPr>
        <w:tc>
          <w:tcPr>
            <w:tcW w:w="3510" w:type="dxa"/>
          </w:tcPr>
          <w:p w:rsidR="008C7420" w:rsidRPr="00034EDD" w:rsidRDefault="008C7420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7420" w:rsidRPr="00034EDD" w:rsidRDefault="008C7420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7420" w:rsidRPr="00034EDD" w:rsidRDefault="008C7420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7589" w:rsidRPr="00034EDD" w:rsidTr="00CD2FF2">
        <w:trPr>
          <w:trHeight w:hRule="exact" w:val="374"/>
        </w:trPr>
        <w:tc>
          <w:tcPr>
            <w:tcW w:w="3510" w:type="dxa"/>
          </w:tcPr>
          <w:p w:rsidR="00687589" w:rsidRPr="00034EDD" w:rsidRDefault="00687589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687589" w:rsidRPr="00034EDD" w:rsidRDefault="00687589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87589" w:rsidRPr="00034EDD" w:rsidRDefault="00687589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589" w:rsidRPr="00034EDD" w:rsidRDefault="00687589" w:rsidP="00E525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87589" w:rsidRPr="00034EDD" w:rsidRDefault="00687589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589" w:rsidRPr="00034EDD" w:rsidRDefault="00687589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7589" w:rsidRPr="00034EDD" w:rsidRDefault="00687589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589" w:rsidRPr="00034EDD" w:rsidRDefault="00687589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:rsidR="00E52526" w:rsidRPr="00034EDD" w:rsidRDefault="00DD1002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D1002">
              <w:rPr>
                <w:rFonts w:ascii="Angsana New" w:hAnsi="Angsana New"/>
                <w:sz w:val="30"/>
                <w:szCs w:val="30"/>
              </w:rPr>
              <w:t>98,146,494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429CF">
              <w:rPr>
                <w:rFonts w:ascii="Angsana New" w:hAnsi="Angsana New"/>
                <w:sz w:val="30"/>
                <w:szCs w:val="30"/>
              </w:rPr>
              <w:t>52,783,113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E52526">
              <w:rPr>
                <w:rFonts w:ascii="Angsana New" w:hAnsi="Angsana New"/>
                <w:sz w:val="30"/>
                <w:szCs w:val="30"/>
              </w:rPr>
              <w:t>82,642,100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44,171,897</w:t>
            </w: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2526">
              <w:rPr>
                <w:rFonts w:ascii="Angsana New" w:hAnsi="Angsana New"/>
                <w:sz w:val="30"/>
                <w:szCs w:val="30"/>
                <w:lang w:val="en-US" w:bidi="th-TH"/>
              </w:rPr>
              <w:t>9,110,732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16,871,098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2526">
              <w:rPr>
                <w:rFonts w:ascii="Angsana New" w:hAnsi="Angsana New"/>
                <w:sz w:val="30"/>
                <w:szCs w:val="30"/>
                <w:lang w:val="en-US" w:bidi="th-TH"/>
              </w:rPr>
              <w:t>8,161,854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16,050,098</w:t>
            </w: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2526">
              <w:rPr>
                <w:rFonts w:ascii="Angsana New" w:hAnsi="Angsana New"/>
                <w:sz w:val="30"/>
                <w:szCs w:val="30"/>
                <w:lang w:val="en-US" w:bidi="th-TH"/>
              </w:rPr>
              <w:t>10,257,894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153,105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2526">
              <w:rPr>
                <w:rFonts w:ascii="Angsana New" w:hAnsi="Angsana New"/>
                <w:sz w:val="30"/>
                <w:szCs w:val="30"/>
                <w:lang w:val="en-US" w:bidi="th-TH"/>
              </w:rPr>
              <w:t>10,174,914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Del="00CF3381" w:rsidRDefault="00E52526" w:rsidP="00E525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2526">
              <w:rPr>
                <w:rFonts w:ascii="Angsana New" w:hAnsi="Angsana New"/>
                <w:sz w:val="30"/>
                <w:szCs w:val="30"/>
                <w:lang w:val="en-US" w:bidi="th-TH"/>
              </w:rPr>
              <w:t>889,781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1,507,402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2526">
              <w:rPr>
                <w:rFonts w:ascii="Angsana New" w:hAnsi="Angsana New"/>
                <w:sz w:val="30"/>
                <w:szCs w:val="30"/>
                <w:lang w:val="en-US" w:bidi="th-TH"/>
              </w:rPr>
              <w:t>409,075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37,183</w:t>
            </w: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E52526" w:rsidRPr="00034EDD" w:rsidDel="00CF3381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2526">
              <w:rPr>
                <w:rFonts w:ascii="Angsana New" w:hAnsi="Angsana New"/>
                <w:sz w:val="30"/>
                <w:szCs w:val="30"/>
                <w:lang w:val="en-US" w:bidi="th-TH"/>
              </w:rPr>
              <w:t>1,774,287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Del="00CF3381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640,007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034EDD" w:rsidDel="00CF3381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2526">
              <w:rPr>
                <w:rFonts w:ascii="Angsana New" w:hAnsi="Angsana New"/>
                <w:sz w:val="30"/>
                <w:szCs w:val="30"/>
                <w:lang w:val="en-US" w:bidi="th-TH"/>
              </w:rPr>
              <w:t>48,958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52526" w:rsidRPr="003F7707" w:rsidDel="00CF3381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11,776</w:t>
            </w: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52526" w:rsidRPr="00034EDD" w:rsidRDefault="00DD1002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D1002">
              <w:rPr>
                <w:rFonts w:ascii="Angsana New" w:hAnsi="Angsana New"/>
                <w:sz w:val="30"/>
                <w:szCs w:val="30"/>
              </w:rPr>
              <w:t>120,179,188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429CF">
              <w:rPr>
                <w:rFonts w:ascii="Angsana New" w:hAnsi="Angsana New"/>
                <w:sz w:val="30"/>
                <w:szCs w:val="30"/>
              </w:rPr>
              <w:t>71,954,725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52526">
              <w:rPr>
                <w:rFonts w:ascii="Angsana New" w:hAnsi="Angsana New"/>
                <w:sz w:val="30"/>
                <w:szCs w:val="30"/>
              </w:rPr>
              <w:t>101,436,901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60,270,954</w:t>
            </w:r>
          </w:p>
        </w:tc>
      </w:tr>
      <w:tr w:rsidR="00E52526" w:rsidRPr="00034EDD" w:rsidTr="00CD2FF2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E52526">
              <w:rPr>
                <w:rFonts w:ascii="Angsana New" w:hAnsi="Angsana New"/>
                <w:sz w:val="30"/>
                <w:szCs w:val="30"/>
              </w:rPr>
              <w:t>(921,976)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1209" w:right="-108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429CF">
              <w:rPr>
                <w:rFonts w:ascii="Angsana New" w:hAnsi="Angsana New"/>
                <w:sz w:val="30"/>
                <w:szCs w:val="30"/>
              </w:rPr>
              <w:t>(1,345,166)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E52526">
              <w:rPr>
                <w:rFonts w:ascii="Angsana New" w:hAnsi="Angsana New"/>
                <w:sz w:val="30"/>
                <w:szCs w:val="30"/>
              </w:rPr>
              <w:t>(21,807)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(5,888)</w:t>
            </w:r>
          </w:p>
        </w:tc>
      </w:tr>
      <w:tr w:rsidR="00E52526" w:rsidRPr="00034EDD" w:rsidTr="0082698E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52526" w:rsidRPr="00034EDD" w:rsidRDefault="00DD1002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002">
              <w:rPr>
                <w:rFonts w:ascii="Angsana New" w:hAnsi="Angsana New"/>
                <w:b/>
                <w:bCs/>
                <w:sz w:val="30"/>
                <w:szCs w:val="30"/>
              </w:rPr>
              <w:t>119,257,212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9CF">
              <w:rPr>
                <w:rFonts w:ascii="Angsana New" w:hAnsi="Angsana New"/>
                <w:b/>
                <w:bCs/>
                <w:sz w:val="30"/>
                <w:szCs w:val="30"/>
              </w:rPr>
              <w:t>70,609,559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526">
              <w:rPr>
                <w:rFonts w:ascii="Angsana New" w:hAnsi="Angsana New"/>
                <w:b/>
                <w:bCs/>
                <w:sz w:val="30"/>
                <w:szCs w:val="30"/>
              </w:rPr>
              <w:t>101,415,094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9CF">
              <w:rPr>
                <w:rFonts w:ascii="Angsana New" w:hAnsi="Angsana New"/>
                <w:b/>
                <w:bCs/>
                <w:sz w:val="30"/>
                <w:szCs w:val="30"/>
              </w:rPr>
              <w:t>60,265,066</w:t>
            </w:r>
          </w:p>
        </w:tc>
      </w:tr>
      <w:tr w:rsidR="00E52526" w:rsidRPr="00034EDD" w:rsidTr="0082698E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2526" w:rsidRPr="00384C7A" w:rsidTr="0082698E">
        <w:trPr>
          <w:trHeight w:hRule="exact" w:val="374"/>
        </w:trPr>
        <w:tc>
          <w:tcPr>
            <w:tcW w:w="3510" w:type="dxa"/>
          </w:tcPr>
          <w:p w:rsidR="00E52526" w:rsidRPr="00034EDD" w:rsidRDefault="00E52526" w:rsidP="00E5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52526" w:rsidRPr="00034EDD" w:rsidRDefault="00DD1002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002">
              <w:rPr>
                <w:rFonts w:ascii="Angsana New" w:hAnsi="Angsana New"/>
                <w:b/>
                <w:bCs/>
                <w:sz w:val="30"/>
                <w:szCs w:val="30"/>
              </w:rPr>
              <w:t>119,257,212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9CF">
              <w:rPr>
                <w:rFonts w:ascii="Angsana New" w:hAnsi="Angsana New"/>
                <w:b/>
                <w:bCs/>
                <w:sz w:val="30"/>
                <w:szCs w:val="30"/>
              </w:rPr>
              <w:t>71,919,239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52526" w:rsidRPr="00034EDD" w:rsidRDefault="008C7420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420">
              <w:rPr>
                <w:rFonts w:ascii="Angsana New" w:hAnsi="Angsana New"/>
                <w:b/>
                <w:bCs/>
                <w:sz w:val="30"/>
                <w:szCs w:val="30"/>
              </w:rPr>
              <w:t>101,712,441</w:t>
            </w:r>
          </w:p>
        </w:tc>
        <w:tc>
          <w:tcPr>
            <w:tcW w:w="270" w:type="dxa"/>
          </w:tcPr>
          <w:p w:rsidR="00E52526" w:rsidRPr="00034EDD" w:rsidRDefault="00E52526" w:rsidP="00E5252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52526" w:rsidRPr="003F7707" w:rsidRDefault="00E52526" w:rsidP="00E525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9CF">
              <w:rPr>
                <w:rFonts w:ascii="Angsana New" w:hAnsi="Angsana New"/>
                <w:b/>
                <w:bCs/>
                <w:sz w:val="30"/>
                <w:szCs w:val="30"/>
              </w:rPr>
              <w:t>61,787,309</w:t>
            </w:r>
          </w:p>
        </w:tc>
      </w:tr>
    </w:tbl>
    <w:p w:rsidR="008D5A4F" w:rsidRDefault="008D5A4F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</w:p>
    <w:p w:rsidR="00A84A95" w:rsidRDefault="00EF5ECE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  <w:cs/>
        </w:rPr>
      </w:pPr>
      <w:r w:rsidRPr="001D2140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30 วันถึง </w:t>
      </w:r>
      <w:r w:rsidR="0035290A" w:rsidRPr="001D2140">
        <w:rPr>
          <w:rFonts w:ascii="Angsana New" w:hAnsi="Angsana New"/>
          <w:bCs/>
          <w:sz w:val="30"/>
          <w:szCs w:val="30"/>
        </w:rPr>
        <w:t>9</w:t>
      </w:r>
      <w:r w:rsidR="003D4F43" w:rsidRPr="001D2140">
        <w:rPr>
          <w:rFonts w:ascii="Angsana New" w:hAnsi="Angsana New"/>
          <w:bCs/>
          <w:sz w:val="30"/>
          <w:szCs w:val="30"/>
        </w:rPr>
        <w:t>0</w:t>
      </w:r>
      <w:r w:rsidRPr="001D2140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A84A95" w:rsidRDefault="00A84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:rsidR="00F83933" w:rsidRDefault="00F83933" w:rsidP="00F8393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t>5</w:t>
      </w:r>
      <w:r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D65DF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:rsidR="00F83933" w:rsidRPr="00604CD6" w:rsidRDefault="00F83933" w:rsidP="00F8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720"/>
        <w:gridCol w:w="1260"/>
        <w:gridCol w:w="270"/>
        <w:gridCol w:w="1170"/>
      </w:tblGrid>
      <w:tr w:rsidR="00F83933" w:rsidRPr="00384C7A" w:rsidTr="00DE3A29">
        <w:tc>
          <w:tcPr>
            <w:tcW w:w="423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933" w:rsidRPr="00384C7A" w:rsidTr="00DE3A29">
        <w:tc>
          <w:tcPr>
            <w:tcW w:w="4230" w:type="dxa"/>
          </w:tcPr>
          <w:p w:rsidR="00F83933" w:rsidRPr="004916C8" w:rsidRDefault="004916C8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="00F83933"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83933" w:rsidRPr="00384C7A" w:rsidTr="00DE3A29">
        <w:tc>
          <w:tcPr>
            <w:tcW w:w="423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384C7A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F83933" w:rsidRPr="00384C7A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F83933" w:rsidRPr="002148F1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444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3933" w:rsidRPr="00384C7A" w:rsidTr="00DE3A29">
        <w:tc>
          <w:tcPr>
            <w:tcW w:w="423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84C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08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3933" w:rsidRPr="003233D7" w:rsidRDefault="008C7420" w:rsidP="00DE3A2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7420">
              <w:rPr>
                <w:rFonts w:ascii="Angsana New" w:hAnsi="Angsana New"/>
                <w:sz w:val="30"/>
                <w:szCs w:val="30"/>
                <w:lang w:bidi="th-TH"/>
              </w:rPr>
              <w:t>64,485,590</w:t>
            </w:r>
          </w:p>
        </w:tc>
        <w:tc>
          <w:tcPr>
            <w:tcW w:w="270" w:type="dxa"/>
          </w:tcPr>
          <w:p w:rsidR="00F83933" w:rsidRPr="003D4F4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1F04CA" w:rsidRDefault="001F04CA" w:rsidP="00DE3A2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50,885,481</w:t>
            </w:r>
          </w:p>
        </w:tc>
      </w:tr>
      <w:tr w:rsidR="004916C8" w:rsidRPr="00384C7A" w:rsidTr="00DE3A29">
        <w:tc>
          <w:tcPr>
            <w:tcW w:w="4230" w:type="dxa"/>
          </w:tcPr>
          <w:p w:rsidR="004916C8" w:rsidRPr="00AC0293" w:rsidRDefault="0057284C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1080" w:type="dxa"/>
          </w:tcPr>
          <w:p w:rsidR="004916C8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16C8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4916C8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916C8" w:rsidRPr="003233D7" w:rsidRDefault="008C7420" w:rsidP="008C742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4916C8" w:rsidRPr="003D4F43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16C8" w:rsidRPr="003233D7" w:rsidRDefault="001F04CA" w:rsidP="00DE3A2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22,500,000</w:t>
            </w:r>
          </w:p>
        </w:tc>
      </w:tr>
      <w:tr w:rsidR="004916C8" w:rsidRPr="00384C7A" w:rsidTr="00DE3A29">
        <w:tc>
          <w:tcPr>
            <w:tcW w:w="4230" w:type="dxa"/>
          </w:tcPr>
          <w:p w:rsidR="004916C8" w:rsidRDefault="001F04CA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080" w:type="dxa"/>
          </w:tcPr>
          <w:p w:rsidR="004916C8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16C8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4916C8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916C8" w:rsidRPr="003233D7" w:rsidRDefault="008C7420" w:rsidP="008C742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4916C8" w:rsidRPr="003D4F43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16C8" w:rsidRPr="003233D7" w:rsidRDefault="001F04CA" w:rsidP="00DE3A2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(4,037,000)</w:t>
            </w:r>
          </w:p>
        </w:tc>
      </w:tr>
      <w:tr w:rsidR="00F83933" w:rsidRPr="005D3307" w:rsidTr="00DE3A29">
        <w:tc>
          <w:tcPr>
            <w:tcW w:w="4230" w:type="dxa"/>
          </w:tcPr>
          <w:p w:rsidR="00F83933" w:rsidRPr="005D3307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4916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916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83933" w:rsidRPr="00CC4DE6" w:rsidRDefault="008C7420" w:rsidP="00DE3A2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420">
              <w:rPr>
                <w:rFonts w:ascii="Angsana New" w:hAnsi="Angsana New"/>
                <w:b/>
                <w:bCs/>
                <w:sz w:val="30"/>
                <w:szCs w:val="30"/>
              </w:rPr>
              <w:t>64,485,590</w:t>
            </w:r>
          </w:p>
        </w:tc>
        <w:tc>
          <w:tcPr>
            <w:tcW w:w="270" w:type="dxa"/>
          </w:tcPr>
          <w:p w:rsidR="00F83933" w:rsidRPr="005A0E21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3933" w:rsidRPr="00CC4DE6" w:rsidRDefault="001F04CA" w:rsidP="00DE3A2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69,348,481</w:t>
            </w:r>
          </w:p>
        </w:tc>
      </w:tr>
    </w:tbl>
    <w:p w:rsidR="00621361" w:rsidRDefault="00621361" w:rsidP="005D3307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8C7420" w:rsidRPr="002C559C" w:rsidRDefault="008C7420" w:rsidP="008C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2C559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C559C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</w:t>
      </w:r>
      <w:r w:rsidRPr="002C559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2C559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2560</w:t>
      </w:r>
      <w:r w:rsidRPr="002C559C">
        <w:rPr>
          <w:rFonts w:asciiTheme="majorBidi" w:hAnsiTheme="majorBidi" w:cstheme="majorBidi"/>
          <w:sz w:val="30"/>
          <w:szCs w:val="30"/>
        </w:rPr>
        <w:t xml:space="preserve"> </w:t>
      </w:r>
      <w:r w:rsidRPr="00556CA0">
        <w:rPr>
          <w:rFonts w:asciiTheme="majorBidi" w:hAnsiTheme="majorBidi" w:hint="cs"/>
          <w:sz w:val="30"/>
          <w:szCs w:val="30"/>
          <w:cs/>
        </w:rPr>
        <w:t>บริษัทชำระเงินค่าหุ้นสามัญเพิ่มเติมของบริษัท</w:t>
      </w:r>
      <w:r w:rsidRPr="00556CA0">
        <w:rPr>
          <w:rFonts w:asciiTheme="majorBidi" w:hAnsiTheme="majorBidi"/>
          <w:sz w:val="30"/>
          <w:szCs w:val="30"/>
          <w:cs/>
        </w:rPr>
        <w:t xml:space="preserve"> </w:t>
      </w:r>
      <w:r w:rsidRPr="00556CA0">
        <w:rPr>
          <w:rFonts w:asciiTheme="majorBidi" w:hAnsiTheme="majorBidi" w:hint="cs"/>
          <w:sz w:val="30"/>
          <w:szCs w:val="30"/>
          <w:cs/>
        </w:rPr>
        <w:t>ยูเรกาออโตเมชั่น</w:t>
      </w:r>
      <w:r w:rsidRPr="00556CA0">
        <w:rPr>
          <w:rFonts w:asciiTheme="majorBidi" w:hAnsiTheme="majorBidi"/>
          <w:sz w:val="30"/>
          <w:szCs w:val="30"/>
          <w:cs/>
        </w:rPr>
        <w:t xml:space="preserve"> </w:t>
      </w:r>
      <w:r w:rsidRPr="00556CA0">
        <w:rPr>
          <w:rFonts w:asciiTheme="majorBidi" w:hAnsiTheme="majorBidi" w:hint="cs"/>
          <w:sz w:val="30"/>
          <w:szCs w:val="30"/>
          <w:cs/>
        </w:rPr>
        <w:t>จำกัด</w:t>
      </w:r>
      <w:r w:rsidRPr="00556CA0">
        <w:rPr>
          <w:rFonts w:asciiTheme="majorBidi" w:hAnsiTheme="majorBidi"/>
          <w:sz w:val="30"/>
          <w:szCs w:val="30"/>
          <w:cs/>
        </w:rPr>
        <w:t xml:space="preserve"> </w:t>
      </w:r>
      <w:r w:rsidRPr="00556CA0">
        <w:rPr>
          <w:rFonts w:asciiTheme="majorBidi" w:hAnsiTheme="majorBidi" w:hint="cs"/>
          <w:sz w:val="30"/>
          <w:szCs w:val="30"/>
          <w:cs/>
        </w:rPr>
        <w:t>ซึ่งเป็นบริษัทย่อยทางตรงจำนวน</w:t>
      </w:r>
      <w:r w:rsidRPr="00556CA0">
        <w:rPr>
          <w:rFonts w:asciiTheme="majorBidi" w:hAnsiTheme="majorBidi"/>
          <w:sz w:val="30"/>
          <w:szCs w:val="30"/>
          <w:cs/>
        </w:rPr>
        <w:t xml:space="preserve"> 22.5 </w:t>
      </w:r>
      <w:r w:rsidRPr="00556CA0">
        <w:rPr>
          <w:rFonts w:asciiTheme="majorBidi" w:hAnsiTheme="majorBidi" w:hint="cs"/>
          <w:sz w:val="30"/>
          <w:szCs w:val="30"/>
          <w:cs/>
        </w:rPr>
        <w:t>ล้านบาท</w:t>
      </w:r>
    </w:p>
    <w:p w:rsidR="00621361" w:rsidRDefault="00621361" w:rsidP="00621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5"/>
        </w:tabs>
        <w:rPr>
          <w:cs/>
          <w:lang w:val="en-GB"/>
        </w:rPr>
      </w:pPr>
    </w:p>
    <w:p w:rsidR="00621361" w:rsidRDefault="00621361" w:rsidP="00621361">
      <w:pPr>
        <w:rPr>
          <w:cs/>
          <w:lang w:val="en-GB"/>
        </w:rPr>
      </w:pPr>
    </w:p>
    <w:p w:rsidR="001B51CE" w:rsidRPr="00621361" w:rsidRDefault="001B51CE" w:rsidP="00621361">
      <w:pPr>
        <w:rPr>
          <w:cs/>
          <w:lang w:val="en-GB"/>
        </w:rPr>
        <w:sectPr w:rsidR="001B51CE" w:rsidRPr="00621361" w:rsidSect="007E6B7F">
          <w:headerReference w:type="default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tbl>
      <w:tblPr>
        <w:tblpPr w:leftFromText="180" w:rightFromText="180" w:horzAnchor="margin" w:tblpXSpec="center" w:tblpY="2428"/>
        <w:tblW w:w="16200" w:type="dxa"/>
        <w:tblLayout w:type="fixed"/>
        <w:tblLook w:val="01E0" w:firstRow="1" w:lastRow="1" w:firstColumn="1" w:lastColumn="1" w:noHBand="0" w:noVBand="0"/>
      </w:tblPr>
      <w:tblGrid>
        <w:gridCol w:w="2430"/>
        <w:gridCol w:w="2430"/>
        <w:gridCol w:w="720"/>
        <w:gridCol w:w="252"/>
        <w:gridCol w:w="630"/>
        <w:gridCol w:w="990"/>
        <w:gridCol w:w="270"/>
        <w:gridCol w:w="990"/>
        <w:gridCol w:w="270"/>
        <w:gridCol w:w="990"/>
        <w:gridCol w:w="236"/>
        <w:gridCol w:w="952"/>
        <w:gridCol w:w="270"/>
        <w:gridCol w:w="990"/>
        <w:gridCol w:w="270"/>
        <w:gridCol w:w="1080"/>
        <w:gridCol w:w="270"/>
        <w:gridCol w:w="900"/>
        <w:gridCol w:w="270"/>
        <w:gridCol w:w="990"/>
      </w:tblGrid>
      <w:tr w:rsidR="00F83933" w:rsidRPr="00715124" w:rsidTr="00833A31">
        <w:trPr>
          <w:trHeight w:hRule="exact" w:val="346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38" w:type="dxa"/>
            <w:gridSpan w:val="15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3933" w:rsidRPr="00715124" w:rsidTr="00833A31">
        <w:trPr>
          <w:trHeight w:hRule="exact" w:val="346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2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250" w:type="dxa"/>
            <w:gridSpan w:val="3"/>
            <w:vAlign w:val="bottom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3933" w:rsidRPr="00715124" w:rsidTr="00833A31">
        <w:trPr>
          <w:trHeight w:hRule="exact" w:val="346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602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250" w:type="dxa"/>
            <w:gridSpan w:val="3"/>
            <w:vAlign w:val="bottom"/>
          </w:tcPr>
          <w:p w:rsidR="00F83933" w:rsidRPr="00715124" w:rsidDel="0068544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F83933" w:rsidRPr="00715124" w:rsidDel="0068544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715124">
              <w:rPr>
                <w:rFonts w:ascii="Angsana New" w:hAnsi="Angsana New"/>
                <w:sz w:val="28"/>
                <w:szCs w:val="28"/>
              </w:rPr>
              <w:t>-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F83933" w:rsidRPr="00715124" w:rsidTr="00833A31">
        <w:trPr>
          <w:trHeight w:hRule="exact" w:val="389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</w:t>
            </w:r>
            <w:r w:rsidR="009D0E3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52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90" w:type="dxa"/>
          </w:tcPr>
          <w:p w:rsidR="00F83933" w:rsidRPr="00715124" w:rsidRDefault="009D0E3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9D0E3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D116C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715124" w:rsidRDefault="00D116C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F83933" w:rsidRPr="00715124" w:rsidTr="00833A31">
        <w:trPr>
          <w:trHeight w:hRule="exact" w:val="346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715124" w:rsidRDefault="009D0E3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990" w:type="dxa"/>
          </w:tcPr>
          <w:p w:rsidR="00F83933" w:rsidRPr="00715124" w:rsidRDefault="009D0E3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9D0E3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D116C4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D116C4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F83933" w:rsidRPr="00715124" w:rsidTr="00833A31">
        <w:trPr>
          <w:trHeight w:hRule="exact" w:val="346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52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36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F83933" w:rsidRPr="00715124" w:rsidTr="00833A31">
        <w:trPr>
          <w:trHeight w:hRule="exact" w:val="346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gridSpan w:val="3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71512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9738" w:type="dxa"/>
            <w:gridSpan w:val="15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1512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83933" w:rsidRPr="00715124" w:rsidTr="00833A31">
        <w:trPr>
          <w:trHeight w:hRule="exact" w:val="346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 w:rsidRPr="0071512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ย่อยทางตรง</w:t>
            </w:r>
          </w:p>
        </w:tc>
        <w:tc>
          <w:tcPr>
            <w:tcW w:w="243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C7420" w:rsidRPr="00715124" w:rsidTr="00833A31">
        <w:trPr>
          <w:trHeight w:hRule="exact" w:val="346"/>
        </w:trPr>
        <w:tc>
          <w:tcPr>
            <w:tcW w:w="243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 xml:space="preserve">ฟูจิอิ ไอออน เวิร์ค  </w:t>
            </w:r>
          </w:p>
        </w:tc>
        <w:tc>
          <w:tcPr>
            <w:tcW w:w="2430" w:type="dxa"/>
            <w:vAlign w:val="center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72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52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1,019,940</w:t>
            </w:r>
          </w:p>
        </w:tc>
        <w:tc>
          <w:tcPr>
            <w:tcW w:w="236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1,019,940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1,019,940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1,019,940</w:t>
            </w:r>
          </w:p>
        </w:tc>
      </w:tr>
      <w:tr w:rsidR="008C7420" w:rsidRPr="00715124" w:rsidTr="00833A31">
        <w:trPr>
          <w:trHeight w:hRule="exact" w:val="346"/>
        </w:trPr>
        <w:tc>
          <w:tcPr>
            <w:tcW w:w="243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ประเทศไทย) จำกัด</w:t>
            </w: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430" w:type="dxa"/>
            <w:vAlign w:val="center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เครื่องจักรกล อุปกรณ์จับยึด</w:t>
            </w:r>
          </w:p>
        </w:tc>
        <w:tc>
          <w:tcPr>
            <w:tcW w:w="72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420" w:rsidRPr="00715124" w:rsidTr="00833A31">
        <w:trPr>
          <w:trHeight w:hRule="exact" w:val="346"/>
        </w:trPr>
        <w:tc>
          <w:tcPr>
            <w:tcW w:w="243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และชิ้นส่วนที่มีความเที่ยงตรงสูง</w:t>
            </w:r>
          </w:p>
        </w:tc>
        <w:tc>
          <w:tcPr>
            <w:tcW w:w="72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420" w:rsidRPr="00715124" w:rsidTr="00833A31">
        <w:trPr>
          <w:trHeight w:hRule="exact" w:val="346"/>
        </w:trPr>
        <w:tc>
          <w:tcPr>
            <w:tcW w:w="243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บริษัท ยูเรกา ดีไซน์</w:t>
            </w:r>
          </w:p>
        </w:tc>
        <w:tc>
          <w:tcPr>
            <w:tcW w:w="2430" w:type="dxa"/>
            <w:vAlign w:val="center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การลงทุน</w:t>
            </w:r>
          </w:p>
        </w:tc>
        <w:tc>
          <w:tcPr>
            <w:tcW w:w="72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52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46,578,370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46,578,370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46,578,370</w:t>
            </w:r>
          </w:p>
        </w:tc>
        <w:tc>
          <w:tcPr>
            <w:tcW w:w="236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46,578,370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(19,712,891)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(19,712,891)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26,865,479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26,865,479</w:t>
            </w:r>
          </w:p>
        </w:tc>
      </w:tr>
      <w:tr w:rsidR="008C7420" w:rsidRPr="00715124" w:rsidTr="00833A31">
        <w:trPr>
          <w:trHeight w:hRule="exact" w:val="346"/>
        </w:trPr>
        <w:tc>
          <w:tcPr>
            <w:tcW w:w="243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2430" w:type="dxa"/>
            <w:vAlign w:val="center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420" w:rsidRPr="00715124" w:rsidTr="00833A31">
        <w:trPr>
          <w:trHeight w:hRule="exact" w:val="346"/>
        </w:trPr>
        <w:tc>
          <w:tcPr>
            <w:tcW w:w="243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บริษัท ยูเรกา ออโตเมชั่น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43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72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52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50,000,000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50,000,000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49,999,980</w:t>
            </w:r>
          </w:p>
        </w:tc>
        <w:tc>
          <w:tcPr>
            <w:tcW w:w="236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49,999,980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(15,399,769)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(15,399,769)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34,600,211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34,600,211</w:t>
            </w:r>
          </w:p>
        </w:tc>
      </w:tr>
      <w:tr w:rsidR="008C7420" w:rsidRPr="00715124" w:rsidTr="00833A31">
        <w:trPr>
          <w:trHeight w:hRule="exact" w:val="346"/>
        </w:trPr>
        <w:tc>
          <w:tcPr>
            <w:tcW w:w="243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เครื่องจักรอัตโนมัติ</w:t>
            </w:r>
          </w:p>
        </w:tc>
        <w:tc>
          <w:tcPr>
            <w:tcW w:w="72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420" w:rsidRPr="00715124" w:rsidTr="00833A31">
        <w:trPr>
          <w:trHeight w:hRule="exact" w:val="346"/>
        </w:trPr>
        <w:tc>
          <w:tcPr>
            <w:tcW w:w="243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บริษัท ยูเรกา เทรดดิ้ง จำกัด</w:t>
            </w: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43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ธุรกิจค้าปลีกเพื่อจัดหาและ</w:t>
            </w:r>
          </w:p>
        </w:tc>
        <w:tc>
          <w:tcPr>
            <w:tcW w:w="72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902B39">
              <w:rPr>
                <w:rFonts w:ascii="Angsana New" w:hAnsi="Angsana New"/>
                <w:sz w:val="28"/>
                <w:szCs w:val="28"/>
              </w:rPr>
              <w:t>9.99</w:t>
            </w:r>
          </w:p>
        </w:tc>
        <w:tc>
          <w:tcPr>
            <w:tcW w:w="252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902B39">
              <w:rPr>
                <w:rFonts w:ascii="Angsana New" w:hAnsi="Angsana New"/>
                <w:sz w:val="28"/>
                <w:szCs w:val="28"/>
              </w:rPr>
              <w:t>9.99</w:t>
            </w: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715124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715124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715124">
              <w:rPr>
                <w:rFonts w:ascii="Angsana New" w:hAnsi="Angsana New"/>
                <w:sz w:val="28"/>
                <w:szCs w:val="28"/>
              </w:rPr>
              <w:t>,999,960</w:t>
            </w:r>
          </w:p>
        </w:tc>
        <w:tc>
          <w:tcPr>
            <w:tcW w:w="236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715124">
              <w:rPr>
                <w:rFonts w:ascii="Angsana New" w:hAnsi="Angsana New"/>
                <w:sz w:val="28"/>
                <w:szCs w:val="28"/>
              </w:rPr>
              <w:t>,999,960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1,999,960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1,999,960</w:t>
            </w:r>
          </w:p>
        </w:tc>
      </w:tr>
      <w:tr w:rsidR="008C7420" w:rsidRPr="00715124" w:rsidTr="00833A31">
        <w:trPr>
          <w:trHeight w:hRule="exact" w:val="346"/>
        </w:trPr>
        <w:tc>
          <w:tcPr>
            <w:tcW w:w="243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จำหน่ายอุปกรณ์เครื่องมือ</w:t>
            </w:r>
          </w:p>
        </w:tc>
        <w:tc>
          <w:tcPr>
            <w:tcW w:w="72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432"/>
                <w:tab w:val="decimal" w:pos="864"/>
              </w:tabs>
              <w:spacing w:line="240" w:lineRule="auto"/>
              <w:ind w:left="-1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432"/>
                <w:tab w:val="decimal" w:pos="864"/>
              </w:tabs>
              <w:spacing w:line="240" w:lineRule="auto"/>
              <w:ind w:left="-1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420" w:rsidRPr="00715124" w:rsidTr="00833A31">
        <w:trPr>
          <w:trHeight w:hRule="exact" w:val="346"/>
        </w:trPr>
        <w:tc>
          <w:tcPr>
            <w:tcW w:w="243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ยูเรกา อะโกร </w:t>
            </w:r>
          </w:p>
        </w:tc>
        <w:tc>
          <w:tcPr>
            <w:tcW w:w="243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ออกแบบและผลิตเครื่องจักร</w:t>
            </w:r>
          </w:p>
        </w:tc>
        <w:tc>
          <w:tcPr>
            <w:tcW w:w="72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52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8C7420" w:rsidRPr="00902B39" w:rsidRDefault="008C7420" w:rsidP="008C742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8,000,000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882"/>
                <w:tab w:val="decimal" w:pos="1039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8,000,000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7,999,970</w:t>
            </w:r>
          </w:p>
        </w:tc>
        <w:tc>
          <w:tcPr>
            <w:tcW w:w="236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7,999,970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(7,999,970)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(7,999,970)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7420" w:rsidRPr="00715124" w:rsidTr="00833A31">
        <w:trPr>
          <w:trHeight w:hRule="exact" w:val="346"/>
        </w:trPr>
        <w:tc>
          <w:tcPr>
            <w:tcW w:w="243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15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แมชชีนเนอรี่ จำกัด</w:t>
            </w: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43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และอุปกรณ์การเกษตร</w:t>
            </w:r>
          </w:p>
        </w:tc>
        <w:tc>
          <w:tcPr>
            <w:tcW w:w="72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420" w:rsidRPr="00715124" w:rsidTr="00833A31">
        <w:trPr>
          <w:trHeight w:hRule="exact" w:val="346"/>
        </w:trPr>
        <w:tc>
          <w:tcPr>
            <w:tcW w:w="243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51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  <w:vAlign w:val="center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8C7420" w:rsidRPr="00715124" w:rsidRDefault="008C7420" w:rsidP="008C74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3933">
              <w:rPr>
                <w:rFonts w:ascii="Angsana New" w:hAnsi="Angsana New"/>
                <w:b/>
                <w:bCs/>
                <w:sz w:val="28"/>
                <w:szCs w:val="28"/>
              </w:rPr>
              <w:t>107,598,220</w:t>
            </w:r>
          </w:p>
        </w:tc>
        <w:tc>
          <w:tcPr>
            <w:tcW w:w="236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3933">
              <w:rPr>
                <w:rFonts w:ascii="Angsana New" w:hAnsi="Angsana New"/>
                <w:b/>
                <w:bCs/>
                <w:sz w:val="28"/>
                <w:szCs w:val="28"/>
              </w:rPr>
              <w:t>107,598,220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3933">
              <w:rPr>
                <w:rFonts w:ascii="Angsana New" w:hAnsi="Angsana New"/>
                <w:b/>
                <w:bCs/>
                <w:sz w:val="28"/>
                <w:szCs w:val="28"/>
              </w:rPr>
              <w:t>(43,112,630)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3933">
              <w:rPr>
                <w:rFonts w:ascii="Angsana New" w:hAnsi="Angsana New"/>
                <w:b/>
                <w:bCs/>
                <w:sz w:val="28"/>
                <w:szCs w:val="28"/>
              </w:rPr>
              <w:t>(43,112,630)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869">
              <w:rPr>
                <w:rFonts w:ascii="Angsana New" w:hAnsi="Angsana New"/>
                <w:b/>
                <w:bCs/>
                <w:sz w:val="28"/>
                <w:szCs w:val="28"/>
              </w:rPr>
              <w:t>64,485,590</w:t>
            </w:r>
          </w:p>
        </w:tc>
        <w:tc>
          <w:tcPr>
            <w:tcW w:w="270" w:type="dxa"/>
          </w:tcPr>
          <w:p w:rsidR="008C7420" w:rsidRPr="00715124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C7420" w:rsidRPr="00715124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869">
              <w:rPr>
                <w:rFonts w:ascii="Angsana New" w:hAnsi="Angsana New"/>
                <w:b/>
                <w:bCs/>
                <w:sz w:val="28"/>
                <w:szCs w:val="28"/>
              </w:rPr>
              <w:t>64,485,590</w:t>
            </w:r>
          </w:p>
        </w:tc>
      </w:tr>
    </w:tbl>
    <w:p w:rsidR="00D92DCC" w:rsidRDefault="00D92DCC" w:rsidP="00D92DCC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t>เงินลงทุ</w:t>
      </w:r>
      <w:r w:rsidR="009D0E34">
        <w:rPr>
          <w:rFonts w:ascii="Angsana New" w:hAnsi="Angsana New"/>
          <w:sz w:val="30"/>
          <w:szCs w:val="30"/>
          <w:cs/>
          <w:lang w:bidi="th-TH"/>
        </w:rPr>
        <w:t>นในบริษัทย่อย ณ วันที่ 3</w:t>
      </w:r>
      <w:r w:rsidR="009D0E34">
        <w:rPr>
          <w:rFonts w:ascii="Angsana New" w:hAnsi="Angsana New"/>
          <w:sz w:val="30"/>
          <w:szCs w:val="30"/>
          <w:lang w:val="en-US" w:bidi="th-TH"/>
        </w:rPr>
        <w:t xml:space="preserve">0 </w:t>
      </w:r>
      <w:r w:rsidR="009D0E34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61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60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24"/>
          <w:szCs w:val="24"/>
          <w:cs/>
          <w:lang w:val="en-US" w:bidi="th-TH"/>
        </w:rPr>
        <w:tab/>
      </w:r>
    </w:p>
    <w:p w:rsidR="00F83933" w:rsidRDefault="00F83933" w:rsidP="00F83933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p w:rsidR="00D92DCC" w:rsidRPr="001C7355" w:rsidRDefault="00D92DCC" w:rsidP="00F83933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p w:rsidR="00F83933" w:rsidRDefault="00F83933" w:rsidP="00F83933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943600">
        <w:rPr>
          <w:rFonts w:ascii="Angsana New" w:hAnsi="Angsana New" w:hint="cs"/>
          <w:sz w:val="30"/>
          <w:szCs w:val="30"/>
          <w:cs/>
          <w:lang w:bidi="th-TH"/>
        </w:rPr>
        <w:t>บริษัทย่อย</w:t>
      </w:r>
      <w:r>
        <w:rPr>
          <w:rFonts w:ascii="Angsana New" w:hAnsi="Angsana New" w:hint="cs"/>
          <w:sz w:val="30"/>
          <w:szCs w:val="30"/>
          <w:cs/>
          <w:lang w:bidi="th-TH"/>
        </w:rPr>
        <w:t>ทางตรง</w:t>
      </w:r>
      <w:r w:rsidRPr="00943600">
        <w:rPr>
          <w:rFonts w:ascii="Angsana New" w:hAnsi="Angsana New" w:hint="cs"/>
          <w:sz w:val="30"/>
          <w:szCs w:val="30"/>
          <w:cs/>
          <w:lang w:bidi="th-TH"/>
        </w:rPr>
        <w:t>ทั้งหมดดำเนินธุรกิจในประเทศไทย ยกเว้นบริษัท ยูเรกา ดีไซน์ อินเตอร์เนชั่นแนล จำกัด ซึ่งดำเนินธุรกิจในประเทศสิงคโปร์</w:t>
      </w:r>
    </w:p>
    <w:p w:rsidR="00F83933" w:rsidRPr="00C871D2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C871D2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รายละเอียดบริษัทย่อยทางอ้อมของบริษัท ณ วันที่ </w:t>
      </w:r>
      <w:r w:rsidR="00D116C4">
        <w:rPr>
          <w:rFonts w:ascii="Angsana New" w:hAnsi="Angsana New" w:hint="cs"/>
          <w:sz w:val="30"/>
          <w:szCs w:val="30"/>
          <w:cs/>
          <w:lang w:bidi="th-TH"/>
        </w:rPr>
        <w:t>3</w:t>
      </w:r>
      <w:r w:rsidR="00D116C4">
        <w:rPr>
          <w:rFonts w:ascii="Angsana New" w:hAnsi="Angsana New"/>
          <w:sz w:val="30"/>
          <w:szCs w:val="30"/>
          <w:lang w:bidi="th-TH"/>
        </w:rPr>
        <w:t>0</w:t>
      </w:r>
      <w:r w:rsidR="00D116C4">
        <w:rPr>
          <w:rFonts w:ascii="Angsana New" w:hAnsi="Angsana New" w:hint="cs"/>
          <w:sz w:val="30"/>
          <w:szCs w:val="30"/>
          <w:cs/>
          <w:lang w:bidi="th-TH"/>
        </w:rPr>
        <w:t xml:space="preserve"> มิถุนายน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rtl/>
          <w:cs/>
        </w:rPr>
        <w:t>25</w:t>
      </w:r>
      <w:r>
        <w:rPr>
          <w:rFonts w:ascii="Angsana New" w:hAnsi="Angsana New" w:hint="cs"/>
          <w:sz w:val="30"/>
          <w:szCs w:val="30"/>
          <w:rtl/>
        </w:rPr>
        <w:t>61</w:t>
      </w:r>
      <w:r w:rsidRPr="00C871D2"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cs/>
          <w:lang w:bidi="th-TH"/>
        </w:rPr>
        <w:t>และ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lang w:bidi="th-TH"/>
        </w:rPr>
        <w:t>31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>
        <w:rPr>
          <w:rFonts w:ascii="Angsana New" w:hAnsi="Angsana New"/>
          <w:sz w:val="30"/>
          <w:szCs w:val="30"/>
          <w:lang w:bidi="th-TH"/>
        </w:rPr>
        <w:t>2560</w:t>
      </w:r>
      <w:r w:rsidRPr="00C871D2"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มีดังนี้ </w:t>
      </w:r>
    </w:p>
    <w:p w:rsidR="00F83933" w:rsidRPr="00DE3A29" w:rsidRDefault="00F83933" w:rsidP="00F8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highlight w:val="yellow"/>
          <w:lang w:bidi="ar-SA"/>
        </w:rPr>
      </w:pPr>
    </w:p>
    <w:tbl>
      <w:tblPr>
        <w:tblW w:w="16200" w:type="dxa"/>
        <w:tblInd w:w="-702" w:type="dxa"/>
        <w:tblLayout w:type="fixed"/>
        <w:tblLook w:val="01E0" w:firstRow="1" w:lastRow="1" w:firstColumn="1" w:lastColumn="1" w:noHBand="0" w:noVBand="0"/>
      </w:tblPr>
      <w:tblGrid>
        <w:gridCol w:w="2160"/>
        <w:gridCol w:w="1620"/>
        <w:gridCol w:w="1080"/>
        <w:gridCol w:w="720"/>
        <w:gridCol w:w="270"/>
        <w:gridCol w:w="72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F83933" w:rsidRPr="005F5745" w:rsidTr="00DE3A29"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71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070" w:type="dxa"/>
            <w:gridSpan w:val="3"/>
            <w:vAlign w:val="bottom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3933" w:rsidRPr="005F5745" w:rsidTr="00DE3A29">
        <w:trPr>
          <w:trHeight w:val="245"/>
        </w:trPr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171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070" w:type="dxa"/>
            <w:gridSpan w:val="3"/>
            <w:vAlign w:val="bottom"/>
          </w:tcPr>
          <w:p w:rsidR="00F83933" w:rsidRPr="005F57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F83933" w:rsidRPr="005F57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</w:t>
            </w:r>
            <w:r w:rsidRPr="005F5745">
              <w:rPr>
                <w:rFonts w:ascii="Angsana New" w:hAnsi="Angsana New"/>
                <w:sz w:val="28"/>
                <w:szCs w:val="28"/>
              </w:rPr>
              <w:t>-</w:t>
            </w: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D116C4" w:rsidP="0083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80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F839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83933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90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F8393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F83933" w:rsidRPr="005F5745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F8393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F83933" w:rsidRPr="005F5745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F8393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F83933" w:rsidRPr="005F5745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F8393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F83933" w:rsidRPr="005F5745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0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:rsidR="00F83933" w:rsidRPr="001D3F6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9630" w:type="dxa"/>
            <w:gridSpan w:val="15"/>
          </w:tcPr>
          <w:p w:rsidR="00F83933" w:rsidRPr="001D3F6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Pr="00DE3A29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บริษัทย่อยทาง</w:t>
            </w:r>
            <w:r w:rsidRPr="00DE3A2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อ้อม</w:t>
            </w:r>
          </w:p>
        </w:tc>
        <w:tc>
          <w:tcPr>
            <w:tcW w:w="16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8C7420" w:rsidRPr="004E5D19" w:rsidTr="00DE3A29">
        <w:tc>
          <w:tcPr>
            <w:tcW w:w="216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 xml:space="preserve">ยูเรกา ดีไซน์ </w:t>
            </w:r>
          </w:p>
        </w:tc>
        <w:tc>
          <w:tcPr>
            <w:tcW w:w="1620" w:type="dxa"/>
            <w:vAlign w:val="center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อินโดนีเซีย</w:t>
            </w: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99.55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99.55</w:t>
            </w: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20,902,759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20,902,759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20,807,746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20,807,746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(16,021,139)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(16,021,139)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4,786,607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4,786,607</w:t>
            </w:r>
          </w:p>
        </w:tc>
      </w:tr>
      <w:tr w:rsidR="008C7420" w:rsidRPr="005F5745" w:rsidTr="00DE3A29">
        <w:tc>
          <w:tcPr>
            <w:tcW w:w="216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อินโดนีเซีย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620" w:type="dxa"/>
            <w:vAlign w:val="center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C7420" w:rsidRPr="005F5745" w:rsidTr="00DE3A29">
        <w:tc>
          <w:tcPr>
            <w:tcW w:w="216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>บริษัท ยูเรกา ดีไซน์</w:t>
            </w:r>
          </w:p>
        </w:tc>
        <w:tc>
          <w:tcPr>
            <w:tcW w:w="1620" w:type="dxa"/>
            <w:vAlign w:val="center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อินเดีย</w:t>
            </w: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19,606,770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19,606,770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19,606,764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19,606,764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(3,691,988)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(3,691,988)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15,914,776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15,914,776</w:t>
            </w:r>
          </w:p>
        </w:tc>
      </w:tr>
      <w:tr w:rsidR="008C7420" w:rsidRPr="005F5745" w:rsidTr="00DE3A29">
        <w:tc>
          <w:tcPr>
            <w:tcW w:w="216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>อิ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นเดีย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620" w:type="dxa"/>
            <w:vAlign w:val="center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C7420" w:rsidRPr="005F5745" w:rsidTr="00DE3A29">
        <w:tc>
          <w:tcPr>
            <w:tcW w:w="216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สยาม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พาร์ทฟีดเดอร์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6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2,000,000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2,000,000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15,399,769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15,399,769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(15,399,769)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(15,399,769)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C7420" w:rsidRPr="005F5745" w:rsidTr="00DE3A29">
        <w:tc>
          <w:tcPr>
            <w:tcW w:w="216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E3A29">
              <w:rPr>
                <w:rFonts w:ascii="Angsana New" w:hAnsi="Angsana New"/>
                <w:sz w:val="27"/>
                <w:szCs w:val="27"/>
              </w:rPr>
              <w:t xml:space="preserve">2008)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จำกัด</w:t>
            </w:r>
            <w:r w:rsidRPr="00DE3A29">
              <w:rPr>
                <w:rFonts w:ascii="Angsana New" w:hAnsi="Angsana New"/>
                <w:sz w:val="27"/>
                <w:szCs w:val="27"/>
              </w:rPr>
              <w:t>**</w:t>
            </w:r>
          </w:p>
        </w:tc>
        <w:tc>
          <w:tcPr>
            <w:tcW w:w="16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</w:t>
            </w:r>
          </w:p>
        </w:tc>
        <w:tc>
          <w:tcPr>
            <w:tcW w:w="108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C7420" w:rsidRPr="005F5745" w:rsidTr="00DE3A29">
        <w:tc>
          <w:tcPr>
            <w:tcW w:w="216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ป้อนชิ้นงาน</w:t>
            </w:r>
          </w:p>
        </w:tc>
        <w:tc>
          <w:tcPr>
            <w:tcW w:w="108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C7420" w:rsidRPr="007A53F6" w:rsidTr="00DE3A29">
        <w:tc>
          <w:tcPr>
            <w:tcW w:w="216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55,814,279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55,814,279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(35,112,896)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(35,112,896)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20,701,383</w:t>
            </w:r>
          </w:p>
        </w:tc>
        <w:tc>
          <w:tcPr>
            <w:tcW w:w="270" w:type="dxa"/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C7420" w:rsidRPr="00DE3A29" w:rsidRDefault="008C742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20,701,383</w:t>
            </w:r>
          </w:p>
        </w:tc>
      </w:tr>
    </w:tbl>
    <w:p w:rsidR="00F83933" w:rsidRPr="00DE3A29" w:rsidRDefault="00F83933" w:rsidP="00F8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0"/>
          <w:szCs w:val="10"/>
          <w:lang w:bidi="ar-SA"/>
        </w:rPr>
      </w:pPr>
    </w:p>
    <w:p w:rsidR="00DE3A29" w:rsidRPr="000B4CB7" w:rsidRDefault="00DE3A29" w:rsidP="00DE3A29">
      <w:pPr>
        <w:pStyle w:val="block"/>
        <w:spacing w:after="160" w:line="240" w:lineRule="auto"/>
        <w:ind w:left="0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t>*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 ฟูจิอิ ไอออน เวิร์ค (ประเทศไทย) จำกัด บริษัท ยูเรกา เทรดดิ้ง จำกัด และบริษัท ยูเรกา อะโกร แมชชีนเนอรี่ จำกัด ซึ่งเป็นบริษัทย่อยทางตรง ได้จดทะเบียนเลิกบริษัทต่อกรมพัฒนาธุรกิจการค้า กระทรวงพาณิชย์ เมื่อวันที่ </w:t>
      </w:r>
      <w:r w:rsidRPr="000B4CB7">
        <w:rPr>
          <w:rFonts w:ascii="Angsana New" w:hAnsi="Angsana New"/>
          <w:sz w:val="30"/>
          <w:szCs w:val="30"/>
          <w:lang w:val="en-US" w:bidi="th-TH"/>
        </w:rPr>
        <w:t xml:space="preserve">8 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Pr="000B4CB7">
        <w:rPr>
          <w:rFonts w:ascii="Angsana New" w:hAnsi="Angsana New"/>
          <w:sz w:val="30"/>
          <w:szCs w:val="30"/>
          <w:lang w:val="en-US" w:bidi="th-TH"/>
        </w:rPr>
        <w:t>2560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และอยู่ระหว่างการดำเนินการชำระบัญชี</w:t>
      </w:r>
    </w:p>
    <w:p w:rsidR="00DE3A29" w:rsidRPr="0059270E" w:rsidRDefault="00DE3A29" w:rsidP="00DE3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DE3A29" w:rsidRPr="0059270E" w:rsidSect="00DE3A29">
          <w:headerReference w:type="even" r:id="rId11"/>
          <w:headerReference w:type="default" r:id="rId12"/>
          <w:footerReference w:type="default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/>
          <w:sz w:val="30"/>
          <w:szCs w:val="30"/>
        </w:rPr>
        <w:t>**</w:t>
      </w:r>
      <w:r>
        <w:rPr>
          <w:rFonts w:ascii="Angsana New" w:hAnsi="Angsana New" w:hint="cs"/>
          <w:sz w:val="30"/>
          <w:szCs w:val="30"/>
          <w:cs/>
        </w:rPr>
        <w:t>บริษัท สยาม พาร์ทฟีดเดอร์  (</w:t>
      </w:r>
      <w:r>
        <w:rPr>
          <w:rFonts w:ascii="Angsana New" w:hAnsi="Angsana New"/>
          <w:sz w:val="30"/>
          <w:szCs w:val="30"/>
        </w:rPr>
        <w:t>2008</w:t>
      </w:r>
      <w:r>
        <w:rPr>
          <w:rFonts w:ascii="Angsana New" w:hAnsi="Angsana New" w:hint="cs"/>
          <w:sz w:val="30"/>
          <w:szCs w:val="30"/>
          <w:cs/>
        </w:rPr>
        <w:t xml:space="preserve">) จำกัด ซึ่งเป็นบริษัทย่อยทางอ้อมของบริษัท ได้จดทะเบียนเลิกบริษัทต่อกรมพัฒนาธุรกิจการค้า กระทรวงพาณิชย์ เมื่อวันที่ </w:t>
      </w: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และอยู่ระหว่างการดำเนินการชำระบัญชี</w:t>
      </w:r>
    </w:p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6</w:t>
      </w:r>
      <w:r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D65DF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</w:t>
      </w:r>
      <w:r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การร่วมค้า</w:t>
      </w:r>
    </w:p>
    <w:p w:rsidR="00F83933" w:rsidRDefault="00F83933" w:rsidP="00F8393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260"/>
        <w:gridCol w:w="270"/>
        <w:gridCol w:w="1260"/>
      </w:tblGrid>
      <w:tr w:rsidR="00F83933" w:rsidRPr="00384C7A" w:rsidTr="00DE3A29">
        <w:tc>
          <w:tcPr>
            <w:tcW w:w="396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933" w:rsidRPr="00384C7A" w:rsidTr="00DE3A29">
        <w:tc>
          <w:tcPr>
            <w:tcW w:w="3960" w:type="dxa"/>
          </w:tcPr>
          <w:p w:rsidR="00F83933" w:rsidRPr="00D116C4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="00F83933"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83933" w:rsidRPr="00384C7A" w:rsidTr="00DE3A29">
        <w:tc>
          <w:tcPr>
            <w:tcW w:w="396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:rsidR="00F83933" w:rsidRPr="002148F1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444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2DCC" w:rsidRPr="00384C7A" w:rsidTr="00DE3A29">
        <w:tc>
          <w:tcPr>
            <w:tcW w:w="3960" w:type="dxa"/>
          </w:tcPr>
          <w:p w:rsidR="00D92DCC" w:rsidRPr="00384C7A" w:rsidRDefault="00D92DCC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84C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</w:tcPr>
          <w:p w:rsidR="00D92DCC" w:rsidRDefault="00995E94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95E94">
              <w:rPr>
                <w:rFonts w:ascii="Angsana New" w:hAnsi="Angsana New"/>
                <w:sz w:val="30"/>
                <w:szCs w:val="30"/>
              </w:rPr>
              <w:t>1,732,759</w:t>
            </w:r>
          </w:p>
        </w:tc>
        <w:tc>
          <w:tcPr>
            <w:tcW w:w="270" w:type="dxa"/>
          </w:tcPr>
          <w:p w:rsidR="00D92DCC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DCC" w:rsidRPr="00D116C4" w:rsidRDefault="00D116C4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693,000</w:t>
            </w:r>
          </w:p>
        </w:tc>
        <w:tc>
          <w:tcPr>
            <w:tcW w:w="270" w:type="dxa"/>
          </w:tcPr>
          <w:p w:rsidR="00D92DCC" w:rsidRPr="003233D7" w:rsidRDefault="00D92DCC" w:rsidP="00D92D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Pr="003B3956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9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2DCC" w:rsidRPr="003D4F43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Pr="003B3956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9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DCC" w:rsidRPr="00384C7A" w:rsidTr="00D92DCC">
        <w:tc>
          <w:tcPr>
            <w:tcW w:w="3960" w:type="dxa"/>
          </w:tcPr>
          <w:p w:rsidR="00D92DCC" w:rsidRDefault="00D92DCC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3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ส่วนแบ่งขาดทุนสุทธิจากเงินลงทุน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92DCC" w:rsidRDefault="00995E94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95E94">
              <w:rPr>
                <w:rFonts w:ascii="Angsana New" w:hAnsi="Angsana New"/>
                <w:sz w:val="30"/>
                <w:szCs w:val="30"/>
              </w:rPr>
              <w:t>(205,709)</w:t>
            </w:r>
          </w:p>
        </w:tc>
        <w:tc>
          <w:tcPr>
            <w:tcW w:w="270" w:type="dxa"/>
          </w:tcPr>
          <w:p w:rsidR="00D92DCC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92DCC" w:rsidRDefault="00D116C4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(156,257)</w:t>
            </w:r>
          </w:p>
        </w:tc>
        <w:tc>
          <w:tcPr>
            <w:tcW w:w="270" w:type="dxa"/>
          </w:tcPr>
          <w:p w:rsidR="00D92DCC" w:rsidRPr="003D4F43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92DCC" w:rsidRPr="003D4F43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2DCC" w:rsidRPr="003D4F43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92DCC" w:rsidRPr="003D4F43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DCC" w:rsidRPr="005D3307" w:rsidTr="00DE3A29">
        <w:tc>
          <w:tcPr>
            <w:tcW w:w="3960" w:type="dxa"/>
          </w:tcPr>
          <w:p w:rsidR="00D92DCC" w:rsidRPr="005D3307" w:rsidRDefault="00D92DCC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D116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11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D330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Default="00995E94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5E94">
              <w:rPr>
                <w:rFonts w:ascii="Angsana New" w:hAnsi="Angsana New"/>
                <w:b/>
                <w:bCs/>
                <w:sz w:val="30"/>
                <w:szCs w:val="30"/>
              </w:rPr>
              <w:t>1,527,050</w:t>
            </w:r>
          </w:p>
        </w:tc>
        <w:tc>
          <w:tcPr>
            <w:tcW w:w="270" w:type="dxa"/>
          </w:tcPr>
          <w:p w:rsidR="00D92DCC" w:rsidRPr="003B3956" w:rsidRDefault="00D92DCC" w:rsidP="00D92D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Default="00D116C4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536,743</w:t>
            </w:r>
          </w:p>
        </w:tc>
        <w:tc>
          <w:tcPr>
            <w:tcW w:w="270" w:type="dxa"/>
          </w:tcPr>
          <w:p w:rsidR="00D92DCC" w:rsidRPr="00CC4DE6" w:rsidRDefault="00D92DCC" w:rsidP="00D92D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Pr="00CC4DE6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2DCC" w:rsidRPr="005A0E21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Pr="00CC4DE6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83933" w:rsidRDefault="00F83933" w:rsidP="00F8393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B6702C" w:rsidRDefault="00B6702C" w:rsidP="00805774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CB5158" w:rsidRPr="00B6702C" w:rsidRDefault="00B6702C" w:rsidP="00B67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cs/>
        </w:rPr>
        <w:sectPr w:rsidR="00CB5158" w:rsidRPr="00B6702C" w:rsidSect="007E6B7F">
          <w:footerReference w:type="default" r:id="rId15"/>
          <w:pgSz w:w="11907" w:h="16840" w:code="9"/>
          <w:pgMar w:top="691" w:right="1152" w:bottom="576" w:left="1152" w:header="720" w:footer="720" w:gutter="0"/>
          <w:pgNumType w:start="33"/>
          <w:cols w:space="708"/>
          <w:docGrid w:linePitch="360"/>
        </w:sectPr>
      </w:pPr>
      <w:r>
        <w:tab/>
      </w:r>
    </w:p>
    <w:p w:rsidR="00F83933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="00D116C4">
        <w:rPr>
          <w:rFonts w:ascii="Angsana New" w:hAnsi="Angsana New"/>
          <w:sz w:val="30"/>
          <w:szCs w:val="30"/>
          <w:cs/>
          <w:lang w:bidi="th-TH"/>
        </w:rPr>
        <w:t xml:space="preserve"> ณ วันที่ 3</w:t>
      </w:r>
      <w:r w:rsidR="00D116C4">
        <w:rPr>
          <w:rFonts w:ascii="Angsana New" w:hAnsi="Angsana New"/>
          <w:sz w:val="30"/>
          <w:szCs w:val="30"/>
          <w:lang w:val="en-US" w:bidi="th-TH"/>
        </w:rPr>
        <w:t xml:space="preserve">0 </w:t>
      </w:r>
      <w:r w:rsidR="00D116C4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val="en-US" w:bidi="th-TH"/>
        </w:rPr>
        <w:t>61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60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24"/>
          <w:szCs w:val="24"/>
          <w:cs/>
          <w:lang w:val="en-US" w:bidi="th-TH"/>
        </w:rPr>
        <w:tab/>
      </w:r>
    </w:p>
    <w:p w:rsidR="00F83933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149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242"/>
        <w:gridCol w:w="2700"/>
        <w:gridCol w:w="990"/>
        <w:gridCol w:w="900"/>
        <w:gridCol w:w="270"/>
        <w:gridCol w:w="90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990"/>
      </w:tblGrid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0" w:type="dxa"/>
            <w:gridSpan w:val="16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610" w:type="dxa"/>
            <w:gridSpan w:val="3"/>
            <w:vAlign w:val="bottom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  <w:r w:rsidRPr="00E65445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610" w:type="dxa"/>
            <w:gridSpan w:val="3"/>
            <w:vAlign w:val="bottom"/>
          </w:tcPr>
          <w:p w:rsidR="00F83933" w:rsidRPr="00E654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เงินร่วมลงทุน</w:t>
            </w:r>
          </w:p>
        </w:tc>
        <w:tc>
          <w:tcPr>
            <w:tcW w:w="270" w:type="dxa"/>
            <w:vAlign w:val="bottom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F83933" w:rsidRPr="00E654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116C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1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116C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116C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116C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D116C4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6544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5310" w:type="dxa"/>
            <w:gridSpan w:val="7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83933" w:rsidRPr="00E65445" w:rsidTr="00F60887">
        <w:trPr>
          <w:trHeight w:hRule="exact" w:val="405"/>
        </w:trPr>
        <w:tc>
          <w:tcPr>
            <w:tcW w:w="1242" w:type="dxa"/>
          </w:tcPr>
          <w:p w:rsidR="00F83933" w:rsidRPr="00902038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ยูเรกายูเอ็มไอ</w:t>
            </w:r>
          </w:p>
        </w:tc>
        <w:tc>
          <w:tcPr>
            <w:tcW w:w="27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สำรวจ ออกแบบ ติดตั้งงาน</w:t>
            </w:r>
          </w:p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203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:rsidR="00F83933" w:rsidRPr="00902038" w:rsidRDefault="00995E94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170" w:type="dxa"/>
          </w:tcPr>
          <w:p w:rsidR="00F83933" w:rsidRPr="009D7855" w:rsidRDefault="00995E94" w:rsidP="00DE3A2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1,000,000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  <w:lang w:bidi="th-TH"/>
              </w:rPr>
              <w:t>1,000,000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E65445" w:rsidRDefault="00995E94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700,000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1A7AA4" w:rsidRDefault="00995E94" w:rsidP="00995E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5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1,527,050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6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E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1,732,759</w:t>
            </w:r>
          </w:p>
        </w:tc>
      </w:tr>
      <w:tr w:rsidR="00F83933" w:rsidRPr="00E65445" w:rsidTr="00F60887">
        <w:trPr>
          <w:trHeight w:hRule="exact" w:val="2025"/>
        </w:trPr>
        <w:tc>
          <w:tcPr>
            <w:tcW w:w="1242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บำรุงรักษา และดำเนินการ</w:t>
            </w:r>
            <w:r w:rsidRPr="00F60887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สำหรับการเปลี่ยนอุปกรณ์ระบบปรับอากาศเพื่ออนุรักษ์พลังงาน</w:t>
            </w:r>
          </w:p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9D7855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p w:rsidR="00913E33" w:rsidRPr="00E07D86" w:rsidRDefault="001C05F9" w:rsidP="00E0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913E33" w:rsidRPr="00E07D86" w:rsidSect="007E6B7F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691" w:right="1152" w:bottom="576" w:left="1152" w:header="720" w:footer="720" w:gutter="0"/>
          <w:pgNumType w:start="34"/>
          <w:cols w:space="708"/>
          <w:docGrid w:linePitch="360"/>
        </w:sectPr>
      </w:pPr>
      <w:r w:rsidRPr="001C05F9">
        <w:rPr>
          <w:rFonts w:ascii="Angsana New" w:hAnsi="Angsana New" w:hint="cs"/>
          <w:sz w:val="30"/>
          <w:szCs w:val="30"/>
          <w:cs/>
          <w:lang w:val="en-GB"/>
        </w:rPr>
        <w:t>ยูเรกายูเอ็มไอได้ก่อตั้งขึ้นเป็นหน่วยภาษีแยกต่างหากและกลุ่มบริษัทมีสิทธิในมูลค่าคงเหลือของสินทรัพย์สุทธิของยูเรกายูเอ็มไอ</w:t>
      </w:r>
      <w:r w:rsidRPr="001C05F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C05F9">
        <w:rPr>
          <w:rFonts w:ascii="Angsana New" w:hAnsi="Angsana New" w:hint="cs"/>
          <w:sz w:val="30"/>
          <w:szCs w:val="30"/>
          <w:cs/>
          <w:lang w:val="en-GB"/>
        </w:rPr>
        <w:t>กลุ่มบริษัทจึงจัดประเภทส่วนได้เสียในยูเรกาเอ็มเอไอเป็นการร่วมค้า</w:t>
      </w:r>
      <w:r w:rsidRPr="001C05F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C05F9">
        <w:rPr>
          <w:rFonts w:ascii="Angsana New" w:hAnsi="Angsana New" w:hint="cs"/>
          <w:sz w:val="30"/>
          <w:szCs w:val="30"/>
          <w:cs/>
          <w:lang w:val="en-GB"/>
        </w:rPr>
        <w:t>ภายใต้สัญญาก่อตั้งยูเรกายูเอ็มไอ</w:t>
      </w:r>
    </w:p>
    <w:p w:rsidR="000C6EEE" w:rsidRPr="00283571" w:rsidRDefault="0039596D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30"/>
          <w:szCs w:val="30"/>
          <w:lang w:eastAsia="ja-JP"/>
        </w:rPr>
      </w:pPr>
      <w:r w:rsidRPr="0039596D">
        <w:rPr>
          <w:rFonts w:ascii="Angsana New" w:hAnsi="Angsana New"/>
          <w:b/>
          <w:sz w:val="30"/>
          <w:szCs w:val="30"/>
          <w:lang w:eastAsia="ja-JP"/>
        </w:rPr>
        <w:lastRenderedPageBreak/>
        <w:t>7</w:t>
      </w:r>
      <w:r w:rsidR="00EA28F3" w:rsidRPr="0039596D">
        <w:rPr>
          <w:rFonts w:ascii="Angsana New" w:hAnsi="Angsana New"/>
          <w:b/>
          <w:sz w:val="30"/>
          <w:szCs w:val="30"/>
          <w:lang w:eastAsia="ja-JP"/>
        </w:rPr>
        <w:t xml:space="preserve"> </w:t>
      </w:r>
      <w:r w:rsidR="00EA28F3" w:rsidRPr="00283571">
        <w:rPr>
          <w:rFonts w:ascii="Angsana New" w:hAnsi="Angsana New"/>
          <w:bCs/>
          <w:sz w:val="30"/>
          <w:szCs w:val="30"/>
          <w:lang w:eastAsia="ja-JP"/>
        </w:rPr>
        <w:t xml:space="preserve">        </w:t>
      </w:r>
      <w:r w:rsidR="000C6EEE" w:rsidRPr="009E6DA1">
        <w:rPr>
          <w:rFonts w:ascii="Angsana New" w:hAnsi="Angsana New" w:hint="cs"/>
          <w:bCs/>
          <w:sz w:val="30"/>
          <w:szCs w:val="30"/>
          <w:cs/>
          <w:lang w:eastAsia="ja-JP"/>
        </w:rPr>
        <w:t>ที่ดิน อาคารและอุปกรณ์</w:t>
      </w:r>
    </w:p>
    <w:p w:rsidR="000C6EEE" w:rsidRPr="00616027" w:rsidRDefault="000C6EEE" w:rsidP="007426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22"/>
          <w:szCs w:val="22"/>
          <w:lang w:eastAsia="ja-JP"/>
        </w:rPr>
      </w:pPr>
    </w:p>
    <w:p w:rsidR="00383C18" w:rsidRPr="007426E0" w:rsidRDefault="007426E0" w:rsidP="00383C1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sz w:val="30"/>
          <w:szCs w:val="30"/>
          <w:rtl/>
          <w:cs/>
          <w:lang w:val="en-US" w:eastAsia="ja-JP"/>
        </w:rPr>
      </w:pP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การซื้อ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จำหน่าย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และโอนที่ดิน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อาคารและอุปกรณ์ระหว่างงวด</w:t>
      </w:r>
      <w:r w:rsidR="009E6DA1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หก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เดือนสิ้นสุดวันที่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3</w:t>
      </w:r>
      <w:r w:rsidR="009E6DA1">
        <w:rPr>
          <w:rFonts w:ascii="Angsana New" w:hAnsi="Angsana New"/>
          <w:bCs/>
          <w:sz w:val="30"/>
          <w:szCs w:val="30"/>
          <w:lang w:val="en-US" w:eastAsia="ja-JP" w:bidi="th-TH"/>
        </w:rPr>
        <w:t>0</w:t>
      </w:r>
      <w:r>
        <w:rPr>
          <w:rFonts w:ascii="Angsana New" w:hAnsi="Angsana New"/>
          <w:b/>
          <w:sz w:val="30"/>
          <w:szCs w:val="30"/>
          <w:lang w:val="en-US" w:eastAsia="ja-JP" w:bidi="th-TH"/>
        </w:rPr>
        <w:t xml:space="preserve"> </w:t>
      </w:r>
      <w:r w:rsidR="009E6DA1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มิถุนายน</w:t>
      </w:r>
      <w:r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>25</w:t>
      </w:r>
      <w:r w:rsidR="00A41985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6</w:t>
      </w:r>
      <w:r w:rsidR="00A41985" w:rsidRPr="00A41985">
        <w:rPr>
          <w:rFonts w:ascii="Angsana New" w:hAnsi="Angsana New"/>
          <w:bCs/>
          <w:sz w:val="30"/>
          <w:szCs w:val="30"/>
          <w:lang w:val="en-US" w:eastAsia="ja-JP" w:bidi="th-TH"/>
        </w:rPr>
        <w:t>1</w:t>
      </w:r>
      <w:r w:rsidRPr="00A41985">
        <w:rPr>
          <w:rFonts w:ascii="Angsana New" w:hAnsi="Angsana New"/>
          <w:bCs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และ</w:t>
      </w:r>
      <w:r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25</w:t>
      </w:r>
      <w:r w:rsidR="00A41985">
        <w:rPr>
          <w:rFonts w:ascii="Angsana New" w:hAnsi="Angsana New"/>
          <w:bCs/>
          <w:sz w:val="30"/>
          <w:szCs w:val="30"/>
          <w:lang w:val="en-US" w:eastAsia="ja-JP" w:bidi="th-TH"/>
        </w:rPr>
        <w:t>60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มีดังนี้</w:t>
      </w:r>
      <w:r w:rsidR="00383C18"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 xml:space="preserve"> </w:t>
      </w:r>
    </w:p>
    <w:p w:rsidR="00835ED7" w:rsidRPr="00616027" w:rsidRDefault="00835ED7" w:rsidP="00575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3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6"/>
        <w:gridCol w:w="1146"/>
        <w:gridCol w:w="270"/>
        <w:gridCol w:w="1196"/>
        <w:gridCol w:w="271"/>
        <w:gridCol w:w="1082"/>
        <w:gridCol w:w="331"/>
        <w:gridCol w:w="1187"/>
      </w:tblGrid>
      <w:tr w:rsidR="00695EE1" w:rsidRPr="00AF4B60" w:rsidTr="00FC094A">
        <w:trPr>
          <w:tblHeader/>
        </w:trPr>
        <w:tc>
          <w:tcPr>
            <w:tcW w:w="2071" w:type="pct"/>
          </w:tcPr>
          <w:p w:rsidR="00695EE1" w:rsidRPr="007E63AD" w:rsidRDefault="00695EE1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9" w:type="pct"/>
            <w:gridSpan w:val="7"/>
          </w:tcPr>
          <w:p w:rsidR="00695EE1" w:rsidRPr="00AF4B60" w:rsidRDefault="00695EE1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95EE1" w:rsidRPr="00AF4B60" w:rsidTr="004E2E5C">
        <w:trPr>
          <w:trHeight w:val="317"/>
          <w:tblHeader/>
        </w:trPr>
        <w:tc>
          <w:tcPr>
            <w:tcW w:w="2071" w:type="pct"/>
          </w:tcPr>
          <w:p w:rsidR="00695EE1" w:rsidRPr="00D116C4" w:rsidRDefault="00695EE1" w:rsidP="004E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11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="004E2E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11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11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5" w:type="pct"/>
            <w:gridSpan w:val="3"/>
          </w:tcPr>
          <w:p w:rsidR="00695EE1" w:rsidRPr="00491450" w:rsidRDefault="00695EE1" w:rsidP="00491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45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4198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695EE1" w:rsidRPr="00AF4B60" w:rsidRDefault="00695EE1" w:rsidP="00491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pct"/>
            <w:gridSpan w:val="3"/>
          </w:tcPr>
          <w:p w:rsidR="00695EE1" w:rsidRPr="00651978" w:rsidRDefault="00695EE1" w:rsidP="00491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 w:rsidR="00A4198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95EE1" w:rsidRPr="00AF4B60" w:rsidTr="00833F6B">
        <w:trPr>
          <w:trHeight w:val="1109"/>
          <w:tblHeader/>
        </w:trPr>
        <w:tc>
          <w:tcPr>
            <w:tcW w:w="2071" w:type="pct"/>
          </w:tcPr>
          <w:p w:rsidR="00695EE1" w:rsidRPr="00AF4B60" w:rsidRDefault="00695EE1" w:rsidP="00D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95EE1" w:rsidRPr="00AF4B60" w:rsidRDefault="00695EE1" w:rsidP="00D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95EE1" w:rsidRPr="00AF4B60" w:rsidRDefault="00695EE1" w:rsidP="00D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F4B6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F4B60">
              <w:rPr>
                <w:rFonts w:ascii="Angsana New" w:hAnsi="Angsana New"/>
                <w:sz w:val="28"/>
                <w:szCs w:val="28"/>
              </w:rPr>
              <w:t>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F4B6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7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F4B60">
              <w:rPr>
                <w:rFonts w:ascii="Angsana New" w:hAnsi="Angsana New"/>
                <w:sz w:val="28"/>
                <w:szCs w:val="28"/>
              </w:rPr>
              <w:t>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95EE1" w:rsidRPr="00AF4B60" w:rsidTr="00FC094A">
        <w:trPr>
          <w:tblHeader/>
        </w:trPr>
        <w:tc>
          <w:tcPr>
            <w:tcW w:w="2071" w:type="pct"/>
          </w:tcPr>
          <w:p w:rsidR="00695EE1" w:rsidRPr="00AF4B60" w:rsidRDefault="00695EE1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9" w:type="pct"/>
            <w:gridSpan w:val="7"/>
          </w:tcPr>
          <w:p w:rsidR="00695EE1" w:rsidRPr="00AF4B60" w:rsidRDefault="00695EE1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F4B6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F4B6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AF4B60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41985" w:rsidRPr="00AF4B60" w:rsidTr="00744F7C">
        <w:trPr>
          <w:tblHeader/>
        </w:trPr>
        <w:tc>
          <w:tcPr>
            <w:tcW w:w="2071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AF4B60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12" w:type="pct"/>
            <w:shd w:val="clear" w:color="auto" w:fill="auto"/>
          </w:tcPr>
          <w:p w:rsidR="00A41985" w:rsidRPr="00AF4B60" w:rsidRDefault="00A869AE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69AE"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144" w:type="pct"/>
            <w:shd w:val="clear" w:color="auto" w:fill="auto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41985" w:rsidRPr="00AF4B60" w:rsidRDefault="00A869AE" w:rsidP="0074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69AE">
              <w:rPr>
                <w:rFonts w:ascii="Angsana New" w:hAnsi="Angsana New"/>
                <w:sz w:val="30"/>
                <w:szCs w:val="30"/>
              </w:rPr>
              <w:t>2,471</w:t>
            </w:r>
          </w:p>
        </w:tc>
        <w:tc>
          <w:tcPr>
            <w:tcW w:w="145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41985" w:rsidRPr="00AF4B60" w:rsidRDefault="00D116C4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63,600</w:t>
            </w:r>
          </w:p>
        </w:tc>
        <w:tc>
          <w:tcPr>
            <w:tcW w:w="177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41985" w:rsidRPr="00AF4B60" w:rsidRDefault="00A869AE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1985" w:rsidRPr="00AF4B60" w:rsidTr="00744F7C">
        <w:trPr>
          <w:tblHeader/>
        </w:trPr>
        <w:tc>
          <w:tcPr>
            <w:tcW w:w="2071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AF4B60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12" w:type="pct"/>
            <w:shd w:val="clear" w:color="auto" w:fill="auto"/>
          </w:tcPr>
          <w:p w:rsidR="00A41985" w:rsidRPr="00AF4B60" w:rsidRDefault="00A869AE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69AE">
              <w:rPr>
                <w:rFonts w:ascii="Angsana New" w:hAnsi="Angsana New"/>
                <w:sz w:val="30"/>
                <w:szCs w:val="30"/>
              </w:rPr>
              <w:t>2,152,353</w:t>
            </w:r>
          </w:p>
        </w:tc>
        <w:tc>
          <w:tcPr>
            <w:tcW w:w="144" w:type="pct"/>
            <w:shd w:val="clear" w:color="auto" w:fill="auto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41985" w:rsidRPr="00AF4B60" w:rsidRDefault="00A869AE" w:rsidP="00D92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69AE">
              <w:rPr>
                <w:rFonts w:ascii="Angsana New" w:hAnsi="Angsana New"/>
                <w:sz w:val="30"/>
                <w:szCs w:val="30"/>
              </w:rPr>
              <w:t>358,740</w:t>
            </w:r>
          </w:p>
        </w:tc>
        <w:tc>
          <w:tcPr>
            <w:tcW w:w="145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41985" w:rsidRPr="00AF4B60" w:rsidRDefault="00D116C4" w:rsidP="0074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4,207,085</w:t>
            </w:r>
          </w:p>
        </w:tc>
        <w:tc>
          <w:tcPr>
            <w:tcW w:w="177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41985" w:rsidRPr="00AF4B60" w:rsidRDefault="00F8117C" w:rsidP="00A86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99,407</w:t>
            </w:r>
          </w:p>
        </w:tc>
      </w:tr>
      <w:tr w:rsidR="00A41985" w:rsidRPr="00AF4B60" w:rsidTr="00744F7C">
        <w:trPr>
          <w:tblHeader/>
        </w:trPr>
        <w:tc>
          <w:tcPr>
            <w:tcW w:w="2071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12" w:type="pct"/>
            <w:shd w:val="clear" w:color="auto" w:fill="auto"/>
          </w:tcPr>
          <w:p w:rsidR="00A41985" w:rsidRPr="00AF4B60" w:rsidRDefault="00A869AE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69AE">
              <w:rPr>
                <w:rFonts w:ascii="Angsana New" w:hAnsi="Angsana New"/>
                <w:sz w:val="30"/>
                <w:szCs w:val="30"/>
              </w:rPr>
              <w:t>357,023</w:t>
            </w:r>
          </w:p>
        </w:tc>
        <w:tc>
          <w:tcPr>
            <w:tcW w:w="144" w:type="pct"/>
            <w:shd w:val="clear" w:color="auto" w:fill="auto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41985" w:rsidRPr="00AF4B60" w:rsidRDefault="00A869AE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69AE">
              <w:rPr>
                <w:rFonts w:ascii="Angsana New" w:hAnsi="Angsana New"/>
                <w:sz w:val="30"/>
                <w:szCs w:val="30"/>
              </w:rPr>
              <w:t>11,154</w:t>
            </w:r>
          </w:p>
        </w:tc>
        <w:tc>
          <w:tcPr>
            <w:tcW w:w="145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41985" w:rsidRPr="00AF4B60" w:rsidRDefault="00D116C4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95,176</w:t>
            </w:r>
          </w:p>
        </w:tc>
        <w:tc>
          <w:tcPr>
            <w:tcW w:w="177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41985" w:rsidRPr="00AF4B60" w:rsidRDefault="00F8117C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25,063</w:t>
            </w:r>
          </w:p>
        </w:tc>
      </w:tr>
      <w:tr w:rsidR="00A41985" w:rsidRPr="00AF4B60" w:rsidTr="00744F7C">
        <w:trPr>
          <w:tblHeader/>
        </w:trPr>
        <w:tc>
          <w:tcPr>
            <w:tcW w:w="2071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2" w:type="pct"/>
            <w:shd w:val="clear" w:color="auto" w:fill="auto"/>
          </w:tcPr>
          <w:p w:rsidR="00A41985" w:rsidRPr="00AF4B60" w:rsidRDefault="00A869AE" w:rsidP="00A86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869AE">
              <w:rPr>
                <w:rFonts w:ascii="Angsana New" w:hAnsi="Angsana New"/>
                <w:sz w:val="30"/>
                <w:szCs w:val="30"/>
              </w:rPr>
              <w:t>870,822</w:t>
            </w:r>
          </w:p>
        </w:tc>
        <w:tc>
          <w:tcPr>
            <w:tcW w:w="144" w:type="pct"/>
            <w:shd w:val="clear" w:color="auto" w:fill="auto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41985" w:rsidRPr="00AF4B60" w:rsidRDefault="00A869AE" w:rsidP="00A86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41985" w:rsidRPr="00AF4B60" w:rsidRDefault="00D116C4" w:rsidP="00833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1,129,144</w:t>
            </w:r>
          </w:p>
        </w:tc>
        <w:tc>
          <w:tcPr>
            <w:tcW w:w="177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41985" w:rsidRPr="00AF4B60" w:rsidRDefault="00F8117C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930,626</w:t>
            </w:r>
          </w:p>
        </w:tc>
      </w:tr>
      <w:tr w:rsidR="00A41985" w:rsidRPr="00272D23" w:rsidTr="00744F7C">
        <w:trPr>
          <w:tblHeader/>
        </w:trPr>
        <w:tc>
          <w:tcPr>
            <w:tcW w:w="2071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1985" w:rsidRPr="00AF4B60" w:rsidRDefault="00A869AE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69AE">
              <w:rPr>
                <w:rFonts w:ascii="Angsana New" w:hAnsi="Angsana New"/>
                <w:b/>
                <w:bCs/>
                <w:sz w:val="30"/>
                <w:szCs w:val="30"/>
              </w:rPr>
              <w:t>3,389,198</w:t>
            </w:r>
          </w:p>
        </w:tc>
        <w:tc>
          <w:tcPr>
            <w:tcW w:w="144" w:type="pct"/>
            <w:shd w:val="clear" w:color="auto" w:fill="auto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1985" w:rsidRPr="00B023A1" w:rsidRDefault="00A869AE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69AE">
              <w:rPr>
                <w:rFonts w:ascii="Angsana New" w:hAnsi="Angsana New"/>
                <w:b/>
                <w:bCs/>
                <w:sz w:val="30"/>
                <w:szCs w:val="30"/>
              </w:rPr>
              <w:t>372,365</w:t>
            </w:r>
          </w:p>
        </w:tc>
        <w:tc>
          <w:tcPr>
            <w:tcW w:w="145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A41985" w:rsidRPr="00AF4B60" w:rsidRDefault="00F8117C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5,495,005</w:t>
            </w:r>
          </w:p>
        </w:tc>
        <w:tc>
          <w:tcPr>
            <w:tcW w:w="177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A41985" w:rsidRPr="00B023A1" w:rsidRDefault="00F8117C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1,055,096</w:t>
            </w:r>
          </w:p>
        </w:tc>
      </w:tr>
    </w:tbl>
    <w:p w:rsidR="00D22BC4" w:rsidRPr="00DB0146" w:rsidRDefault="00D22BC4" w:rsidP="00575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71"/>
        <w:gridCol w:w="1171"/>
        <w:gridCol w:w="271"/>
        <w:gridCol w:w="1080"/>
        <w:gridCol w:w="357"/>
        <w:gridCol w:w="1170"/>
      </w:tblGrid>
      <w:tr w:rsidR="004E2E5C" w:rsidRPr="00651978" w:rsidTr="004E2E5C">
        <w:trPr>
          <w:tblHeader/>
        </w:trPr>
        <w:tc>
          <w:tcPr>
            <w:tcW w:w="2062" w:type="pct"/>
          </w:tcPr>
          <w:p w:rsidR="004E2E5C" w:rsidRPr="007E63AD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8" w:type="pct"/>
            <w:gridSpan w:val="7"/>
          </w:tcPr>
          <w:p w:rsidR="004E2E5C" w:rsidRPr="00651978" w:rsidRDefault="004E2E5C" w:rsidP="00DB0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E2E5C" w:rsidRPr="00651978" w:rsidTr="00833F6B">
        <w:trPr>
          <w:tblHeader/>
        </w:trPr>
        <w:tc>
          <w:tcPr>
            <w:tcW w:w="2062" w:type="pct"/>
          </w:tcPr>
          <w:p w:rsidR="004E2E5C" w:rsidRPr="00F8117C" w:rsidRDefault="004E2E5C" w:rsidP="00F8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811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811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8" w:type="pct"/>
            <w:gridSpan w:val="3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4198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 w:rsidR="00A4198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E2E5C" w:rsidRPr="00651978" w:rsidTr="00833F6B">
        <w:trPr>
          <w:trHeight w:val="1109"/>
          <w:tblHeader/>
        </w:trPr>
        <w:tc>
          <w:tcPr>
            <w:tcW w:w="2062" w:type="pct"/>
          </w:tcPr>
          <w:p w:rsidR="004E2E5C" w:rsidRPr="00651978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E2E5C" w:rsidRPr="00651978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E2E5C" w:rsidRPr="00651978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51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51978">
              <w:rPr>
                <w:rFonts w:ascii="Angsana New" w:hAnsi="Angsana New"/>
                <w:sz w:val="28"/>
                <w:szCs w:val="28"/>
              </w:rPr>
              <w:t>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51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1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51978">
              <w:rPr>
                <w:rFonts w:ascii="Angsana New" w:hAnsi="Angsana New"/>
                <w:sz w:val="28"/>
                <w:szCs w:val="28"/>
              </w:rPr>
              <w:t>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4E2E5C" w:rsidRPr="00651978" w:rsidTr="004E2E5C">
        <w:trPr>
          <w:tblHeader/>
        </w:trPr>
        <w:tc>
          <w:tcPr>
            <w:tcW w:w="2062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8" w:type="pct"/>
            <w:gridSpan w:val="7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22D4C" w:rsidRPr="00651978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651978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26" w:type="pct"/>
          </w:tcPr>
          <w:p w:rsidR="00C22D4C" w:rsidRPr="00AF4B60" w:rsidRDefault="00347A87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7A87"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C22D4C" w:rsidRPr="00AF4B60" w:rsidRDefault="00347A87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C22D4C" w:rsidRPr="00AF4B60" w:rsidRDefault="00F8117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63,600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22D4C" w:rsidRPr="00AF4B60" w:rsidRDefault="00A869AE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D4C" w:rsidRPr="00651978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651978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26" w:type="pct"/>
          </w:tcPr>
          <w:p w:rsidR="00C22D4C" w:rsidRPr="00AF4B60" w:rsidRDefault="00347A87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7A87">
              <w:rPr>
                <w:rFonts w:ascii="Angsana New" w:hAnsi="Angsana New"/>
                <w:sz w:val="30"/>
                <w:szCs w:val="30"/>
              </w:rPr>
              <w:t>254,972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C22D4C" w:rsidRPr="00AF4B60" w:rsidRDefault="009E6DA1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6DA1">
              <w:rPr>
                <w:rFonts w:ascii="Angsana New" w:hAnsi="Angsana New"/>
                <w:sz w:val="30"/>
                <w:szCs w:val="30"/>
              </w:rPr>
              <w:t>339,263</w:t>
            </w:r>
          </w:p>
        </w:tc>
        <w:tc>
          <w:tcPr>
            <w:tcW w:w="145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C22D4C" w:rsidRPr="00AF4B60" w:rsidRDefault="00F8117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713,778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22D4C" w:rsidRPr="00651978" w:rsidRDefault="00F8117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5,537,850</w:t>
            </w:r>
          </w:p>
        </w:tc>
      </w:tr>
      <w:tr w:rsidR="00C22D4C" w:rsidRPr="00651978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6" w:type="pct"/>
          </w:tcPr>
          <w:p w:rsidR="00C22D4C" w:rsidRPr="00AF4B60" w:rsidRDefault="00347A87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7A87">
              <w:rPr>
                <w:rFonts w:ascii="Angsana New" w:hAnsi="Angsana New"/>
                <w:sz w:val="30"/>
                <w:szCs w:val="30"/>
              </w:rPr>
              <w:t>333,329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C22D4C" w:rsidRPr="00AF4B60" w:rsidRDefault="00347A87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7A87">
              <w:rPr>
                <w:rFonts w:ascii="Angsana New" w:hAnsi="Angsana New"/>
                <w:sz w:val="30"/>
                <w:szCs w:val="30"/>
              </w:rPr>
              <w:t>11,154</w:t>
            </w:r>
          </w:p>
        </w:tc>
        <w:tc>
          <w:tcPr>
            <w:tcW w:w="145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C22D4C" w:rsidRPr="00AF4B60" w:rsidRDefault="00F8117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52,238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22D4C" w:rsidRPr="00651978" w:rsidRDefault="00F8117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11,900</w:t>
            </w:r>
          </w:p>
        </w:tc>
      </w:tr>
      <w:tr w:rsidR="00C22D4C" w:rsidRPr="00651978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6" w:type="pct"/>
          </w:tcPr>
          <w:p w:rsidR="00C22D4C" w:rsidRPr="00AF4B60" w:rsidRDefault="00347A87" w:rsidP="00347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7A87">
              <w:rPr>
                <w:rFonts w:ascii="Angsana New" w:hAnsi="Angsana New"/>
                <w:sz w:val="30"/>
                <w:szCs w:val="30"/>
              </w:rPr>
              <w:t>650,000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C22D4C" w:rsidRPr="00AF4B60" w:rsidRDefault="00347A87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7A8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C22D4C" w:rsidRPr="00AF4B60" w:rsidRDefault="00F8117C" w:rsidP="00A86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613,750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22D4C" w:rsidRPr="00651978" w:rsidRDefault="00F8117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930,626</w:t>
            </w:r>
          </w:p>
        </w:tc>
      </w:tr>
      <w:tr w:rsidR="00C22D4C" w:rsidRPr="00272D23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C22D4C" w:rsidRPr="00AF4B60" w:rsidRDefault="00347A87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A87">
              <w:rPr>
                <w:rFonts w:ascii="Angsana New" w:hAnsi="Angsana New"/>
                <w:b/>
                <w:bCs/>
                <w:sz w:val="30"/>
                <w:szCs w:val="30"/>
              </w:rPr>
              <w:t>1,247,301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C22D4C" w:rsidRPr="00B023A1" w:rsidRDefault="009E6DA1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DA1">
              <w:rPr>
                <w:rFonts w:ascii="Angsana New" w:hAnsi="Angsana New"/>
                <w:b/>
                <w:bCs/>
                <w:sz w:val="30"/>
                <w:szCs w:val="30"/>
              </w:rPr>
              <w:t>350,419</w:t>
            </w:r>
          </w:p>
        </w:tc>
        <w:tc>
          <w:tcPr>
            <w:tcW w:w="145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C22D4C" w:rsidRPr="00AF4B60" w:rsidRDefault="00F8117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1,443,366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C22D4C" w:rsidRPr="00651978" w:rsidRDefault="00F8117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6,480,376</w:t>
            </w:r>
          </w:p>
        </w:tc>
      </w:tr>
    </w:tbl>
    <w:p w:rsidR="004E2E5C" w:rsidRDefault="004E2E5C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4E2E5C" w:rsidRDefault="004E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A7AA4" w:rsidRPr="00D51865" w:rsidRDefault="001A7AA4" w:rsidP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eastAsia"/>
          <w:b/>
          <w:bCs/>
          <w:sz w:val="30"/>
          <w:szCs w:val="30"/>
          <w:lang w:eastAsia="ja-JP"/>
        </w:rPr>
        <w:lastRenderedPageBreak/>
        <w:t>8</w:t>
      </w:r>
      <w:r w:rsidRPr="00D51865">
        <w:rPr>
          <w:rFonts w:ascii="Angsana New" w:hAnsi="Angsana New"/>
          <w:b/>
          <w:bCs/>
          <w:sz w:val="30"/>
          <w:szCs w:val="30"/>
        </w:rPr>
        <w:tab/>
      </w:r>
      <w:r w:rsidRPr="00AE13FC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1A7AA4" w:rsidRPr="00D51865" w:rsidRDefault="001A7AA4" w:rsidP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9B52AC" w:rsidRPr="00D51865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D51865" w:rsidRDefault="009B52AC" w:rsidP="001A0B9A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A7AA4" w:rsidRPr="00D51865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B52AC" w:rsidRPr="00D51865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D51865" w:rsidRDefault="009B52AC" w:rsidP="001A0B9A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518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1A7AA4" w:rsidRPr="00D51865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D51865" w:rsidRDefault="001A7AA4" w:rsidP="001A0B9A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18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1865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49,696,595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17,743,868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6,000,000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1,041,977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74,482,440</w:t>
            </w:r>
          </w:p>
        </w:tc>
      </w:tr>
      <w:tr w:rsidR="001A7AA4" w:rsidRPr="00D51865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D51865" w:rsidRDefault="001A7AA4" w:rsidP="001A0B9A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10,400,953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(1,827,179)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23,300,000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(550,570)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31,323,204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D51865" w:rsidRDefault="001A7AA4" w:rsidP="006B1682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="006B168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811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6B168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60,097,548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15,916,689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29,300,000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0C675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491,407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0C6754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105,805,644</w:t>
            </w:r>
          </w:p>
        </w:tc>
      </w:tr>
    </w:tbl>
    <w:p w:rsidR="001A7AA4" w:rsidRDefault="001A7AA4" w:rsidP="001A7AA4">
      <w:pPr>
        <w:spacing w:line="240" w:lineRule="auto"/>
        <w:rPr>
          <w:rFonts w:ascii="Angsana New" w:hAnsi="Angsana New"/>
          <w:sz w:val="24"/>
          <w:szCs w:val="24"/>
        </w:rPr>
      </w:pPr>
    </w:p>
    <w:p w:rsidR="001A7AA4" w:rsidRDefault="001A7AA4" w:rsidP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9B52AC" w:rsidRPr="00E50217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E50217" w:rsidRDefault="009B52AC" w:rsidP="001A0B9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65E9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7AA4" w:rsidRPr="00E50217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A021CB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B52AC" w:rsidRPr="00E50217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E50217" w:rsidRDefault="009B52AC" w:rsidP="001A0B9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50217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2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217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49,696,595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17,743,868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8,486,380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504,384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76,431,227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9,433,253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(1,827,179)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0C6754" w:rsidP="00A14A6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1,</w:t>
            </w:r>
            <w:r w:rsidR="00A14A6A">
              <w:rPr>
                <w:rFonts w:ascii="Angsana New" w:hAnsi="Angsana New"/>
                <w:sz w:val="30"/>
                <w:szCs w:val="30"/>
              </w:rPr>
              <w:t>656,114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(252,822)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0C6754" w:rsidP="009B52A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8,753,252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73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0C6754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left" w:pos="821"/>
              </w:tabs>
              <w:spacing w:line="240" w:lineRule="atLeast"/>
              <w:ind w:left="-79" w:right="28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4A0FCF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2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A14A6A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(381,474</w:t>
            </w:r>
            <w:r w:rsidR="000C6754" w:rsidRPr="000C67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(125,360)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="00F8117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811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59,129,848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15,916,689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9,761,020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251,562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0C675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85,059,119</w:t>
            </w:r>
          </w:p>
        </w:tc>
      </w:tr>
    </w:tbl>
    <w:p w:rsidR="001A7AA4" w:rsidRDefault="001A7AA4" w:rsidP="0057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75E17" w:rsidRPr="001463AC" w:rsidRDefault="00575E17" w:rsidP="0057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463A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8117C">
        <w:rPr>
          <w:rFonts w:ascii="Angsana New" w:hAnsi="Angsana New"/>
          <w:sz w:val="30"/>
          <w:szCs w:val="30"/>
        </w:rPr>
        <w:t>30</w:t>
      </w:r>
      <w:r w:rsidR="00F8117C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1463AC">
        <w:rPr>
          <w:rFonts w:ascii="Angsana New" w:hAnsi="Angsana New" w:hint="cs"/>
          <w:sz w:val="30"/>
          <w:szCs w:val="30"/>
          <w:cs/>
        </w:rPr>
        <w:t xml:space="preserve"> </w:t>
      </w:r>
      <w:r w:rsidRPr="001463AC">
        <w:rPr>
          <w:rFonts w:ascii="Angsana New" w:hAnsi="Angsana New"/>
          <w:sz w:val="30"/>
          <w:szCs w:val="30"/>
        </w:rPr>
        <w:t>25</w:t>
      </w:r>
      <w:r w:rsidR="00B913EF">
        <w:rPr>
          <w:rFonts w:ascii="Angsana New" w:hAnsi="Angsana New" w:hint="cs"/>
          <w:sz w:val="30"/>
          <w:szCs w:val="30"/>
          <w:cs/>
        </w:rPr>
        <w:t>6</w:t>
      </w:r>
      <w:r w:rsidR="00B913EF">
        <w:rPr>
          <w:rFonts w:ascii="Angsana New" w:hAnsi="Angsana New"/>
          <w:sz w:val="30"/>
          <w:szCs w:val="30"/>
        </w:rPr>
        <w:t>1</w:t>
      </w:r>
      <w:r w:rsidRPr="001463AC">
        <w:rPr>
          <w:rFonts w:ascii="Angsana New" w:hAnsi="Angsana New"/>
          <w:sz w:val="30"/>
          <w:szCs w:val="30"/>
        </w:rPr>
        <w:t xml:space="preserve"> </w:t>
      </w:r>
      <w:r w:rsidR="00425829" w:rsidRPr="001463AC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1463AC">
        <w:rPr>
          <w:rFonts w:ascii="Angsana New" w:hAnsi="Angsana New"/>
          <w:sz w:val="30"/>
          <w:szCs w:val="30"/>
          <w:cs/>
        </w:rPr>
        <w:t>วงเงินสินเชื่อ</w:t>
      </w:r>
      <w:r w:rsidR="00425829" w:rsidRPr="001463AC">
        <w:rPr>
          <w:rFonts w:ascii="Angsana New" w:hAnsi="Angsana New" w:hint="cs"/>
          <w:sz w:val="30"/>
          <w:szCs w:val="30"/>
          <w:cs/>
        </w:rPr>
        <w:t>ซึ่งยังมิได้เบิกใช้เป็น</w:t>
      </w:r>
      <w:r w:rsidRPr="001463AC">
        <w:rPr>
          <w:rFonts w:ascii="Angsana New" w:hAnsi="Angsana New"/>
          <w:sz w:val="30"/>
          <w:szCs w:val="30"/>
          <w:cs/>
        </w:rPr>
        <w:t>จำนวนเงินรวม</w:t>
      </w:r>
      <w:r w:rsidR="00FC70D4" w:rsidRPr="001463AC">
        <w:rPr>
          <w:rFonts w:ascii="Angsana New" w:hAnsi="Angsana New"/>
          <w:sz w:val="30"/>
          <w:szCs w:val="30"/>
        </w:rPr>
        <w:t xml:space="preserve"> </w:t>
      </w:r>
      <w:r w:rsidR="000C6754">
        <w:rPr>
          <w:rFonts w:ascii="Angsana New" w:hAnsi="Angsana New"/>
          <w:sz w:val="30"/>
          <w:szCs w:val="30"/>
        </w:rPr>
        <w:t>7.8</w:t>
      </w:r>
      <w:r w:rsidR="006A7EC4" w:rsidRPr="001463AC">
        <w:rPr>
          <w:rFonts w:ascii="Angsana New" w:hAnsi="Angsana New"/>
          <w:sz w:val="30"/>
          <w:szCs w:val="30"/>
        </w:rPr>
        <w:t xml:space="preserve"> </w:t>
      </w:r>
      <w:r w:rsidRPr="001463AC">
        <w:rPr>
          <w:rFonts w:ascii="Angsana New" w:hAnsi="Angsana New" w:hint="cs"/>
          <w:sz w:val="30"/>
          <w:szCs w:val="30"/>
          <w:cs/>
        </w:rPr>
        <w:t>ล้านบาท</w:t>
      </w:r>
      <w:r w:rsidR="00132C12" w:rsidRPr="001463AC">
        <w:rPr>
          <w:rFonts w:ascii="Angsana New" w:hAnsi="Angsana New"/>
          <w:sz w:val="30"/>
          <w:szCs w:val="30"/>
        </w:rPr>
        <w:t xml:space="preserve"> </w:t>
      </w:r>
      <w:r w:rsidR="00132C12" w:rsidRPr="001463AC">
        <w:rPr>
          <w:rFonts w:ascii="Angsana New" w:hAnsi="Angsana New"/>
          <w:i/>
          <w:iCs/>
          <w:sz w:val="30"/>
          <w:szCs w:val="30"/>
        </w:rPr>
        <w:t xml:space="preserve">(31 </w:t>
      </w:r>
      <w:r w:rsidR="00132C12" w:rsidRPr="001463A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913EF" w:rsidRPr="00707E64">
        <w:rPr>
          <w:rFonts w:ascii="Angsana New" w:hAnsi="Angsana New"/>
          <w:i/>
          <w:iCs/>
          <w:sz w:val="30"/>
          <w:szCs w:val="30"/>
        </w:rPr>
        <w:t>2560</w:t>
      </w:r>
      <w:r w:rsidR="00132C12" w:rsidRPr="00707E64">
        <w:rPr>
          <w:rFonts w:ascii="Angsana New" w:hAnsi="Angsana New"/>
          <w:i/>
          <w:iCs/>
          <w:sz w:val="30"/>
          <w:szCs w:val="30"/>
        </w:rPr>
        <w:t xml:space="preserve">: </w:t>
      </w:r>
      <w:r w:rsidR="00707E64" w:rsidRPr="00707E64">
        <w:rPr>
          <w:rFonts w:ascii="Angsana New" w:hAnsi="Angsana New"/>
          <w:i/>
          <w:iCs/>
          <w:sz w:val="30"/>
          <w:szCs w:val="30"/>
        </w:rPr>
        <w:t>17.3</w:t>
      </w:r>
      <w:r w:rsidR="00132C12" w:rsidRPr="00707E64">
        <w:rPr>
          <w:rFonts w:ascii="Angsana New" w:hAnsi="Angsana New"/>
          <w:i/>
          <w:iCs/>
          <w:sz w:val="30"/>
          <w:szCs w:val="30"/>
        </w:rPr>
        <w:t xml:space="preserve"> </w:t>
      </w:r>
      <w:r w:rsidR="00132C12" w:rsidRPr="00707E6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132C12" w:rsidRPr="001463AC">
        <w:rPr>
          <w:rFonts w:ascii="Angsana New" w:hAnsi="Angsana New"/>
          <w:i/>
          <w:iCs/>
          <w:sz w:val="30"/>
          <w:szCs w:val="30"/>
        </w:rPr>
        <w:t>)</w:t>
      </w:r>
    </w:p>
    <w:p w:rsidR="00A100C6" w:rsidRPr="00A100C6" w:rsidRDefault="003F7D59" w:rsidP="00A10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1463AC">
        <w:rPr>
          <w:rFonts w:ascii="Angsana New" w:hAnsi="Angsana New"/>
          <w:b/>
          <w:sz w:val="30"/>
          <w:szCs w:val="30"/>
          <w:cs/>
        </w:rPr>
        <w:lastRenderedPageBreak/>
        <w:t>บริษัทมีข้อผูกพันที่จะต้องปฏิบัติตามเงื่อนไข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>และข้อจำกัด</w:t>
      </w:r>
      <w:r w:rsidRPr="001463AC">
        <w:rPr>
          <w:rFonts w:ascii="Angsana New" w:hAnsi="Angsana New"/>
          <w:b/>
          <w:sz w:val="30"/>
          <w:szCs w:val="30"/>
          <w:cs/>
        </w:rPr>
        <w:t>ที่กำหนด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>ใน</w:t>
      </w:r>
      <w:r w:rsidRPr="001463AC">
        <w:rPr>
          <w:rFonts w:ascii="Angsana New" w:hAnsi="Angsana New"/>
          <w:b/>
          <w:sz w:val="30"/>
          <w:szCs w:val="30"/>
          <w:cs/>
        </w:rPr>
        <w:t>สัญญาเงินกู้ยืม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 xml:space="preserve"> เช่น</w:t>
      </w:r>
      <w:r w:rsidRPr="001463AC">
        <w:rPr>
          <w:rFonts w:ascii="Angsana New" w:hAnsi="Angsana New"/>
          <w:b/>
          <w:sz w:val="30"/>
          <w:szCs w:val="30"/>
          <w:cs/>
        </w:rPr>
        <w:t xml:space="preserve"> 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การรักษาสัดส่วนการถือหุ้น          การดำรงอัตราส่วนของหนี้สินต่อส่วนของผู้ถือหุ้น</w:t>
      </w:r>
      <w:r w:rsidR="001463AC" w:rsidRPr="001463AC">
        <w:rPr>
          <w:rFonts w:ascii="Angsana New" w:hAnsi="Angsana New" w:hint="cs"/>
          <w:b/>
          <w:sz w:val="30"/>
          <w:szCs w:val="30"/>
          <w:cs/>
        </w:rPr>
        <w:t>และความสามารถในการชำระหนี้</w:t>
      </w:r>
      <w:r w:rsidR="00A100C6" w:rsidRPr="001463AC">
        <w:rPr>
          <w:rFonts w:ascii="Angsana New" w:hAnsi="Angsana New"/>
          <w:b/>
          <w:sz w:val="30"/>
          <w:szCs w:val="30"/>
        </w:rPr>
        <w:t xml:space="preserve"> 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ข้อจำกัดเกี่ยวกับการจำนอง</w:t>
      </w:r>
      <w:r w:rsidR="0057242B" w:rsidRPr="001463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จำนำหรือสิทธิเรียกร้องต่อสินทรัพย์</w:t>
      </w:r>
      <w:r w:rsidR="00A100C6" w:rsidRPr="001463AC">
        <w:rPr>
          <w:rFonts w:ascii="Angsana New" w:hAnsi="Angsana New"/>
          <w:b/>
          <w:sz w:val="30"/>
          <w:szCs w:val="30"/>
        </w:rPr>
        <w:t xml:space="preserve"> </w:t>
      </w:r>
      <w:r w:rsidR="00A100C6" w:rsidRPr="001463AC">
        <w:rPr>
          <w:rFonts w:ascii="Angsana New" w:hAnsi="Angsana New" w:hint="cs"/>
          <w:b/>
          <w:sz w:val="30"/>
          <w:szCs w:val="30"/>
          <w:cs/>
        </w:rPr>
        <w:t>เป็นต้น</w:t>
      </w:r>
    </w:p>
    <w:p w:rsidR="00225069" w:rsidRPr="00011968" w:rsidRDefault="00225069" w:rsidP="00225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F3A59" w:rsidRDefault="007426E0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5F3A59" w:rsidRPr="00283571">
        <w:rPr>
          <w:rFonts w:ascii="Angsana New" w:hAnsi="Angsana New"/>
          <w:b/>
          <w:bCs/>
          <w:sz w:val="30"/>
          <w:szCs w:val="30"/>
        </w:rPr>
        <w:tab/>
      </w:r>
      <w:r w:rsidR="005F3A59" w:rsidRPr="00AE13FC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:rsidR="00371785" w:rsidRPr="00011968" w:rsidRDefault="00371785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9"/>
      </w:tblGrid>
      <w:tr w:rsidR="005F3A59" w:rsidRPr="008C289C" w:rsidTr="00B717DA">
        <w:trPr>
          <w:trHeight w:hRule="exact" w:val="374"/>
        </w:trPr>
        <w:tc>
          <w:tcPr>
            <w:tcW w:w="2700" w:type="dxa"/>
          </w:tcPr>
          <w:p w:rsidR="005F3A59" w:rsidRPr="00283571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F3A59" w:rsidRPr="00283571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F3A59" w:rsidRPr="00283571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A59" w:rsidRPr="008C289C" w:rsidTr="00B717DA">
        <w:trPr>
          <w:trHeight w:hRule="exact" w:val="374"/>
        </w:trPr>
        <w:tc>
          <w:tcPr>
            <w:tcW w:w="2700" w:type="dxa"/>
          </w:tcPr>
          <w:p w:rsidR="005F3A59" w:rsidRPr="008C289C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F3A59" w:rsidRPr="008C289C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F3A59" w:rsidRPr="008C289C" w:rsidRDefault="00F8117C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F3A59" w:rsidRPr="008C289C" w:rsidRDefault="00F8117C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C61EFF" w:rsidRPr="008C289C" w:rsidTr="00B717DA">
        <w:trPr>
          <w:trHeight w:hRule="exact" w:val="374"/>
        </w:trPr>
        <w:tc>
          <w:tcPr>
            <w:tcW w:w="27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8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913E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B9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913E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B9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61EFF" w:rsidRPr="008C289C" w:rsidTr="00B717DA">
        <w:trPr>
          <w:trHeight w:hRule="exact" w:val="374"/>
        </w:trPr>
        <w:tc>
          <w:tcPr>
            <w:tcW w:w="27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8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913EF" w:rsidRPr="008C289C" w:rsidTr="00503C97">
        <w:trPr>
          <w:trHeight w:hRule="exact" w:val="374"/>
        </w:trPr>
        <w:tc>
          <w:tcPr>
            <w:tcW w:w="27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B913EF" w:rsidRPr="008C289C" w:rsidRDefault="002C0069" w:rsidP="002C0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"/>
                <w:tab w:val="center" w:pos="345"/>
              </w:tabs>
              <w:ind w:left="-108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="00B913E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913EF" w:rsidRPr="008C289C" w:rsidRDefault="00F31CF8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1CF8">
              <w:rPr>
                <w:rFonts w:ascii="Angsana New" w:hAnsi="Angsana New"/>
                <w:sz w:val="30"/>
                <w:szCs w:val="30"/>
              </w:rPr>
              <w:t>206,437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717AB">
              <w:rPr>
                <w:rFonts w:ascii="Angsana New" w:hAnsi="Angsana New"/>
                <w:sz w:val="30"/>
                <w:szCs w:val="30"/>
              </w:rPr>
              <w:t>205,688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913EF" w:rsidRPr="008C289C" w:rsidRDefault="00F31CF8" w:rsidP="00B913E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1CF8">
              <w:rPr>
                <w:rFonts w:ascii="Angsana New" w:hAnsi="Angsana New"/>
                <w:sz w:val="30"/>
                <w:szCs w:val="30"/>
              </w:rPr>
              <w:t>62,150,924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717AB">
              <w:rPr>
                <w:rFonts w:ascii="Angsana New" w:hAnsi="Angsana New"/>
                <w:sz w:val="30"/>
                <w:szCs w:val="30"/>
              </w:rPr>
              <w:t>75,522,475</w:t>
            </w:r>
          </w:p>
        </w:tc>
      </w:tr>
      <w:tr w:rsidR="00B913EF" w:rsidRPr="008C289C" w:rsidTr="00503C97">
        <w:trPr>
          <w:trHeight w:hRule="exact" w:val="374"/>
        </w:trPr>
        <w:tc>
          <w:tcPr>
            <w:tcW w:w="27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913EF" w:rsidRPr="008C289C" w:rsidRDefault="00F31CF8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1CF8">
              <w:rPr>
                <w:rFonts w:ascii="Angsana New" w:hAnsi="Angsana New"/>
                <w:sz w:val="30"/>
                <w:szCs w:val="30"/>
              </w:rPr>
              <w:t>37,543,371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A018C">
              <w:rPr>
                <w:rFonts w:ascii="Angsana New" w:hAnsi="Angsana New"/>
                <w:sz w:val="30"/>
                <w:szCs w:val="30"/>
              </w:rPr>
              <w:t>31,840,357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913EF" w:rsidRPr="008C289C" w:rsidRDefault="00F31CF8" w:rsidP="00B913E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1CF8">
              <w:rPr>
                <w:rFonts w:ascii="Angsana New" w:hAnsi="Angsana New"/>
                <w:sz w:val="30"/>
                <w:szCs w:val="30"/>
              </w:rPr>
              <w:t>1,796,216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717AB">
              <w:rPr>
                <w:rFonts w:ascii="Angsana New" w:hAnsi="Angsana New"/>
                <w:sz w:val="30"/>
                <w:szCs w:val="30"/>
              </w:rPr>
              <w:t>7,606,244</w:t>
            </w:r>
          </w:p>
        </w:tc>
      </w:tr>
      <w:tr w:rsidR="00B913EF" w:rsidRPr="00031E43" w:rsidTr="00503C97">
        <w:trPr>
          <w:trHeight w:hRule="exact" w:val="374"/>
        </w:trPr>
        <w:tc>
          <w:tcPr>
            <w:tcW w:w="27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913EF" w:rsidRPr="008C289C" w:rsidRDefault="00F31CF8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CF8">
              <w:rPr>
                <w:rFonts w:ascii="Angsana New" w:hAnsi="Angsana New"/>
                <w:b/>
                <w:bCs/>
                <w:sz w:val="30"/>
                <w:szCs w:val="30"/>
              </w:rPr>
              <w:t>37,749,808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018C">
              <w:rPr>
                <w:rFonts w:ascii="Angsana New" w:hAnsi="Angsana New"/>
                <w:b/>
                <w:bCs/>
                <w:sz w:val="30"/>
                <w:szCs w:val="30"/>
              </w:rPr>
              <w:t>32,046,045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913EF" w:rsidRPr="004464D4" w:rsidRDefault="00F31CF8" w:rsidP="00B913E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1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63,947,140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7AB">
              <w:rPr>
                <w:rFonts w:ascii="Angsana New" w:hAnsi="Angsana New"/>
                <w:b/>
                <w:bCs/>
                <w:sz w:val="30"/>
                <w:szCs w:val="30"/>
              </w:rPr>
              <w:t>83,128,719</w:t>
            </w:r>
          </w:p>
        </w:tc>
      </w:tr>
    </w:tbl>
    <w:p w:rsidR="005A1EDE" w:rsidRPr="00011968" w:rsidRDefault="005A1EDE" w:rsidP="002E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A577A5" w:rsidRDefault="00A577A5" w:rsidP="00A57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B74C46">
        <w:rPr>
          <w:rFonts w:ascii="Angsana New" w:hAnsi="Angsana New" w:hint="eastAsia"/>
          <w:b/>
          <w:bCs/>
          <w:sz w:val="30"/>
          <w:szCs w:val="30"/>
          <w:lang w:eastAsia="ja-JP"/>
        </w:rPr>
        <w:t>1</w:t>
      </w:r>
      <w:r w:rsidR="007426E0">
        <w:rPr>
          <w:rFonts w:ascii="Angsana New" w:hAnsi="Angsana New"/>
          <w:b/>
          <w:bCs/>
          <w:sz w:val="30"/>
          <w:szCs w:val="30"/>
          <w:lang w:eastAsia="ja-JP"/>
        </w:rPr>
        <w:t>0</w:t>
      </w:r>
      <w:r w:rsidRPr="00B74C46">
        <w:rPr>
          <w:rFonts w:ascii="Angsana New" w:hAnsi="Angsana New"/>
          <w:b/>
          <w:bCs/>
          <w:sz w:val="30"/>
          <w:szCs w:val="30"/>
        </w:rPr>
        <w:tab/>
      </w:r>
      <w:r w:rsidRPr="004F78A9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A577A5" w:rsidRPr="00011968" w:rsidRDefault="00A577A5" w:rsidP="00A57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44" w:type="dxa"/>
        <w:tblInd w:w="558" w:type="dxa"/>
        <w:tblLook w:val="01E0" w:firstRow="1" w:lastRow="1" w:firstColumn="1" w:lastColumn="1" w:noHBand="0" w:noVBand="0"/>
      </w:tblPr>
      <w:tblGrid>
        <w:gridCol w:w="2543"/>
        <w:gridCol w:w="1032"/>
        <w:gridCol w:w="1214"/>
        <w:gridCol w:w="239"/>
        <w:gridCol w:w="1215"/>
        <w:gridCol w:w="239"/>
        <w:gridCol w:w="1214"/>
        <w:gridCol w:w="233"/>
        <w:gridCol w:w="1215"/>
      </w:tblGrid>
      <w:tr w:rsidR="00A577A5" w:rsidRPr="002A71DC" w:rsidTr="001A1A67">
        <w:tc>
          <w:tcPr>
            <w:tcW w:w="2543" w:type="dxa"/>
          </w:tcPr>
          <w:p w:rsidR="00A577A5" w:rsidRDefault="00F8117C" w:rsidP="00A5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="00A577A5" w:rsidRPr="002A7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1A1A67" w:rsidRPr="002A71DC" w:rsidRDefault="001A1A67" w:rsidP="00A5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F8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811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32" w:type="dxa"/>
            <w:vAlign w:val="bottom"/>
          </w:tcPr>
          <w:p w:rsidR="00A577A5" w:rsidRPr="002A71DC" w:rsidRDefault="00A577A5" w:rsidP="001A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68" w:type="dxa"/>
            <w:gridSpan w:val="3"/>
            <w:tcBorders>
              <w:bottom w:val="single" w:sz="4" w:space="0" w:color="auto"/>
            </w:tcBorders>
            <w:vAlign w:val="bottom"/>
          </w:tcPr>
          <w:p w:rsidR="00A577A5" w:rsidRPr="002A71DC" w:rsidRDefault="00A577A5" w:rsidP="001A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</w:rPr>
              <w:t>25</w:t>
            </w:r>
            <w:r w:rsidR="00C61EF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913E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  <w:vAlign w:val="bottom"/>
          </w:tcPr>
          <w:p w:rsidR="00A577A5" w:rsidRPr="002A71DC" w:rsidRDefault="00A577A5" w:rsidP="001A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9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577A5" w:rsidRPr="002A71DC" w:rsidTr="00B913EF">
        <w:tc>
          <w:tcPr>
            <w:tcW w:w="2543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9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577A5" w:rsidRPr="002A71DC" w:rsidTr="00B913EF">
        <w:tc>
          <w:tcPr>
            <w:tcW w:w="2543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71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69" w:type="dxa"/>
            <w:gridSpan w:val="7"/>
          </w:tcPr>
          <w:p w:rsidR="00A577A5" w:rsidRPr="002A71DC" w:rsidRDefault="00C53594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71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(หุ้น / </w:t>
            </w:r>
            <w:r w:rsidR="00A577A5" w:rsidRPr="002A71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77A5" w:rsidRPr="002A71DC" w:rsidTr="00B913EF">
        <w:tc>
          <w:tcPr>
            <w:tcW w:w="2543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32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3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577A5" w:rsidRPr="002A71DC" w:rsidTr="00B913EF">
        <w:tc>
          <w:tcPr>
            <w:tcW w:w="2543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032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1CF8" w:rsidRPr="002A71DC" w:rsidTr="00B913EF">
        <w:tc>
          <w:tcPr>
            <w:tcW w:w="2543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A71DC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163,625,000</w:t>
            </w: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163,625,000</w:t>
            </w:r>
          </w:p>
        </w:tc>
      </w:tr>
      <w:tr w:rsidR="00F31CF8" w:rsidRPr="002A71DC" w:rsidTr="00B913EF">
        <w:tc>
          <w:tcPr>
            <w:tcW w:w="2543" w:type="dxa"/>
          </w:tcPr>
          <w:p w:rsidR="00F31CF8" w:rsidRPr="002A71DC" w:rsidRDefault="00F31CF8" w:rsidP="00F31CF8">
            <w:pPr>
              <w:pStyle w:val="Heading8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A71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A71D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31CF8" w:rsidRPr="002A71DC" w:rsidTr="00B913EF">
        <w:tc>
          <w:tcPr>
            <w:tcW w:w="2543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163,625,000</w:t>
            </w: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163,625,000</w:t>
            </w:r>
          </w:p>
        </w:tc>
      </w:tr>
      <w:tr w:rsidR="00F31CF8" w:rsidRPr="002A71DC" w:rsidTr="00B913EF">
        <w:tc>
          <w:tcPr>
            <w:tcW w:w="2543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F31CF8" w:rsidRPr="002A71DC" w:rsidRDefault="00F31CF8" w:rsidP="00F31CF8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31CF8" w:rsidRPr="002A71DC" w:rsidTr="00B913EF">
        <w:tc>
          <w:tcPr>
            <w:tcW w:w="2543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2A7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1CF8" w:rsidRPr="002A71DC" w:rsidTr="00F8117C">
        <w:tc>
          <w:tcPr>
            <w:tcW w:w="2543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1CF8" w:rsidRPr="002A71DC" w:rsidTr="00F8117C">
        <w:tc>
          <w:tcPr>
            <w:tcW w:w="2543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635,539,843</w:t>
            </w:r>
          </w:p>
        </w:tc>
        <w:tc>
          <w:tcPr>
            <w:tcW w:w="239" w:type="dxa"/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158,884,961</w:t>
            </w: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233" w:type="dxa"/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</w:p>
        </w:tc>
      </w:tr>
      <w:tr w:rsidR="00F31CF8" w:rsidRPr="002A71DC" w:rsidTr="00F8117C">
        <w:tc>
          <w:tcPr>
            <w:tcW w:w="2543" w:type="dxa"/>
          </w:tcPr>
          <w:p w:rsidR="00F31CF8" w:rsidRPr="00F8117C" w:rsidRDefault="00F31CF8" w:rsidP="0083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117C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32" w:type="dxa"/>
          </w:tcPr>
          <w:p w:rsidR="00F31CF8" w:rsidRDefault="00F31CF8" w:rsidP="00F31CF8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7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728"/>
                <w:tab w:val="decimal" w:pos="861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696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175,956,295</w:t>
            </w:r>
          </w:p>
        </w:tc>
        <w:tc>
          <w:tcPr>
            <w:tcW w:w="233" w:type="dxa"/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F31CF8" w:rsidRPr="00DE33BA" w:rsidRDefault="00F31CF8" w:rsidP="00F31CF8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43,989,074</w:t>
            </w:r>
          </w:p>
        </w:tc>
      </w:tr>
      <w:tr w:rsidR="00F31CF8" w:rsidRPr="002A71DC" w:rsidTr="00B913EF">
        <w:tc>
          <w:tcPr>
            <w:tcW w:w="2543" w:type="dxa"/>
          </w:tcPr>
          <w:p w:rsidR="00F31CF8" w:rsidRPr="002A71DC" w:rsidRDefault="00F31CF8" w:rsidP="00F31CF8">
            <w:pPr>
              <w:pStyle w:val="Heading8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A71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1CF8" w:rsidRPr="008D45E0" w:rsidTr="00B913EF">
        <w:tc>
          <w:tcPr>
            <w:tcW w:w="2543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32" w:type="dxa"/>
          </w:tcPr>
          <w:p w:rsidR="00F31CF8" w:rsidRPr="002A71DC" w:rsidRDefault="00F31CF8" w:rsidP="00F3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635,539,843</w:t>
            </w:r>
          </w:p>
        </w:tc>
        <w:tc>
          <w:tcPr>
            <w:tcW w:w="239" w:type="dxa"/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F31CF8" w:rsidRPr="002816EF" w:rsidRDefault="00F31CF8" w:rsidP="00F31CF8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64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158,884,961</w:t>
            </w:r>
          </w:p>
        </w:tc>
        <w:tc>
          <w:tcPr>
            <w:tcW w:w="239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635,539,843</w:t>
            </w:r>
          </w:p>
        </w:tc>
        <w:tc>
          <w:tcPr>
            <w:tcW w:w="233" w:type="dxa"/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F31CF8" w:rsidRPr="002A71DC" w:rsidRDefault="00F31CF8" w:rsidP="00F31CF8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158,884,961</w:t>
            </w:r>
          </w:p>
        </w:tc>
      </w:tr>
    </w:tbl>
    <w:p w:rsidR="00F87875" w:rsidRPr="004464D4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B74C46">
        <w:rPr>
          <w:rFonts w:ascii="Angsana New" w:hAnsi="Angsana New" w:hint="eastAsia"/>
          <w:b/>
          <w:bCs/>
          <w:sz w:val="30"/>
          <w:szCs w:val="30"/>
        </w:rPr>
        <w:lastRenderedPageBreak/>
        <w:t>1</w:t>
      </w:r>
      <w:r w:rsidR="00A4597D">
        <w:rPr>
          <w:rFonts w:ascii="Angsana New" w:hAnsi="Angsana New"/>
          <w:b/>
          <w:bCs/>
          <w:sz w:val="30"/>
          <w:szCs w:val="30"/>
        </w:rPr>
        <w:t>1</w:t>
      </w:r>
      <w:r w:rsidRPr="00B74C46">
        <w:rPr>
          <w:rFonts w:ascii="Angsana New" w:hAnsi="Angsana New"/>
          <w:b/>
          <w:bCs/>
          <w:sz w:val="30"/>
          <w:szCs w:val="30"/>
        </w:rPr>
        <w:tab/>
      </w:r>
      <w:r w:rsidRPr="004D6D6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E50217" w:rsidRPr="00F87875" w:rsidRDefault="00E50217" w:rsidP="00D5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4"/>
          <w:szCs w:val="24"/>
        </w:rPr>
      </w:pPr>
    </w:p>
    <w:p w:rsidR="00F87875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36F4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>
        <w:rPr>
          <w:rFonts w:ascii="Angsana New" w:hAnsi="Angsana New"/>
          <w:sz w:val="30"/>
          <w:szCs w:val="30"/>
        </w:rPr>
        <w:t>3</w:t>
      </w:r>
      <w:r w:rsidRPr="008A36F4">
        <w:rPr>
          <w:rFonts w:ascii="Angsana New" w:hAnsi="Angsana New"/>
          <w:sz w:val="30"/>
          <w:szCs w:val="30"/>
        </w:rPr>
        <w:t xml:space="preserve"> </w:t>
      </w:r>
      <w:r w:rsidRPr="008A36F4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Pr="008A36F4">
        <w:rPr>
          <w:rFonts w:ascii="Angsana New" w:hAnsi="Angsana New"/>
          <w:sz w:val="30"/>
          <w:szCs w:val="30"/>
        </w:rPr>
        <w:t xml:space="preserve"> </w:t>
      </w:r>
      <w:r w:rsidRPr="008A36F4">
        <w:rPr>
          <w:rFonts w:ascii="Angsana New" w:hAnsi="Angsana New"/>
          <w:sz w:val="30"/>
          <w:szCs w:val="30"/>
          <w:cs/>
        </w:rPr>
        <w:t>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Pr="008A36F4">
        <w:rPr>
          <w:rFonts w:ascii="Angsana New" w:hAnsi="Angsana New" w:hint="cs"/>
          <w:sz w:val="30"/>
          <w:szCs w:val="30"/>
          <w:cs/>
        </w:rPr>
        <w:t>โ</w:t>
      </w:r>
      <w:r w:rsidRPr="008A36F4">
        <w:rPr>
          <w:rFonts w:ascii="Angsana New" w:hAnsi="Angsana New"/>
          <w:sz w:val="30"/>
          <w:szCs w:val="30"/>
          <w:cs/>
        </w:rPr>
        <w:t xml:space="preserve">ดยสรุปมีดังนี้ </w:t>
      </w:r>
    </w:p>
    <w:p w:rsidR="00F87875" w:rsidRPr="00F87875" w:rsidRDefault="00F87875" w:rsidP="00F87875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F87875" w:rsidRPr="006B49E5" w:rsidRDefault="00F87875" w:rsidP="00F87875">
      <w:pPr>
        <w:pStyle w:val="ListParagraph"/>
        <w:numPr>
          <w:ilvl w:val="0"/>
          <w:numId w:val="4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1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ผลิตและติดตั้งเครื่องจักรแบบกึ่งอัตโนมัติ</w:t>
      </w:r>
    </w:p>
    <w:p w:rsidR="00F87875" w:rsidRPr="006B49E5" w:rsidRDefault="00F87875" w:rsidP="00F87875">
      <w:pPr>
        <w:pStyle w:val="ListParagraph"/>
        <w:numPr>
          <w:ilvl w:val="0"/>
          <w:numId w:val="4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2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ผลิตและติดตั้งเครื่องจักรแบบอัตโนมัติ</w:t>
      </w:r>
    </w:p>
    <w:p w:rsidR="00F87875" w:rsidRPr="00C426EF" w:rsidRDefault="00F87875" w:rsidP="00F87875">
      <w:pPr>
        <w:pStyle w:val="ListParagraph"/>
        <w:numPr>
          <w:ilvl w:val="0"/>
          <w:numId w:val="4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3</w:t>
      </w:r>
      <w:r w:rsidRPr="00E94350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อื่นๆ</w:t>
      </w:r>
    </w:p>
    <w:p w:rsidR="00F87875" w:rsidRPr="00F87875" w:rsidRDefault="00F87875" w:rsidP="00F87875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F87875" w:rsidRPr="00B52E36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E36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Pr="00B52E36">
        <w:rPr>
          <w:rFonts w:ascii="Angsana New" w:hAnsi="Angsana New"/>
          <w:sz w:val="30"/>
          <w:szCs w:val="30"/>
        </w:rPr>
        <w:t xml:space="preserve"> </w:t>
      </w:r>
      <w:r w:rsidRPr="00B52E36">
        <w:rPr>
          <w:rFonts w:ascii="Angsana New" w:hAnsi="Angsana New"/>
          <w:sz w:val="30"/>
          <w:szCs w:val="30"/>
          <w:cs/>
        </w:rPr>
        <w:t>การดำเนินงานของกลุ่มบริษัท</w:t>
      </w:r>
      <w:r w:rsidRPr="00B52E36">
        <w:rPr>
          <w:rFonts w:ascii="Angsana New" w:hAnsi="Angsana New"/>
          <w:sz w:val="30"/>
          <w:szCs w:val="30"/>
        </w:rPr>
        <w:t xml:space="preserve"> </w:t>
      </w:r>
      <w:r w:rsidRPr="00B52E36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87875" w:rsidRPr="00D545C3" w:rsidRDefault="00F87875" w:rsidP="00D5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F87875" w:rsidRPr="00D545C3" w:rsidSect="007E6B7F">
          <w:headerReference w:type="default" r:id="rId20"/>
          <w:footerReference w:type="default" r:id="rId21"/>
          <w:pgSz w:w="11907" w:h="16840"/>
          <w:pgMar w:top="691" w:right="927" w:bottom="576" w:left="1152" w:header="720" w:footer="720" w:gutter="0"/>
          <w:pgNumType w:start="35"/>
          <w:cols w:space="708"/>
          <w:docGrid w:linePitch="360"/>
        </w:sectPr>
      </w:pPr>
    </w:p>
    <w:p w:rsidR="00D9574F" w:rsidRPr="004464D4" w:rsidRDefault="00D9574F" w:rsidP="002C0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</w:t>
      </w:r>
      <w:r w:rsidR="004504B5" w:rsidRPr="004464D4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:rsidR="00D9574F" w:rsidRPr="00D27757" w:rsidRDefault="00D9574F" w:rsidP="0073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4"/>
          <w:szCs w:val="14"/>
          <w:highlight w:val="yellow"/>
        </w:rPr>
      </w:pPr>
    </w:p>
    <w:tbl>
      <w:tblPr>
        <w:tblW w:w="4680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3222"/>
        <w:gridCol w:w="1259"/>
        <w:gridCol w:w="271"/>
        <w:gridCol w:w="1172"/>
        <w:gridCol w:w="271"/>
        <w:gridCol w:w="1172"/>
        <w:gridCol w:w="271"/>
        <w:gridCol w:w="1172"/>
        <w:gridCol w:w="271"/>
        <w:gridCol w:w="1169"/>
        <w:gridCol w:w="271"/>
        <w:gridCol w:w="1172"/>
        <w:gridCol w:w="271"/>
        <w:gridCol w:w="1169"/>
        <w:gridCol w:w="271"/>
        <w:gridCol w:w="1172"/>
      </w:tblGrid>
      <w:tr w:rsidR="00726512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726512" w:rsidRPr="00AC7B8E" w:rsidRDefault="00726512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95" w:type="pct"/>
            <w:gridSpan w:val="15"/>
            <w:tcBorders>
              <w:top w:val="nil"/>
              <w:left w:val="nil"/>
              <w:bottom w:val="nil"/>
            </w:tcBorders>
          </w:tcPr>
          <w:p w:rsidR="00726512" w:rsidRPr="00C44A60" w:rsidRDefault="00726512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910410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3"/>
            <w:tcBorders>
              <w:top w:val="nil"/>
              <w:left w:val="nil"/>
              <w:bottom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" w:type="pct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6" w:type="pct"/>
            <w:gridSpan w:val="3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910410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9F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9F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3"/>
            <w:tcBorders>
              <w:top w:val="nil"/>
              <w:left w:val="nil"/>
              <w:bottom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" w:type="pct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6" w:type="pct"/>
            <w:gridSpan w:val="3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910410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6B1682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B16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AA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3"/>
            <w:tcBorders>
              <w:top w:val="nil"/>
              <w:left w:val="nil"/>
              <w:bottom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3" w:type="pct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6" w:type="pct"/>
            <w:gridSpan w:val="3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913EF" w:rsidRPr="00C44A60" w:rsidTr="00503C97">
        <w:tc>
          <w:tcPr>
            <w:tcW w:w="110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913EF" w:rsidRPr="006B1682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B16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="00570F0C" w:rsidRPr="006B16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6B16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570F0C" w:rsidRPr="006B16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B913EF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B913EF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B913EF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B913EF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</w:tr>
      <w:tr w:rsidR="00987DC3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987DC3" w:rsidRPr="00C44A60" w:rsidRDefault="00987DC3" w:rsidP="00CC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895" w:type="pct"/>
            <w:gridSpan w:val="15"/>
            <w:tcBorders>
              <w:top w:val="nil"/>
              <w:left w:val="nil"/>
            </w:tcBorders>
          </w:tcPr>
          <w:p w:rsidR="00987DC3" w:rsidRPr="00C44A60" w:rsidRDefault="00987DC3" w:rsidP="00CC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B913EF" w:rsidRPr="00C44A60" w:rsidTr="0060228D">
        <w:trPr>
          <w:trHeight w:val="243"/>
        </w:trPr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13EF" w:rsidRPr="005655FA" w:rsidRDefault="0060228D" w:rsidP="005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89,590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570F0C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32,883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60228D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4,421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570F0C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2,522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13EF" w:rsidRPr="00C44A60" w:rsidRDefault="0060228D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704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B913EF" w:rsidRPr="00C44A60" w:rsidRDefault="00570F0C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6,159</w:t>
            </w:r>
          </w:p>
        </w:tc>
        <w:tc>
          <w:tcPr>
            <w:tcW w:w="93" w:type="pct"/>
            <w:shd w:val="clear" w:color="auto" w:fill="auto"/>
          </w:tcPr>
          <w:p w:rsidR="00B913EF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3EF" w:rsidRPr="00C44A60" w:rsidRDefault="0060228D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94,715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3EF" w:rsidRPr="00C44A60" w:rsidRDefault="00570F0C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41,564</w:t>
            </w:r>
          </w:p>
        </w:tc>
      </w:tr>
      <w:tr w:rsidR="00B913EF" w:rsidRPr="00284AE0" w:rsidTr="0060228D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1968" w:rsidRDefault="00011968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 (</w:t>
            </w:r>
            <w:r w:rsidR="00B913E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) </w:t>
            </w:r>
            <w:r w:rsidR="00B913EF"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ตามส่วนงาน</w:t>
            </w:r>
          </w:p>
          <w:p w:rsidR="00B913EF" w:rsidRPr="00C44A60" w:rsidRDefault="00B913EF" w:rsidP="0001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ก่อนหักภาษี</w:t>
            </w:r>
            <w:r w:rsidR="000119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5655FA" w:rsidRDefault="0060228D" w:rsidP="005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10,540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570F0C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(21,954)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60228D" w:rsidP="0060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(76)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570F0C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339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60228D" w:rsidP="005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398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913EF" w:rsidRPr="00C44A60" w:rsidRDefault="00833A31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</w:t>
            </w:r>
            <w:r w:rsidR="00570F0C">
              <w:rPr>
                <w:rFonts w:ascii="Angsana New" w:hAnsi="Angsana New"/>
                <w:color w:val="000000"/>
                <w:sz w:val="30"/>
                <w:szCs w:val="30"/>
              </w:rPr>
              <w:t>961)</w:t>
            </w:r>
          </w:p>
        </w:tc>
        <w:tc>
          <w:tcPr>
            <w:tcW w:w="93" w:type="pct"/>
            <w:shd w:val="clear" w:color="auto" w:fill="auto"/>
          </w:tcPr>
          <w:p w:rsidR="00B913EF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913EF" w:rsidRPr="00C44A60" w:rsidRDefault="0060228D" w:rsidP="005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-105" w:right="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10,862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913EF" w:rsidRPr="00C44A60" w:rsidRDefault="00570F0C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(23,576)</w:t>
            </w:r>
          </w:p>
        </w:tc>
      </w:tr>
    </w:tbl>
    <w:p w:rsidR="00E608C1" w:rsidRPr="00D27757" w:rsidRDefault="00E608C1" w:rsidP="0073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2"/>
          <w:szCs w:val="12"/>
          <w:highlight w:val="yellow"/>
        </w:rPr>
      </w:pPr>
    </w:p>
    <w:tbl>
      <w:tblPr>
        <w:tblW w:w="4680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3220"/>
        <w:gridCol w:w="271"/>
        <w:gridCol w:w="985"/>
        <w:gridCol w:w="277"/>
        <w:gridCol w:w="268"/>
        <w:gridCol w:w="904"/>
        <w:gridCol w:w="271"/>
        <w:gridCol w:w="271"/>
        <w:gridCol w:w="901"/>
        <w:gridCol w:w="90"/>
        <w:gridCol w:w="181"/>
        <w:gridCol w:w="87"/>
        <w:gridCol w:w="1087"/>
        <w:gridCol w:w="271"/>
        <w:gridCol w:w="6"/>
        <w:gridCol w:w="1076"/>
        <w:gridCol w:w="93"/>
        <w:gridCol w:w="175"/>
        <w:gridCol w:w="96"/>
        <w:gridCol w:w="985"/>
        <w:gridCol w:w="187"/>
        <w:gridCol w:w="82"/>
        <w:gridCol w:w="189"/>
        <w:gridCol w:w="1073"/>
        <w:gridCol w:w="96"/>
        <w:gridCol w:w="169"/>
        <w:gridCol w:w="102"/>
        <w:gridCol w:w="1163"/>
      </w:tblGrid>
      <w:tr w:rsidR="00570F0C" w:rsidRPr="00C44A60" w:rsidTr="00D2775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AC7B8E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95" w:type="pct"/>
            <w:gridSpan w:val="27"/>
            <w:tcBorders>
              <w:top w:val="nil"/>
              <w:left w:val="nil"/>
              <w:bottom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70F0C" w:rsidRPr="00C44A60" w:rsidTr="00D2775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6"/>
            <w:tcBorders>
              <w:top w:val="nil"/>
              <w:left w:val="nil"/>
              <w:bottom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" w:type="pct"/>
            <w:gridSpan w:val="2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5" w:type="pct"/>
            <w:gridSpan w:val="5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570F0C" w:rsidRPr="00C44A60" w:rsidTr="00D2775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6"/>
            <w:tcBorders>
              <w:top w:val="nil"/>
              <w:left w:val="nil"/>
              <w:bottom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" w:type="pct"/>
            <w:gridSpan w:val="2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5" w:type="pct"/>
            <w:gridSpan w:val="5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570F0C" w:rsidRPr="00C44A60" w:rsidTr="00D2775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6B1682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B16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6"/>
            <w:tcBorders>
              <w:top w:val="nil"/>
              <w:left w:val="nil"/>
              <w:bottom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3" w:type="pct"/>
            <w:gridSpan w:val="2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5" w:type="pct"/>
            <w:gridSpan w:val="5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70F0C" w:rsidRPr="00C44A60" w:rsidTr="00D27757">
        <w:tc>
          <w:tcPr>
            <w:tcW w:w="110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570F0C" w:rsidRPr="006B1682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B16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6B16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6B16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570F0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570F0C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570F0C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570F0C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gridSpan w:val="2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01" w:type="pct"/>
            <w:gridSpan w:val="2"/>
          </w:tcPr>
          <w:p w:rsidR="00570F0C" w:rsidRPr="00570F0C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gridSpan w:val="2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</w:tr>
      <w:tr w:rsidR="00570F0C" w:rsidRPr="00C44A60" w:rsidTr="00D2775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895" w:type="pct"/>
            <w:gridSpan w:val="27"/>
            <w:tcBorders>
              <w:top w:val="nil"/>
              <w:left w:val="nil"/>
            </w:tcBorders>
          </w:tcPr>
          <w:p w:rsidR="00570F0C" w:rsidRPr="00C44A60" w:rsidRDefault="00570F0C" w:rsidP="00813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70F0C" w:rsidRPr="00C44A60" w:rsidTr="00D2775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60228D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169,178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83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2B5C">
              <w:rPr>
                <w:rFonts w:ascii="Angsana New" w:hAnsi="Angsana New"/>
                <w:color w:val="000000"/>
                <w:sz w:val="30"/>
                <w:szCs w:val="30"/>
              </w:rPr>
              <w:t>69,976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60228D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6,480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9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2B5C">
              <w:rPr>
                <w:rFonts w:ascii="Angsana New" w:hAnsi="Angsana New"/>
                <w:color w:val="000000"/>
                <w:sz w:val="30"/>
                <w:szCs w:val="30"/>
              </w:rPr>
              <w:t>5,601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0F0C" w:rsidRPr="00C44A60" w:rsidRDefault="0060228D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13,107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2B5C">
              <w:rPr>
                <w:rFonts w:ascii="Angsana New" w:hAnsi="Angsana New"/>
                <w:color w:val="000000"/>
                <w:sz w:val="30"/>
                <w:szCs w:val="30"/>
              </w:rPr>
              <w:t>13,254</w:t>
            </w:r>
          </w:p>
        </w:tc>
        <w:tc>
          <w:tcPr>
            <w:tcW w:w="93" w:type="pct"/>
            <w:gridSpan w:val="2"/>
            <w:shd w:val="clear" w:color="auto" w:fill="auto"/>
          </w:tcPr>
          <w:p w:rsidR="00570F0C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0F0C" w:rsidRPr="00C44A60" w:rsidRDefault="0060228D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188,765</w:t>
            </w:r>
          </w:p>
        </w:tc>
        <w:tc>
          <w:tcPr>
            <w:tcW w:w="93" w:type="pct"/>
            <w:gridSpan w:val="2"/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2B5C">
              <w:rPr>
                <w:rFonts w:ascii="Angsana New" w:hAnsi="Angsana New"/>
                <w:color w:val="000000"/>
                <w:sz w:val="30"/>
                <w:szCs w:val="30"/>
              </w:rPr>
              <w:t>88,831</w:t>
            </w:r>
          </w:p>
        </w:tc>
      </w:tr>
      <w:tr w:rsidR="00570F0C" w:rsidRPr="00284AE0" w:rsidTr="00D27757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27757" w:rsidRDefault="00D27757" w:rsidP="00D2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กำไร (ขาดทุน) </w:t>
            </w: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ตามส่วนงาน</w:t>
            </w:r>
          </w:p>
          <w:p w:rsidR="00570F0C" w:rsidRPr="00C44A60" w:rsidRDefault="00D27757" w:rsidP="00D2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16" w:firstLine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ก่อนหักภาษี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60228D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15,516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83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2B5C">
              <w:rPr>
                <w:rFonts w:ascii="Angsana New" w:hAnsi="Angsana New"/>
                <w:color w:val="000000"/>
                <w:sz w:val="30"/>
                <w:szCs w:val="30"/>
              </w:rPr>
              <w:t>(31,360)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60228D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(493)</w:t>
            </w:r>
          </w:p>
        </w:tc>
        <w:tc>
          <w:tcPr>
            <w:tcW w:w="9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3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2B5C">
              <w:rPr>
                <w:rFonts w:ascii="Angsana New" w:hAnsi="Angsana New"/>
                <w:color w:val="000000"/>
                <w:sz w:val="30"/>
                <w:szCs w:val="30"/>
              </w:rPr>
              <w:t>(3,902)</w:t>
            </w:r>
          </w:p>
        </w:tc>
        <w:tc>
          <w:tcPr>
            <w:tcW w:w="94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0F0C" w:rsidRPr="00C44A60" w:rsidRDefault="0060228D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5" w:right="-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(344)</w:t>
            </w:r>
          </w:p>
        </w:tc>
        <w:tc>
          <w:tcPr>
            <w:tcW w:w="9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5" w:right="-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2B5C">
              <w:rPr>
                <w:rFonts w:ascii="Angsana New" w:hAnsi="Angsana New"/>
                <w:color w:val="000000"/>
                <w:sz w:val="30"/>
                <w:szCs w:val="30"/>
              </w:rPr>
              <w:t>(5,599)</w:t>
            </w:r>
          </w:p>
        </w:tc>
        <w:tc>
          <w:tcPr>
            <w:tcW w:w="93" w:type="pct"/>
            <w:gridSpan w:val="2"/>
            <w:shd w:val="clear" w:color="auto" w:fill="auto"/>
          </w:tcPr>
          <w:p w:rsidR="00570F0C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0F0C" w:rsidRPr="00C44A60" w:rsidRDefault="0060228D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14,679</w:t>
            </w:r>
          </w:p>
        </w:tc>
        <w:tc>
          <w:tcPr>
            <w:tcW w:w="93" w:type="pct"/>
            <w:gridSpan w:val="2"/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0F0C" w:rsidRPr="00C44A60" w:rsidRDefault="00570F0C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2B5C">
              <w:rPr>
                <w:rFonts w:ascii="Angsana New" w:hAnsi="Angsana New"/>
                <w:color w:val="000000"/>
                <w:sz w:val="30"/>
                <w:szCs w:val="30"/>
              </w:rPr>
              <w:t>(40,861)</w:t>
            </w:r>
          </w:p>
        </w:tc>
      </w:tr>
      <w:tr w:rsidR="00216312" w:rsidRPr="00C44A6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6312" w:rsidRPr="00AC7B8E" w:rsidRDefault="00734E3E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lastRenderedPageBreak/>
              <w:t xml:space="preserve">  </w:t>
            </w:r>
          </w:p>
        </w:tc>
        <w:tc>
          <w:tcPr>
            <w:tcW w:w="3797" w:type="pct"/>
            <w:gridSpan w:val="26"/>
            <w:tcBorders>
              <w:top w:val="nil"/>
              <w:left w:val="nil"/>
              <w:bottom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93ECA" w:rsidRPr="00C44A6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3" w:type="pct"/>
            <w:gridSpan w:val="6"/>
            <w:tcBorders>
              <w:top w:val="nil"/>
              <w:left w:val="nil"/>
              <w:bottom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2" w:type="pct"/>
            <w:gridSpan w:val="2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57" w:type="pct"/>
            <w:gridSpan w:val="6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793ECA" w:rsidRPr="00C44A6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F6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3" w:type="pct"/>
            <w:gridSpan w:val="6"/>
            <w:tcBorders>
              <w:top w:val="nil"/>
              <w:left w:val="nil"/>
              <w:bottom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2" w:type="pct"/>
            <w:gridSpan w:val="2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57" w:type="pct"/>
            <w:gridSpan w:val="6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793ECA" w:rsidRPr="00C44A6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6312" w:rsidRPr="0009715D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2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3" w:type="pct"/>
            <w:gridSpan w:val="6"/>
            <w:tcBorders>
              <w:top w:val="nil"/>
              <w:left w:val="nil"/>
              <w:bottom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2" w:type="pct"/>
            <w:gridSpan w:val="2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57" w:type="pct"/>
            <w:gridSpan w:val="6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93ECA" w:rsidRPr="00C44A60" w:rsidTr="00D27757">
        <w:tc>
          <w:tcPr>
            <w:tcW w:w="119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CC480A" w:rsidRPr="0009715D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 w:rsidR="00570F0C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570F0C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 w:rsidR="00570F0C">
              <w:rPr>
                <w:rFonts w:ascii="Angsana New" w:hAnsi="Angsana New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C44A60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 w:rsidR="00570F0C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2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 w:rsidR="00570F0C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91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</w:tr>
      <w:tr w:rsidR="00793ECA" w:rsidRPr="00C44A60" w:rsidTr="00D27757">
        <w:tc>
          <w:tcPr>
            <w:tcW w:w="119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CC480A" w:rsidRPr="0009715D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</w:t>
            </w:r>
            <w:r w:rsidR="00570F0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</w:t>
            </w:r>
            <w:r w:rsidR="00570F0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C44A60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570F0C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gridSpan w:val="2"/>
          </w:tcPr>
          <w:p w:rsidR="00CC480A" w:rsidRPr="00895A22" w:rsidRDefault="00CC480A" w:rsidP="0057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</w:t>
            </w:r>
            <w:r w:rsidR="00570F0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1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254558" w:rsidRPr="00C44A60" w:rsidTr="00D27757">
        <w:tc>
          <w:tcPr>
            <w:tcW w:w="119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254558" w:rsidRPr="0009715D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25455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25455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25455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2" w:type="pct"/>
            <w:gridSpan w:val="2"/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25455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</w:tr>
      <w:tr w:rsidR="00793ECA" w:rsidRPr="00C44A6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797" w:type="pct"/>
            <w:gridSpan w:val="26"/>
            <w:tcBorders>
              <w:top w:val="nil"/>
              <w:lef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C51A34" w:rsidRPr="00C44A6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34" w:rsidRPr="004D3DD6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DD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สินทรัพย์ตามส่วนงานที่รายงาน 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60228D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356,310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5F2AE5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314,277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60228D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13,414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5F2AE5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14,821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C51A34" w:rsidRPr="00C44A60" w:rsidRDefault="0060228D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32,243</w:t>
            </w:r>
          </w:p>
        </w:tc>
        <w:tc>
          <w:tcPr>
            <w:tcW w:w="9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shd w:val="clear" w:color="auto" w:fill="auto"/>
          </w:tcPr>
          <w:p w:rsidR="00C51A34" w:rsidRDefault="005F2AE5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7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28,014</w:t>
            </w:r>
          </w:p>
        </w:tc>
        <w:tc>
          <w:tcPr>
            <w:tcW w:w="92" w:type="pct"/>
            <w:gridSpan w:val="2"/>
            <w:shd w:val="clear" w:color="auto" w:fill="auto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gridSpan w:val="2"/>
            <w:shd w:val="clear" w:color="auto" w:fill="auto"/>
            <w:vAlign w:val="bottom"/>
          </w:tcPr>
          <w:p w:rsidR="00C51A34" w:rsidRPr="00C44A60" w:rsidRDefault="0060228D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401,967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357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112</w:t>
            </w:r>
          </w:p>
        </w:tc>
      </w:tr>
      <w:tr w:rsidR="00C51A34" w:rsidRPr="00C44A6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34" w:rsidRPr="004D3DD6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DD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shd w:val="clear" w:color="auto" w:fill="auto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shd w:val="clear" w:color="auto" w:fill="auto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A34" w:rsidRPr="005F2AE5" w:rsidRDefault="0060228D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401,967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357</w:t>
            </w: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112</w:t>
            </w:r>
          </w:p>
        </w:tc>
      </w:tr>
      <w:tr w:rsidR="00E24B72" w:rsidRPr="00C44A6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72" w:rsidRPr="004D3DD6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11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shd w:val="clear" w:color="auto" w:fill="auto"/>
          </w:tcPr>
          <w:p w:rsidR="00E24B72" w:rsidRDefault="00E24B72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shd w:val="clear" w:color="auto" w:fill="auto"/>
          </w:tcPr>
          <w:p w:rsidR="00E24B72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24B72" w:rsidRPr="00C44A60" w:rsidRDefault="00E24B72" w:rsidP="00C04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1A34" w:rsidRPr="00284AE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A34" w:rsidRPr="004D3DD6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F36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หนี้สินตามส่วนงานที่รายงาน 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60228D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162,659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9B7DEE" w:rsidRDefault="00C51A34" w:rsidP="009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129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706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60228D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5,131</w:t>
            </w: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274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C51A34" w:rsidRPr="009B7DEE" w:rsidRDefault="0060228D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9,289</w:t>
            </w: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shd w:val="clear" w:color="auto" w:fill="auto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37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226</w:t>
            </w:r>
          </w:p>
        </w:tc>
        <w:tc>
          <w:tcPr>
            <w:tcW w:w="92" w:type="pct"/>
            <w:gridSpan w:val="2"/>
            <w:shd w:val="clear" w:color="auto" w:fill="auto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A34" w:rsidRPr="009B7DEE" w:rsidRDefault="0060228D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color w:val="000000"/>
                <w:sz w:val="30"/>
                <w:szCs w:val="30"/>
              </w:rPr>
              <w:t>177,079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146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206</w:t>
            </w:r>
          </w:p>
        </w:tc>
      </w:tr>
      <w:tr w:rsidR="00C51A34" w:rsidRPr="00284AE0" w:rsidTr="00D27757">
        <w:tc>
          <w:tcPr>
            <w:tcW w:w="11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36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shd w:val="clear" w:color="auto" w:fill="auto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shd w:val="clear" w:color="auto" w:fill="auto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A34" w:rsidRPr="005F2AE5" w:rsidRDefault="0060228D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0228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177,079</w:t>
            </w:r>
          </w:p>
        </w:tc>
        <w:tc>
          <w:tcPr>
            <w:tcW w:w="91" w:type="pct"/>
            <w:gridSpan w:val="2"/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146</w:t>
            </w: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206</w:t>
            </w:r>
          </w:p>
        </w:tc>
      </w:tr>
    </w:tbl>
    <w:p w:rsidR="00216312" w:rsidRDefault="0021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216312" w:rsidRDefault="0021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C24AA1" w:rsidRDefault="00C24AA1" w:rsidP="0032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  <w:sectPr w:rsidR="00C24AA1" w:rsidSect="007E6B7F">
          <w:headerReference w:type="default" r:id="rId22"/>
          <w:footerReference w:type="default" r:id="rId23"/>
          <w:pgSz w:w="16840" w:h="11907" w:orient="landscape"/>
          <w:pgMar w:top="1152" w:right="691" w:bottom="927" w:left="576" w:header="720" w:footer="288" w:gutter="0"/>
          <w:pgNumType w:start="39"/>
          <w:cols w:space="708"/>
          <w:docGrid w:linePitch="360"/>
        </w:sectPr>
      </w:pPr>
    </w:p>
    <w:p w:rsidR="003249E9" w:rsidRPr="00C11CA0" w:rsidRDefault="003249E9" w:rsidP="0032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11CA0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011968">
        <w:rPr>
          <w:rFonts w:ascii="Angsana New" w:hAnsi="Angsana New"/>
          <w:b/>
          <w:bCs/>
          <w:sz w:val="30"/>
          <w:szCs w:val="30"/>
        </w:rPr>
        <w:t>2</w:t>
      </w:r>
      <w:r w:rsidRPr="00C11CA0">
        <w:rPr>
          <w:rFonts w:ascii="Angsana New" w:hAnsi="Angsana New"/>
          <w:b/>
          <w:bCs/>
          <w:sz w:val="30"/>
          <w:szCs w:val="30"/>
        </w:rPr>
        <w:tab/>
      </w:r>
      <w:r w:rsidRPr="00C11CA0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3249E9" w:rsidRPr="00FF1F33" w:rsidRDefault="003249E9" w:rsidP="0031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0C6211" w:rsidRDefault="009C1C34" w:rsidP="002A75E9">
      <w:pPr>
        <w:pStyle w:val="Foot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450"/>
          <w:tab w:val="right" w:pos="8306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</w:t>
      </w:r>
      <w:r w:rsidR="00140EE5">
        <w:rPr>
          <w:rFonts w:ascii="Angsana New" w:hAnsi="Angsana New"/>
          <w:spacing w:val="-6"/>
          <w:sz w:val="30"/>
          <w:szCs w:val="30"/>
          <w:cs/>
          <w:lang w:val="th-TH"/>
        </w:rPr>
        <w:t>กี่ยวกับอัตราภาษีเงินได้ประจำปี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ถัวเฉลี่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ย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ถ่วงน้ำหนักที่คาดไว้สำหรับปีทางการเงินเต็มปีที่ใช้กับรายได้ก่อนภาษี</w:t>
      </w:r>
      <w:r w:rsidR="00402820">
        <w:rPr>
          <w:rFonts w:ascii="Angsana New" w:hAnsi="Angsana New" w:hint="cs"/>
          <w:spacing w:val="-6"/>
          <w:sz w:val="30"/>
          <w:szCs w:val="30"/>
          <w:cs/>
          <w:lang w:val="th-TH"/>
        </w:rPr>
        <w:t>เงินได้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ของงวดระหว่างกา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ล</w:t>
      </w:r>
      <w:r w:rsidRPr="00941828">
        <w:rPr>
          <w:rFonts w:ascii="Angsana New" w:hAnsi="Angsana New"/>
          <w:spacing w:val="-6"/>
          <w:sz w:val="30"/>
          <w:szCs w:val="30"/>
        </w:rPr>
        <w:t xml:space="preserve"> 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อัตราภาษีเงินได้ที่</w:t>
      </w:r>
      <w:r w:rsidRPr="00941828">
        <w:rPr>
          <w:rFonts w:ascii="Angsana New" w:hAnsi="Angsana New" w:hint="cs"/>
          <w:spacing w:val="-6"/>
          <w:sz w:val="30"/>
          <w:szCs w:val="30"/>
          <w:cs/>
        </w:rPr>
        <w:t>แท้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จ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ริงรวม</w:t>
      </w:r>
      <w:r w:rsidRPr="008B2FEB">
        <w:rPr>
          <w:rFonts w:ascii="Angsana New" w:hAnsi="Angsana New"/>
          <w:spacing w:val="-6"/>
          <w:sz w:val="30"/>
          <w:szCs w:val="30"/>
          <w:cs/>
          <w:lang w:val="th-TH"/>
        </w:rPr>
        <w:t>ในการดำเนินงานต่อเนื่องเป็นระยะเวลาสามเดือนสิ้นสุดวันที่ 3</w:t>
      </w:r>
      <w:r w:rsidR="00570F0C">
        <w:rPr>
          <w:rFonts w:ascii="Angsana New" w:hAnsi="Angsana New"/>
          <w:spacing w:val="-6"/>
          <w:sz w:val="30"/>
          <w:szCs w:val="30"/>
        </w:rPr>
        <w:t xml:space="preserve">0 </w:t>
      </w:r>
      <w:r w:rsidR="00570F0C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323E01" w:rsidRPr="008B2FEB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25</w:t>
      </w:r>
      <w:r w:rsidR="00C51A34">
        <w:rPr>
          <w:rFonts w:ascii="Angsana New" w:hAnsi="Angsana New" w:hint="cs"/>
          <w:spacing w:val="-6"/>
          <w:sz w:val="30"/>
          <w:szCs w:val="30"/>
          <w:cs/>
          <w:lang w:val="th-TH"/>
        </w:rPr>
        <w:t>61</w:t>
      </w:r>
      <w:r w:rsidR="00E4791E" w:rsidRPr="008B2FEB">
        <w:rPr>
          <w:rFonts w:ascii="Angsana New" w:hAnsi="Angsana New"/>
          <w:spacing w:val="-6"/>
          <w:sz w:val="30"/>
          <w:szCs w:val="30"/>
        </w:rPr>
        <w:t xml:space="preserve"> </w:t>
      </w:r>
      <w:r w:rsidR="00E4791E" w:rsidRPr="008B2FEB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C51A34">
        <w:rPr>
          <w:rFonts w:ascii="Angsana New" w:hAnsi="Angsana New"/>
          <w:spacing w:val="-6"/>
          <w:sz w:val="30"/>
          <w:szCs w:val="30"/>
        </w:rPr>
        <w:t>2560</w:t>
      </w:r>
      <w:r w:rsidR="00E4791E" w:rsidRPr="008B2FEB">
        <w:rPr>
          <w:rFonts w:ascii="Angsana New" w:hAnsi="Angsana New"/>
          <w:spacing w:val="-6"/>
          <w:sz w:val="30"/>
          <w:szCs w:val="30"/>
        </w:rPr>
        <w:t xml:space="preserve"> </w:t>
      </w:r>
      <w:r w:rsidRPr="00565E99">
        <w:rPr>
          <w:rFonts w:ascii="Angsana New" w:hAnsi="Angsana New"/>
          <w:spacing w:val="-6"/>
          <w:sz w:val="30"/>
          <w:szCs w:val="30"/>
          <w:cs/>
          <w:lang w:val="th-TH"/>
        </w:rPr>
        <w:t>คือร้อยละ</w:t>
      </w:r>
      <w:r w:rsidR="002A75E9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="003B6CC1" w:rsidRPr="00565E99">
        <w:rPr>
          <w:rFonts w:ascii="Angsana New" w:hAnsi="Angsana New"/>
          <w:spacing w:val="-6"/>
          <w:sz w:val="30"/>
          <w:szCs w:val="30"/>
        </w:rPr>
        <w:t>-</w:t>
      </w:r>
      <w:r w:rsidR="002A75E9">
        <w:rPr>
          <w:rFonts w:ascii="Angsana New" w:hAnsi="Angsana New"/>
          <w:spacing w:val="-6"/>
          <w:sz w:val="30"/>
          <w:szCs w:val="30"/>
        </w:rPr>
        <w:t>0.31</w:t>
      </w:r>
      <w:r w:rsidR="00565E99">
        <w:rPr>
          <w:rFonts w:ascii="Angsana New" w:hAnsi="Angsana New"/>
          <w:spacing w:val="-6"/>
          <w:sz w:val="30"/>
          <w:szCs w:val="30"/>
        </w:rPr>
        <w:t xml:space="preserve"> </w:t>
      </w:r>
      <w:r w:rsidR="00E4791E" w:rsidRPr="008B2FEB">
        <w:rPr>
          <w:rFonts w:ascii="Angsana New" w:hAnsi="Angsana New" w:hint="cs"/>
          <w:spacing w:val="-6"/>
          <w:sz w:val="30"/>
          <w:szCs w:val="30"/>
          <w:cs/>
        </w:rPr>
        <w:t xml:space="preserve">และร้อยละ </w:t>
      </w:r>
      <w:r w:rsidR="002A75E9" w:rsidRPr="002A75E9">
        <w:rPr>
          <w:rFonts w:ascii="Angsana New" w:hAnsi="Angsana New"/>
          <w:spacing w:val="-6"/>
          <w:sz w:val="30"/>
          <w:szCs w:val="30"/>
        </w:rPr>
        <w:t>1.88</w:t>
      </w:r>
      <w:r w:rsidR="00E4791E" w:rsidRPr="008B2FEB">
        <w:rPr>
          <w:rFonts w:ascii="Angsana New" w:hAnsi="Angsana New"/>
          <w:spacing w:val="-6"/>
          <w:sz w:val="30"/>
          <w:szCs w:val="30"/>
        </w:rPr>
        <w:t xml:space="preserve"> </w:t>
      </w:r>
      <w:r w:rsidR="00140EE5" w:rsidRPr="008B2FEB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402820"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ของ</w:t>
      </w:r>
      <w:r w:rsidR="00402820" w:rsidRPr="008B2FEB">
        <w:rPr>
          <w:rFonts w:ascii="Angsana New" w:hAnsi="Angsana New"/>
          <w:spacing w:val="-6"/>
          <w:sz w:val="30"/>
          <w:szCs w:val="30"/>
          <w:cs/>
          <w:lang w:val="th-TH"/>
        </w:rPr>
        <w:t>กลุ่มบริษัท</w:t>
      </w:r>
      <w:r w:rsidR="00140EE5" w:rsidRPr="008B2FE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00C6B"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</w:t>
      </w:r>
      <w:r w:rsidRPr="00B00C6B">
        <w:rPr>
          <w:rFonts w:ascii="Angsana New" w:hAnsi="Angsana New"/>
          <w:spacing w:val="-6"/>
          <w:sz w:val="30"/>
          <w:szCs w:val="30"/>
          <w:cs/>
          <w:lang w:val="th-TH"/>
        </w:rPr>
        <w:t>ร้อยละ</w:t>
      </w:r>
      <w:r w:rsidR="00676A67" w:rsidRPr="00B00C6B">
        <w:rPr>
          <w:rFonts w:ascii="Angsana New" w:hAnsi="Angsana New"/>
          <w:spacing w:val="-6"/>
          <w:sz w:val="30"/>
          <w:szCs w:val="30"/>
        </w:rPr>
        <w:t xml:space="preserve"> </w:t>
      </w:r>
      <w:r w:rsidR="00565E99" w:rsidRPr="00B00C6B">
        <w:rPr>
          <w:rFonts w:ascii="Angsana New" w:hAnsi="Angsana New"/>
          <w:spacing w:val="-6"/>
          <w:sz w:val="30"/>
          <w:szCs w:val="30"/>
        </w:rPr>
        <w:t>-</w:t>
      </w:r>
      <w:r w:rsidR="002A75E9">
        <w:rPr>
          <w:rFonts w:ascii="Angsana New" w:hAnsi="Angsana New"/>
          <w:spacing w:val="-6"/>
          <w:sz w:val="30"/>
          <w:szCs w:val="30"/>
        </w:rPr>
        <w:t>4.56</w:t>
      </w:r>
      <w:r w:rsidR="00C11CA0" w:rsidRPr="00B00C6B">
        <w:rPr>
          <w:rFonts w:ascii="Angsana New" w:hAnsi="Angsana New"/>
          <w:spacing w:val="-6"/>
          <w:sz w:val="30"/>
          <w:szCs w:val="30"/>
        </w:rPr>
        <w:t xml:space="preserve"> </w:t>
      </w:r>
      <w:r w:rsidRPr="00B00C6B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และ ร้อยละ </w:t>
      </w:r>
      <w:r w:rsidR="002A75E9">
        <w:rPr>
          <w:rFonts w:ascii="Angsana New" w:hAnsi="Angsana New"/>
          <w:spacing w:val="-6"/>
          <w:sz w:val="30"/>
          <w:szCs w:val="30"/>
        </w:rPr>
        <w:t>1.22</w:t>
      </w:r>
      <w:r w:rsidR="00941828" w:rsidRPr="00B00C6B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B00C6B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402820" w:rsidRPr="00B00C6B">
        <w:rPr>
          <w:rFonts w:ascii="Angsana New" w:hAnsi="Angsana New" w:hint="cs"/>
          <w:spacing w:val="-6"/>
          <w:sz w:val="30"/>
          <w:szCs w:val="30"/>
          <w:cs/>
        </w:rPr>
        <w:t>ของบริษัท</w:t>
      </w:r>
      <w:r w:rsidR="002A75E9">
        <w:rPr>
          <w:rFonts w:ascii="Angsana New" w:hAnsi="Angsana New"/>
          <w:spacing w:val="-6"/>
          <w:sz w:val="30"/>
          <w:szCs w:val="30"/>
        </w:rPr>
        <w:t xml:space="preserve"> </w:t>
      </w:r>
      <w:r w:rsidR="002A75E9">
        <w:rPr>
          <w:rFonts w:ascii="Angsana New" w:hAnsi="Angsana New" w:hint="cs"/>
          <w:spacing w:val="-6"/>
          <w:sz w:val="30"/>
          <w:szCs w:val="30"/>
          <w:cs/>
        </w:rPr>
        <w:t xml:space="preserve">และสำหรับระยะเวลาหกเดือนสิ้นสุดวันที่ 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30 </w:t>
      </w:r>
      <w:r w:rsidR="002A75E9" w:rsidRPr="002A75E9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2561 </w:t>
      </w:r>
      <w:r w:rsidR="002A75E9" w:rsidRPr="002A75E9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2560 </w:t>
      </w:r>
      <w:r w:rsidR="002A75E9" w:rsidRPr="002A75E9">
        <w:rPr>
          <w:rFonts w:ascii="Angsana New" w:hAnsi="Angsana New" w:hint="cs"/>
          <w:spacing w:val="-6"/>
          <w:sz w:val="30"/>
          <w:szCs w:val="30"/>
          <w:cs/>
        </w:rPr>
        <w:t>คือร้อยละ</w:t>
      </w:r>
      <w:r w:rsidR="002A75E9">
        <w:rPr>
          <w:rFonts w:ascii="Angsana New" w:hAnsi="Angsana New"/>
          <w:spacing w:val="-6"/>
          <w:sz w:val="30"/>
          <w:szCs w:val="30"/>
        </w:rPr>
        <w:t xml:space="preserve"> 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>-</w:t>
      </w:r>
      <w:r w:rsidR="002A75E9">
        <w:rPr>
          <w:rFonts w:ascii="Angsana New" w:hAnsi="Angsana New"/>
          <w:spacing w:val="-6"/>
          <w:sz w:val="30"/>
          <w:szCs w:val="30"/>
        </w:rPr>
        <w:t>0.86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2A75E9">
        <w:rPr>
          <w:rFonts w:ascii="Angsana New" w:hAnsi="Angsana New" w:hint="cs"/>
          <w:spacing w:val="-6"/>
          <w:sz w:val="30"/>
          <w:szCs w:val="30"/>
          <w:cs/>
        </w:rPr>
        <w:t>และร้อยละ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>
        <w:rPr>
          <w:rFonts w:ascii="Angsana New" w:hAnsi="Angsana New"/>
          <w:spacing w:val="-6"/>
          <w:sz w:val="30"/>
          <w:szCs w:val="30"/>
        </w:rPr>
        <w:t>-0.91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2A75E9">
        <w:rPr>
          <w:rFonts w:ascii="Angsana New" w:hAnsi="Angsana New" w:hint="cs"/>
          <w:spacing w:val="-6"/>
          <w:sz w:val="30"/>
          <w:szCs w:val="30"/>
          <w:cs/>
        </w:rPr>
        <w:t>ตามลำดับของกลุ่มบริษัท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2A75E9">
        <w:rPr>
          <w:rFonts w:ascii="Angsana New" w:hAnsi="Angsana New" w:hint="cs"/>
          <w:spacing w:val="-6"/>
          <w:sz w:val="30"/>
          <w:szCs w:val="30"/>
          <w:cs/>
        </w:rPr>
        <w:t>และร้อยละ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-</w:t>
      </w:r>
      <w:r w:rsidR="002A75E9">
        <w:rPr>
          <w:rFonts w:ascii="Angsana New" w:hAnsi="Angsana New"/>
          <w:spacing w:val="-6"/>
          <w:sz w:val="30"/>
          <w:szCs w:val="30"/>
        </w:rPr>
        <w:t>2.28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2A75E9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2A75E9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>
        <w:rPr>
          <w:rFonts w:ascii="Angsana New" w:hAnsi="Angsana New"/>
          <w:spacing w:val="-6"/>
          <w:sz w:val="30"/>
          <w:szCs w:val="30"/>
        </w:rPr>
        <w:t>0.43</w:t>
      </w:r>
      <w:r w:rsidR="002A75E9" w:rsidRPr="002A75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2A75E9">
        <w:rPr>
          <w:rFonts w:ascii="Angsana New" w:hAnsi="Angsana New" w:hint="cs"/>
          <w:spacing w:val="-6"/>
          <w:sz w:val="30"/>
          <w:szCs w:val="30"/>
          <w:cs/>
        </w:rPr>
        <w:t>ตามลำดับของบริษัท</w:t>
      </w:r>
      <w:r w:rsidR="002A75E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การเปลี่ยนแปลงในอัตราภาษีเงินได้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>ที่แท้จริงมีสาเหตุหลักจาก</w:t>
      </w:r>
      <w:r w:rsidR="0009553B">
        <w:rPr>
          <w:rFonts w:ascii="Angsana New" w:hAnsi="Angsana New" w:hint="cs"/>
          <w:spacing w:val="-6"/>
          <w:sz w:val="30"/>
          <w:szCs w:val="30"/>
          <w:cs/>
          <w:lang w:val="th-TH"/>
        </w:rPr>
        <w:t>ผลขาดทุนยกมา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087D54"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และมีรายได้ส่วนหนึ่งของบริษัทที่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>ได้รับสิทธิประโยชน์ตามพระราชบัญญัติส่งเสริมการลงทุนตามที่กล่าวไว้ในหมายเหตุ 1</w:t>
      </w:r>
      <w:r w:rsidR="00941828" w:rsidRPr="00087D54">
        <w:rPr>
          <w:rFonts w:ascii="Angsana New" w:hAnsi="Angsana New" w:hint="cs"/>
          <w:spacing w:val="-6"/>
          <w:sz w:val="30"/>
          <w:szCs w:val="30"/>
          <w:cs/>
          <w:lang w:val="th-TH"/>
        </w:rPr>
        <w:t>4</w:t>
      </w:r>
      <w:r w:rsidR="003B6CC1" w:rsidRPr="00941828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C430A7" w:rsidRPr="00402820" w:rsidRDefault="00C43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:rsidR="008712D9" w:rsidRPr="005217B6" w:rsidRDefault="006E7F03" w:rsidP="0031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217B6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011968">
        <w:rPr>
          <w:rFonts w:ascii="Angsana New" w:hAnsi="Angsana New"/>
          <w:b/>
          <w:bCs/>
          <w:sz w:val="30"/>
          <w:szCs w:val="30"/>
        </w:rPr>
        <w:t>3</w:t>
      </w:r>
      <w:r w:rsidR="008712D9" w:rsidRPr="005217B6">
        <w:rPr>
          <w:rFonts w:ascii="Angsana New" w:hAnsi="Angsana New"/>
          <w:b/>
          <w:bCs/>
          <w:sz w:val="30"/>
          <w:szCs w:val="30"/>
        </w:rPr>
        <w:tab/>
      </w:r>
      <w:r w:rsidR="0016107E">
        <w:rPr>
          <w:rFonts w:ascii="Angsana New" w:hAnsi="Angsana New" w:hint="cs"/>
          <w:b/>
          <w:bCs/>
          <w:sz w:val="30"/>
          <w:szCs w:val="30"/>
          <w:cs/>
        </w:rPr>
        <w:t>กำไร (</w:t>
      </w:r>
      <w:r w:rsidR="007426E0" w:rsidRPr="005217B6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6107E"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8712D9" w:rsidRPr="005217B6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8712D9" w:rsidRPr="00156223" w:rsidRDefault="008712D9" w:rsidP="0098219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cs/>
        </w:rPr>
      </w:pPr>
    </w:p>
    <w:p w:rsidR="008712D9" w:rsidRPr="005217B6" w:rsidRDefault="0016107E" w:rsidP="0075617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กำไร (</w:t>
      </w:r>
      <w:r w:rsidR="00B9792A"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="008712D9" w:rsidRPr="005217B6">
        <w:rPr>
          <w:rFonts w:ascii="Angsana New" w:hAnsi="Angsana New" w:cs="Angsana New"/>
          <w:cs/>
        </w:rPr>
        <w:t>ต่อหุ้นขั้นพื้นฐานสำหรับงวดสามเดือน</w:t>
      </w:r>
      <w:r w:rsidR="00570F0C">
        <w:rPr>
          <w:rFonts w:ascii="Angsana New" w:hAnsi="Angsana New" w:cs="Angsana New" w:hint="cs"/>
          <w:cs/>
        </w:rPr>
        <w:t>และหกเดือน</w:t>
      </w:r>
      <w:r w:rsidR="008712D9" w:rsidRPr="005217B6">
        <w:rPr>
          <w:rFonts w:ascii="Angsana New" w:hAnsi="Angsana New" w:cs="Angsana New"/>
          <w:cs/>
        </w:rPr>
        <w:t xml:space="preserve">สิ้นสุดวันที่ </w:t>
      </w:r>
      <w:r w:rsidR="00570F0C">
        <w:rPr>
          <w:rFonts w:ascii="Angsana New" w:hAnsi="Angsana New" w:cs="Angsana New"/>
          <w:cs/>
        </w:rPr>
        <w:t>3</w:t>
      </w:r>
      <w:r w:rsidR="00570F0C">
        <w:rPr>
          <w:rFonts w:ascii="Angsana New" w:hAnsi="Angsana New" w:cs="Angsana New"/>
          <w:lang w:val="en-US"/>
        </w:rPr>
        <w:t xml:space="preserve">0 </w:t>
      </w:r>
      <w:r w:rsidR="00570F0C">
        <w:rPr>
          <w:rFonts w:ascii="Angsana New" w:hAnsi="Angsana New" w:cs="Angsana New" w:hint="cs"/>
          <w:cs/>
          <w:lang w:val="en-US"/>
        </w:rPr>
        <w:t>มิถุนายน</w:t>
      </w:r>
      <w:r w:rsidR="0063552E" w:rsidRPr="005217B6">
        <w:rPr>
          <w:rFonts w:ascii="Angsana New" w:hAnsi="Angsana New" w:cs="Angsana New"/>
          <w:cs/>
        </w:rPr>
        <w:t xml:space="preserve"> </w:t>
      </w:r>
      <w:r w:rsidR="00A5043F" w:rsidRPr="005217B6">
        <w:rPr>
          <w:rFonts w:ascii="Angsana New" w:hAnsi="Angsana New" w:cs="Angsana New"/>
          <w:cs/>
        </w:rPr>
        <w:t>25</w:t>
      </w:r>
      <w:r w:rsidR="00C51A34">
        <w:rPr>
          <w:rFonts w:ascii="Angsana New" w:hAnsi="Angsana New" w:cs="Angsana New" w:hint="cs"/>
          <w:cs/>
        </w:rPr>
        <w:t>61</w:t>
      </w:r>
      <w:r w:rsidR="00756173" w:rsidRPr="005217B6">
        <w:rPr>
          <w:rFonts w:ascii="Angsana New" w:hAnsi="Angsana New" w:cs="Angsana New" w:hint="cs"/>
          <w:cs/>
          <w:lang w:val="en-US"/>
        </w:rPr>
        <w:t xml:space="preserve"> และ </w:t>
      </w:r>
      <w:r w:rsidR="00C51A34">
        <w:rPr>
          <w:rFonts w:ascii="Angsana New" w:hAnsi="Angsana New" w:cs="Angsana New"/>
          <w:lang w:val="en-US"/>
        </w:rPr>
        <w:t>2560</w:t>
      </w:r>
      <w:r w:rsidR="000225E6" w:rsidRPr="005217B6">
        <w:rPr>
          <w:rFonts w:ascii="Angsana New" w:hAnsi="Angsana New" w:cs="Angsana New"/>
          <w:lang w:val="en-US"/>
        </w:rPr>
        <w:t xml:space="preserve"> </w:t>
      </w:r>
      <w:r w:rsidR="008712D9" w:rsidRPr="005217B6">
        <w:rPr>
          <w:rFonts w:ascii="Angsana New" w:hAnsi="Angsana New" w:cs="Angsana New"/>
          <w:cs/>
        </w:rPr>
        <w:t>คำนวณจาก</w:t>
      </w:r>
      <w:r w:rsidR="00011968">
        <w:rPr>
          <w:rFonts w:ascii="Angsana New" w:hAnsi="Angsana New" w:cs="Angsana New" w:hint="cs"/>
          <w:cs/>
        </w:rPr>
        <w:t>กำไร (</w:t>
      </w:r>
      <w:r w:rsidR="00B9792A" w:rsidRPr="005217B6">
        <w:rPr>
          <w:rFonts w:ascii="Angsana New" w:hAnsi="Angsana New" w:cs="Angsana New" w:hint="cs"/>
          <w:cs/>
        </w:rPr>
        <w:t>ขาดทุน</w:t>
      </w:r>
      <w:r w:rsidR="00011968">
        <w:rPr>
          <w:rFonts w:ascii="Angsana New" w:hAnsi="Angsana New" w:cs="Angsana New" w:hint="cs"/>
          <w:cs/>
        </w:rPr>
        <w:t>)</w:t>
      </w:r>
      <w:r w:rsidR="00A4597D">
        <w:rPr>
          <w:rFonts w:ascii="Angsana New" w:hAnsi="Angsana New" w:cs="Angsana New" w:hint="cs"/>
          <w:cs/>
        </w:rPr>
        <w:t xml:space="preserve"> </w:t>
      </w:r>
      <w:r w:rsidR="00756173" w:rsidRPr="005217B6">
        <w:rPr>
          <w:rFonts w:ascii="Angsana New" w:hAnsi="Angsana New" w:cs="Angsana New" w:hint="cs"/>
          <w:cs/>
        </w:rPr>
        <w:t>สำหรับงวดที่เป็น</w:t>
      </w:r>
      <w:r w:rsidR="008712D9" w:rsidRPr="005217B6">
        <w:rPr>
          <w:rFonts w:ascii="Angsana New" w:hAnsi="Angsana New" w:cs="Angsana New"/>
          <w:cs/>
        </w:rPr>
        <w:t>ส่วนของผู้ถือหุ้น</w:t>
      </w:r>
      <w:r w:rsidR="00327B17" w:rsidRPr="005217B6">
        <w:rPr>
          <w:rFonts w:ascii="Angsana New" w:hAnsi="Angsana New" w:cs="Angsana New" w:hint="cs"/>
          <w:cs/>
        </w:rPr>
        <w:t>สามัญ</w:t>
      </w:r>
      <w:r w:rsidR="00D05A8D" w:rsidRPr="005217B6">
        <w:rPr>
          <w:rFonts w:ascii="Angsana New" w:hAnsi="Angsana New" w:cs="Angsana New" w:hint="cs"/>
          <w:cs/>
        </w:rPr>
        <w:t>ของบริษัท</w:t>
      </w:r>
      <w:r w:rsidR="008712D9" w:rsidRPr="005217B6">
        <w:rPr>
          <w:rFonts w:ascii="Angsana New" w:hAnsi="Angsana New" w:cs="Angsana New"/>
          <w:cs/>
        </w:rPr>
        <w:t>และ</w:t>
      </w:r>
      <w:r w:rsidR="00933D6A" w:rsidRPr="005217B6">
        <w:rPr>
          <w:rFonts w:ascii="Angsana New" w:hAnsi="Angsana New" w:cs="Angsana New" w:hint="cs"/>
          <w:cs/>
        </w:rPr>
        <w:t>จำนวน</w:t>
      </w:r>
      <w:r w:rsidR="008712D9" w:rsidRPr="005217B6">
        <w:rPr>
          <w:rFonts w:ascii="Angsana New" w:hAnsi="Angsana New" w:cs="Angsana New"/>
          <w:cs/>
        </w:rPr>
        <w:t>หุ้นสามัญที่ออกจำหน่ายแล้วระหว่างงวด</w:t>
      </w:r>
      <w:r w:rsidR="003946C3">
        <w:rPr>
          <w:rFonts w:ascii="Angsana New" w:hAnsi="Angsana New" w:cs="Angsana New" w:hint="cs"/>
          <w:cs/>
        </w:rPr>
        <w:t>โดย</w:t>
      </w:r>
      <w:r w:rsidR="00756173" w:rsidRPr="005217B6">
        <w:rPr>
          <w:rFonts w:ascii="Angsana New" w:hAnsi="Angsana New" w:cs="Angsana New" w:hint="cs"/>
          <w:cs/>
        </w:rPr>
        <w:t>แสดงการคำนวณดังนี้</w:t>
      </w:r>
    </w:p>
    <w:p w:rsidR="00ED2F49" w:rsidRDefault="00ED2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tbl>
      <w:tblPr>
        <w:tblW w:w="97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65"/>
        <w:gridCol w:w="1247"/>
        <w:gridCol w:w="265"/>
        <w:gridCol w:w="1265"/>
      </w:tblGrid>
      <w:tr w:rsidR="00ED2F49" w:rsidRPr="00CE095C" w:rsidTr="00BA7266">
        <w:tc>
          <w:tcPr>
            <w:tcW w:w="3870" w:type="dxa"/>
            <w:shd w:val="clear" w:color="auto" w:fill="auto"/>
          </w:tcPr>
          <w:p w:rsidR="00ED2F49" w:rsidRPr="00FB2DB4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77" w:type="dxa"/>
            <w:gridSpan w:val="3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D2F49" w:rsidRPr="00CE095C" w:rsidTr="00BA7266">
        <w:tc>
          <w:tcPr>
            <w:tcW w:w="3870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CE0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5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5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</w:tr>
      <w:tr w:rsidR="00ED2F49" w:rsidRPr="00CE095C" w:rsidTr="00BA7266">
        <w:tc>
          <w:tcPr>
            <w:tcW w:w="3870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2" w:type="dxa"/>
            <w:gridSpan w:val="7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</w:t>
            </w:r>
            <w:r w:rsidRPr="00CE095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ED2F49" w:rsidRPr="00CE095C" w:rsidTr="00BA7266">
        <w:tc>
          <w:tcPr>
            <w:tcW w:w="3870" w:type="dxa"/>
          </w:tcPr>
          <w:p w:rsidR="00ED2F49" w:rsidRPr="00CE095C" w:rsidRDefault="00ED2F49" w:rsidP="00DD100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</w:t>
            </w:r>
            <w:r w:rsidRPr="00CE09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60" w:type="dxa"/>
          </w:tcPr>
          <w:p w:rsidR="00ED2F49" w:rsidRPr="00CE095C" w:rsidRDefault="00ED2F49" w:rsidP="00DD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D2F49" w:rsidRPr="00CE095C" w:rsidRDefault="00ED2F49" w:rsidP="00DD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ED2F49" w:rsidRPr="00CE095C" w:rsidRDefault="00ED2F49" w:rsidP="00DD100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ED2F49" w:rsidRPr="00CE095C" w:rsidRDefault="00ED2F49" w:rsidP="00DD100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2F49" w:rsidRPr="00CE095C" w:rsidTr="00BA7266">
        <w:tc>
          <w:tcPr>
            <w:tcW w:w="3870" w:type="dxa"/>
          </w:tcPr>
          <w:p w:rsidR="00ED2F49" w:rsidRPr="00CE095C" w:rsidRDefault="00ED2F49" w:rsidP="00ED2F4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D2F49" w:rsidRPr="00CE095C" w:rsidRDefault="002A75E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75E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11,000,602</w:t>
            </w:r>
          </w:p>
        </w:tc>
        <w:tc>
          <w:tcPr>
            <w:tcW w:w="270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D2F49" w:rsidRPr="00CE095C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978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(23,478,271)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:rsidR="00ED2F49" w:rsidRPr="00CE095C" w:rsidRDefault="002A75E9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5E9">
              <w:rPr>
                <w:rFonts w:ascii="Angsana New" w:hAnsi="Angsana New"/>
                <w:b/>
                <w:bCs/>
                <w:sz w:val="30"/>
                <w:szCs w:val="30"/>
              </w:rPr>
              <w:t>1,065,814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:rsidR="00ED2F49" w:rsidRPr="00CE095C" w:rsidRDefault="00833A31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(18,601,668</w:t>
            </w:r>
            <w:r w:rsidR="00ED2F49" w:rsidRPr="00E51D4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D2F49" w:rsidRPr="000B0E7E" w:rsidTr="00BA7266">
        <w:tc>
          <w:tcPr>
            <w:tcW w:w="3870" w:type="dxa"/>
          </w:tcPr>
          <w:p w:rsidR="00ED2F49" w:rsidRPr="000B0E7E" w:rsidRDefault="00ED2F49" w:rsidP="00ED2F4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2F49">
              <w:rPr>
                <w:rFonts w:ascii="Angsana New" w:hAnsi="Angsana New"/>
                <w:sz w:val="30"/>
                <w:szCs w:val="30"/>
                <w:lang w:val="en-US" w:bidi="th-TH"/>
              </w:rPr>
              <w:t>635,539,843</w:t>
            </w:r>
          </w:p>
        </w:tc>
        <w:tc>
          <w:tcPr>
            <w:tcW w:w="270" w:type="dxa"/>
          </w:tcPr>
          <w:p w:rsidR="00ED2F49" w:rsidRPr="000B0E7E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459,583,548</w:t>
            </w:r>
          </w:p>
        </w:tc>
        <w:tc>
          <w:tcPr>
            <w:tcW w:w="265" w:type="dxa"/>
          </w:tcPr>
          <w:p w:rsidR="00ED2F49" w:rsidRPr="000B0E7E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2F49">
              <w:rPr>
                <w:rFonts w:ascii="Angsana New" w:hAnsi="Angsana New"/>
                <w:sz w:val="30"/>
                <w:szCs w:val="30"/>
                <w:lang w:val="en-US" w:bidi="th-TH"/>
              </w:rPr>
              <w:t>635,539,843</w:t>
            </w:r>
          </w:p>
        </w:tc>
        <w:tc>
          <w:tcPr>
            <w:tcW w:w="265" w:type="dxa"/>
          </w:tcPr>
          <w:p w:rsidR="00ED2F49" w:rsidRPr="000B0E7E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E7E">
              <w:rPr>
                <w:rFonts w:ascii="Angsana New" w:hAnsi="Angsana New"/>
                <w:sz w:val="30"/>
                <w:szCs w:val="30"/>
                <w:lang w:val="en-US" w:bidi="th-TH"/>
              </w:rPr>
              <w:t>459,583,548</w:t>
            </w:r>
          </w:p>
        </w:tc>
      </w:tr>
      <w:tr w:rsidR="00ED2F49" w:rsidRPr="000B0E7E" w:rsidTr="00BA7266">
        <w:tc>
          <w:tcPr>
            <w:tcW w:w="3870" w:type="dxa"/>
          </w:tcPr>
          <w:p w:rsidR="00ED2F49" w:rsidRDefault="00ED2F49" w:rsidP="00ED2F4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ผลกระทบจากการใช้สิทธิ </w:t>
            </w:r>
          </w:p>
          <w:p w:rsidR="00ED2F49" w:rsidRPr="00803571" w:rsidRDefault="00ED2F49" w:rsidP="00ED2F4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ED2F49" w:rsidRPr="000B0E7E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104,413,626</w:t>
            </w:r>
          </w:p>
        </w:tc>
        <w:tc>
          <w:tcPr>
            <w:tcW w:w="265" w:type="dxa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:rsidR="00ED2F49" w:rsidRPr="000B0E7E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F49" w:rsidRPr="000B0E7E" w:rsidRDefault="00ED2F49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420864">
              <w:rPr>
                <w:rFonts w:ascii="Angsana New" w:hAnsi="Angsana New"/>
                <w:sz w:val="30"/>
                <w:szCs w:val="30"/>
              </w:rPr>
              <w:t>104,413,626</w:t>
            </w:r>
          </w:p>
        </w:tc>
      </w:tr>
      <w:tr w:rsidR="00ED2F49" w:rsidRPr="00CE095C" w:rsidTr="00BA7266">
        <w:tc>
          <w:tcPr>
            <w:tcW w:w="3870" w:type="dxa"/>
          </w:tcPr>
          <w:p w:rsidR="00ED2F49" w:rsidRPr="00315E32" w:rsidRDefault="00ED2F49" w:rsidP="00ED2F4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E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D2F49" w:rsidRPr="00622A46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D2F49" w:rsidRPr="00622A46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ED2F49" w:rsidRPr="00622A46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ED2F49" w:rsidRPr="00622A46" w:rsidRDefault="00ED2F49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D2F49" w:rsidRPr="00CE095C" w:rsidTr="00BA7266">
        <w:tc>
          <w:tcPr>
            <w:tcW w:w="3870" w:type="dxa"/>
          </w:tcPr>
          <w:p w:rsidR="00ED2F49" w:rsidRPr="00CE095C" w:rsidRDefault="00ED2F49" w:rsidP="00ED2F4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D2F49" w:rsidRPr="00CE095C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635,539,843</w:t>
            </w:r>
          </w:p>
        </w:tc>
        <w:tc>
          <w:tcPr>
            <w:tcW w:w="270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D2F49" w:rsidRPr="00CE095C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563,997,174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ED2F49" w:rsidRPr="00CE095C" w:rsidRDefault="00ED2F49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635,539,843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ED2F49" w:rsidRPr="00CE095C" w:rsidRDefault="00ED2F49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08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563,997,174</w:t>
            </w:r>
          </w:p>
        </w:tc>
      </w:tr>
      <w:tr w:rsidR="00ED2F49" w:rsidRPr="00CE095C" w:rsidTr="00BA7266">
        <w:tc>
          <w:tcPr>
            <w:tcW w:w="3870" w:type="dxa"/>
          </w:tcPr>
          <w:p w:rsidR="00ED2F49" w:rsidRPr="00CE095C" w:rsidRDefault="00ED2F49" w:rsidP="00ED2F4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E0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ED2F49" w:rsidRPr="00CE095C" w:rsidRDefault="00BA7266" w:rsidP="00ED2F4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A726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0.02</w:t>
            </w:r>
          </w:p>
        </w:tc>
        <w:tc>
          <w:tcPr>
            <w:tcW w:w="270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ED2F49" w:rsidRPr="00CE095C" w:rsidRDefault="00ED2F49" w:rsidP="00ED2F4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E095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Pr="00CE095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:rsidR="00ED2F49" w:rsidRPr="00CE095C" w:rsidRDefault="00BA7266" w:rsidP="00ED2F4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266">
              <w:rPr>
                <w:rFonts w:ascii="Angsana New" w:hAnsi="Angsana New"/>
                <w:b/>
                <w:bCs/>
                <w:sz w:val="30"/>
                <w:szCs w:val="30"/>
              </w:rPr>
              <w:t>0.002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</w:tcPr>
          <w:p w:rsidR="00ED2F49" w:rsidRPr="00CE095C" w:rsidRDefault="00ED2F49" w:rsidP="00ED2F49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CE095C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D2F49" w:rsidRPr="00FB2DB4" w:rsidTr="00BA7266">
        <w:tc>
          <w:tcPr>
            <w:tcW w:w="3870" w:type="dxa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77" w:type="dxa"/>
            <w:gridSpan w:val="3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ED2F49" w:rsidRPr="00FB2DB4" w:rsidTr="00BA7266">
        <w:tc>
          <w:tcPr>
            <w:tcW w:w="3870" w:type="dxa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77" w:type="dxa"/>
            <w:gridSpan w:val="3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BA7266" w:rsidRPr="00FB2DB4" w:rsidTr="00BA7266">
        <w:tc>
          <w:tcPr>
            <w:tcW w:w="3870" w:type="dxa"/>
          </w:tcPr>
          <w:p w:rsidR="00BA7266" w:rsidRPr="00FB2DB4" w:rsidRDefault="00BA7266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BA7266" w:rsidRPr="00FB2DB4" w:rsidRDefault="00BA7266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:rsidR="00BA7266" w:rsidRPr="00FB2DB4" w:rsidRDefault="00BA7266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77" w:type="dxa"/>
            <w:gridSpan w:val="3"/>
            <w:shd w:val="clear" w:color="auto" w:fill="auto"/>
          </w:tcPr>
          <w:p w:rsidR="00BA7266" w:rsidRPr="00FB2DB4" w:rsidRDefault="00BA7266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ED2F49" w:rsidRPr="00FB2DB4" w:rsidTr="00BA7266">
        <w:tc>
          <w:tcPr>
            <w:tcW w:w="3870" w:type="dxa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77" w:type="dxa"/>
            <w:gridSpan w:val="3"/>
            <w:shd w:val="clear" w:color="auto" w:fill="auto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ED2F49" w:rsidRPr="00CE095C" w:rsidTr="00BA7266">
        <w:tc>
          <w:tcPr>
            <w:tcW w:w="3870" w:type="dxa"/>
          </w:tcPr>
          <w:p w:rsidR="00ED2F49" w:rsidRPr="00FB2DB4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77" w:type="dxa"/>
            <w:gridSpan w:val="3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A7266" w:rsidRPr="00CE095C" w:rsidTr="00BA7266">
        <w:tc>
          <w:tcPr>
            <w:tcW w:w="3870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CE0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5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7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5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2560</w:t>
            </w:r>
          </w:p>
        </w:tc>
      </w:tr>
      <w:tr w:rsidR="00BA7266" w:rsidRPr="00CE095C" w:rsidTr="00BA7266">
        <w:tc>
          <w:tcPr>
            <w:tcW w:w="3870" w:type="dxa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2" w:type="dxa"/>
            <w:gridSpan w:val="7"/>
          </w:tcPr>
          <w:p w:rsidR="00BA7266" w:rsidRPr="00CE095C" w:rsidRDefault="00BA7266" w:rsidP="00BA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</w:t>
            </w:r>
            <w:r w:rsidRPr="00CE095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471354" w:rsidRPr="006969F3" w:rsidTr="00BA7266">
        <w:tc>
          <w:tcPr>
            <w:tcW w:w="3870" w:type="dxa"/>
          </w:tcPr>
          <w:p w:rsidR="00471354" w:rsidRPr="00CE095C" w:rsidRDefault="00471354" w:rsidP="0047135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</w:t>
            </w:r>
            <w:r w:rsidRPr="00CE09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60" w:type="dxa"/>
          </w:tcPr>
          <w:p w:rsidR="00471354" w:rsidRPr="006969F3" w:rsidRDefault="00471354" w:rsidP="004713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71354" w:rsidRPr="006969F3" w:rsidRDefault="00471354" w:rsidP="004713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471354" w:rsidRPr="006969F3" w:rsidRDefault="00471354" w:rsidP="004713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471354" w:rsidRPr="006969F3" w:rsidRDefault="00471354" w:rsidP="004713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71354" w:rsidRPr="006969F3" w:rsidTr="00BA7266">
        <w:tc>
          <w:tcPr>
            <w:tcW w:w="3870" w:type="dxa"/>
          </w:tcPr>
          <w:p w:rsidR="00471354" w:rsidRPr="00CE095C" w:rsidRDefault="00471354" w:rsidP="00543B9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3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  <w:r w:rsidR="00543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71354" w:rsidRPr="00CE095C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14,926,646</w:t>
            </w:r>
          </w:p>
        </w:tc>
        <w:tc>
          <w:tcPr>
            <w:tcW w:w="270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71354" w:rsidRPr="006969F3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22A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(41,904,213)</w:t>
            </w:r>
          </w:p>
        </w:tc>
        <w:tc>
          <w:tcPr>
            <w:tcW w:w="265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471354" w:rsidRPr="00CE095C" w:rsidRDefault="00471354" w:rsidP="00471354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266">
              <w:rPr>
                <w:rFonts w:ascii="Angsana New" w:hAnsi="Angsana New"/>
                <w:b/>
                <w:bCs/>
                <w:sz w:val="30"/>
                <w:szCs w:val="30"/>
              </w:rPr>
              <w:t>5,365,780</w:t>
            </w:r>
          </w:p>
        </w:tc>
        <w:tc>
          <w:tcPr>
            <w:tcW w:w="265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471354" w:rsidRPr="006969F3" w:rsidRDefault="00471354" w:rsidP="00833A3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(24,852,2</w:t>
            </w:r>
            <w:r w:rsidR="00833A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Pr="00901C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71354" w:rsidRPr="000B0E7E" w:rsidTr="00BA7266">
        <w:tc>
          <w:tcPr>
            <w:tcW w:w="3870" w:type="dxa"/>
          </w:tcPr>
          <w:p w:rsidR="00471354" w:rsidRPr="000B0E7E" w:rsidRDefault="00471354" w:rsidP="0047135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2F49">
              <w:rPr>
                <w:rFonts w:ascii="Angsana New" w:hAnsi="Angsana New"/>
                <w:sz w:val="30"/>
                <w:szCs w:val="30"/>
                <w:lang w:val="en-US" w:bidi="th-TH"/>
              </w:rPr>
              <w:t>635,539,843</w:t>
            </w:r>
          </w:p>
        </w:tc>
        <w:tc>
          <w:tcPr>
            <w:tcW w:w="270" w:type="dxa"/>
          </w:tcPr>
          <w:p w:rsidR="00471354" w:rsidRPr="000B0E7E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459,583,548</w:t>
            </w:r>
          </w:p>
        </w:tc>
        <w:tc>
          <w:tcPr>
            <w:tcW w:w="265" w:type="dxa"/>
          </w:tcPr>
          <w:p w:rsidR="00471354" w:rsidRPr="000B0E7E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2F49">
              <w:rPr>
                <w:rFonts w:ascii="Angsana New" w:hAnsi="Angsana New"/>
                <w:sz w:val="30"/>
                <w:szCs w:val="30"/>
                <w:lang w:val="en-US" w:bidi="th-TH"/>
              </w:rPr>
              <w:t>635,539,843</w:t>
            </w:r>
          </w:p>
        </w:tc>
        <w:tc>
          <w:tcPr>
            <w:tcW w:w="265" w:type="dxa"/>
          </w:tcPr>
          <w:p w:rsidR="00471354" w:rsidRPr="000B0E7E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E7E">
              <w:rPr>
                <w:rFonts w:ascii="Angsana New" w:hAnsi="Angsana New"/>
                <w:sz w:val="30"/>
                <w:szCs w:val="30"/>
                <w:lang w:val="en-US" w:bidi="th-TH"/>
              </w:rPr>
              <w:t>459,583,548</w:t>
            </w:r>
          </w:p>
        </w:tc>
      </w:tr>
      <w:tr w:rsidR="00471354" w:rsidRPr="000B0E7E" w:rsidTr="00BA7266">
        <w:tc>
          <w:tcPr>
            <w:tcW w:w="3870" w:type="dxa"/>
          </w:tcPr>
          <w:p w:rsidR="00471354" w:rsidRDefault="00471354" w:rsidP="0047135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ผลกระทบจากการใช้สิทธิ </w:t>
            </w:r>
          </w:p>
          <w:p w:rsidR="00471354" w:rsidRPr="00803571" w:rsidRDefault="00471354" w:rsidP="0047135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471354" w:rsidRPr="000B0E7E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B0E7E">
              <w:rPr>
                <w:rFonts w:ascii="Angsana New" w:hAnsi="Angsana New"/>
                <w:sz w:val="30"/>
                <w:szCs w:val="30"/>
                <w:cs/>
                <w:lang w:bidi="th-TH"/>
              </w:rPr>
              <w:t>52</w:t>
            </w:r>
            <w:r w:rsidRPr="000B0E7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B0E7E">
              <w:rPr>
                <w:rFonts w:ascii="Angsana New" w:hAnsi="Angsana New"/>
                <w:sz w:val="30"/>
                <w:szCs w:val="30"/>
                <w:cs/>
                <w:lang w:bidi="th-TH"/>
              </w:rPr>
              <w:t>495</w:t>
            </w:r>
            <w:r w:rsidRPr="000B0E7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B0E7E">
              <w:rPr>
                <w:rFonts w:ascii="Angsana New" w:hAnsi="Angsana New"/>
                <w:sz w:val="30"/>
                <w:szCs w:val="30"/>
                <w:cs/>
                <w:lang w:bidi="th-TH"/>
              </w:rPr>
              <w:t>248</w:t>
            </w:r>
          </w:p>
        </w:tc>
        <w:tc>
          <w:tcPr>
            <w:tcW w:w="265" w:type="dxa"/>
            <w:vAlign w:val="bottom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:rsidR="00471354" w:rsidRPr="000B0E7E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354" w:rsidRPr="000B0E7E" w:rsidRDefault="00471354" w:rsidP="00471354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B0E7E">
              <w:rPr>
                <w:rFonts w:ascii="Angsana New" w:hAnsi="Angsana New"/>
                <w:sz w:val="30"/>
                <w:szCs w:val="30"/>
              </w:rPr>
              <w:t>52,495,248</w:t>
            </w:r>
          </w:p>
        </w:tc>
      </w:tr>
      <w:tr w:rsidR="00471354" w:rsidRPr="00CE095C" w:rsidTr="00BA7266">
        <w:tc>
          <w:tcPr>
            <w:tcW w:w="3870" w:type="dxa"/>
          </w:tcPr>
          <w:p w:rsidR="00471354" w:rsidRPr="00315E32" w:rsidRDefault="00471354" w:rsidP="0047135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E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71354" w:rsidRPr="00622A46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71354" w:rsidRPr="00CE095C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71354" w:rsidRPr="00622A46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471354" w:rsidRPr="00CE095C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471354" w:rsidRPr="00622A46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471354" w:rsidRPr="00CE095C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471354" w:rsidRPr="00622A46" w:rsidRDefault="00471354" w:rsidP="00471354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71354" w:rsidRPr="00CE095C" w:rsidTr="00BA7266">
        <w:tc>
          <w:tcPr>
            <w:tcW w:w="3870" w:type="dxa"/>
          </w:tcPr>
          <w:p w:rsidR="00471354" w:rsidRPr="00CE095C" w:rsidRDefault="00471354" w:rsidP="0047135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71354" w:rsidRPr="00CE095C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635,539,843</w:t>
            </w:r>
          </w:p>
        </w:tc>
        <w:tc>
          <w:tcPr>
            <w:tcW w:w="270" w:type="dxa"/>
          </w:tcPr>
          <w:p w:rsidR="00471354" w:rsidRPr="00CE095C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71354" w:rsidRPr="00CE095C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82FF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512,078,796</w:t>
            </w:r>
          </w:p>
        </w:tc>
        <w:tc>
          <w:tcPr>
            <w:tcW w:w="265" w:type="dxa"/>
          </w:tcPr>
          <w:p w:rsidR="00471354" w:rsidRPr="00CE095C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471354" w:rsidRPr="00CE095C" w:rsidRDefault="00471354" w:rsidP="0047135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635,539,843</w:t>
            </w:r>
          </w:p>
        </w:tc>
        <w:tc>
          <w:tcPr>
            <w:tcW w:w="265" w:type="dxa"/>
          </w:tcPr>
          <w:p w:rsidR="00471354" w:rsidRPr="00CE095C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471354" w:rsidRPr="00CE095C" w:rsidRDefault="00471354" w:rsidP="00471354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2F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512,078,796</w:t>
            </w:r>
          </w:p>
        </w:tc>
      </w:tr>
      <w:tr w:rsidR="00471354" w:rsidRPr="006969F3" w:rsidTr="00BA7266">
        <w:tc>
          <w:tcPr>
            <w:tcW w:w="3870" w:type="dxa"/>
          </w:tcPr>
          <w:p w:rsidR="00471354" w:rsidRPr="00CE095C" w:rsidRDefault="00471354" w:rsidP="0047135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E0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471354" w:rsidRPr="00CE095C" w:rsidRDefault="00471354" w:rsidP="0047135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A726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0.02</w:t>
            </w:r>
          </w:p>
        </w:tc>
        <w:tc>
          <w:tcPr>
            <w:tcW w:w="270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471354" w:rsidRPr="006969F3" w:rsidRDefault="00471354" w:rsidP="004713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(0.08</w:t>
            </w:r>
            <w:r w:rsidRPr="006969F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:rsidR="00471354" w:rsidRPr="00CE095C" w:rsidRDefault="00471354" w:rsidP="00471354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266">
              <w:rPr>
                <w:rFonts w:ascii="Angsana New" w:hAnsi="Angsana New"/>
                <w:b/>
                <w:bCs/>
                <w:sz w:val="30"/>
                <w:szCs w:val="30"/>
              </w:rPr>
              <w:t>0.008</w:t>
            </w:r>
          </w:p>
        </w:tc>
        <w:tc>
          <w:tcPr>
            <w:tcW w:w="265" w:type="dxa"/>
          </w:tcPr>
          <w:p w:rsidR="00471354" w:rsidRPr="006969F3" w:rsidRDefault="00471354" w:rsidP="00471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</w:tcPr>
          <w:p w:rsidR="00471354" w:rsidRPr="006969F3" w:rsidRDefault="00471354" w:rsidP="00471354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(0.05</w:t>
            </w:r>
            <w:r w:rsidRPr="006969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C11F73" w:rsidRDefault="00C11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:rsidR="008712D9" w:rsidRPr="004D3DD6" w:rsidRDefault="00933D6A" w:rsidP="0038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D3DD6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011968">
        <w:rPr>
          <w:rFonts w:ascii="Angsana New" w:hAnsi="Angsana New"/>
          <w:b/>
          <w:bCs/>
          <w:sz w:val="30"/>
          <w:szCs w:val="30"/>
        </w:rPr>
        <w:t>4</w:t>
      </w:r>
      <w:r w:rsidR="008712D9" w:rsidRPr="004D3DD6">
        <w:rPr>
          <w:rFonts w:ascii="Angsana New" w:hAnsi="Angsana New"/>
          <w:b/>
          <w:bCs/>
          <w:sz w:val="30"/>
          <w:szCs w:val="30"/>
        </w:rPr>
        <w:tab/>
      </w:r>
      <w:r w:rsidR="008712D9" w:rsidRPr="004D3DD6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756173" w:rsidRPr="004D3DD6" w:rsidRDefault="00756173" w:rsidP="0068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0D194B" w:rsidRPr="007E4B7A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</w:t>
      </w:r>
      <w:r w:rsidRPr="007E4B7A">
        <w:rPr>
          <w:rFonts w:ascii="Angsana New" w:hAnsi="Angsana New" w:hint="cs"/>
          <w:sz w:val="30"/>
          <w:szCs w:val="30"/>
          <w:cs/>
        </w:rPr>
        <w:t>กลุ่ม</w:t>
      </w:r>
      <w:r w:rsidRPr="007E4B7A">
        <w:rPr>
          <w:rFonts w:ascii="Angsana New" w:hAnsi="Angsana New"/>
          <w:sz w:val="30"/>
          <w:szCs w:val="30"/>
          <w:cs/>
        </w:rPr>
        <w:t>บริษัท</w:t>
      </w:r>
      <w:r w:rsidRPr="007E4B7A">
        <w:rPr>
          <w:rFonts w:ascii="Angsana New" w:hAnsi="Angsana New" w:hint="cs"/>
          <w:sz w:val="30"/>
          <w:szCs w:val="30"/>
          <w:cs/>
        </w:rPr>
        <w:t>ไ</w:t>
      </w:r>
      <w:r w:rsidRPr="007E4B7A">
        <w:rPr>
          <w:rFonts w:ascii="Angsana New" w:hAnsi="Angsana New"/>
          <w:sz w:val="30"/>
          <w:szCs w:val="30"/>
          <w:cs/>
        </w:rPr>
        <w:t>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 พ</w:t>
      </w:r>
      <w:r w:rsidRPr="007E4B7A">
        <w:rPr>
          <w:rFonts w:ascii="Angsana New" w:hAnsi="Angsana New"/>
          <w:sz w:val="30"/>
          <w:szCs w:val="30"/>
        </w:rPr>
        <w:t>.</w:t>
      </w:r>
      <w:r w:rsidRPr="007E4B7A">
        <w:rPr>
          <w:rFonts w:ascii="Angsana New" w:hAnsi="Angsana New"/>
          <w:sz w:val="30"/>
          <w:szCs w:val="30"/>
          <w:cs/>
        </w:rPr>
        <w:t>ศ</w:t>
      </w:r>
      <w:r w:rsidRPr="007E4B7A">
        <w:rPr>
          <w:rFonts w:ascii="Angsana New" w:hAnsi="Angsana New"/>
          <w:sz w:val="30"/>
          <w:szCs w:val="30"/>
        </w:rPr>
        <w:t>. 2520</w:t>
      </w:r>
      <w:r w:rsidRPr="007E4B7A">
        <w:rPr>
          <w:rFonts w:ascii="Angsana New" w:hAnsi="Angsana New"/>
          <w:sz w:val="30"/>
          <w:szCs w:val="30"/>
          <w:cs/>
        </w:rPr>
        <w:t xml:space="preserve"> </w:t>
      </w:r>
      <w:r w:rsidRPr="007E4B7A">
        <w:rPr>
          <w:rFonts w:ascii="Angsana New" w:hAnsi="Angsana New" w:hint="cs"/>
          <w:sz w:val="30"/>
          <w:szCs w:val="30"/>
          <w:cs/>
        </w:rPr>
        <w:t xml:space="preserve">เกี่ยวกับการผลิตเครื่องจักร อุปกรณ์และชิ้นส่วน </w:t>
      </w:r>
      <w:r w:rsidRPr="007E4B7A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:rsidR="000D194B" w:rsidRPr="007E73B1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0D194B" w:rsidRPr="007E4B7A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(</w:t>
      </w:r>
      <w:r w:rsidRPr="007E4B7A">
        <w:rPr>
          <w:rFonts w:ascii="Angsana New" w:hAnsi="Angsana New" w:hint="cs"/>
          <w:sz w:val="30"/>
          <w:szCs w:val="30"/>
          <w:cs/>
        </w:rPr>
        <w:t>ก</w:t>
      </w:r>
      <w:r w:rsidRPr="007E4B7A">
        <w:rPr>
          <w:rFonts w:ascii="Angsana New" w:hAnsi="Angsana New"/>
          <w:sz w:val="30"/>
          <w:szCs w:val="30"/>
          <w:cs/>
        </w:rPr>
        <w:t>)</w:t>
      </w:r>
      <w:r w:rsidRPr="007E4B7A">
        <w:rPr>
          <w:rFonts w:ascii="Angsana New" w:hAnsi="Angsana New"/>
          <w:sz w:val="30"/>
          <w:szCs w:val="30"/>
          <w:cs/>
        </w:rPr>
        <w:tab/>
      </w: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ได้รับยกเว้นอากรขาเข้าสำหรับเครื่องจักรที่ได้รับอนุมัติโดยคณะกรรมการส่งเสริมการลงทุน </w:t>
      </w:r>
    </w:p>
    <w:p w:rsidR="000D194B" w:rsidRPr="0058380D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22"/>
          <w:szCs w:val="22"/>
        </w:rPr>
      </w:pPr>
    </w:p>
    <w:p w:rsidR="000D194B" w:rsidRPr="007E4B7A" w:rsidRDefault="000D194B" w:rsidP="000D194B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8 ปี นับแต่วันที่เริ่มมีรายได้จากการประกอบกิจการนั้น </w:t>
      </w:r>
    </w:p>
    <w:p w:rsidR="000D194B" w:rsidRPr="007E73B1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:rsidR="00BA7266" w:rsidRDefault="000D194B" w:rsidP="00B46129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7E4B7A">
        <w:rPr>
          <w:rFonts w:ascii="Angsana New" w:hAnsi="Angsana New" w:cs="Angsana New"/>
          <w:cs/>
          <w:lang w:val="en-US"/>
        </w:rPr>
        <w:t xml:space="preserve">เนื่องจากเป็นกิจการที่ได้รับการส่งเสริมการลงทุน </w:t>
      </w:r>
      <w:r w:rsidRPr="007E4B7A">
        <w:rPr>
          <w:rFonts w:ascii="Angsana New" w:hAnsi="Angsana New" w:cs="Angsana New" w:hint="cs"/>
          <w:cs/>
          <w:lang w:val="en-US"/>
        </w:rPr>
        <w:t>กลุ่ม</w:t>
      </w:r>
      <w:r w:rsidRPr="007E4B7A">
        <w:rPr>
          <w:rFonts w:ascii="Angsana New" w:hAnsi="Angsana New" w:cs="Angsana New"/>
          <w:cs/>
          <w:lang w:val="en-US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:rsidR="00BA7266" w:rsidRPr="007E4B7A" w:rsidRDefault="00BA7266" w:rsidP="000D194B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F54E35" w:rsidRPr="001159DE" w:rsidRDefault="00F54E35" w:rsidP="00F5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1159DE">
        <w:rPr>
          <w:rFonts w:ascii="Angsana New" w:hAnsi="Angsana New"/>
          <w:b/>
          <w:bCs/>
          <w:sz w:val="30"/>
          <w:szCs w:val="30"/>
          <w:cs/>
        </w:rPr>
        <w:t>1</w:t>
      </w:r>
      <w:r w:rsidR="00011968">
        <w:rPr>
          <w:rFonts w:ascii="Angsana New" w:hAnsi="Angsana New"/>
          <w:b/>
          <w:bCs/>
          <w:sz w:val="30"/>
          <w:szCs w:val="30"/>
        </w:rPr>
        <w:t>5</w:t>
      </w:r>
      <w:r w:rsidRPr="001159D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F54E35" w:rsidRPr="00B46129" w:rsidRDefault="00F54E35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E741B" w:rsidRP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 w:firstLine="540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/>
        </w:rPr>
      </w:pPr>
      <w:r w:rsidRPr="005E741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en-GB"/>
        </w:rPr>
        <w:t>มูลค่าตามบัญชีและ</w:t>
      </w:r>
      <w:r w:rsidRPr="005E741B">
        <w:rPr>
          <w:rFonts w:asciiTheme="majorBidi" w:eastAsia="Times New Roman" w:hAnsiTheme="majorBidi"/>
          <w:b/>
          <w:bCs/>
          <w:i/>
          <w:iCs/>
          <w:sz w:val="30"/>
          <w:szCs w:val="30"/>
          <w:cs/>
          <w:lang w:val="en-GB"/>
        </w:rPr>
        <w:t>มูลค่ายุติธรรม</w:t>
      </w:r>
    </w:p>
    <w:p w:rsidR="005E741B" w:rsidRPr="00B46129" w:rsidRDefault="005E741B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3525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</w:t>
      </w:r>
      <w:r>
        <w:rPr>
          <w:rFonts w:ascii="Angsana New" w:hAnsi="Angsana New" w:hint="cs"/>
          <w:sz w:val="30"/>
          <w:szCs w:val="30"/>
          <w:cs/>
        </w:rPr>
        <w:t>เป็น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:rsidR="005E741B" w:rsidRPr="00B46129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E741B" w:rsidRPr="00693525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มูลค่ายุติธรรมของหนี้สินทางการเงินส่วนที่ไม่หมุนเวียนเป็นมูลค่าที่ใกล้เคียงกับมูลค่าตามบัญชี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5E741B" w:rsidRPr="00B46129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F31C6" w:rsidRDefault="001F31C6" w:rsidP="001F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มูลค่ายุติธรรมภายใต้เงินกู้ยืม</w:t>
      </w:r>
      <w:r w:rsidR="007B7435">
        <w:rPr>
          <w:rFonts w:ascii="Angsana New" w:hAnsi="Angsana New" w:hint="cs"/>
          <w:sz w:val="30"/>
          <w:szCs w:val="30"/>
          <w:cs/>
        </w:rPr>
        <w:t>ระยะยาว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1F31C6" w:rsidRPr="00B46129" w:rsidRDefault="001F31C6" w:rsidP="001F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765834" w:rsidRPr="00B46129" w:rsidRDefault="00765834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12D9" w:rsidRPr="001159DE" w:rsidRDefault="008712D9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1159DE">
        <w:rPr>
          <w:rFonts w:ascii="Angsana New" w:hAnsi="Angsana New"/>
          <w:b/>
          <w:bCs/>
          <w:sz w:val="30"/>
          <w:szCs w:val="30"/>
          <w:cs/>
        </w:rPr>
        <w:t>1</w:t>
      </w:r>
      <w:r w:rsidR="00011968">
        <w:rPr>
          <w:rFonts w:ascii="Angsana New" w:hAnsi="Angsana New"/>
          <w:b/>
          <w:bCs/>
          <w:sz w:val="30"/>
          <w:szCs w:val="30"/>
        </w:rPr>
        <w:t>6</w:t>
      </w:r>
      <w:r w:rsidRPr="001159DE">
        <w:rPr>
          <w:rFonts w:ascii="Angsana New" w:hAnsi="Angsana New"/>
          <w:b/>
          <w:bCs/>
          <w:sz w:val="30"/>
          <w:szCs w:val="30"/>
        </w:rPr>
        <w:tab/>
      </w:r>
      <w:r w:rsidRPr="001159D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933D6A" w:rsidRPr="001159DE">
        <w:rPr>
          <w:rFonts w:ascii="Angsana New" w:hAnsi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:rsidR="007901D9" w:rsidRPr="00B46129" w:rsidRDefault="007901D9" w:rsidP="00D90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92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70"/>
        <w:gridCol w:w="270"/>
        <w:gridCol w:w="1170"/>
        <w:gridCol w:w="270"/>
        <w:gridCol w:w="1156"/>
      </w:tblGrid>
      <w:tr w:rsidR="00F15429" w:rsidRPr="001159DE" w:rsidTr="001230EE">
        <w:tc>
          <w:tcPr>
            <w:tcW w:w="3690" w:type="dxa"/>
            <w:shd w:val="clear" w:color="auto" w:fill="auto"/>
          </w:tcPr>
          <w:p w:rsidR="00F15429" w:rsidRPr="004464C7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3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429" w:rsidRPr="001159DE" w:rsidTr="001230EE">
        <w:tc>
          <w:tcPr>
            <w:tcW w:w="369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15429" w:rsidRPr="001159DE" w:rsidRDefault="00F64E47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15429" w:rsidRPr="001159DE" w:rsidRDefault="00F64E47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51A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C51A3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51A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C51A3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6" w:type="dxa"/>
            <w:gridSpan w:val="7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59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</w:t>
            </w: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61EFF" w:rsidRPr="001159DE" w:rsidTr="00744F7C">
        <w:tc>
          <w:tcPr>
            <w:tcW w:w="3690" w:type="dxa"/>
            <w:shd w:val="clear" w:color="auto" w:fill="auto"/>
          </w:tcPr>
          <w:p w:rsidR="00C61EFF" w:rsidRPr="001159DE" w:rsidRDefault="00C61EFF" w:rsidP="00905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8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  <w:r w:rsidR="0090588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:rsidR="00C61EFF" w:rsidRPr="00744F7C" w:rsidRDefault="00BA7266" w:rsidP="000357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7266">
              <w:rPr>
                <w:rFonts w:ascii="Angsana New" w:hAnsi="Angsana New"/>
                <w:sz w:val="30"/>
                <w:szCs w:val="30"/>
                <w:lang w:val="en-US" w:bidi="th-TH"/>
              </w:rPr>
              <w:t>3,921,420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2,309,511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BA7266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7266">
              <w:rPr>
                <w:rFonts w:ascii="Angsana New" w:hAnsi="Angsana New"/>
                <w:sz w:val="30"/>
                <w:szCs w:val="30"/>
                <w:lang w:val="en-US" w:bidi="th-TH"/>
              </w:rPr>
              <w:t>2,496,288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972,344</w:t>
            </w:r>
          </w:p>
        </w:tc>
      </w:tr>
      <w:tr w:rsidR="00C61EFF" w:rsidRPr="001159DE" w:rsidTr="00744F7C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61EFF" w:rsidRPr="001159DE" w:rsidRDefault="00BA7266" w:rsidP="00C61E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7266">
              <w:rPr>
                <w:rFonts w:ascii="Angsana New" w:hAnsi="Angsana New"/>
                <w:sz w:val="30"/>
                <w:szCs w:val="30"/>
                <w:lang w:bidi="th-TH"/>
              </w:rPr>
              <w:t>4,068,629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4,009,948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61EFF" w:rsidRPr="001159DE" w:rsidRDefault="00BA7266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7266">
              <w:rPr>
                <w:rFonts w:ascii="Angsana New" w:hAnsi="Angsana New"/>
                <w:sz w:val="30"/>
                <w:szCs w:val="30"/>
                <w:lang w:val="en-US" w:bidi="th-TH"/>
              </w:rPr>
              <w:t>1,466,000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1,024,400</w:t>
            </w:r>
          </w:p>
        </w:tc>
      </w:tr>
      <w:tr w:rsidR="00C61EFF" w:rsidRPr="001159DE" w:rsidTr="00B46129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1EFF" w:rsidRPr="001159DE" w:rsidRDefault="00BA7266" w:rsidP="000357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A726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7,990,049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6,319,459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1EFF" w:rsidRPr="001159DE" w:rsidRDefault="00BA7266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A72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3,962,288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1,996,744</w:t>
            </w:r>
          </w:p>
        </w:tc>
      </w:tr>
      <w:tr w:rsidR="00B46129" w:rsidRPr="001159DE" w:rsidTr="00B46129">
        <w:tc>
          <w:tcPr>
            <w:tcW w:w="3690" w:type="dxa"/>
            <w:shd w:val="clear" w:color="auto" w:fill="auto"/>
          </w:tcPr>
          <w:p w:rsidR="00B46129" w:rsidRPr="00B46129" w:rsidRDefault="00B46129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46129" w:rsidRPr="00B46129" w:rsidRDefault="00B46129" w:rsidP="000357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46129" w:rsidRPr="00B46129" w:rsidRDefault="00B46129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46129" w:rsidRPr="00B46129" w:rsidRDefault="00B46129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46129" w:rsidRPr="00B46129" w:rsidRDefault="00B46129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46129" w:rsidRPr="00B46129" w:rsidRDefault="00B46129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46129" w:rsidRPr="00B46129" w:rsidRDefault="00B46129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:rsidR="00B46129" w:rsidRPr="00B46129" w:rsidRDefault="00B46129" w:rsidP="00C61E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6129" w:rsidRPr="001159DE" w:rsidTr="00B46129">
        <w:tc>
          <w:tcPr>
            <w:tcW w:w="3690" w:type="dxa"/>
            <w:shd w:val="clear" w:color="auto" w:fill="auto"/>
          </w:tcPr>
          <w:p w:rsidR="00B46129" w:rsidRPr="00B46129" w:rsidRDefault="00B46129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1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  <w:shd w:val="clear" w:color="auto" w:fill="auto"/>
          </w:tcPr>
          <w:p w:rsidR="00B46129" w:rsidRPr="00BA7266" w:rsidRDefault="00B46129" w:rsidP="000357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46129" w:rsidRPr="001159DE" w:rsidRDefault="00B46129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46129" w:rsidRDefault="00B46129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46129" w:rsidRPr="001159DE" w:rsidRDefault="00B46129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B46129" w:rsidRPr="00BA7266" w:rsidRDefault="00B46129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46129" w:rsidRPr="001159DE" w:rsidRDefault="00B46129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B46129" w:rsidRDefault="00B46129" w:rsidP="00C61E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6129" w:rsidRPr="001159DE" w:rsidTr="00B46129">
        <w:tc>
          <w:tcPr>
            <w:tcW w:w="3690" w:type="dxa"/>
            <w:shd w:val="clear" w:color="auto" w:fill="auto"/>
          </w:tcPr>
          <w:p w:rsidR="00B46129" w:rsidRDefault="00B46129" w:rsidP="00CE3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6129" w:rsidRPr="00BA7266" w:rsidRDefault="00B46129" w:rsidP="00B4612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61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4,748,802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6129" w:rsidRPr="001159DE" w:rsidRDefault="00B46129" w:rsidP="00B4612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6129" w:rsidRDefault="00B46129" w:rsidP="00B4612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6129" w:rsidRPr="001159DE" w:rsidRDefault="00B46129" w:rsidP="00B4612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6129" w:rsidRPr="00BA7266" w:rsidRDefault="00B46129" w:rsidP="00B4612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61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4,748,802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6129" w:rsidRPr="001159DE" w:rsidRDefault="00B46129" w:rsidP="00B4612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6129" w:rsidRDefault="00B46129" w:rsidP="00B4612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ED2847" w:rsidRPr="00B46129" w:rsidRDefault="00ED2847" w:rsidP="00491DCB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 w:eastAsia="ja-JP"/>
        </w:rPr>
      </w:pPr>
    </w:p>
    <w:sectPr w:rsidR="00ED2847" w:rsidRPr="00B46129" w:rsidSect="007E6B7F">
      <w:headerReference w:type="default" r:id="rId24"/>
      <w:footerReference w:type="default" r:id="rId25"/>
      <w:pgSz w:w="11907" w:h="16840"/>
      <w:pgMar w:top="691" w:right="927" w:bottom="576" w:left="1152" w:header="720" w:footer="720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D91" w:rsidRDefault="001E1D91" w:rsidP="004956B4">
      <w:r>
        <w:separator/>
      </w:r>
    </w:p>
  </w:endnote>
  <w:endnote w:type="continuationSeparator" w:id="0">
    <w:p w:rsidR="001E1D91" w:rsidRDefault="001E1D9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2018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6E706D" w:rsidRPr="006E706D" w:rsidRDefault="006E706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E706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E706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E706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Pr="006E706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F325DB" w:rsidRDefault="00DE6E18" w:rsidP="00DE3A2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6E706D">
      <w:rPr>
        <w:rStyle w:val="PageNumber"/>
        <w:rFonts w:ascii="Angsana New" w:hAnsi="Angsana New"/>
        <w:noProof/>
        <w:sz w:val="30"/>
        <w:szCs w:val="30"/>
      </w:rPr>
      <w:t>32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DE6E18" w:rsidRPr="009B6BFE" w:rsidRDefault="00DE6E18" w:rsidP="00DE3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6F59B5" w:rsidRDefault="00DE6E18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E706D"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E6E18" w:rsidRPr="007661AC" w:rsidRDefault="00DE6E18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F325DB" w:rsidRDefault="00DE6E18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6E706D">
      <w:rPr>
        <w:rStyle w:val="PageNumber"/>
        <w:rFonts w:ascii="Angsana New" w:hAnsi="Angsana New"/>
        <w:noProof/>
        <w:sz w:val="30"/>
        <w:szCs w:val="30"/>
      </w:rPr>
      <w:t>34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DE6E18" w:rsidRPr="00F325DB" w:rsidRDefault="00DE6E18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</w:t>
    </w:r>
    <w:r w:rsidRPr="00F325DB">
      <w:rPr>
        <w:rFonts w:ascii="Angsana New" w:hAnsi="Angsana New"/>
        <w:i/>
        <w:iCs/>
        <w:sz w:val="30"/>
        <w:szCs w:val="30"/>
      </w:rPr>
      <w:tab/>
      <w:t xml:space="preserve">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F325DB" w:rsidRDefault="00DE6E18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6E706D">
      <w:rPr>
        <w:rStyle w:val="PageNumber"/>
        <w:rFonts w:ascii="Angsana New" w:hAnsi="Angsana New"/>
        <w:noProof/>
        <w:sz w:val="30"/>
        <w:szCs w:val="30"/>
      </w:rPr>
      <w:t>38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DE6E18" w:rsidRPr="00F325DB" w:rsidRDefault="00DE6E18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F325DB" w:rsidRDefault="00DE6E18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6E706D">
      <w:rPr>
        <w:rStyle w:val="PageNumber"/>
        <w:rFonts w:ascii="Angsana New" w:hAnsi="Angsana New"/>
        <w:noProof/>
        <w:sz w:val="30"/>
        <w:szCs w:val="30"/>
      </w:rPr>
      <w:t>40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DE6E18" w:rsidRDefault="00DE6E18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</w:t>
    </w:r>
    <w:r w:rsidRPr="00F325DB">
      <w:rPr>
        <w:rFonts w:ascii="Angsana New" w:hAnsi="Angsana New"/>
        <w:i/>
        <w:iCs/>
        <w:sz w:val="30"/>
        <w:szCs w:val="30"/>
      </w:rPr>
      <w:tab/>
      <w:t xml:space="preserve">   </w:t>
    </w:r>
  </w:p>
  <w:p w:rsidR="00DE6E18" w:rsidRPr="00F325DB" w:rsidRDefault="00DE6E18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F325DB" w:rsidRDefault="00DE6E18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6E706D">
      <w:rPr>
        <w:rStyle w:val="PageNumber"/>
        <w:rFonts w:ascii="Angsana New" w:hAnsi="Angsana New"/>
        <w:noProof/>
        <w:sz w:val="30"/>
        <w:szCs w:val="30"/>
      </w:rPr>
      <w:t>43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DE6E18" w:rsidRPr="00F325DB" w:rsidRDefault="00DE6E18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D91" w:rsidRDefault="001E1D91" w:rsidP="004956B4">
      <w:r>
        <w:separator/>
      </w:r>
    </w:p>
  </w:footnote>
  <w:footnote w:type="continuationSeparator" w:id="0">
    <w:p w:rsidR="001E1D91" w:rsidRDefault="001E1D9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7B2C1E" w:rsidRDefault="00DE6E18" w:rsidP="006A08E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DE6E18" w:rsidRPr="007B2C1E" w:rsidRDefault="00DE6E18" w:rsidP="006A08E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DE6E18" w:rsidRDefault="00DE6E18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มิถุนายน 25</w:t>
    </w:r>
    <w:r>
      <w:rPr>
        <w:rFonts w:ascii="Angsana New" w:hAnsi="Angsana New"/>
        <w:sz w:val="32"/>
        <w:szCs w:val="32"/>
        <w:lang w:bidi="th-TH"/>
      </w:rPr>
      <w:t>6</w:t>
    </w:r>
    <w:r w:rsidRPr="0094309F">
      <w:rPr>
        <w:rFonts w:ascii="Angsana New" w:hAnsi="Angsana New" w:hint="cs"/>
        <w:b w:val="0"/>
        <w:bCs/>
        <w:sz w:val="32"/>
        <w:szCs w:val="32"/>
        <w:cs/>
        <w:lang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DE6E18" w:rsidRPr="00E3228D" w:rsidRDefault="00DE6E18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7B2C1E" w:rsidRDefault="00DE6E18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DE6E18" w:rsidRPr="007B2C1E" w:rsidRDefault="00DE6E18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DE6E18" w:rsidRDefault="00DE6E18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2561 (ไม่ได้ตรวจสอบ)</w:t>
    </w:r>
  </w:p>
  <w:p w:rsidR="00DE6E18" w:rsidRDefault="00DE6E1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7B2C1E" w:rsidRDefault="00DE6E18" w:rsidP="0047129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DE6E18" w:rsidRPr="007B2C1E" w:rsidRDefault="00DE6E18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DE6E18" w:rsidRDefault="00DE6E18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มิถุนายน 25</w:t>
    </w:r>
    <w:r>
      <w:rPr>
        <w:rFonts w:ascii="Angsana New" w:hAnsi="Angsana New"/>
        <w:sz w:val="32"/>
        <w:szCs w:val="32"/>
        <w:lang w:bidi="th-TH"/>
      </w:rPr>
      <w:t>6</w:t>
    </w:r>
    <w:r w:rsidRPr="0094309F">
      <w:rPr>
        <w:rFonts w:ascii="Angsana New" w:hAnsi="Angsana New" w:hint="cs"/>
        <w:b w:val="0"/>
        <w:bCs/>
        <w:sz w:val="32"/>
        <w:szCs w:val="32"/>
        <w:cs/>
        <w:lang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DE6E18" w:rsidRDefault="00DE6E1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4809C6" w:rsidRDefault="00DE6E18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DE6E18" w:rsidRPr="004809C6" w:rsidRDefault="00DE6E18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DE6E18" w:rsidRPr="007B2C1E" w:rsidRDefault="00DE6E18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DE6E18" w:rsidRPr="007B6271" w:rsidRDefault="00DE6E18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Default="00DE6E1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164FBD" w:rsidRDefault="00DE6E18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DE6E18" w:rsidRDefault="00DE6E18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DE6E18" w:rsidRDefault="00DE6E18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F23F22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sz w:val="32"/>
        <w:szCs w:val="32"/>
        <w:lang w:val="en-US" w:bidi="th-TH"/>
      </w:rPr>
      <w:t>2561</w:t>
    </w:r>
  </w:p>
  <w:p w:rsidR="00DE6E18" w:rsidRPr="00015EFC" w:rsidRDefault="00DE6E18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Default="00DE6E18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Default="00DE6E18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7B2C1E" w:rsidRDefault="00DE6E18" w:rsidP="0047129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DE6E18" w:rsidRPr="007B2C1E" w:rsidRDefault="00DE6E18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DE6E18" w:rsidRDefault="00DE6E18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มิถุนายน 25</w:t>
    </w:r>
    <w:r>
      <w:rPr>
        <w:rFonts w:ascii="Angsana New" w:hAnsi="Angsana New"/>
        <w:sz w:val="32"/>
        <w:szCs w:val="32"/>
        <w:lang w:bidi="th-TH"/>
      </w:rPr>
      <w:t>6</w:t>
    </w:r>
    <w:r w:rsidRPr="0094309F">
      <w:rPr>
        <w:rFonts w:ascii="Angsana New" w:hAnsi="Angsana New" w:hint="cs"/>
        <w:b w:val="0"/>
        <w:bCs/>
        <w:sz w:val="32"/>
        <w:szCs w:val="32"/>
        <w:cs/>
        <w:lang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DE6E18" w:rsidRDefault="00DE6E18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Default="00DE6E18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7B2C1E" w:rsidRDefault="00DE6E18" w:rsidP="0047129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DE6E18" w:rsidRPr="007B2C1E" w:rsidRDefault="00DE6E18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DE6E18" w:rsidRDefault="00DE6E18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มิถุนายน 25</w:t>
    </w:r>
    <w:r>
      <w:rPr>
        <w:rFonts w:ascii="Angsana New" w:hAnsi="Angsana New"/>
        <w:sz w:val="32"/>
        <w:szCs w:val="32"/>
        <w:lang w:bidi="th-TH"/>
      </w:rPr>
      <w:t>6</w:t>
    </w:r>
    <w:r w:rsidRPr="0094309F">
      <w:rPr>
        <w:rFonts w:ascii="Angsana New" w:hAnsi="Angsana New" w:hint="cs"/>
        <w:b w:val="0"/>
        <w:bCs/>
        <w:sz w:val="32"/>
        <w:szCs w:val="32"/>
        <w:cs/>
        <w:lang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DE6E18" w:rsidRDefault="00DE6E1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93665"/>
    <w:multiLevelType w:val="hybridMultilevel"/>
    <w:tmpl w:val="2E6C33D0"/>
    <w:lvl w:ilvl="0" w:tplc="369A1D1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12B501F"/>
    <w:multiLevelType w:val="hybridMultilevel"/>
    <w:tmpl w:val="7B0CEF9A"/>
    <w:lvl w:ilvl="0" w:tplc="73DE8D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1871BD2"/>
    <w:multiLevelType w:val="hybridMultilevel"/>
    <w:tmpl w:val="9FAAB664"/>
    <w:lvl w:ilvl="0" w:tplc="20DC24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DC06D63"/>
    <w:multiLevelType w:val="hybridMultilevel"/>
    <w:tmpl w:val="02D04A9E"/>
    <w:lvl w:ilvl="0" w:tplc="07EAE814">
      <w:start w:val="1"/>
      <w:numFmt w:val="decimal"/>
      <w:lvlText w:val="%1."/>
      <w:lvlJc w:val="left"/>
      <w:pPr>
        <w:ind w:left="12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51620E"/>
    <w:multiLevelType w:val="hybridMultilevel"/>
    <w:tmpl w:val="02302DFC"/>
    <w:lvl w:ilvl="0" w:tplc="997A60D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37763D"/>
    <w:multiLevelType w:val="hybridMultilevel"/>
    <w:tmpl w:val="D8BC40FE"/>
    <w:lvl w:ilvl="0" w:tplc="A5C876E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6"/>
  </w:num>
  <w:num w:numId="14">
    <w:abstractNumId w:val="17"/>
  </w:num>
  <w:num w:numId="15">
    <w:abstractNumId w:val="20"/>
  </w:num>
  <w:num w:numId="16">
    <w:abstractNumId w:val="29"/>
  </w:num>
  <w:num w:numId="17">
    <w:abstractNumId w:val="31"/>
  </w:num>
  <w:num w:numId="18">
    <w:abstractNumId w:val="23"/>
  </w:num>
  <w:num w:numId="19">
    <w:abstractNumId w:val="12"/>
  </w:num>
  <w:num w:numId="20">
    <w:abstractNumId w:val="27"/>
  </w:num>
  <w:num w:numId="21">
    <w:abstractNumId w:val="5"/>
  </w:num>
  <w:num w:numId="22">
    <w:abstractNumId w:val="11"/>
  </w:num>
  <w:num w:numId="23">
    <w:abstractNumId w:val="16"/>
  </w:num>
  <w:num w:numId="24">
    <w:abstractNumId w:val="30"/>
  </w:num>
  <w:num w:numId="25">
    <w:abstractNumId w:val="10"/>
  </w:num>
  <w:num w:numId="26">
    <w:abstractNumId w:val="21"/>
  </w:num>
  <w:num w:numId="27">
    <w:abstractNumId w:val="13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22"/>
  </w:num>
  <w:num w:numId="44">
    <w:abstractNumId w:val="19"/>
  </w:num>
  <w:num w:numId="45">
    <w:abstractNumId w:val="25"/>
  </w:num>
  <w:num w:numId="46">
    <w:abstractNumId w:val="14"/>
  </w:num>
  <w:num w:numId="47">
    <w:abstractNumId w:val="24"/>
  </w:num>
  <w:num w:numId="48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E7C"/>
    <w:rsid w:val="000271F2"/>
    <w:rsid w:val="00027306"/>
    <w:rsid w:val="000278F4"/>
    <w:rsid w:val="00027FA8"/>
    <w:rsid w:val="000304CF"/>
    <w:rsid w:val="000311AA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AB6"/>
    <w:rsid w:val="000372CE"/>
    <w:rsid w:val="0003733B"/>
    <w:rsid w:val="00037B03"/>
    <w:rsid w:val="00037B04"/>
    <w:rsid w:val="00037BC0"/>
    <w:rsid w:val="00040A54"/>
    <w:rsid w:val="00042008"/>
    <w:rsid w:val="000429D0"/>
    <w:rsid w:val="000431A1"/>
    <w:rsid w:val="00044158"/>
    <w:rsid w:val="000443D1"/>
    <w:rsid w:val="0004473F"/>
    <w:rsid w:val="00044AA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0FD"/>
    <w:rsid w:val="000535EC"/>
    <w:rsid w:val="00053640"/>
    <w:rsid w:val="00053D17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BE6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A19"/>
    <w:rsid w:val="00065C80"/>
    <w:rsid w:val="000662D8"/>
    <w:rsid w:val="00066845"/>
    <w:rsid w:val="0006692E"/>
    <w:rsid w:val="000671D5"/>
    <w:rsid w:val="00067901"/>
    <w:rsid w:val="00067940"/>
    <w:rsid w:val="00067D00"/>
    <w:rsid w:val="00067D22"/>
    <w:rsid w:val="00067EF7"/>
    <w:rsid w:val="00071735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510D"/>
    <w:rsid w:val="0008616E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C35"/>
    <w:rsid w:val="000A755E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754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4C21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867"/>
    <w:rsid w:val="00101E87"/>
    <w:rsid w:val="00101F85"/>
    <w:rsid w:val="00101FDA"/>
    <w:rsid w:val="001022E0"/>
    <w:rsid w:val="00102467"/>
    <w:rsid w:val="001032E9"/>
    <w:rsid w:val="00103DA0"/>
    <w:rsid w:val="00105652"/>
    <w:rsid w:val="00105CB6"/>
    <w:rsid w:val="00105D78"/>
    <w:rsid w:val="00106179"/>
    <w:rsid w:val="0010634C"/>
    <w:rsid w:val="00106368"/>
    <w:rsid w:val="001068E2"/>
    <w:rsid w:val="00106B65"/>
    <w:rsid w:val="00106C05"/>
    <w:rsid w:val="001077C4"/>
    <w:rsid w:val="00110174"/>
    <w:rsid w:val="00110896"/>
    <w:rsid w:val="0011134B"/>
    <w:rsid w:val="00111AB8"/>
    <w:rsid w:val="00112B10"/>
    <w:rsid w:val="00112FDA"/>
    <w:rsid w:val="00113267"/>
    <w:rsid w:val="00113510"/>
    <w:rsid w:val="00113C6D"/>
    <w:rsid w:val="00114521"/>
    <w:rsid w:val="00114E94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50F9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46BF"/>
    <w:rsid w:val="001346CF"/>
    <w:rsid w:val="00134A55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F54"/>
    <w:rsid w:val="00143090"/>
    <w:rsid w:val="00143700"/>
    <w:rsid w:val="001437FB"/>
    <w:rsid w:val="00143DCA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16A4"/>
    <w:rsid w:val="001620C9"/>
    <w:rsid w:val="0016229E"/>
    <w:rsid w:val="001629D3"/>
    <w:rsid w:val="001643BD"/>
    <w:rsid w:val="001644A7"/>
    <w:rsid w:val="0016467C"/>
    <w:rsid w:val="00164B64"/>
    <w:rsid w:val="001655EA"/>
    <w:rsid w:val="00165AFF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7060"/>
    <w:rsid w:val="00187CE3"/>
    <w:rsid w:val="0019058A"/>
    <w:rsid w:val="001909B0"/>
    <w:rsid w:val="00191B63"/>
    <w:rsid w:val="00192018"/>
    <w:rsid w:val="001923F7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714"/>
    <w:rsid w:val="001D7310"/>
    <w:rsid w:val="001D7475"/>
    <w:rsid w:val="001D7728"/>
    <w:rsid w:val="001D7A64"/>
    <w:rsid w:val="001E03CB"/>
    <w:rsid w:val="001E0449"/>
    <w:rsid w:val="001E1037"/>
    <w:rsid w:val="001E13AA"/>
    <w:rsid w:val="001E1C75"/>
    <w:rsid w:val="001E1D91"/>
    <w:rsid w:val="001E2104"/>
    <w:rsid w:val="001E23E9"/>
    <w:rsid w:val="001E3861"/>
    <w:rsid w:val="001E3981"/>
    <w:rsid w:val="001E479C"/>
    <w:rsid w:val="001E4CE6"/>
    <w:rsid w:val="001E53B1"/>
    <w:rsid w:val="001E5423"/>
    <w:rsid w:val="001E789C"/>
    <w:rsid w:val="001E7BA6"/>
    <w:rsid w:val="001F04CA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2F70"/>
    <w:rsid w:val="002146F2"/>
    <w:rsid w:val="0021476E"/>
    <w:rsid w:val="002148F1"/>
    <w:rsid w:val="00214F5D"/>
    <w:rsid w:val="00215C32"/>
    <w:rsid w:val="00215F90"/>
    <w:rsid w:val="002160B3"/>
    <w:rsid w:val="00216294"/>
    <w:rsid w:val="00216312"/>
    <w:rsid w:val="0021696C"/>
    <w:rsid w:val="00217B1D"/>
    <w:rsid w:val="002203F0"/>
    <w:rsid w:val="0022177F"/>
    <w:rsid w:val="00221929"/>
    <w:rsid w:val="00222A46"/>
    <w:rsid w:val="00222D74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3BA3"/>
    <w:rsid w:val="00243EBF"/>
    <w:rsid w:val="002444D0"/>
    <w:rsid w:val="002450FF"/>
    <w:rsid w:val="0024659F"/>
    <w:rsid w:val="00246993"/>
    <w:rsid w:val="00247F40"/>
    <w:rsid w:val="00250DA3"/>
    <w:rsid w:val="00251ACD"/>
    <w:rsid w:val="00251CBA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EC3"/>
    <w:rsid w:val="00255FEF"/>
    <w:rsid w:val="00256E75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70241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1288"/>
    <w:rsid w:val="0029147A"/>
    <w:rsid w:val="002917CE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B73"/>
    <w:rsid w:val="002A3EB6"/>
    <w:rsid w:val="002A50D9"/>
    <w:rsid w:val="002A522E"/>
    <w:rsid w:val="002A5457"/>
    <w:rsid w:val="002A5D68"/>
    <w:rsid w:val="002A6B97"/>
    <w:rsid w:val="002A71DC"/>
    <w:rsid w:val="002A75E9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069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E8C"/>
    <w:rsid w:val="002D106A"/>
    <w:rsid w:val="002D15ED"/>
    <w:rsid w:val="002D17DC"/>
    <w:rsid w:val="002D1927"/>
    <w:rsid w:val="002D2456"/>
    <w:rsid w:val="002D25A4"/>
    <w:rsid w:val="002D34E3"/>
    <w:rsid w:val="002D5B9B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53E"/>
    <w:rsid w:val="002E2783"/>
    <w:rsid w:val="002E30E6"/>
    <w:rsid w:val="002E31AB"/>
    <w:rsid w:val="002E3694"/>
    <w:rsid w:val="002E36B9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0E2F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CFA"/>
    <w:rsid w:val="00306F28"/>
    <w:rsid w:val="0030708B"/>
    <w:rsid w:val="00307988"/>
    <w:rsid w:val="00310212"/>
    <w:rsid w:val="00310820"/>
    <w:rsid w:val="00310C90"/>
    <w:rsid w:val="0031135A"/>
    <w:rsid w:val="00311A61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668"/>
    <w:rsid w:val="00317FF4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87"/>
    <w:rsid w:val="00347AAE"/>
    <w:rsid w:val="00347FB9"/>
    <w:rsid w:val="003508CE"/>
    <w:rsid w:val="00350C76"/>
    <w:rsid w:val="003510B0"/>
    <w:rsid w:val="00351E74"/>
    <w:rsid w:val="00351FFB"/>
    <w:rsid w:val="0035290A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53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925"/>
    <w:rsid w:val="00372942"/>
    <w:rsid w:val="003729D1"/>
    <w:rsid w:val="00373820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5E3"/>
    <w:rsid w:val="00393831"/>
    <w:rsid w:val="0039395E"/>
    <w:rsid w:val="003946C3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BE0"/>
    <w:rsid w:val="003E7738"/>
    <w:rsid w:val="003E7A35"/>
    <w:rsid w:val="003E7A91"/>
    <w:rsid w:val="003F02DA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3144"/>
    <w:rsid w:val="003F40CF"/>
    <w:rsid w:val="003F47F4"/>
    <w:rsid w:val="003F5777"/>
    <w:rsid w:val="003F5802"/>
    <w:rsid w:val="003F628E"/>
    <w:rsid w:val="003F62D6"/>
    <w:rsid w:val="003F6507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687C"/>
    <w:rsid w:val="004068F3"/>
    <w:rsid w:val="00407448"/>
    <w:rsid w:val="0040771E"/>
    <w:rsid w:val="0041241B"/>
    <w:rsid w:val="00412A8A"/>
    <w:rsid w:val="004130C9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78F"/>
    <w:rsid w:val="00421469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15F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2282"/>
    <w:rsid w:val="00462A6A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129F"/>
    <w:rsid w:val="00471354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463"/>
    <w:rsid w:val="004855F7"/>
    <w:rsid w:val="004860A3"/>
    <w:rsid w:val="004864AE"/>
    <w:rsid w:val="00486CCD"/>
    <w:rsid w:val="004906F0"/>
    <w:rsid w:val="00491450"/>
    <w:rsid w:val="004916C8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102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37"/>
    <w:rsid w:val="004B2D6D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CD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7A35"/>
    <w:rsid w:val="005203E3"/>
    <w:rsid w:val="00520466"/>
    <w:rsid w:val="00520FC4"/>
    <w:rsid w:val="005217B6"/>
    <w:rsid w:val="00521BA6"/>
    <w:rsid w:val="00521F41"/>
    <w:rsid w:val="00522FA9"/>
    <w:rsid w:val="00523ADA"/>
    <w:rsid w:val="00523FA6"/>
    <w:rsid w:val="005257B8"/>
    <w:rsid w:val="00525A6D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3B9A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A7C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15E"/>
    <w:rsid w:val="005668C8"/>
    <w:rsid w:val="00566D39"/>
    <w:rsid w:val="00566E7E"/>
    <w:rsid w:val="0057005A"/>
    <w:rsid w:val="00570146"/>
    <w:rsid w:val="00570743"/>
    <w:rsid w:val="0057095A"/>
    <w:rsid w:val="00570F0C"/>
    <w:rsid w:val="00571B87"/>
    <w:rsid w:val="00571E51"/>
    <w:rsid w:val="00572259"/>
    <w:rsid w:val="0057242B"/>
    <w:rsid w:val="00572594"/>
    <w:rsid w:val="0057283F"/>
    <w:rsid w:val="0057284C"/>
    <w:rsid w:val="00572A6A"/>
    <w:rsid w:val="00572FB9"/>
    <w:rsid w:val="00573D1C"/>
    <w:rsid w:val="0057435F"/>
    <w:rsid w:val="005743FD"/>
    <w:rsid w:val="00574557"/>
    <w:rsid w:val="005750FF"/>
    <w:rsid w:val="00575B17"/>
    <w:rsid w:val="00575E17"/>
    <w:rsid w:val="00577056"/>
    <w:rsid w:val="0057781D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527B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7FB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D18"/>
    <w:rsid w:val="005E091C"/>
    <w:rsid w:val="005E105A"/>
    <w:rsid w:val="005E15A6"/>
    <w:rsid w:val="005E2F87"/>
    <w:rsid w:val="005E384A"/>
    <w:rsid w:val="005E3A30"/>
    <w:rsid w:val="005E4ADB"/>
    <w:rsid w:val="005E5268"/>
    <w:rsid w:val="005E5975"/>
    <w:rsid w:val="005E62A8"/>
    <w:rsid w:val="005E741B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AE5"/>
    <w:rsid w:val="005F3A59"/>
    <w:rsid w:val="005F3AFE"/>
    <w:rsid w:val="005F3E2C"/>
    <w:rsid w:val="005F4809"/>
    <w:rsid w:val="005F494C"/>
    <w:rsid w:val="005F4CCE"/>
    <w:rsid w:val="005F5427"/>
    <w:rsid w:val="005F6554"/>
    <w:rsid w:val="005F766E"/>
    <w:rsid w:val="00600225"/>
    <w:rsid w:val="00600920"/>
    <w:rsid w:val="00600CB5"/>
    <w:rsid w:val="00600E67"/>
    <w:rsid w:val="00600FF2"/>
    <w:rsid w:val="0060228D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71B8"/>
    <w:rsid w:val="00617249"/>
    <w:rsid w:val="00620195"/>
    <w:rsid w:val="006208F5"/>
    <w:rsid w:val="0062099C"/>
    <w:rsid w:val="0062106B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A91"/>
    <w:rsid w:val="0068203D"/>
    <w:rsid w:val="0068207F"/>
    <w:rsid w:val="00682647"/>
    <w:rsid w:val="006826F1"/>
    <w:rsid w:val="00682E5F"/>
    <w:rsid w:val="00683CBF"/>
    <w:rsid w:val="0068409B"/>
    <w:rsid w:val="00684150"/>
    <w:rsid w:val="00685444"/>
    <w:rsid w:val="00687589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918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4AF"/>
    <w:rsid w:val="006A5E98"/>
    <w:rsid w:val="006A681F"/>
    <w:rsid w:val="006A7ADF"/>
    <w:rsid w:val="006A7E91"/>
    <w:rsid w:val="006A7EC4"/>
    <w:rsid w:val="006B0991"/>
    <w:rsid w:val="006B0E6E"/>
    <w:rsid w:val="006B0E92"/>
    <w:rsid w:val="006B1682"/>
    <w:rsid w:val="006B19AB"/>
    <w:rsid w:val="006B2043"/>
    <w:rsid w:val="006B21B2"/>
    <w:rsid w:val="006B2B83"/>
    <w:rsid w:val="006B2D1C"/>
    <w:rsid w:val="006B4D02"/>
    <w:rsid w:val="006B5332"/>
    <w:rsid w:val="006B56B4"/>
    <w:rsid w:val="006B5970"/>
    <w:rsid w:val="006B76C8"/>
    <w:rsid w:val="006C04D0"/>
    <w:rsid w:val="006C074A"/>
    <w:rsid w:val="006C1F7B"/>
    <w:rsid w:val="006C24D9"/>
    <w:rsid w:val="006C3247"/>
    <w:rsid w:val="006C52BB"/>
    <w:rsid w:val="006D03AB"/>
    <w:rsid w:val="006D0821"/>
    <w:rsid w:val="006D0D18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7262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648"/>
    <w:rsid w:val="006E604F"/>
    <w:rsid w:val="006E6143"/>
    <w:rsid w:val="006E64CB"/>
    <w:rsid w:val="006E6A0A"/>
    <w:rsid w:val="006E6F8A"/>
    <w:rsid w:val="006E7010"/>
    <w:rsid w:val="006E706D"/>
    <w:rsid w:val="006E79BB"/>
    <w:rsid w:val="006E7F03"/>
    <w:rsid w:val="006F05FC"/>
    <w:rsid w:val="006F17DD"/>
    <w:rsid w:val="006F2AB0"/>
    <w:rsid w:val="006F2BA2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87A6E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62E"/>
    <w:rsid w:val="007D0D63"/>
    <w:rsid w:val="007D21D8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E6B7F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73CC"/>
    <w:rsid w:val="00810850"/>
    <w:rsid w:val="00810A38"/>
    <w:rsid w:val="00811084"/>
    <w:rsid w:val="00811098"/>
    <w:rsid w:val="008110AB"/>
    <w:rsid w:val="00811B08"/>
    <w:rsid w:val="00811B44"/>
    <w:rsid w:val="0081321E"/>
    <w:rsid w:val="008132D7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374F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C93"/>
    <w:rsid w:val="00831DC6"/>
    <w:rsid w:val="0083251E"/>
    <w:rsid w:val="008326C9"/>
    <w:rsid w:val="008331B2"/>
    <w:rsid w:val="00833A31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96"/>
    <w:rsid w:val="00853505"/>
    <w:rsid w:val="00853E16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62C"/>
    <w:rsid w:val="00887AFD"/>
    <w:rsid w:val="00887EDA"/>
    <w:rsid w:val="0089013A"/>
    <w:rsid w:val="0089129A"/>
    <w:rsid w:val="00891B4E"/>
    <w:rsid w:val="0089233C"/>
    <w:rsid w:val="00892437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AA7"/>
    <w:rsid w:val="008C4C9C"/>
    <w:rsid w:val="008C4DF8"/>
    <w:rsid w:val="008C50C2"/>
    <w:rsid w:val="008C54C8"/>
    <w:rsid w:val="008C54C9"/>
    <w:rsid w:val="008C554F"/>
    <w:rsid w:val="008C69C0"/>
    <w:rsid w:val="008C700D"/>
    <w:rsid w:val="008C7420"/>
    <w:rsid w:val="008C77DC"/>
    <w:rsid w:val="008D01DA"/>
    <w:rsid w:val="008D06FF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E14"/>
    <w:rsid w:val="008F616A"/>
    <w:rsid w:val="008F6A6C"/>
    <w:rsid w:val="008F731A"/>
    <w:rsid w:val="008F749E"/>
    <w:rsid w:val="008F760F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88E"/>
    <w:rsid w:val="00905EE3"/>
    <w:rsid w:val="00905FC6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21277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18B7"/>
    <w:rsid w:val="00951DE1"/>
    <w:rsid w:val="009521CA"/>
    <w:rsid w:val="00952933"/>
    <w:rsid w:val="00952B9F"/>
    <w:rsid w:val="00952F78"/>
    <w:rsid w:val="0095319D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5761"/>
    <w:rsid w:val="0096664F"/>
    <w:rsid w:val="009666B7"/>
    <w:rsid w:val="00966787"/>
    <w:rsid w:val="0096703D"/>
    <w:rsid w:val="009676BF"/>
    <w:rsid w:val="0096778D"/>
    <w:rsid w:val="00967DF3"/>
    <w:rsid w:val="00970014"/>
    <w:rsid w:val="009711DC"/>
    <w:rsid w:val="00971264"/>
    <w:rsid w:val="00971381"/>
    <w:rsid w:val="0097144B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81483"/>
    <w:rsid w:val="00982193"/>
    <w:rsid w:val="0098260C"/>
    <w:rsid w:val="0098286E"/>
    <w:rsid w:val="00985B1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5E94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5CC1"/>
    <w:rsid w:val="009A5CDA"/>
    <w:rsid w:val="009A5D24"/>
    <w:rsid w:val="009A6916"/>
    <w:rsid w:val="009A7564"/>
    <w:rsid w:val="009A7BDE"/>
    <w:rsid w:val="009B07F6"/>
    <w:rsid w:val="009B0AF0"/>
    <w:rsid w:val="009B106E"/>
    <w:rsid w:val="009B1640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0E34"/>
    <w:rsid w:val="009D1056"/>
    <w:rsid w:val="009D11EB"/>
    <w:rsid w:val="009D1F22"/>
    <w:rsid w:val="009D2151"/>
    <w:rsid w:val="009D3FDB"/>
    <w:rsid w:val="009D4C41"/>
    <w:rsid w:val="009D5242"/>
    <w:rsid w:val="009D5D58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6DA1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994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916"/>
    <w:rsid w:val="00A14A6A"/>
    <w:rsid w:val="00A15011"/>
    <w:rsid w:val="00A16060"/>
    <w:rsid w:val="00A1619C"/>
    <w:rsid w:val="00A17041"/>
    <w:rsid w:val="00A1726A"/>
    <w:rsid w:val="00A173A5"/>
    <w:rsid w:val="00A17506"/>
    <w:rsid w:val="00A17C99"/>
    <w:rsid w:val="00A20086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3EDD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4D5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3"/>
    <w:rsid w:val="00A746EC"/>
    <w:rsid w:val="00A74BEA"/>
    <w:rsid w:val="00A75410"/>
    <w:rsid w:val="00A77C02"/>
    <w:rsid w:val="00A8041F"/>
    <w:rsid w:val="00A80C85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69AE"/>
    <w:rsid w:val="00A87712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F6"/>
    <w:rsid w:val="00A97166"/>
    <w:rsid w:val="00A971F1"/>
    <w:rsid w:val="00AA0334"/>
    <w:rsid w:val="00AA0897"/>
    <w:rsid w:val="00AA1E53"/>
    <w:rsid w:val="00AA2799"/>
    <w:rsid w:val="00AA3933"/>
    <w:rsid w:val="00AA3C5C"/>
    <w:rsid w:val="00AA638B"/>
    <w:rsid w:val="00AA667C"/>
    <w:rsid w:val="00AA6AF3"/>
    <w:rsid w:val="00AA6CE5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0293"/>
    <w:rsid w:val="00AC253F"/>
    <w:rsid w:val="00AC296C"/>
    <w:rsid w:val="00AC326C"/>
    <w:rsid w:val="00AC41C0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3FC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D41"/>
    <w:rsid w:val="00AF3055"/>
    <w:rsid w:val="00AF32CA"/>
    <w:rsid w:val="00AF3505"/>
    <w:rsid w:val="00AF3F4C"/>
    <w:rsid w:val="00AF4117"/>
    <w:rsid w:val="00AF41B8"/>
    <w:rsid w:val="00AF539E"/>
    <w:rsid w:val="00AF5821"/>
    <w:rsid w:val="00AF6661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9E"/>
    <w:rsid w:val="00B275BA"/>
    <w:rsid w:val="00B27636"/>
    <w:rsid w:val="00B30684"/>
    <w:rsid w:val="00B30CA9"/>
    <w:rsid w:val="00B30EEB"/>
    <w:rsid w:val="00B3158B"/>
    <w:rsid w:val="00B32594"/>
    <w:rsid w:val="00B32617"/>
    <w:rsid w:val="00B3348F"/>
    <w:rsid w:val="00B33BA2"/>
    <w:rsid w:val="00B33C4A"/>
    <w:rsid w:val="00B33DD3"/>
    <w:rsid w:val="00B347EE"/>
    <w:rsid w:val="00B34B24"/>
    <w:rsid w:val="00B34E26"/>
    <w:rsid w:val="00B35A56"/>
    <w:rsid w:val="00B37A94"/>
    <w:rsid w:val="00B37FB2"/>
    <w:rsid w:val="00B400C4"/>
    <w:rsid w:val="00B40ECF"/>
    <w:rsid w:val="00B40F33"/>
    <w:rsid w:val="00B4198D"/>
    <w:rsid w:val="00B41F58"/>
    <w:rsid w:val="00B44FB5"/>
    <w:rsid w:val="00B45512"/>
    <w:rsid w:val="00B45710"/>
    <w:rsid w:val="00B45FC5"/>
    <w:rsid w:val="00B46129"/>
    <w:rsid w:val="00B4632A"/>
    <w:rsid w:val="00B476A7"/>
    <w:rsid w:val="00B47EB2"/>
    <w:rsid w:val="00B502EC"/>
    <w:rsid w:val="00B5059F"/>
    <w:rsid w:val="00B51344"/>
    <w:rsid w:val="00B51B51"/>
    <w:rsid w:val="00B524A3"/>
    <w:rsid w:val="00B52545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071B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A8"/>
    <w:rsid w:val="00B81D22"/>
    <w:rsid w:val="00B81DA3"/>
    <w:rsid w:val="00B8221D"/>
    <w:rsid w:val="00B82FF6"/>
    <w:rsid w:val="00B830D0"/>
    <w:rsid w:val="00B83988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A82"/>
    <w:rsid w:val="00BA6471"/>
    <w:rsid w:val="00BA7266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71"/>
    <w:rsid w:val="00BC1EF7"/>
    <w:rsid w:val="00BC2806"/>
    <w:rsid w:val="00BC3C55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30A7"/>
    <w:rsid w:val="00C43CB8"/>
    <w:rsid w:val="00C440CD"/>
    <w:rsid w:val="00C441CE"/>
    <w:rsid w:val="00C444E4"/>
    <w:rsid w:val="00C44600"/>
    <w:rsid w:val="00C44A60"/>
    <w:rsid w:val="00C44B37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A3E"/>
    <w:rsid w:val="00C63E08"/>
    <w:rsid w:val="00C64900"/>
    <w:rsid w:val="00C64B92"/>
    <w:rsid w:val="00C64EC1"/>
    <w:rsid w:val="00C66F23"/>
    <w:rsid w:val="00C671BE"/>
    <w:rsid w:val="00C7048C"/>
    <w:rsid w:val="00C70BF3"/>
    <w:rsid w:val="00C70DA6"/>
    <w:rsid w:val="00C71282"/>
    <w:rsid w:val="00C714F2"/>
    <w:rsid w:val="00C71DD9"/>
    <w:rsid w:val="00C7213A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2087"/>
    <w:rsid w:val="00C92FFD"/>
    <w:rsid w:val="00C9362B"/>
    <w:rsid w:val="00C93E23"/>
    <w:rsid w:val="00C93FE0"/>
    <w:rsid w:val="00C945A4"/>
    <w:rsid w:val="00C94645"/>
    <w:rsid w:val="00C94CF6"/>
    <w:rsid w:val="00C94F6C"/>
    <w:rsid w:val="00C95CD3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786"/>
    <w:rsid w:val="00CC082A"/>
    <w:rsid w:val="00CC09AE"/>
    <w:rsid w:val="00CC11AE"/>
    <w:rsid w:val="00CC1F9C"/>
    <w:rsid w:val="00CC28EF"/>
    <w:rsid w:val="00CC2A4D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958"/>
    <w:rsid w:val="00CD4DC2"/>
    <w:rsid w:val="00CD5340"/>
    <w:rsid w:val="00CD59B1"/>
    <w:rsid w:val="00CD5E01"/>
    <w:rsid w:val="00CD75F7"/>
    <w:rsid w:val="00CE0504"/>
    <w:rsid w:val="00CE182E"/>
    <w:rsid w:val="00CE1C48"/>
    <w:rsid w:val="00CE2589"/>
    <w:rsid w:val="00CE2AE7"/>
    <w:rsid w:val="00CE2CF3"/>
    <w:rsid w:val="00CE3204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1F3F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4BA3"/>
    <w:rsid w:val="00D05A8D"/>
    <w:rsid w:val="00D0625C"/>
    <w:rsid w:val="00D06B21"/>
    <w:rsid w:val="00D06E07"/>
    <w:rsid w:val="00D07172"/>
    <w:rsid w:val="00D0726A"/>
    <w:rsid w:val="00D0774A"/>
    <w:rsid w:val="00D07D7F"/>
    <w:rsid w:val="00D11482"/>
    <w:rsid w:val="00D116C4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66BA"/>
    <w:rsid w:val="00D26C54"/>
    <w:rsid w:val="00D26C9D"/>
    <w:rsid w:val="00D27269"/>
    <w:rsid w:val="00D27757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37207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3D1"/>
    <w:rsid w:val="00DB2D18"/>
    <w:rsid w:val="00DB2D5B"/>
    <w:rsid w:val="00DB4864"/>
    <w:rsid w:val="00DB49DA"/>
    <w:rsid w:val="00DB53A8"/>
    <w:rsid w:val="00DB5608"/>
    <w:rsid w:val="00DB63CE"/>
    <w:rsid w:val="00DB6402"/>
    <w:rsid w:val="00DB68F0"/>
    <w:rsid w:val="00DB6E5F"/>
    <w:rsid w:val="00DB7405"/>
    <w:rsid w:val="00DB7E18"/>
    <w:rsid w:val="00DC0149"/>
    <w:rsid w:val="00DC042E"/>
    <w:rsid w:val="00DC08FF"/>
    <w:rsid w:val="00DC11E6"/>
    <w:rsid w:val="00DC11FF"/>
    <w:rsid w:val="00DC2D8D"/>
    <w:rsid w:val="00DC31D4"/>
    <w:rsid w:val="00DC3476"/>
    <w:rsid w:val="00DC3578"/>
    <w:rsid w:val="00DC6FF4"/>
    <w:rsid w:val="00DC7F07"/>
    <w:rsid w:val="00DD005E"/>
    <w:rsid w:val="00DD0492"/>
    <w:rsid w:val="00DD06D0"/>
    <w:rsid w:val="00DD0D78"/>
    <w:rsid w:val="00DD1002"/>
    <w:rsid w:val="00DD25E9"/>
    <w:rsid w:val="00DD2DFE"/>
    <w:rsid w:val="00DD33C3"/>
    <w:rsid w:val="00DD3DF5"/>
    <w:rsid w:val="00DD4A68"/>
    <w:rsid w:val="00DD617A"/>
    <w:rsid w:val="00DD6869"/>
    <w:rsid w:val="00DD688B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56A"/>
    <w:rsid w:val="00DE6A31"/>
    <w:rsid w:val="00DE6E18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D48"/>
    <w:rsid w:val="00DF40F8"/>
    <w:rsid w:val="00DF4AC8"/>
    <w:rsid w:val="00DF4AEF"/>
    <w:rsid w:val="00DF535A"/>
    <w:rsid w:val="00DF57C3"/>
    <w:rsid w:val="00DF5D1F"/>
    <w:rsid w:val="00DF6845"/>
    <w:rsid w:val="00DF6ADE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30548"/>
    <w:rsid w:val="00E30D08"/>
    <w:rsid w:val="00E30F2B"/>
    <w:rsid w:val="00E3228D"/>
    <w:rsid w:val="00E32B98"/>
    <w:rsid w:val="00E3405E"/>
    <w:rsid w:val="00E3480A"/>
    <w:rsid w:val="00E34C67"/>
    <w:rsid w:val="00E351AC"/>
    <w:rsid w:val="00E354F7"/>
    <w:rsid w:val="00E365D6"/>
    <w:rsid w:val="00E36728"/>
    <w:rsid w:val="00E3796E"/>
    <w:rsid w:val="00E37B1E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526"/>
    <w:rsid w:val="00E5265D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2E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8FC"/>
    <w:rsid w:val="00E62D74"/>
    <w:rsid w:val="00E63D30"/>
    <w:rsid w:val="00E64CBC"/>
    <w:rsid w:val="00E65445"/>
    <w:rsid w:val="00E65593"/>
    <w:rsid w:val="00E66735"/>
    <w:rsid w:val="00E669D0"/>
    <w:rsid w:val="00E67AEB"/>
    <w:rsid w:val="00E711D6"/>
    <w:rsid w:val="00E71395"/>
    <w:rsid w:val="00E71439"/>
    <w:rsid w:val="00E71B72"/>
    <w:rsid w:val="00E71C0F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E8F"/>
    <w:rsid w:val="00E84485"/>
    <w:rsid w:val="00E84971"/>
    <w:rsid w:val="00E8575B"/>
    <w:rsid w:val="00E86772"/>
    <w:rsid w:val="00E87028"/>
    <w:rsid w:val="00E87BD5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F15"/>
    <w:rsid w:val="00E96F4E"/>
    <w:rsid w:val="00E96F66"/>
    <w:rsid w:val="00EA0C27"/>
    <w:rsid w:val="00EA0D24"/>
    <w:rsid w:val="00EA1091"/>
    <w:rsid w:val="00EA1129"/>
    <w:rsid w:val="00EA1DAA"/>
    <w:rsid w:val="00EA2018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2138"/>
    <w:rsid w:val="00EB2B78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2F49"/>
    <w:rsid w:val="00ED33E2"/>
    <w:rsid w:val="00ED34FE"/>
    <w:rsid w:val="00ED3939"/>
    <w:rsid w:val="00ED39BA"/>
    <w:rsid w:val="00ED59A9"/>
    <w:rsid w:val="00ED63B2"/>
    <w:rsid w:val="00ED6425"/>
    <w:rsid w:val="00ED6859"/>
    <w:rsid w:val="00ED702D"/>
    <w:rsid w:val="00ED704B"/>
    <w:rsid w:val="00ED7497"/>
    <w:rsid w:val="00EE0534"/>
    <w:rsid w:val="00EE2207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1CF8"/>
    <w:rsid w:val="00F320AC"/>
    <w:rsid w:val="00F325DB"/>
    <w:rsid w:val="00F34BAD"/>
    <w:rsid w:val="00F35497"/>
    <w:rsid w:val="00F3674D"/>
    <w:rsid w:val="00F37146"/>
    <w:rsid w:val="00F3765F"/>
    <w:rsid w:val="00F37A81"/>
    <w:rsid w:val="00F4091A"/>
    <w:rsid w:val="00F413C4"/>
    <w:rsid w:val="00F41571"/>
    <w:rsid w:val="00F428AF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252"/>
    <w:rsid w:val="00F50A8A"/>
    <w:rsid w:val="00F520F9"/>
    <w:rsid w:val="00F53475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4E47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17C"/>
    <w:rsid w:val="00F81A1E"/>
    <w:rsid w:val="00F81CD0"/>
    <w:rsid w:val="00F8351E"/>
    <w:rsid w:val="00F83773"/>
    <w:rsid w:val="00F83933"/>
    <w:rsid w:val="00F83998"/>
    <w:rsid w:val="00F83AA8"/>
    <w:rsid w:val="00F84875"/>
    <w:rsid w:val="00F8490C"/>
    <w:rsid w:val="00F84AF1"/>
    <w:rsid w:val="00F851FE"/>
    <w:rsid w:val="00F85DE5"/>
    <w:rsid w:val="00F86B58"/>
    <w:rsid w:val="00F87560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E93"/>
    <w:rsid w:val="00FB01CF"/>
    <w:rsid w:val="00FB02C4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36B0"/>
    <w:rsid w:val="00FB5B09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4519"/>
    <w:rsid w:val="00FC4CC4"/>
    <w:rsid w:val="00FC6676"/>
    <w:rsid w:val="00FC6709"/>
    <w:rsid w:val="00FC70D4"/>
    <w:rsid w:val="00FC7831"/>
    <w:rsid w:val="00FC79F6"/>
    <w:rsid w:val="00FC7A47"/>
    <w:rsid w:val="00FD0226"/>
    <w:rsid w:val="00FD0FF1"/>
    <w:rsid w:val="00FD2531"/>
    <w:rsid w:val="00FD2C2B"/>
    <w:rsid w:val="00FD3014"/>
    <w:rsid w:val="00FD3533"/>
    <w:rsid w:val="00FD4D12"/>
    <w:rsid w:val="00FD520B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23"/>
    <w:rsid w:val="00FE56E8"/>
    <w:rsid w:val="00FE5B30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40FC2CF-273A-4D88-9DD2-2C94E680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paragraph" w:styleId="Header">
    <w:name w:val="header"/>
    <w:basedOn w:val="Normal"/>
    <w:link w:val="Head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75F16"/>
    <w:pPr>
      <w:ind w:left="284"/>
    </w:pPr>
  </w:style>
  <w:style w:type="paragraph" w:customStyle="1" w:styleId="AAFrameAddress">
    <w:name w:val="AA Frame Address"/>
    <w:basedOn w:val="Heading1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semiHidden/>
    <w:rsid w:val="00475F16"/>
    <w:pPr>
      <w:ind w:left="1134"/>
    </w:pPr>
  </w:style>
  <w:style w:type="paragraph" w:styleId="TOC6">
    <w:name w:val="toc 6"/>
    <w:basedOn w:val="Normal"/>
    <w:next w:val="Normal"/>
    <w:semiHidden/>
    <w:rsid w:val="00475F16"/>
    <w:pPr>
      <w:ind w:left="1418"/>
    </w:pPr>
  </w:style>
  <w:style w:type="paragraph" w:styleId="TOC7">
    <w:name w:val="toc 7"/>
    <w:basedOn w:val="Normal"/>
    <w:next w:val="Normal"/>
    <w:semiHidden/>
    <w:rsid w:val="00475F16"/>
    <w:pPr>
      <w:ind w:left="1701"/>
    </w:pPr>
  </w:style>
  <w:style w:type="paragraph" w:styleId="TOC8">
    <w:name w:val="toc 8"/>
    <w:basedOn w:val="Normal"/>
    <w:next w:val="Normal"/>
    <w:semiHidden/>
    <w:rsid w:val="00475F16"/>
    <w:pPr>
      <w:ind w:left="1985"/>
    </w:pPr>
  </w:style>
  <w:style w:type="paragraph" w:styleId="TOC9">
    <w:name w:val="toc 9"/>
    <w:basedOn w:val="Normal"/>
    <w:next w:val="Normal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semiHidden/>
    <w:rsid w:val="00475F16"/>
    <w:pPr>
      <w:ind w:left="567" w:hanging="567"/>
    </w:pPr>
  </w:style>
  <w:style w:type="paragraph" w:styleId="ListBullet5">
    <w:name w:val="List Bullet 5"/>
    <w:basedOn w:val="Normal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475F16"/>
    <w:pPr>
      <w:ind w:firstLine="284"/>
    </w:pPr>
  </w:style>
  <w:style w:type="paragraph" w:styleId="BodyTextIndent">
    <w:name w:val="Body Text Indent"/>
    <w:aliases w:val="i"/>
    <w:basedOn w:val="Normal"/>
    <w:rsid w:val="00475F16"/>
    <w:pPr>
      <w:spacing w:after="120"/>
      <w:ind w:left="283"/>
    </w:pPr>
  </w:style>
  <w:style w:type="paragraph" w:styleId="BodyTextFirstIndent2">
    <w:name w:val="Body Text First Indent 2"/>
    <w:basedOn w:val="BodyTextIndent"/>
    <w:rsid w:val="00475F16"/>
    <w:pPr>
      <w:ind w:left="284" w:firstLine="284"/>
    </w:pPr>
  </w:style>
  <w:style w:type="character" w:styleId="Strong">
    <w:name w:val="Strong"/>
    <w:basedOn w:val="DefaultParagraphFont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rsid w:val="00475F16"/>
    <w:pPr>
      <w:framePr w:h="443" w:wrap="around" w:y="8223"/>
    </w:pPr>
  </w:style>
  <w:style w:type="paragraph" w:customStyle="1" w:styleId="a">
    <w:name w:val="¢éÍ¤ÇÒ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2038"/>
    <w:rPr>
      <w:rFonts w:ascii="Arial" w:hAnsi="Arial"/>
      <w:b/>
      <w:bCs/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rsid w:val="00DE3A29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DD1A2-01D5-405B-B8FB-1FF609CA3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27</Pages>
  <Words>5538</Words>
  <Characters>26733</Characters>
  <Application>Microsoft Office Word</Application>
  <DocSecurity>0</DocSecurity>
  <Lines>222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Tarika, Sastrananda</dc:creator>
  <cp:keywords/>
  <dc:description/>
  <cp:lastModifiedBy>Somjai, Nigonyanont</cp:lastModifiedBy>
  <cp:revision>3</cp:revision>
  <cp:lastPrinted>2018-08-08T04:00:00Z</cp:lastPrinted>
  <dcterms:created xsi:type="dcterms:W3CDTF">2018-08-09T14:14:00Z</dcterms:created>
  <dcterms:modified xsi:type="dcterms:W3CDTF">2018-08-09T14:17:00Z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