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B6A3D0A" w:rsidR="00D15EA5" w:rsidRDefault="00D15EA5" w:rsidP="00D15EA5">
      <w:pPr>
        <w:pStyle w:val="BodyText"/>
        <w:rPr>
          <w:rFonts w:cstheme="minorBidi"/>
          <w:lang w:bidi="th-TH"/>
        </w:rPr>
      </w:pPr>
    </w:p>
    <w:p w14:paraId="35B49C10" w14:textId="77777777" w:rsidR="00017A85" w:rsidRPr="00D15EA5" w:rsidRDefault="00017A85" w:rsidP="00D15EA5">
      <w:pPr>
        <w:pStyle w:val="BodyText"/>
        <w:rPr>
          <w:rFonts w:cstheme="minorBidi"/>
          <w:cs/>
          <w:lang w:bidi="th-TH"/>
        </w:rPr>
      </w:pPr>
    </w:p>
    <w:p w14:paraId="300B4D61" w14:textId="7BB4A19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140A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D03867" w:rsidRPr="00E430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ซีเฟรชอินดัสตรี จำกัด (มหาชน)</w:t>
      </w:r>
    </w:p>
    <w:p w14:paraId="580879B3" w14:textId="77777777" w:rsidR="00AD3B26" w:rsidRPr="00AD3B26" w:rsidRDefault="00AD3B26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02A7265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017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7033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D0386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B82C8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D1F7A">
        <w:rPr>
          <w:rFonts w:ascii="Browallia New" w:hAnsi="Browallia New" w:cs="Browallia New" w:hint="cs"/>
          <w:sz w:val="28"/>
          <w:szCs w:val="28"/>
          <w:cs/>
          <w:lang w:bidi="th-TH"/>
        </w:rPr>
        <w:t>สำ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หรับงวดสามเดือนและหกเดือนสิ้นสุดวันที่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017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และหมายเหตุประกอบงบการเงินระหว่างกาลแบบย่อของบริษัท</w:t>
      </w:r>
      <w:r w:rsidR="004D6145" w:rsidRPr="00D0386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D4FA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ทั้งนี้</w:t>
      </w:r>
      <w:r w:rsidRPr="00D038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</w:t>
      </w:r>
      <w:r w:rsidR="000E3E4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0E3E4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0E3E49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37D0405F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4F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  <w:r w:rsidR="00CD4FA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3C38D74C" w14:textId="4116DF6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379B4DC6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5C036D89" w14:textId="0A8DFAFD" w:rsidR="003E2108" w:rsidRDefault="003E2108" w:rsidP="00CD4D4E">
      <w:pPr>
        <w:jc w:val="thaiDistribute"/>
        <w:rPr>
          <w:rFonts w:ascii="Browallia New" w:hAnsi="Browallia New" w:cs="Browallia New"/>
        </w:rPr>
      </w:pPr>
    </w:p>
    <w:p w14:paraId="03E263B3" w14:textId="1F178ED0" w:rsidR="003E2108" w:rsidRDefault="003E2108" w:rsidP="00CD4D4E">
      <w:pPr>
        <w:jc w:val="thaiDistribute"/>
        <w:rPr>
          <w:rFonts w:ascii="Browallia New" w:hAnsi="Browallia New" w:cs="Browallia New"/>
        </w:rPr>
      </w:pPr>
    </w:p>
    <w:p w14:paraId="65CE91A9" w14:textId="40B6E0E7" w:rsidR="003E2108" w:rsidRDefault="003E2108" w:rsidP="00CD4D4E">
      <w:pPr>
        <w:jc w:val="thaiDistribute"/>
        <w:rPr>
          <w:rFonts w:ascii="Browallia New" w:hAnsi="Browallia New" w:cs="Browallia New"/>
        </w:rPr>
      </w:pPr>
    </w:p>
    <w:p w14:paraId="42DED5F5" w14:textId="77777777" w:rsidR="003E2108" w:rsidRDefault="003E2108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1297C0D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4FA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CD4FA9">
        <w:rPr>
          <w:rFonts w:ascii="Browallia New" w:hAnsi="Browallia New" w:cs="Browallia New"/>
          <w:sz w:val="28"/>
          <w:szCs w:val="28"/>
          <w:lang w:bidi="th-TH"/>
        </w:rPr>
        <w:t>”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9DD62DF" w14:textId="77777777" w:rsidR="00D03867" w:rsidRDefault="00D03867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06F8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  เตียตระกูล</w:t>
      </w:r>
    </w:p>
    <w:p w14:paraId="0E0FD2DC" w14:textId="66BF744C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67FE5AD" w:rsidR="00142624" w:rsidRPr="00D03867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3867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CD4FA9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D4FA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BA90DF5" w:rsidR="00CD4D4E" w:rsidRPr="00D03867" w:rsidRDefault="00CD4FA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D4FA9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CD4F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D03867" w:rsidRPr="00CD4F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03867" w:rsidRPr="00CD4FA9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0A485" w14:textId="77777777" w:rsidR="00A76C07" w:rsidRDefault="00A76C07">
      <w:r>
        <w:separator/>
      </w:r>
    </w:p>
  </w:endnote>
  <w:endnote w:type="continuationSeparator" w:id="0">
    <w:p w14:paraId="3A950957" w14:textId="77777777" w:rsidR="00A76C07" w:rsidRDefault="00A7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55FB0" w14:textId="77777777" w:rsidR="00A76C07" w:rsidRDefault="00A76C07">
      <w:bookmarkStart w:id="0" w:name="_Hlk482348182"/>
      <w:bookmarkEnd w:id="0"/>
      <w:r>
        <w:separator/>
      </w:r>
    </w:p>
  </w:footnote>
  <w:footnote w:type="continuationSeparator" w:id="0">
    <w:p w14:paraId="68E826CC" w14:textId="77777777" w:rsidR="00A76C07" w:rsidRDefault="00A7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C710C2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2BE485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F1AAE8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A85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3E49"/>
    <w:rsid w:val="000E52CE"/>
    <w:rsid w:val="000F3AAB"/>
    <w:rsid w:val="000F6E25"/>
    <w:rsid w:val="001011DF"/>
    <w:rsid w:val="00112B69"/>
    <w:rsid w:val="001316D3"/>
    <w:rsid w:val="00140ACF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931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5A0B"/>
    <w:rsid w:val="003D64D6"/>
    <w:rsid w:val="003E034A"/>
    <w:rsid w:val="003E2108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0355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048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3303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6CC4"/>
    <w:rsid w:val="008A769F"/>
    <w:rsid w:val="008B19D9"/>
    <w:rsid w:val="008B1FD3"/>
    <w:rsid w:val="008B204B"/>
    <w:rsid w:val="008B7AEA"/>
    <w:rsid w:val="008C49AE"/>
    <w:rsid w:val="008C59F7"/>
    <w:rsid w:val="008E7687"/>
    <w:rsid w:val="008F05CD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175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6C07"/>
    <w:rsid w:val="00A918D1"/>
    <w:rsid w:val="00A93A9A"/>
    <w:rsid w:val="00AA219C"/>
    <w:rsid w:val="00AA5C16"/>
    <w:rsid w:val="00AC31D4"/>
    <w:rsid w:val="00AC6098"/>
    <w:rsid w:val="00AD1F7A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6AD"/>
    <w:rsid w:val="00B55EE8"/>
    <w:rsid w:val="00B56E6C"/>
    <w:rsid w:val="00B63D0E"/>
    <w:rsid w:val="00B82C8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76B6"/>
    <w:rsid w:val="00C06939"/>
    <w:rsid w:val="00C173BF"/>
    <w:rsid w:val="00C21E3B"/>
    <w:rsid w:val="00C35B1A"/>
    <w:rsid w:val="00C41C7D"/>
    <w:rsid w:val="00C456F6"/>
    <w:rsid w:val="00C63023"/>
    <w:rsid w:val="00C63743"/>
    <w:rsid w:val="00C76C6C"/>
    <w:rsid w:val="00C80EC5"/>
    <w:rsid w:val="00C85669"/>
    <w:rsid w:val="00C86BB9"/>
    <w:rsid w:val="00C8772C"/>
    <w:rsid w:val="00C91A81"/>
    <w:rsid w:val="00CA43FD"/>
    <w:rsid w:val="00CA53F3"/>
    <w:rsid w:val="00CB18EB"/>
    <w:rsid w:val="00CB335B"/>
    <w:rsid w:val="00CB441E"/>
    <w:rsid w:val="00CC72E9"/>
    <w:rsid w:val="00CD25C2"/>
    <w:rsid w:val="00CD4D4E"/>
    <w:rsid w:val="00CD4FA9"/>
    <w:rsid w:val="00CE24E5"/>
    <w:rsid w:val="00CE41DB"/>
    <w:rsid w:val="00CE4D96"/>
    <w:rsid w:val="00CF1EA0"/>
    <w:rsid w:val="00D03867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B629B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1A9F"/>
    <w:rsid w:val="00E86B53"/>
    <w:rsid w:val="00E8712E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0EBE"/>
    <w:rsid w:val="00FC4397"/>
    <w:rsid w:val="00FC499D"/>
    <w:rsid w:val="00FD05AD"/>
    <w:rsid w:val="00FD0666"/>
    <w:rsid w:val="00FD7295"/>
    <w:rsid w:val="00FE2187"/>
    <w:rsid w:val="00FE320C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10458e7832e06e9a30c1cff131b05f57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f25b9f46fa53722cf63394bf3c9e409f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73111-4A0A-4AD6-865B-D04C762B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0E8FB-98FB-47DB-8324-6B93D7AD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54</cp:revision>
  <cp:lastPrinted>2018-08-13T07:41:00Z</cp:lastPrinted>
  <dcterms:created xsi:type="dcterms:W3CDTF">2017-09-05T10:07:00Z</dcterms:created>
  <dcterms:modified xsi:type="dcterms:W3CDTF">2018-08-14T07:07:00Z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