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  <w:bookmarkStart w:id="1" w:name="_GoBack"/>
      <w:bookmarkEnd w:id="1"/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36997DE" w:rsidR="00D15EA5" w:rsidRDefault="00D15EA5" w:rsidP="00D15EA5">
      <w:pPr>
        <w:pStyle w:val="BodyText"/>
        <w:rPr>
          <w:rFonts w:cstheme="minorBidi"/>
          <w:lang w:bidi="th-TH"/>
        </w:rPr>
      </w:pPr>
    </w:p>
    <w:p w14:paraId="34F418CF" w14:textId="77777777" w:rsidR="00025174" w:rsidRPr="00D15EA5" w:rsidRDefault="00025174" w:rsidP="00D15EA5">
      <w:pPr>
        <w:pStyle w:val="BodyText"/>
        <w:rPr>
          <w:rFonts w:cstheme="minorBidi"/>
          <w:cs/>
          <w:lang w:bidi="th-TH"/>
        </w:rPr>
      </w:pPr>
    </w:p>
    <w:p w14:paraId="79735172" w14:textId="011F81FE" w:rsidR="00AD3B26" w:rsidRPr="00DA36C6" w:rsidRDefault="00AD3B26" w:rsidP="00AD3B26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EE44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5934B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และผู้ถือหุ้น</w:t>
      </w:r>
      <w:r w:rsidR="008541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142624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142624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DA36C6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 เอนเนอร์ยี่</w:t>
      </w:r>
      <w:r w:rsidR="00142624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42624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42624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42624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42624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DA36C6" w:rsidRDefault="00AD3B26" w:rsidP="0002517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831A875" w14:textId="3535566F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/>
          <w:sz w:val="28"/>
          <w:szCs w:val="28"/>
          <w:lang w:bidi="th-TH"/>
        </w:rPr>
        <w:t>3</w:t>
      </w:r>
      <w:r w:rsidR="00025174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025174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>61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621DC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EF190C"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="00F913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และหกเดือน</w:t>
      </w:r>
      <w:r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Pr="00DA36C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F91367" w:rsidRPr="00DA36C6">
        <w:rPr>
          <w:rFonts w:ascii="Browallia New" w:hAnsi="Browallia New" w:cs="Browallia New"/>
          <w:sz w:val="28"/>
          <w:szCs w:val="28"/>
          <w:lang w:bidi="th-TH"/>
        </w:rPr>
        <w:t>3</w:t>
      </w:r>
      <w:r w:rsidR="00F91367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F91367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621DC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="00621DC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621DC1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621DC1" w:rsidRPr="00621DC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งวดหกเดือนสิ้นสุดวันที่</w:t>
      </w:r>
      <w:r w:rsidR="00621DC1" w:rsidRPr="00621DC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621DC1" w:rsidRPr="00621DC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621DC1"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621DC1"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21DC1" w:rsidRPr="00621DC1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621DC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621DC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หมายเหตุ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</w:t>
      </w:r>
      <w:r w:rsidR="00621DC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แบบย่อของบริษัท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A36C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คิวทีซี เอนเนอร</w:t>
      </w:r>
      <w:r w:rsidR="00976F40">
        <w:rPr>
          <w:rFonts w:ascii="Browallia New" w:hAnsi="Browallia New" w:cs="Browallia New" w:hint="cs"/>
          <w:sz w:val="28"/>
          <w:szCs w:val="28"/>
          <w:cs/>
          <w:lang w:bidi="th-TH"/>
        </w:rPr>
        <w:t>์</w:t>
      </w:r>
      <w:r w:rsidR="00DA36C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ยี่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6B38FE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91367" w:rsidRPr="00DA36C6">
        <w:rPr>
          <w:rFonts w:ascii="Browallia New" w:hAnsi="Browallia New" w:cs="Browallia New"/>
          <w:sz w:val="28"/>
          <w:szCs w:val="28"/>
          <w:lang w:bidi="th-TH"/>
        </w:rPr>
        <w:t>3</w:t>
      </w:r>
      <w:r w:rsidR="00F91367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F91367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6B38FE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บริษัทสำหรับ</w:t>
      </w:r>
      <w:r w:rsidR="00621DC1" w:rsidRPr="00621DC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งวดสามเดือนและหกเดือนสิ้นสุดวันที่</w:t>
      </w:r>
      <w:r w:rsidR="00621DC1" w:rsidRPr="00621DC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621DC1" w:rsidRPr="00621DC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621DC1"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621DC1"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21DC1" w:rsidRPr="00621DC1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6B38FE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6B38FE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F91367">
        <w:rPr>
          <w:rFonts w:ascii="Browallia New" w:hAnsi="Browallia New" w:cs="Browallia New" w:hint="cs"/>
          <w:sz w:val="28"/>
          <w:szCs w:val="28"/>
          <w:cs/>
          <w:lang w:bidi="th-TH"/>
        </w:rPr>
        <w:t>หกเดือน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สิ้นสุดวันที่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91367" w:rsidRPr="00DA36C6">
        <w:rPr>
          <w:rFonts w:ascii="Browallia New" w:hAnsi="Browallia New" w:cs="Browallia New"/>
          <w:sz w:val="28"/>
          <w:szCs w:val="28"/>
          <w:lang w:bidi="th-TH"/>
        </w:rPr>
        <w:t>3</w:t>
      </w:r>
      <w:r w:rsidR="00F91367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F91367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="004D6145" w:rsidRPr="00DA36C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A36C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คิวทีซี เอนเนอร์ยี่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21DC1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="00621DC1"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="00621DC1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621DC1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21DC1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621DC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21DC1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621DC1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621DC1" w:rsidRPr="00621DC1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621DC1" w:rsidRPr="00621DC1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621DC1"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ส่วน</w:t>
      </w:r>
      <w:r w:rsidR="00621DC1" w:rsidRPr="00DE5BC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="00621DC1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เป็นผู้รับผิดชอบในกา</w:t>
      </w:r>
      <w:r w:rsidR="00621DC1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="00621DC1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02517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025174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025174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119F046D" w:rsidR="00CD4D4E" w:rsidRPr="00F01358" w:rsidRDefault="00621DC1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1DC1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621DC1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621DC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621DC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621DC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621DC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BA84484" w14:textId="498A13D9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51284333" w14:textId="6701A0F1" w:rsidR="007A3573" w:rsidRDefault="007A3573" w:rsidP="00CD4D4E">
      <w:pPr>
        <w:jc w:val="thaiDistribute"/>
        <w:rPr>
          <w:rFonts w:ascii="Browallia New" w:hAnsi="Browallia New" w:cs="Browallia New"/>
        </w:rPr>
      </w:pPr>
    </w:p>
    <w:p w14:paraId="4488257A" w14:textId="361290B0" w:rsidR="007A3573" w:rsidRDefault="007A3573" w:rsidP="00CD4D4E">
      <w:pPr>
        <w:jc w:val="thaiDistribute"/>
        <w:rPr>
          <w:rFonts w:ascii="Browallia New" w:hAnsi="Browallia New" w:cs="Browallia New"/>
        </w:rPr>
      </w:pPr>
    </w:p>
    <w:p w14:paraId="014581D7" w14:textId="77777777" w:rsidR="007A3573" w:rsidRDefault="007A3573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F9136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F9136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6C5B03D3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52590">
        <w:rPr>
          <w:rFonts w:ascii="Browallia New" w:hAnsi="Browallia New" w:cs="Browallia New" w:hint="cs"/>
          <w:sz w:val="28"/>
          <w:szCs w:val="28"/>
          <w:cs/>
          <w:lang w:bidi="th-TH"/>
        </w:rPr>
        <w:t>“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352590">
        <w:rPr>
          <w:rFonts w:ascii="Browallia New" w:hAnsi="Browallia New" w:cs="Browallia New" w:hint="cs"/>
          <w:sz w:val="28"/>
          <w:szCs w:val="28"/>
          <w:cs/>
          <w:lang w:bidi="th-TH"/>
        </w:rPr>
        <w:t>”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Pr="008B359A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8426D62" w14:textId="77777777" w:rsidR="00DA36C6" w:rsidRDefault="00DA36C6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</w:t>
      </w:r>
      <w:r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0E0FD2DC" w14:textId="2CD7A78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7A8BCE99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A36C6">
        <w:rPr>
          <w:rFonts w:ascii="Browallia New" w:hAnsi="Browallia New" w:cs="Browallia New"/>
          <w:sz w:val="28"/>
          <w:szCs w:val="28"/>
        </w:rPr>
        <w:t>8593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090472D2" w:rsidR="00CD4D4E" w:rsidRPr="00DA36C6" w:rsidRDefault="00D95B01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D95B01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5A2D58" w:rsidRPr="00D95B0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DA36C6" w:rsidRPr="00D95B01">
        <w:rPr>
          <w:rFonts w:ascii="Browallia New" w:hAnsi="Browallia New" w:cs="Browallia New"/>
          <w:sz w:val="28"/>
          <w:szCs w:val="28"/>
          <w:lang w:val="en-US" w:bidi="th-TH"/>
        </w:rPr>
        <w:t xml:space="preserve"> 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64E02" w14:textId="77777777" w:rsidR="00C84DD8" w:rsidRDefault="00C84DD8">
      <w:r>
        <w:separator/>
      </w:r>
    </w:p>
  </w:endnote>
  <w:endnote w:type="continuationSeparator" w:id="0">
    <w:p w14:paraId="6FB29A5C" w14:textId="77777777" w:rsidR="00C84DD8" w:rsidRDefault="00C84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13ADF" w14:textId="77777777" w:rsidR="00C84DD8" w:rsidRDefault="00C84DD8">
      <w:bookmarkStart w:id="0" w:name="_Hlk482348182"/>
      <w:bookmarkEnd w:id="0"/>
      <w:r>
        <w:separator/>
      </w:r>
    </w:p>
  </w:footnote>
  <w:footnote w:type="continuationSeparator" w:id="0">
    <w:p w14:paraId="7A6A0240" w14:textId="77777777" w:rsidR="00C84DD8" w:rsidRDefault="00C84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35EA3B6D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3D94EDF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02B3AABD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5174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A42FE"/>
    <w:rsid w:val="000B65E3"/>
    <w:rsid w:val="000B7090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7AB9"/>
    <w:rsid w:val="00321A76"/>
    <w:rsid w:val="003304A5"/>
    <w:rsid w:val="00335E5B"/>
    <w:rsid w:val="00352590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005F9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91F0D"/>
    <w:rsid w:val="005934BA"/>
    <w:rsid w:val="005A29D0"/>
    <w:rsid w:val="005A2D58"/>
    <w:rsid w:val="005B405A"/>
    <w:rsid w:val="005C2CCB"/>
    <w:rsid w:val="005C6479"/>
    <w:rsid w:val="005C69FD"/>
    <w:rsid w:val="005C7B75"/>
    <w:rsid w:val="005D7025"/>
    <w:rsid w:val="005E2D67"/>
    <w:rsid w:val="005E5578"/>
    <w:rsid w:val="005F4D62"/>
    <w:rsid w:val="00610ED7"/>
    <w:rsid w:val="00620CE3"/>
    <w:rsid w:val="00621086"/>
    <w:rsid w:val="00621DC1"/>
    <w:rsid w:val="006365A1"/>
    <w:rsid w:val="00636AA2"/>
    <w:rsid w:val="00653B85"/>
    <w:rsid w:val="00666764"/>
    <w:rsid w:val="0066694B"/>
    <w:rsid w:val="00667DB6"/>
    <w:rsid w:val="006771E8"/>
    <w:rsid w:val="00677C01"/>
    <w:rsid w:val="00683CC7"/>
    <w:rsid w:val="00692CA5"/>
    <w:rsid w:val="006932D7"/>
    <w:rsid w:val="00696C42"/>
    <w:rsid w:val="006A3B2F"/>
    <w:rsid w:val="006B06A2"/>
    <w:rsid w:val="006B38FE"/>
    <w:rsid w:val="006C3486"/>
    <w:rsid w:val="006C3D37"/>
    <w:rsid w:val="006C4C20"/>
    <w:rsid w:val="006C6376"/>
    <w:rsid w:val="006D6FF5"/>
    <w:rsid w:val="006F1B19"/>
    <w:rsid w:val="006F29ED"/>
    <w:rsid w:val="006F4F77"/>
    <w:rsid w:val="006F53EE"/>
    <w:rsid w:val="0070147C"/>
    <w:rsid w:val="00701B9B"/>
    <w:rsid w:val="007064E7"/>
    <w:rsid w:val="00714FD6"/>
    <w:rsid w:val="00722A42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3573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541C2"/>
    <w:rsid w:val="008719C2"/>
    <w:rsid w:val="00884701"/>
    <w:rsid w:val="00884FF7"/>
    <w:rsid w:val="00894ACE"/>
    <w:rsid w:val="008B19D9"/>
    <w:rsid w:val="008B1FD3"/>
    <w:rsid w:val="008B204B"/>
    <w:rsid w:val="008B359A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6F40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63023"/>
    <w:rsid w:val="00C63743"/>
    <w:rsid w:val="00C76C6C"/>
    <w:rsid w:val="00C80EC5"/>
    <w:rsid w:val="00C84DD8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5B01"/>
    <w:rsid w:val="00D96128"/>
    <w:rsid w:val="00DA36C6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13654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246A1"/>
    <w:rsid w:val="00F37917"/>
    <w:rsid w:val="00F5513E"/>
    <w:rsid w:val="00F63F3F"/>
    <w:rsid w:val="00F64D2D"/>
    <w:rsid w:val="00F66FA5"/>
    <w:rsid w:val="00F71678"/>
    <w:rsid w:val="00F730E3"/>
    <w:rsid w:val="00F755E9"/>
    <w:rsid w:val="00F909CD"/>
    <w:rsid w:val="00F91367"/>
    <w:rsid w:val="00F974D1"/>
    <w:rsid w:val="00FA121E"/>
    <w:rsid w:val="00FA16E0"/>
    <w:rsid w:val="00FC4397"/>
    <w:rsid w:val="00FD05AD"/>
    <w:rsid w:val="00FD0666"/>
    <w:rsid w:val="00FD7295"/>
    <w:rsid w:val="00FE2187"/>
    <w:rsid w:val="00FE320C"/>
    <w:rsid w:val="00FF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4" ma:contentTypeDescription="Create a new document." ma:contentTypeScope="" ma:versionID="bc67323e77dfaa01e51587456ebb83c3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d52e191fc2cf14d5249ee22b86f1e93f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F129F2-C0C8-47FA-B230-46F974DAB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C94B86-CDE8-4B22-B68A-1323F5344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28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Prewpan Neamnam</cp:lastModifiedBy>
  <cp:revision>13</cp:revision>
  <cp:lastPrinted>2018-08-09T07:10:00Z</cp:lastPrinted>
  <dcterms:created xsi:type="dcterms:W3CDTF">2018-05-04T09:53:00Z</dcterms:created>
  <dcterms:modified xsi:type="dcterms:W3CDTF">2018-08-14T08:20:00Z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