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00B4D61" w14:textId="77851181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เจนเนอร</w:t>
      </w:r>
      <w:proofErr w:type="spellStart"/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="001F336C" w:rsidRPr="00E469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เอนจิ</w:t>
      </w:r>
      <w:proofErr w:type="spellStart"/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เนียริ่ง</w:t>
      </w:r>
      <w:proofErr w:type="spellEnd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1AF3C0E9" w:rsidR="00CD4D4E" w:rsidRPr="001F336C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หกเดือน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1F336C">
        <w:rPr>
          <w:rFonts w:ascii="Browallia New" w:hAnsi="Browallia New" w:cs="Browallia New"/>
          <w:sz w:val="28"/>
          <w:szCs w:val="28"/>
          <w:lang w:bidi="th-TH"/>
        </w:rPr>
        <w:t>3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0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1F336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</w:t>
      </w:r>
      <w:proofErr w:type="spellStart"/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ัล</w:t>
      </w:r>
      <w:proofErr w:type="spellEnd"/>
      <w:r w:rsidR="001F336C" w:rsidRPr="001F336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</w:t>
      </w:r>
      <w:proofErr w:type="spellStart"/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เนียริ่ง</w:t>
      </w:r>
      <w:proofErr w:type="spellEnd"/>
      <w:r w:rsidR="00EF190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4D20B1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D20B1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4D20B1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D20B1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4D20B1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493F2D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D20B1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1F33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</w:t>
      </w:r>
      <w:proofErr w:type="spellStart"/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ัล</w:t>
      </w:r>
      <w:proofErr w:type="spellEnd"/>
      <w:r w:rsidR="001F336C" w:rsidRPr="001F336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F336C">
        <w:rPr>
          <w:rFonts w:ascii="Browallia New" w:hAnsi="Browallia New" w:cs="Browallia New"/>
          <w:sz w:val="28"/>
          <w:szCs w:val="28"/>
          <w:lang w:val="en-US" w:bidi="th-TH"/>
        </w:rPr>
        <w:t xml:space="preserve">       </w:t>
      </w:r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</w:t>
      </w:r>
      <w:proofErr w:type="spellStart"/>
      <w:r w:rsidR="001F336C" w:rsidRPr="001F336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เนียริ่ง</w:t>
      </w:r>
      <w:proofErr w:type="spellEnd"/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1F336C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1F336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1F336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 </w:t>
      </w:r>
      <w:r w:rsidRPr="001F336C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1F336C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1F336C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1F336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F336C" w:rsidRDefault="00CD4D4E" w:rsidP="00CD4D4E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A50CF0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36C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</w:t>
      </w:r>
      <w:bookmarkStart w:id="1" w:name="_GoBack"/>
      <w:bookmarkEnd w:id="1"/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ตรฐานการสอบบัญชี</w:t>
      </w:r>
      <w:r w:rsidRPr="001F33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C38D74C" w14:textId="64102CF2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5B9919C0" w14:textId="025C8460" w:rsidR="005B5239" w:rsidRDefault="005B5239" w:rsidP="00CD4D4E">
      <w:pPr>
        <w:jc w:val="thaiDistribute"/>
        <w:rPr>
          <w:rFonts w:ascii="Browallia New" w:hAnsi="Browallia New" w:cs="Browallia New"/>
        </w:rPr>
      </w:pPr>
    </w:p>
    <w:p w14:paraId="324EFC44" w14:textId="1B3088AF" w:rsidR="005B5239" w:rsidRDefault="005B5239" w:rsidP="00CD4D4E">
      <w:pPr>
        <w:jc w:val="thaiDistribute"/>
        <w:rPr>
          <w:rFonts w:ascii="Browallia New" w:hAnsi="Browallia New" w:cs="Browallia New"/>
        </w:rPr>
      </w:pPr>
    </w:p>
    <w:p w14:paraId="2FF87319" w14:textId="77777777" w:rsidR="005B5239" w:rsidRDefault="005B5239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0BF3578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F336C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F336C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F336C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5B95F694" w14:textId="143C730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E1598D9" w14:textId="4D95BDB5" w:rsidR="001F336C" w:rsidRDefault="001F336C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E718F98" w14:textId="77777777" w:rsidR="001F336C" w:rsidRDefault="001F336C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นางสาวศันสนีย์ พูลสวัสดิ์</w:t>
      </w:r>
    </w:p>
    <w:p w14:paraId="0E0FD2DC" w14:textId="7884EC7E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24267244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F336C" w:rsidRPr="001F336C">
        <w:rPr>
          <w:rFonts w:ascii="Browallia New" w:hAnsi="Browallia New" w:cs="Browallia New"/>
          <w:sz w:val="28"/>
          <w:szCs w:val="28"/>
          <w:lang w:val="en-US" w:bidi="th-TH"/>
        </w:rPr>
        <w:t>6977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729F410B" w:rsidR="00CD4D4E" w:rsidRDefault="001F336C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46E4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A46E4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46E4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Pr="00A46E4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46E4A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77567" w14:textId="77777777" w:rsidR="00D65A73" w:rsidRDefault="00D65A73">
      <w:r>
        <w:separator/>
      </w:r>
    </w:p>
  </w:endnote>
  <w:endnote w:type="continuationSeparator" w:id="0">
    <w:p w14:paraId="11018BB2" w14:textId="77777777" w:rsidR="00D65A73" w:rsidRDefault="00D6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66D54" w14:textId="77777777" w:rsidR="00D65A73" w:rsidRDefault="00D65A73">
      <w:bookmarkStart w:id="0" w:name="_Hlk482348182"/>
      <w:bookmarkEnd w:id="0"/>
      <w:r>
        <w:separator/>
      </w:r>
    </w:p>
  </w:footnote>
  <w:footnote w:type="continuationSeparator" w:id="0">
    <w:p w14:paraId="74486ADF" w14:textId="77777777" w:rsidR="00D65A73" w:rsidRDefault="00D65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03836D99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5F1611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182686BA" w:rsidR="00D460E7" w:rsidRDefault="00D460E7" w:rsidP="00D96128">
    <w:pPr>
      <w:pStyle w:val="Header"/>
      <w:jc w:val="righ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CBA9DC5" wp14:editId="190B391B">
              <wp:simplePos x="0" y="0"/>
              <wp:positionH relativeFrom="page">
                <wp:posOffset>489585</wp:posOffset>
              </wp:positionH>
              <wp:positionV relativeFrom="page">
                <wp:posOffset>3561715</wp:posOffset>
              </wp:positionV>
              <wp:extent cx="982800" cy="6840000"/>
              <wp:effectExtent l="0" t="0" r="8255" b="18415"/>
              <wp:wrapNone/>
              <wp:docPr id="1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800" cy="68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162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622"/>
                          </w:tblGrid>
                          <w:tr w:rsidR="00D460E7" w:rsidRPr="0069090D" w14:paraId="02F2125A" w14:textId="77777777" w:rsidTr="00812938">
                            <w:trPr>
                              <w:trHeight w:hRule="exact" w:val="10773"/>
                            </w:trPr>
                            <w:tc>
                              <w:tcPr>
                                <w:tcW w:w="1621" w:type="dxa"/>
                                <w:vAlign w:val="bottom"/>
                              </w:tcPr>
                              <w:p w14:paraId="0B9F8D08" w14:textId="77777777" w:rsidR="00D460E7" w:rsidRPr="0069090D" w:rsidRDefault="00D460E7" w:rsidP="008C49AE">
                                <w:pPr>
                                  <w:pStyle w:val="LetterFooter"/>
                                </w:pPr>
                                <w:bookmarkStart w:id="3" w:name="Partners"/>
                                <w:bookmarkStart w:id="4" w:name="Endorsements_tbl"/>
                                <w:bookmarkEnd w:id="3"/>
                              </w:p>
                            </w:tc>
                          </w:tr>
                          <w:bookmarkEnd w:id="4"/>
                        </w:tbl>
                        <w:p w14:paraId="1BB6A648" w14:textId="77777777" w:rsidR="00D460E7" w:rsidRDefault="00D460E7" w:rsidP="005F4D62"/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BA9DC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8.55pt;margin-top:280.45pt;width:77.4pt;height:538.6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" filled="f" stroked="f">
              <v:textbox inset="0,0,0,0">
                <w:txbxContent>
                  <w:tbl>
                    <w:tblPr>
                      <w:tblStyle w:val="TableGrid"/>
                      <w:tblW w:w="162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622"/>
                    </w:tblGrid>
                    <w:tr w:rsidR="00D460E7" w:rsidRPr="0069090D" w14:paraId="02F2125A" w14:textId="77777777" w:rsidTr="00812938">
                      <w:trPr>
                        <w:trHeight w:hRule="exact" w:val="10773"/>
                      </w:trPr>
                      <w:tc>
                        <w:tcPr>
                          <w:tcW w:w="1621" w:type="dxa"/>
                          <w:vAlign w:val="bottom"/>
                        </w:tcPr>
                        <w:p w14:paraId="0B9F8D08" w14:textId="77777777" w:rsidR="00D460E7" w:rsidRPr="0069090D" w:rsidRDefault="00D460E7" w:rsidP="008C49AE">
                          <w:pPr>
                            <w:pStyle w:val="LetterFooter"/>
                          </w:pPr>
                          <w:bookmarkStart w:id="5" w:name="Partners"/>
                          <w:bookmarkStart w:id="6" w:name="Endorsements_tbl"/>
                          <w:bookmarkEnd w:id="5"/>
                        </w:p>
                      </w:tc>
                    </w:tr>
                    <w:bookmarkEnd w:id="6"/>
                  </w:tbl>
                  <w:p w14:paraId="1BB6A648" w14:textId="77777777" w:rsidR="00D460E7" w:rsidRDefault="00D460E7" w:rsidP="005F4D62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19C0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336C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5362F"/>
    <w:rsid w:val="005627FF"/>
    <w:rsid w:val="00577D61"/>
    <w:rsid w:val="005822AC"/>
    <w:rsid w:val="00591F0D"/>
    <w:rsid w:val="005A29D0"/>
    <w:rsid w:val="005B405A"/>
    <w:rsid w:val="005B5239"/>
    <w:rsid w:val="005C254C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E0A2E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D45F4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5A73"/>
    <w:rsid w:val="00D66AA0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18D1"/>
    <w:rsid w:val="00F246A1"/>
    <w:rsid w:val="00F33DB7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2" ma:contentTypeDescription="Create a new document." ma:contentTypeScope="" ma:versionID="35b986017389181e3208be5d2e26b54d">
  <xsd:schema xmlns:xsd="http://www.w3.org/2001/XMLSchema" xmlns:xs="http://www.w3.org/2001/XMLSchema" xmlns:p="http://schemas.microsoft.com/office/2006/metadata/properties" xmlns:ns2="8b8e6b98-2366-44e3-bdf5-9048ff7dbb44" targetNamespace="http://schemas.microsoft.com/office/2006/metadata/properties" ma:root="true" ma:fieldsID="a2e4f5e52350550e748609da20251285" ns2:_="">
    <xsd:import namespace="8b8e6b98-2366-44e3-bdf5-9048ff7db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CF64D-2A48-4397-87AF-0D0D0FA2A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67636D-CF1B-4308-A8C8-FA0FC205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21</cp:revision>
  <cp:lastPrinted>2017-11-14T11:56:00Z</cp:lastPrinted>
  <dcterms:created xsi:type="dcterms:W3CDTF">2018-06-11T03:35:00Z</dcterms:created>
  <dcterms:modified xsi:type="dcterms:W3CDTF">2018-08-14T09:56:00Z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