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454C" w14:textId="77777777" w:rsidR="00371706" w:rsidRPr="008F2A3E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เจนเนอรัล เอนจิเนียริ่ง จำกัด 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76F84741" w14:textId="77777777" w:rsidR="00234D67" w:rsidRPr="008F2A3E" w:rsidRDefault="00234D67" w:rsidP="00234D67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FA679A">
        <w:rPr>
          <w:rFonts w:ascii="Browallia New" w:hAnsi="Browallia New" w:cs="Browallia New" w:hint="cs"/>
          <w:b/>
          <w:bCs/>
          <w:sz w:val="28"/>
          <w:szCs w:val="28"/>
          <w:cs/>
        </w:rPr>
        <w:t>รวม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แบบย่อ</w:t>
      </w:r>
    </w:p>
    <w:p w14:paraId="2DD26FDE" w14:textId="29F8B350" w:rsidR="00234D67" w:rsidRPr="008F2A3E" w:rsidRDefault="00237B9B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สำหรับงวดสามเดือน</w:t>
      </w:r>
      <w:r w:rsidR="008C46C7">
        <w:rPr>
          <w:rFonts w:ascii="Browallia New" w:hAnsi="Browallia New" w:cs="Browallia New" w:hint="cs"/>
          <w:b/>
          <w:bCs/>
          <w:sz w:val="28"/>
          <w:szCs w:val="28"/>
          <w:cs/>
        </w:rPr>
        <w:t>และหกเดือน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8C46C7">
        <w:rPr>
          <w:rFonts w:ascii="Browallia New" w:hAnsi="Browallia New" w:cs="Browallia New"/>
          <w:b/>
          <w:bCs/>
          <w:sz w:val="28"/>
          <w:szCs w:val="28"/>
        </w:rPr>
        <w:t>0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8C46C7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มิถุนายน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2561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1A56CF" w14:textId="77777777" w:rsidR="00234D67" w:rsidRPr="008F2A3E" w:rsidRDefault="00234D67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</w:p>
    <w:p w14:paraId="7681481E" w14:textId="77777777" w:rsidR="00234D67" w:rsidRPr="008F2A3E" w:rsidRDefault="00234D67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ลักษณะการดำเนินธุรกิจ</w:t>
      </w:r>
    </w:p>
    <w:p w14:paraId="58B8B017" w14:textId="77777777" w:rsidR="00234D67" w:rsidRPr="0067565B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404852AC" w14:textId="77777777" w:rsidR="00234D67" w:rsidRPr="008F2A3E" w:rsidRDefault="00D123D7" w:rsidP="00234D67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บริษัท เจนเนอรัล เอนจิเนียริ่ง จำกัด </w:t>
      </w:r>
      <w:r w:rsidRPr="008F2A3E">
        <w:rPr>
          <w:rFonts w:ascii="Browallia New" w:hAnsi="Browallia New" w:cs="Browallia New"/>
          <w:sz w:val="28"/>
          <w:szCs w:val="28"/>
        </w:rPr>
        <w:t>(</w:t>
      </w:r>
      <w:r w:rsidRPr="008F2A3E">
        <w:rPr>
          <w:rFonts w:ascii="Browallia New" w:hAnsi="Browallia New" w:cs="Browallia New"/>
          <w:sz w:val="28"/>
          <w:szCs w:val="28"/>
          <w:cs/>
        </w:rPr>
        <w:t>มหาชน</w:t>
      </w:r>
      <w:r w:rsidRPr="008F2A3E">
        <w:rPr>
          <w:rFonts w:ascii="Browallia New" w:hAnsi="Browallia New" w:cs="Browallia New"/>
          <w:sz w:val="28"/>
          <w:szCs w:val="28"/>
        </w:rPr>
        <w:t>) (“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/>
          <w:sz w:val="28"/>
          <w:szCs w:val="28"/>
        </w:rPr>
        <w:t xml:space="preserve">”) </w:t>
      </w:r>
      <w:r w:rsidR="00234D67" w:rsidRPr="008F2A3E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ดำเนินธุรกิจหลักเกี่ยวกับการผลิต</w:t>
      </w:r>
      <w:r w:rsidR="00234D67" w:rsidRPr="008F2A3E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="00234D67" w:rsidRPr="008F2A3E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พื้นและผนังคอนกรีตสำเร็จรูปและให้บริการงานก่อสร้างและติดตั้งผลิตภัณฑ์ดังกล่า</w:t>
      </w:r>
      <w:r w:rsidR="00234D67" w:rsidRPr="008F2A3E">
        <w:rPr>
          <w:rFonts w:ascii="Browallia New" w:hAnsi="Browallia New" w:cs="Browallia New" w:hint="cs"/>
          <w:sz w:val="28"/>
          <w:szCs w:val="28"/>
          <w:cs/>
        </w:rPr>
        <w:t>ว โดยบริษัทย่อย</w:t>
      </w:r>
      <w:r w:rsidR="008C1815">
        <w:rPr>
          <w:rFonts w:ascii="Browallia New" w:hAnsi="Browallia New" w:cs="Browallia New" w:hint="cs"/>
          <w:sz w:val="28"/>
          <w:szCs w:val="28"/>
          <w:cs/>
        </w:rPr>
        <w:t>อยู่ระหว่างการลงทุนและ</w:t>
      </w:r>
      <w:r w:rsidR="00234D67" w:rsidRPr="008F2A3E">
        <w:rPr>
          <w:rFonts w:ascii="Browallia New" w:hAnsi="Browallia New" w:cs="Browallia New" w:hint="cs"/>
          <w:sz w:val="28"/>
          <w:szCs w:val="28"/>
          <w:cs/>
        </w:rPr>
        <w:t>ยังไม่</w:t>
      </w:r>
      <w:r w:rsidR="008C1815">
        <w:rPr>
          <w:rFonts w:ascii="Browallia New" w:hAnsi="Browallia New" w:cs="Browallia New" w:hint="cs"/>
          <w:sz w:val="28"/>
          <w:szCs w:val="28"/>
          <w:cs/>
        </w:rPr>
        <w:t>มีรายได้จากการ</w:t>
      </w:r>
      <w:r w:rsidR="00234D67" w:rsidRPr="008F2A3E">
        <w:rPr>
          <w:rFonts w:ascii="Browallia New" w:hAnsi="Browallia New" w:cs="Browallia New" w:hint="cs"/>
          <w:sz w:val="28"/>
          <w:szCs w:val="28"/>
          <w:cs/>
        </w:rPr>
        <w:t>ดำเนินธุรกิจ</w:t>
      </w:r>
    </w:p>
    <w:p w14:paraId="3198750A" w14:textId="77777777" w:rsidR="00234D67" w:rsidRPr="008F2A3E" w:rsidRDefault="00234D67" w:rsidP="00234D67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40CED155" w14:textId="77777777" w:rsidR="00234D67" w:rsidRPr="008F2A3E" w:rsidRDefault="009368AB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ข้อมูลทั่วไปและ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8F2A3E" w:rsidRDefault="00234D67" w:rsidP="00234D67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41F438" w14:textId="52C9495E" w:rsidR="001F56AB" w:rsidRPr="008F2A3E" w:rsidRDefault="001F56AB" w:rsidP="0067565B">
      <w:pPr>
        <w:tabs>
          <w:tab w:val="clear" w:pos="454"/>
          <w:tab w:val="left" w:pos="639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0" w:name="_Hlk482306634"/>
      <w:r w:rsidRPr="008F2A3E">
        <w:rPr>
          <w:rFonts w:ascii="Browallia New" w:hAnsi="Browallia New" w:cs="Browallia New"/>
          <w:sz w:val="28"/>
          <w:szCs w:val="28"/>
          <w:cs/>
        </w:rPr>
        <w:t>บริษัทเป็นนิติบุคคลที่จัดตั้งขึ้นในประเทศไทย หุ้นของบริษัทได้รับการจดทะเบียนซื้อขายในตลาดหลักทรัพย์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แห่งประเทศไทยตั้งแต่ปี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2534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123D7" w:rsidRPr="008F2A3E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ตั้งอยู่ที่ เลขที่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8F2A3E">
        <w:rPr>
          <w:rFonts w:ascii="Browallia New" w:hAnsi="Browallia New" w:cs="Browallia New"/>
          <w:sz w:val="28"/>
          <w:szCs w:val="28"/>
        </w:rPr>
        <w:t>/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จังหวัด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ปทุมธานี </w:t>
      </w:r>
    </w:p>
    <w:bookmarkEnd w:id="0"/>
    <w:p w14:paraId="6042CF39" w14:textId="77777777" w:rsidR="008C718D" w:rsidRPr="008F2A3E" w:rsidRDefault="008C718D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E14B776" w14:textId="183327AE" w:rsidR="007A783E" w:rsidRPr="008F2A3E" w:rsidRDefault="007A783E" w:rsidP="0067565B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งบการเงินรวมและงบการเงินเฉพาะของบริษัทระหว่างกาล (งบการเงินระหว่างกาล) จัดทำขึ้นสำหรับงวดสามเดือน</w:t>
      </w:r>
      <w:r w:rsidR="008C46C7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C46C7">
        <w:rPr>
          <w:rFonts w:ascii="Browallia New" w:hAnsi="Browallia New" w:cs="Browallia New"/>
          <w:sz w:val="28"/>
          <w:szCs w:val="28"/>
        </w:rPr>
        <w:t xml:space="preserve">30 </w:t>
      </w:r>
      <w:r w:rsidR="008C46C7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และได้นำเสนอในสกุลเงินไทยบาทซึ่งเป็นสกุลเงินที่ใช้ในการดำเนินงานของบริษัทใหญ่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(ปรับปรุง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FA679A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)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เรื่อง</w:t>
      </w:r>
      <w:r w:rsidR="00BF653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C46C7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>การรายงานทางการเงิน</w:t>
      </w:r>
      <w:r w:rsidRPr="008F2A3E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โดยไม่ได้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รวบ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</w:p>
    <w:p w14:paraId="7BCF306F" w14:textId="77777777" w:rsidR="007A783E" w:rsidRPr="008F2A3E" w:rsidRDefault="007A783E" w:rsidP="000D1D4B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821B38" w14:textId="2E9116F9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งบการเงินฉบับภาษาไทย</w:t>
      </w:r>
    </w:p>
    <w:p w14:paraId="585B07C9" w14:textId="77777777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7469F0F" w14:textId="11E81F96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76AA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งบการเงินระหว่างกาลนี้ได้รับอนุมัติจากคณะกรรมการของบริษัทแล้ว เมื่อวันที่</w:t>
      </w:r>
      <w:r w:rsidRPr="008A76A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A76AA" w:rsidRPr="008A76AA">
        <w:rPr>
          <w:rFonts w:ascii="Browallia New" w:hAnsi="Browallia New" w:cs="Browallia New"/>
          <w:sz w:val="28"/>
          <w:szCs w:val="28"/>
        </w:rPr>
        <w:t>1</w:t>
      </w:r>
      <w:r w:rsidR="00993E94">
        <w:rPr>
          <w:rFonts w:ascii="Browallia New" w:hAnsi="Browallia New" w:cs="Browallia New"/>
          <w:sz w:val="28"/>
          <w:szCs w:val="28"/>
        </w:rPr>
        <w:t>4</w:t>
      </w:r>
      <w:r w:rsidR="008A76AA" w:rsidRPr="008A76AA">
        <w:rPr>
          <w:rFonts w:ascii="Browallia New" w:hAnsi="Browallia New" w:cs="Browallia New"/>
          <w:sz w:val="28"/>
          <w:szCs w:val="28"/>
        </w:rPr>
        <w:t xml:space="preserve"> </w:t>
      </w:r>
      <w:r w:rsidR="008A76AA" w:rsidRPr="008A76AA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Pr="008A76A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D6F20" w:rsidRPr="008A76AA">
        <w:rPr>
          <w:rFonts w:ascii="Browallia New" w:hAnsi="Browallia New" w:cs="Browallia New"/>
          <w:sz w:val="28"/>
          <w:szCs w:val="28"/>
          <w:lang w:val="en-GB"/>
        </w:rPr>
        <w:t>2561</w:t>
      </w:r>
    </w:p>
    <w:p w14:paraId="2B50D1A6" w14:textId="77777777" w:rsidR="00234D67" w:rsidRPr="008F2A3E" w:rsidRDefault="00234D67" w:rsidP="00234D6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87A6EB" w14:textId="77777777" w:rsidR="00234D67" w:rsidRPr="008F2A3E" w:rsidRDefault="00234D67" w:rsidP="0024092F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2D1B6881" w14:textId="2A46BF1C" w:rsidR="00234D67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3D43A2E5" w14:textId="718681AA" w:rsidR="008116D5" w:rsidRPr="00993E94" w:rsidRDefault="008116D5" w:rsidP="0081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93E94">
        <w:rPr>
          <w:rFonts w:ascii="Browallia New" w:hAnsi="Browallia New" w:cs="Browalli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          และบริษัทย่อยสำหรับปีสิ้นสุดวันที่ </w:t>
      </w:r>
      <w:r w:rsidR="00243FB6">
        <w:rPr>
          <w:rFonts w:ascii="Browallia New" w:hAnsi="Browallia New" w:cs="Browallia New"/>
          <w:sz w:val="28"/>
          <w:szCs w:val="28"/>
        </w:rPr>
        <w:t>31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B11EE">
        <w:rPr>
          <w:rFonts w:ascii="Browallia New" w:hAnsi="Browallia New" w:cs="Browallia New"/>
          <w:sz w:val="28"/>
          <w:szCs w:val="28"/>
        </w:rPr>
        <w:t>2560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50F6B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993E94">
        <w:rPr>
          <w:rFonts w:ascii="Browallia New" w:hAnsi="Browallia New" w:cs="Browallia New"/>
          <w:sz w:val="28"/>
          <w:szCs w:val="28"/>
          <w:cs/>
        </w:rPr>
        <w:t>เพิ่มนโยบายการบัญชี</w:t>
      </w:r>
      <w:r w:rsidR="00E50F6B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F703D09" w14:textId="77777777" w:rsidR="00745053" w:rsidRDefault="00745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8259EEA" w14:textId="77777777" w:rsidR="008116D5" w:rsidRPr="00993E94" w:rsidRDefault="008116D5" w:rsidP="0081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993E94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 xml:space="preserve">สินทรัพย์ไม่หมุนเวียนที่ถือไว้เพื่อขาย </w:t>
      </w:r>
    </w:p>
    <w:p w14:paraId="264E2F6E" w14:textId="77777777" w:rsidR="008116D5" w:rsidRPr="00993E94" w:rsidRDefault="008116D5" w:rsidP="0081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93E94">
        <w:rPr>
          <w:rFonts w:ascii="Browallia New" w:hAnsi="Browallia New" w:cs="Browallia New"/>
          <w:sz w:val="28"/>
          <w:szCs w:val="28"/>
          <w:cs/>
        </w:rPr>
        <w:t>สินทรัพย์หรือกลุ่มของสินทรัพย์ที่จำหน่าย จะถูกจัดประเภทเป็นสินทรัพย์ไม่หมุนเวียนที่ถือไว้เพื่อขายเมื่อมูลค่าตามบัญชีที่จะได้รับคืนส่วนใหญ่มาจากการขาย มิใช่มาจากการใช้สินทรัพย์นั้นต่อไป ซึ่งจะเกิดขึ้นเมื่อการขายนั้นมีความเป็นไปได้ค่อนข้างแน่ในระดับสูงมากและสินทรัพย์นั้นมีไว้เพื่อขายในทันทีในสภาพปัจจุบัน โดยขึ้นอยู่กับข้อตกลงที่เป็นไปตามปกติและถือปฏิบัติกันทั่วไปสำหรับการขายสินทรัพย์นั้น ซึ่งผู้บริหารได้ผูกมัดกับแผนการเสนอขายสินทรัพย์อย่างจริงจังในราคาที่สมเหตุสมผลสอดคล้องกับมูลค่ายุติธรรมในปัจจุบันของสินทรัพย์นั้น โดยได้เริ่มดำเนินการตามแผนเพื่อหาผู้ซื้อและเพื่อทำตามแผนให้สมบูรณ์และมีความเป็นไปได้ว่าการขายจะเสร็จสมบูรณ์ภายใน 1 ปี โดยสินทรัพย์หรือกลุ่มของสินทรัพย์ที่จำหน่ายนั้นจะ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207E602F" w14:textId="77777777" w:rsidR="008116D5" w:rsidRPr="00993E94" w:rsidRDefault="008116D5" w:rsidP="0081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71E6D36" w14:textId="2E8AD9B0" w:rsidR="008116D5" w:rsidRDefault="008116D5" w:rsidP="004B1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93E94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บริษัทและบริษัทย่อยได้นำมาตรฐานการรายงานทางการเงินฉบับปรับปรุงใหม่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ซึ่งมีผลบังคับใช้สำหรับรอบระยะเวลาบัญชีที่เริ่มในหรือหลังวันที่ </w:t>
      </w:r>
      <w:r w:rsidR="004B11EE">
        <w:rPr>
          <w:rFonts w:ascii="Browallia New" w:hAnsi="Browallia New" w:cs="Browallia New"/>
          <w:sz w:val="28"/>
          <w:szCs w:val="28"/>
        </w:rPr>
        <w:t>1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="004B11EE">
        <w:rPr>
          <w:rFonts w:ascii="Browallia New" w:hAnsi="Browallia New" w:cs="Browallia New"/>
          <w:sz w:val="28"/>
          <w:szCs w:val="28"/>
        </w:rPr>
        <w:t>2561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บริษัทย่อย</w:t>
      </w:r>
    </w:p>
    <w:p w14:paraId="690EAED0" w14:textId="19BAF192" w:rsidR="00993E94" w:rsidRDefault="00993E94" w:rsidP="0081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3D2330D" w14:textId="0A681BEF" w:rsidR="007270FE" w:rsidRDefault="007270FE" w:rsidP="0081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สภาวิชาชีพบัญชีได้เผยแพร่มาตรฐานการรายงานทางการเงิน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ฉบับที่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15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เรื่อง </w:t>
      </w:r>
      <w:r w:rsidRPr="008F2A3E">
        <w:rPr>
          <w:rFonts w:ascii="Browallia New" w:hAnsi="Browallia New" w:cs="Browallia New"/>
          <w:sz w:val="28"/>
          <w:szCs w:val="28"/>
        </w:rPr>
        <w:t>“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รายได้จากสัญญาที่ทำกับลูกค้า</w:t>
      </w:r>
      <w:r w:rsidRPr="008F2A3E">
        <w:rPr>
          <w:rFonts w:ascii="Browallia New" w:hAnsi="Browallia New" w:cs="Browallia New"/>
          <w:sz w:val="28"/>
          <w:szCs w:val="28"/>
        </w:rPr>
        <w:t>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ซึ่งจะมีผลบังคับใช้ตั้งแต่วันที่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8F2A3E">
        <w:rPr>
          <w:rFonts w:ascii="Browallia New" w:hAnsi="Browallia New" w:cs="Browallia New"/>
          <w:sz w:val="28"/>
          <w:szCs w:val="28"/>
        </w:rPr>
        <w:t xml:space="preserve">2562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โดยมาตรฐานการรายงานทางการเงิน ฉบับที่ </w:t>
      </w:r>
      <w:r w:rsidRPr="008F2A3E">
        <w:rPr>
          <w:rFonts w:ascii="Browallia New" w:hAnsi="Browallia New" w:cs="Browallia New"/>
          <w:sz w:val="28"/>
          <w:szCs w:val="28"/>
        </w:rPr>
        <w:t>15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นำเสนอหลักการการรับรู้รายได้ใหม่แทนที่มาตรฐานการบัญชี ฉบับที่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18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เรื่อง </w:t>
      </w:r>
      <w:r w:rsidRPr="008F2A3E">
        <w:rPr>
          <w:rFonts w:ascii="Browallia New" w:hAnsi="Browallia New" w:cs="Browallia New"/>
          <w:sz w:val="28"/>
          <w:szCs w:val="28"/>
        </w:rPr>
        <w:t>“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Pr="008F2A3E">
        <w:rPr>
          <w:rFonts w:ascii="Browallia New" w:hAnsi="Browallia New" w:cs="Browallia New"/>
          <w:sz w:val="28"/>
          <w:szCs w:val="28"/>
        </w:rPr>
        <w:t>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มาตรฐานการบัญชี ฉบับที่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11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เรื่อง </w:t>
      </w:r>
      <w:r w:rsidRPr="008F2A3E">
        <w:rPr>
          <w:rFonts w:ascii="Browallia New" w:hAnsi="Browallia New" w:cs="Browallia New"/>
          <w:sz w:val="28"/>
          <w:szCs w:val="28"/>
        </w:rPr>
        <w:t>“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สัญญาก่อสร้าง</w:t>
      </w:r>
      <w:r w:rsidRPr="008F2A3E">
        <w:rPr>
          <w:rFonts w:ascii="Browallia New" w:hAnsi="Browallia New" w:cs="Browallia New"/>
          <w:sz w:val="28"/>
          <w:szCs w:val="28"/>
        </w:rPr>
        <w:t>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ซึ่งมีรายละเอียดอย่างจำกัดในมาตรฐานการรายงานทางการเงินที่ใช้ในปัจจุบัน บริษัทและบริษัทย่อยจะนำมาตรฐานฉบับใหม่นี้มาถือปฎิบัติเมื่อมีผลบังคับใช้ และฝ่ายบริหารอยู่ระหว่างการประเมินผลกระทบต่องบการเงินในงวดที่เริ่มต้นใช้มาตรฐานนี้</w:t>
      </w:r>
    </w:p>
    <w:p w14:paraId="570452A0" w14:textId="77777777" w:rsidR="007270FE" w:rsidRPr="00993E94" w:rsidRDefault="007270FE" w:rsidP="0081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EA4158A" w14:textId="77777777" w:rsidR="00234D67" w:rsidRPr="008F2A3E" w:rsidRDefault="00234D67" w:rsidP="0024092F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</w:p>
    <w:p w14:paraId="37DB2A65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DF647AB" w14:textId="77777777" w:rsidR="00234D67" w:rsidRPr="008F2A3E" w:rsidRDefault="00234D67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่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ายบริหารใช้ดุลยพินิจ การประมาณการ และข้อสมมติฐานเกี่ยวกับการรับรู้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ผลที่เกิดขึ้นจริงอาจจะแตกต่างจากดุลยพินิจ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1C28694E" w14:textId="77777777" w:rsidR="00234D67" w:rsidRPr="008F2A3E" w:rsidRDefault="00234D67" w:rsidP="00E67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55C8451" w14:textId="77777777" w:rsidR="005C21C0" w:rsidRPr="008F2A3E" w:rsidRDefault="00234D67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ถือตามเกณฑ์</w:t>
      </w:r>
      <w:r w:rsidRPr="008F2A3E">
        <w:rPr>
          <w:rFonts w:ascii="Browallia New" w:hAnsi="Browallia New" w:cs="Browallia New"/>
          <w:sz w:val="28"/>
          <w:szCs w:val="28"/>
          <w:cs/>
        </w:rPr>
        <w:t>เหมือนกับที่ใช้ในการจัดทำงบการเงินประจำปีสิ้นสุดวันที่</w:t>
      </w:r>
      <w:r w:rsidRPr="008F2A3E">
        <w:rPr>
          <w:rFonts w:ascii="Browallia New" w:hAnsi="Browallia New" w:cs="Browallia New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</w:p>
    <w:p w14:paraId="594CECFE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79363B3" w14:textId="77777777" w:rsidR="00745053" w:rsidRDefault="00745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772CB6BE" w14:textId="0DDD22F9" w:rsidR="00E9348B" w:rsidRPr="007122DA" w:rsidRDefault="00E9348B" w:rsidP="00E9348B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122D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ลูกหนี้การค้า</w:t>
      </w:r>
      <w:r w:rsidRPr="007122D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และลูกหนี้อื่น</w:t>
      </w:r>
      <w:r w:rsidRPr="007122D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– สุทธิ</w:t>
      </w:r>
    </w:p>
    <w:p w14:paraId="096B9B80" w14:textId="77777777" w:rsidR="00D44E65" w:rsidRPr="008F2A3E" w:rsidRDefault="00D44E65" w:rsidP="00D4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00393660" w14:textId="314AF7E2" w:rsidR="00E9348B" w:rsidRPr="008F2A3E" w:rsidRDefault="00D44E65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24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</w:t>
      </w:r>
      <w:r w:rsidR="0067565B">
        <w:rPr>
          <w:rFonts w:ascii="Browallia New" w:hAnsi="Browallia New" w:cs="Browallia New"/>
          <w:sz w:val="28"/>
          <w:szCs w:val="28"/>
        </w:rPr>
        <w:t>0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67565B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348B" w:rsidRPr="008F2A3E">
        <w:rPr>
          <w:rFonts w:ascii="Browallia New" w:hAnsi="Browallia New" w:cs="Browallia New"/>
          <w:sz w:val="28"/>
          <w:szCs w:val="28"/>
        </w:rPr>
        <w:t>256</w:t>
      </w:r>
      <w:r w:rsidRPr="008F2A3E">
        <w:rPr>
          <w:rFonts w:ascii="Browallia New" w:hAnsi="Browallia New" w:cs="Browallia New"/>
          <w:sz w:val="28"/>
          <w:szCs w:val="28"/>
        </w:rPr>
        <w:t>1</w:t>
      </w:r>
      <w:r w:rsidR="00122B86"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9348B" w:rsidRPr="008F2A3E">
        <w:rPr>
          <w:rFonts w:ascii="Browallia New" w:hAnsi="Browallia New" w:cs="Browallia New"/>
          <w:sz w:val="28"/>
          <w:szCs w:val="28"/>
        </w:rPr>
        <w:t>25</w:t>
      </w:r>
      <w:r w:rsidR="00EE6CAE" w:rsidRPr="008F2A3E">
        <w:rPr>
          <w:rFonts w:ascii="Browallia New" w:hAnsi="Browallia New" w:cs="Browallia New"/>
          <w:sz w:val="28"/>
          <w:szCs w:val="28"/>
        </w:rPr>
        <w:t>60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="00E9348B" w:rsidRPr="008F2A3E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2DE7AF2F" w14:textId="77777777" w:rsidR="00D44E65" w:rsidRPr="008F2A3E" w:rsidRDefault="00D44E65" w:rsidP="00E9348B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D44E65" w:rsidRPr="008F2A3E" w14:paraId="3D5E5A89" w14:textId="77777777" w:rsidTr="0024092F">
        <w:trPr>
          <w:cantSplit/>
        </w:trPr>
        <w:tc>
          <w:tcPr>
            <w:tcW w:w="3827" w:type="dxa"/>
          </w:tcPr>
          <w:p w14:paraId="2C385B4B" w14:textId="77777777" w:rsidR="00D44E65" w:rsidRPr="00056382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09131D79" w14:textId="77777777" w:rsidR="00D44E65" w:rsidRPr="00056382" w:rsidRDefault="00D44E65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D44E65" w:rsidRPr="008F2A3E" w14:paraId="24BF4EA2" w14:textId="77777777" w:rsidTr="0024092F">
        <w:trPr>
          <w:cantSplit/>
          <w:trHeight w:val="346"/>
        </w:trPr>
        <w:tc>
          <w:tcPr>
            <w:tcW w:w="3827" w:type="dxa"/>
          </w:tcPr>
          <w:p w14:paraId="67C420B8" w14:textId="77777777" w:rsidR="00D44E65" w:rsidRPr="00056382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14:paraId="6A2822B6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C8813A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47125122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D44E65" w:rsidRPr="008F2A3E" w14:paraId="40C4214B" w14:textId="77777777" w:rsidTr="0024092F">
        <w:trPr>
          <w:cantSplit/>
        </w:trPr>
        <w:tc>
          <w:tcPr>
            <w:tcW w:w="3827" w:type="dxa"/>
          </w:tcPr>
          <w:p w14:paraId="5A38690D" w14:textId="77777777" w:rsidR="00D44E65" w:rsidRPr="00056382" w:rsidRDefault="00D44E65" w:rsidP="00402E8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30D83" w14:textId="7AAAD1DF" w:rsidR="00D44E65" w:rsidRPr="00056382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มิถุนายน</w:t>
            </w:r>
            <w:r w:rsidR="00D44E65" w:rsidRPr="00056382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8A135E" w:rsidRPr="00056382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CA22BE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3D026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F76C48" w:rsidRPr="00056382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236" w:type="dxa"/>
            <w:vAlign w:val="bottom"/>
          </w:tcPr>
          <w:p w14:paraId="10754F33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F6C01B5" w14:textId="07F1762C" w:rsidR="00D44E65" w:rsidRPr="00056382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มิถุนายน</w:t>
            </w:r>
            <w:r w:rsidR="008A135E" w:rsidRPr="00056382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8A8712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CA35D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F76C48" w:rsidRPr="00056382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</w:tr>
      <w:tr w:rsidR="00D44E65" w:rsidRPr="008F2A3E" w14:paraId="77C9A7BF" w14:textId="77777777" w:rsidTr="0024092F">
        <w:trPr>
          <w:cantSplit/>
        </w:trPr>
        <w:tc>
          <w:tcPr>
            <w:tcW w:w="3827" w:type="dxa"/>
          </w:tcPr>
          <w:p w14:paraId="3F3E137C" w14:textId="77777777" w:rsidR="00D44E65" w:rsidRPr="00056382" w:rsidRDefault="00D44E65" w:rsidP="00402E8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07" w:type="dxa"/>
          </w:tcPr>
          <w:p w14:paraId="4B7E62B3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A9D4106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</w:tcPr>
          <w:p w14:paraId="0DD44E69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4D0D3B5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</w:tcPr>
          <w:p w14:paraId="7A569E1E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7FCDD28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43" w:type="dxa"/>
          </w:tcPr>
          <w:p w14:paraId="6ABD35E6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44E65" w:rsidRPr="008F2A3E" w14:paraId="24501869" w14:textId="77777777" w:rsidTr="0024092F">
        <w:trPr>
          <w:cantSplit/>
        </w:trPr>
        <w:tc>
          <w:tcPr>
            <w:tcW w:w="3827" w:type="dxa"/>
          </w:tcPr>
          <w:p w14:paraId="0E353982" w14:textId="77777777" w:rsidR="00D44E65" w:rsidRPr="00056382" w:rsidRDefault="00D44E65" w:rsidP="00402E81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– 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ลูกค้าทั่วไป</w:t>
            </w:r>
          </w:p>
        </w:tc>
        <w:tc>
          <w:tcPr>
            <w:tcW w:w="1107" w:type="dxa"/>
          </w:tcPr>
          <w:p w14:paraId="2AEBF217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8B3293C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</w:tcPr>
          <w:p w14:paraId="4C41A435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D45750D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</w:tcPr>
          <w:p w14:paraId="3CA82780" w14:textId="77777777" w:rsidR="00D44E65" w:rsidRPr="00056382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A0020AF" w14:textId="77777777" w:rsidR="00D44E65" w:rsidRPr="00056382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11F2A27C" w14:textId="77777777" w:rsidR="00D44E65" w:rsidRPr="00056382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814DE" w:rsidRPr="008F2A3E" w14:paraId="4B17EBED" w14:textId="77777777" w:rsidTr="0045302F">
        <w:trPr>
          <w:cantSplit/>
        </w:trPr>
        <w:tc>
          <w:tcPr>
            <w:tcW w:w="3827" w:type="dxa"/>
          </w:tcPr>
          <w:p w14:paraId="2FC531D0" w14:textId="77777777" w:rsidR="00F814DE" w:rsidRPr="00056382" w:rsidRDefault="00F814DE" w:rsidP="00F814DE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07" w:type="dxa"/>
          </w:tcPr>
          <w:p w14:paraId="3B14BED9" w14:textId="15B3CA25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 430,242 </w:t>
            </w:r>
          </w:p>
        </w:tc>
        <w:tc>
          <w:tcPr>
            <w:tcW w:w="236" w:type="dxa"/>
          </w:tcPr>
          <w:p w14:paraId="25EA4CD9" w14:textId="77777777" w:rsidR="00F814DE" w:rsidRPr="00056382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</w:tcPr>
          <w:p w14:paraId="2892D549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431,768</w:t>
            </w:r>
          </w:p>
        </w:tc>
        <w:tc>
          <w:tcPr>
            <w:tcW w:w="236" w:type="dxa"/>
          </w:tcPr>
          <w:p w14:paraId="240D0AB1" w14:textId="77777777" w:rsidR="00F814DE" w:rsidRPr="00056382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</w:tcPr>
          <w:p w14:paraId="235FF27B" w14:textId="0B843F4E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 430,242 </w:t>
            </w:r>
          </w:p>
        </w:tc>
        <w:tc>
          <w:tcPr>
            <w:tcW w:w="236" w:type="dxa"/>
          </w:tcPr>
          <w:p w14:paraId="32E62BC8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432A5BFE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431,768</w:t>
            </w:r>
          </w:p>
        </w:tc>
      </w:tr>
      <w:tr w:rsidR="00F814DE" w:rsidRPr="008F2A3E" w14:paraId="6AFFAC85" w14:textId="77777777" w:rsidTr="0045302F">
        <w:trPr>
          <w:cantSplit/>
        </w:trPr>
        <w:tc>
          <w:tcPr>
            <w:tcW w:w="3827" w:type="dxa"/>
          </w:tcPr>
          <w:p w14:paraId="6FC2B5F7" w14:textId="77777777" w:rsidR="00F814DE" w:rsidRPr="00056382" w:rsidRDefault="00F814DE" w:rsidP="00F814D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 xml:space="preserve">  </w:t>
            </w:r>
            <w:r w:rsidRPr="00056382">
              <w:rPr>
                <w:rFonts w:ascii="Browallia New" w:hAnsi="Browallia New" w:cs="Browallia New"/>
                <w:color w:val="auto"/>
                <w:sz w:val="27"/>
                <w:szCs w:val="27"/>
              </w:rPr>
              <w:t xml:space="preserve"> </w:t>
            </w:r>
            <w:r w:rsidRPr="00056382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BCBC0E4" w14:textId="2D5EAF4F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 3,775 </w:t>
            </w:r>
          </w:p>
        </w:tc>
        <w:tc>
          <w:tcPr>
            <w:tcW w:w="236" w:type="dxa"/>
          </w:tcPr>
          <w:p w14:paraId="72B39D8D" w14:textId="77777777" w:rsidR="00F814DE" w:rsidRPr="00056382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FB0294C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  <w:tc>
          <w:tcPr>
            <w:tcW w:w="236" w:type="dxa"/>
          </w:tcPr>
          <w:p w14:paraId="542D4B35" w14:textId="77777777" w:rsidR="00F814DE" w:rsidRPr="00056382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AB212B" w14:textId="6B7D4D2E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 3,775 </w:t>
            </w:r>
          </w:p>
        </w:tc>
        <w:tc>
          <w:tcPr>
            <w:tcW w:w="236" w:type="dxa"/>
          </w:tcPr>
          <w:p w14:paraId="08246490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32980A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</w:tr>
      <w:tr w:rsidR="00F814DE" w:rsidRPr="008F2A3E" w14:paraId="16B93C5E" w14:textId="77777777" w:rsidTr="0045302F">
        <w:trPr>
          <w:cantSplit/>
        </w:trPr>
        <w:tc>
          <w:tcPr>
            <w:tcW w:w="3827" w:type="dxa"/>
          </w:tcPr>
          <w:p w14:paraId="6D8A51F1" w14:textId="77777777" w:rsidR="00F814DE" w:rsidRPr="00056382" w:rsidRDefault="00F814DE" w:rsidP="00F814D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>รวม</w:t>
            </w:r>
            <w:r w:rsidRPr="00056382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766C7B" w14:textId="24782738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 434,017 </w:t>
            </w:r>
          </w:p>
        </w:tc>
        <w:tc>
          <w:tcPr>
            <w:tcW w:w="236" w:type="dxa"/>
          </w:tcPr>
          <w:p w14:paraId="502C941B" w14:textId="77777777" w:rsidR="00F814DE" w:rsidRPr="00056382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93ABF87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431,794</w:t>
            </w:r>
          </w:p>
        </w:tc>
        <w:tc>
          <w:tcPr>
            <w:tcW w:w="236" w:type="dxa"/>
          </w:tcPr>
          <w:p w14:paraId="3DD27137" w14:textId="77777777" w:rsidR="00F814DE" w:rsidRPr="00056382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D4E1648" w14:textId="4106C03E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 434,017 </w:t>
            </w:r>
          </w:p>
        </w:tc>
        <w:tc>
          <w:tcPr>
            <w:tcW w:w="236" w:type="dxa"/>
          </w:tcPr>
          <w:p w14:paraId="47B9B70D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AB040F8" w14:textId="77777777" w:rsidR="00F814DE" w:rsidRPr="00056382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431,794</w:t>
            </w:r>
          </w:p>
        </w:tc>
      </w:tr>
      <w:tr w:rsidR="003C645E" w:rsidRPr="008F2A3E" w14:paraId="3A040C90" w14:textId="77777777" w:rsidTr="0045302F">
        <w:trPr>
          <w:cantSplit/>
        </w:trPr>
        <w:tc>
          <w:tcPr>
            <w:tcW w:w="3827" w:type="dxa"/>
          </w:tcPr>
          <w:p w14:paraId="5B4DA68E" w14:textId="77777777" w:rsidR="003C645E" w:rsidRPr="00056382" w:rsidRDefault="003C645E" w:rsidP="003C645E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– 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FB8F92" w14:textId="68A71B6B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12,273 </w:t>
            </w:r>
          </w:p>
        </w:tc>
        <w:tc>
          <w:tcPr>
            <w:tcW w:w="236" w:type="dxa"/>
          </w:tcPr>
          <w:p w14:paraId="69BFA2C9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7D4F58C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6,581</w:t>
            </w:r>
          </w:p>
        </w:tc>
        <w:tc>
          <w:tcPr>
            <w:tcW w:w="236" w:type="dxa"/>
          </w:tcPr>
          <w:p w14:paraId="3FDCF7B7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B180B10" w14:textId="3B09DEF8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12,273 </w:t>
            </w:r>
          </w:p>
        </w:tc>
        <w:tc>
          <w:tcPr>
            <w:tcW w:w="236" w:type="dxa"/>
          </w:tcPr>
          <w:p w14:paraId="046D27A7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96E60A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10,386</w:t>
            </w:r>
          </w:p>
        </w:tc>
      </w:tr>
      <w:tr w:rsidR="003C645E" w:rsidRPr="008F2A3E" w14:paraId="27699216" w14:textId="77777777" w:rsidTr="0045302F">
        <w:trPr>
          <w:cantSplit/>
        </w:trPr>
        <w:tc>
          <w:tcPr>
            <w:tcW w:w="3827" w:type="dxa"/>
          </w:tcPr>
          <w:p w14:paraId="4862BE9D" w14:textId="77777777" w:rsidR="003C645E" w:rsidRPr="00056382" w:rsidRDefault="003C645E" w:rsidP="003C645E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375FC2" w14:textId="6DD3C830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446,290 </w:t>
            </w:r>
          </w:p>
        </w:tc>
        <w:tc>
          <w:tcPr>
            <w:tcW w:w="236" w:type="dxa"/>
          </w:tcPr>
          <w:p w14:paraId="5A615D55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4466722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438,375</w:t>
            </w:r>
          </w:p>
        </w:tc>
        <w:tc>
          <w:tcPr>
            <w:tcW w:w="236" w:type="dxa"/>
          </w:tcPr>
          <w:p w14:paraId="7BEF7AB6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D437F85" w14:textId="04BB9EC6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446,290 </w:t>
            </w:r>
          </w:p>
        </w:tc>
        <w:tc>
          <w:tcPr>
            <w:tcW w:w="236" w:type="dxa"/>
          </w:tcPr>
          <w:p w14:paraId="117FDE45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17EC572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442,180</w:t>
            </w:r>
          </w:p>
        </w:tc>
      </w:tr>
      <w:tr w:rsidR="003C645E" w:rsidRPr="008F2A3E" w14:paraId="2C088B83" w14:textId="77777777" w:rsidTr="0045302F">
        <w:trPr>
          <w:cantSplit/>
        </w:trPr>
        <w:tc>
          <w:tcPr>
            <w:tcW w:w="3827" w:type="dxa"/>
          </w:tcPr>
          <w:p w14:paraId="18163095" w14:textId="77777777" w:rsidR="003C645E" w:rsidRPr="00056382" w:rsidRDefault="003C645E" w:rsidP="003C645E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</w:t>
            </w: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528EC2" w14:textId="70B3BDFD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(17,600)</w:t>
            </w:r>
          </w:p>
        </w:tc>
        <w:tc>
          <w:tcPr>
            <w:tcW w:w="236" w:type="dxa"/>
          </w:tcPr>
          <w:p w14:paraId="483B7F05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D84B4CA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(15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>,097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</w:tcPr>
          <w:p w14:paraId="57187848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CB4642" w14:textId="2CC6BAC4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(17,600)</w:t>
            </w:r>
          </w:p>
        </w:tc>
        <w:tc>
          <w:tcPr>
            <w:tcW w:w="236" w:type="dxa"/>
          </w:tcPr>
          <w:p w14:paraId="71534597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A1961D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(15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>,097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</w:tr>
      <w:tr w:rsidR="003C645E" w:rsidRPr="008F2A3E" w14:paraId="28C879BA" w14:textId="77777777" w:rsidTr="0045302F">
        <w:trPr>
          <w:cantSplit/>
        </w:trPr>
        <w:tc>
          <w:tcPr>
            <w:tcW w:w="3827" w:type="dxa"/>
          </w:tcPr>
          <w:p w14:paraId="5EDCE42C" w14:textId="77777777" w:rsidR="003C645E" w:rsidRPr="00056382" w:rsidRDefault="003C645E" w:rsidP="003C645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 xml:space="preserve">ลูกหนี้การค้า </w:t>
            </w: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56382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 xml:space="preserve"> </w:t>
            </w:r>
            <w:r w:rsidRPr="00056382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B2A660B" w14:textId="3A8C8A1F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428,690 </w:t>
            </w:r>
          </w:p>
        </w:tc>
        <w:tc>
          <w:tcPr>
            <w:tcW w:w="236" w:type="dxa"/>
          </w:tcPr>
          <w:p w14:paraId="049989B8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450388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423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>,278</w:t>
            </w:r>
          </w:p>
        </w:tc>
        <w:tc>
          <w:tcPr>
            <w:tcW w:w="236" w:type="dxa"/>
          </w:tcPr>
          <w:p w14:paraId="1FA527EA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8F5A1" w14:textId="5EF7CAD1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428,690 </w:t>
            </w:r>
          </w:p>
        </w:tc>
        <w:tc>
          <w:tcPr>
            <w:tcW w:w="236" w:type="dxa"/>
          </w:tcPr>
          <w:p w14:paraId="72F3EF1C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290C45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427,083</w:t>
            </w:r>
          </w:p>
        </w:tc>
      </w:tr>
      <w:tr w:rsidR="00192B3C" w:rsidRPr="008F2A3E" w14:paraId="33E06841" w14:textId="77777777" w:rsidTr="0045302F">
        <w:trPr>
          <w:cantSplit/>
        </w:trPr>
        <w:tc>
          <w:tcPr>
            <w:tcW w:w="3827" w:type="dxa"/>
          </w:tcPr>
          <w:p w14:paraId="2DF29310" w14:textId="77777777" w:rsidR="00192B3C" w:rsidRPr="00056382" w:rsidRDefault="00192B3C" w:rsidP="00192B3C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>ลูกหนี้อื่น</w:t>
            </w:r>
            <w:r w:rsidRPr="00056382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– </w:t>
            </w:r>
            <w:r w:rsidRPr="00056382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009305" w14:textId="2B5847D5" w:rsidR="00192B3C" w:rsidRPr="00056382" w:rsidRDefault="003C645E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33</w:t>
            </w:r>
            <w:r w:rsidR="00373D1F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0715083A" w14:textId="77777777" w:rsidR="00192B3C" w:rsidRPr="00056382" w:rsidRDefault="00192B3C" w:rsidP="0019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</w:tcPr>
          <w:p w14:paraId="4CE951A4" w14:textId="77777777" w:rsidR="00192B3C" w:rsidRPr="00056382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1,947</w:t>
            </w:r>
          </w:p>
        </w:tc>
        <w:tc>
          <w:tcPr>
            <w:tcW w:w="236" w:type="dxa"/>
          </w:tcPr>
          <w:p w14:paraId="2DEDDFBD" w14:textId="77777777" w:rsidR="00192B3C" w:rsidRPr="00056382" w:rsidRDefault="00192B3C" w:rsidP="0019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</w:tcPr>
          <w:p w14:paraId="19AD235D" w14:textId="632C970E" w:rsidR="00192B3C" w:rsidRPr="003C645E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19,007 </w:t>
            </w:r>
          </w:p>
        </w:tc>
        <w:tc>
          <w:tcPr>
            <w:tcW w:w="236" w:type="dxa"/>
          </w:tcPr>
          <w:p w14:paraId="22326820" w14:textId="77777777" w:rsidR="00192B3C" w:rsidRPr="00056382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02D15617" w14:textId="77777777" w:rsidR="00192B3C" w:rsidRPr="00056382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10,633</w:t>
            </w:r>
          </w:p>
        </w:tc>
      </w:tr>
      <w:tr w:rsidR="003C645E" w:rsidRPr="008F2A3E" w14:paraId="1C56CADE" w14:textId="77777777" w:rsidTr="0045302F">
        <w:trPr>
          <w:cantSplit/>
        </w:trPr>
        <w:tc>
          <w:tcPr>
            <w:tcW w:w="3827" w:type="dxa"/>
          </w:tcPr>
          <w:p w14:paraId="430C4C6C" w14:textId="77777777" w:rsidR="003C645E" w:rsidRPr="00056382" w:rsidRDefault="003C645E" w:rsidP="003C645E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 w:hint="cs"/>
                <w:b/>
                <w:bCs/>
                <w:color w:val="auto"/>
                <w:sz w:val="27"/>
                <w:szCs w:val="27"/>
                <w:cs/>
              </w:rPr>
              <w:t>รวมลูกหนี้การค้าและลูกหนี้อื่น</w:t>
            </w:r>
            <w:r w:rsidRPr="00056382"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9DCAEAA" w14:textId="45E421C0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>429,023</w:t>
            </w:r>
          </w:p>
        </w:tc>
        <w:tc>
          <w:tcPr>
            <w:tcW w:w="236" w:type="dxa"/>
          </w:tcPr>
          <w:p w14:paraId="32258B06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655321CB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425,225</w:t>
            </w:r>
          </w:p>
        </w:tc>
        <w:tc>
          <w:tcPr>
            <w:tcW w:w="236" w:type="dxa"/>
          </w:tcPr>
          <w:p w14:paraId="414466ED" w14:textId="77777777" w:rsidR="003C645E" w:rsidRPr="00056382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14:paraId="782D6770" w14:textId="40ABD9D7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447,697 </w:t>
            </w:r>
          </w:p>
        </w:tc>
        <w:tc>
          <w:tcPr>
            <w:tcW w:w="236" w:type="dxa"/>
          </w:tcPr>
          <w:p w14:paraId="00E62FA0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19BDAB06" w14:textId="77777777" w:rsidR="003C645E" w:rsidRPr="00056382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437,716</w:t>
            </w:r>
          </w:p>
        </w:tc>
      </w:tr>
    </w:tbl>
    <w:p w14:paraId="7742B654" w14:textId="77777777" w:rsidR="00FA0D05" w:rsidRPr="008F2A3E" w:rsidRDefault="00FA0D05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559BDB5" w14:textId="77777777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6ECFB912" w14:textId="77777777" w:rsidR="0020040C" w:rsidRPr="00C27E81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894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4"/>
        <w:gridCol w:w="1103"/>
        <w:gridCol w:w="236"/>
        <w:gridCol w:w="1106"/>
        <w:gridCol w:w="242"/>
        <w:gridCol w:w="1070"/>
        <w:gridCol w:w="236"/>
        <w:gridCol w:w="1152"/>
      </w:tblGrid>
      <w:tr w:rsidR="0020040C" w:rsidRPr="006349A6" w14:paraId="37FDE524" w14:textId="77777777" w:rsidTr="000D1D4B">
        <w:trPr>
          <w:cantSplit/>
        </w:trPr>
        <w:tc>
          <w:tcPr>
            <w:tcW w:w="3804" w:type="dxa"/>
          </w:tcPr>
          <w:p w14:paraId="31FBCC18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145" w:type="dxa"/>
            <w:gridSpan w:val="7"/>
          </w:tcPr>
          <w:p w14:paraId="23D18592" w14:textId="77777777" w:rsidR="0020040C" w:rsidRPr="006349A6" w:rsidRDefault="0020040C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20040C" w:rsidRPr="006349A6" w14:paraId="41AF11AD" w14:textId="77777777" w:rsidTr="000D1D4B">
        <w:trPr>
          <w:cantSplit/>
        </w:trPr>
        <w:tc>
          <w:tcPr>
            <w:tcW w:w="3804" w:type="dxa"/>
          </w:tcPr>
          <w:p w14:paraId="224C6B46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68BC240F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4C0462B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2F50969F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0040C" w:rsidRPr="006349A6" w14:paraId="26F6C2BD" w14:textId="77777777" w:rsidTr="000D1D4B">
        <w:trPr>
          <w:cantSplit/>
        </w:trPr>
        <w:tc>
          <w:tcPr>
            <w:tcW w:w="3804" w:type="dxa"/>
          </w:tcPr>
          <w:p w14:paraId="7445F15C" w14:textId="77777777" w:rsidR="0020040C" w:rsidRPr="006349A6" w:rsidRDefault="0020040C" w:rsidP="00402E8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95C9E" w14:textId="7B408F65" w:rsidR="0020040C" w:rsidRPr="006349A6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มิถุนายน</w:t>
            </w:r>
            <w:r w:rsidR="000D1D4B" w:rsidRPr="006349A6">
              <w:rPr>
                <w:rFonts w:ascii="Browallia New" w:eastAsia="SimSun" w:hAnsi="Browallia New" w:cs="Browallia New"/>
                <w:sz w:val="27"/>
                <w:szCs w:val="27"/>
                <w:lang w:val="en-GB"/>
              </w:rPr>
              <w:t xml:space="preserve">   </w:t>
            </w:r>
            <w:r w:rsidR="0020040C" w:rsidRPr="006349A6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9C2D91" w:rsidRPr="006349A6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72FF87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A79F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9C2D91" w:rsidRPr="006349A6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242" w:type="dxa"/>
            <w:vAlign w:val="bottom"/>
          </w:tcPr>
          <w:p w14:paraId="214866D7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19E051E" w14:textId="451FE716" w:rsidR="0020040C" w:rsidRPr="006349A6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มิถุนายน</w:t>
            </w:r>
            <w:r w:rsidR="009C2D91" w:rsidRPr="006349A6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63746E2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73707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9C2D91" w:rsidRPr="006349A6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</w:tr>
      <w:tr w:rsidR="0020040C" w:rsidRPr="006349A6" w14:paraId="0B08E317" w14:textId="77777777" w:rsidTr="000D1D4B">
        <w:trPr>
          <w:cantSplit/>
        </w:trPr>
        <w:tc>
          <w:tcPr>
            <w:tcW w:w="3804" w:type="dxa"/>
            <w:vAlign w:val="center"/>
          </w:tcPr>
          <w:p w14:paraId="6399932A" w14:textId="77777777" w:rsidR="0020040C" w:rsidRPr="006349A6" w:rsidRDefault="0020040C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3" w:type="dxa"/>
            <w:vAlign w:val="bottom"/>
          </w:tcPr>
          <w:p w14:paraId="15AFAF8A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0FEE0F96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3AD8A7C9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2" w:type="dxa"/>
          </w:tcPr>
          <w:p w14:paraId="24A9B000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CD1ABA5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2B2A2E6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0A200FC0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0040C" w:rsidRPr="006349A6" w14:paraId="7E0F6B26" w14:textId="77777777" w:rsidTr="000D1D4B">
        <w:trPr>
          <w:cantSplit/>
        </w:trPr>
        <w:tc>
          <w:tcPr>
            <w:tcW w:w="3804" w:type="dxa"/>
          </w:tcPr>
          <w:p w14:paraId="6EFC8E84" w14:textId="77777777" w:rsidR="0020040C" w:rsidRPr="006349A6" w:rsidRDefault="0020040C" w:rsidP="00402E81">
            <w:pPr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103" w:type="dxa"/>
            <w:vAlign w:val="bottom"/>
          </w:tcPr>
          <w:p w14:paraId="69F461C0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5F56F012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2544BCE8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2" w:type="dxa"/>
          </w:tcPr>
          <w:p w14:paraId="590FC601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D2BF745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AB9E2EA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38430479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C645E" w:rsidRPr="006349A6" w14:paraId="499185CF" w14:textId="77777777" w:rsidTr="000D1D4B">
        <w:trPr>
          <w:cantSplit/>
        </w:trPr>
        <w:tc>
          <w:tcPr>
            <w:tcW w:w="3804" w:type="dxa"/>
          </w:tcPr>
          <w:p w14:paraId="308E7ECD" w14:textId="77777777" w:rsidR="003C645E" w:rsidRPr="006349A6" w:rsidRDefault="003C645E" w:rsidP="003C645E">
            <w:pPr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14:paraId="65A34AD3" w14:textId="442A9896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>269,41</w:t>
            </w:r>
            <w:r w:rsidR="00373D1F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447A5E03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25757F5E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299,334</w:t>
            </w:r>
          </w:p>
        </w:tc>
        <w:tc>
          <w:tcPr>
            <w:tcW w:w="242" w:type="dxa"/>
          </w:tcPr>
          <w:p w14:paraId="27A410AB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5C202997" w14:textId="12D1846B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cyan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>269,41</w:t>
            </w:r>
            <w:r w:rsidR="00373D1F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58E86BE8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67808C41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 299,334</w:t>
            </w:r>
          </w:p>
        </w:tc>
      </w:tr>
      <w:tr w:rsidR="003C645E" w:rsidRPr="006349A6" w14:paraId="67970815" w14:textId="77777777" w:rsidTr="000D1D4B">
        <w:trPr>
          <w:cantSplit/>
        </w:trPr>
        <w:tc>
          <w:tcPr>
            <w:tcW w:w="3804" w:type="dxa"/>
          </w:tcPr>
          <w:p w14:paraId="6EC73B20" w14:textId="77777777" w:rsidR="003C645E" w:rsidRPr="006349A6" w:rsidRDefault="003C645E" w:rsidP="003C645E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14:paraId="6C342E29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8DBDEB2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15FB19A0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</w:tcPr>
          <w:p w14:paraId="5D12C320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33D47EB7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cyan"/>
              </w:rPr>
            </w:pPr>
          </w:p>
        </w:tc>
        <w:tc>
          <w:tcPr>
            <w:tcW w:w="236" w:type="dxa"/>
          </w:tcPr>
          <w:p w14:paraId="7A0DEF05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03978A08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C645E" w:rsidRPr="006349A6" w14:paraId="581E6AA0" w14:textId="77777777" w:rsidTr="000D1D4B">
        <w:trPr>
          <w:cantSplit/>
        </w:trPr>
        <w:tc>
          <w:tcPr>
            <w:tcW w:w="3804" w:type="dxa"/>
          </w:tcPr>
          <w:p w14:paraId="281DE9CB" w14:textId="77777777" w:rsidR="003C645E" w:rsidRPr="006349A6" w:rsidRDefault="003C645E" w:rsidP="003C645E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ไม่เกิน </w:t>
            </w:r>
            <w:r w:rsidRPr="006349A6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14:paraId="1E9ED442" w14:textId="3FC86EA9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>97,625</w:t>
            </w:r>
          </w:p>
        </w:tc>
        <w:tc>
          <w:tcPr>
            <w:tcW w:w="236" w:type="dxa"/>
          </w:tcPr>
          <w:p w14:paraId="4E41B4B4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49BE373B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72,637</w:t>
            </w:r>
          </w:p>
        </w:tc>
        <w:tc>
          <w:tcPr>
            <w:tcW w:w="242" w:type="dxa"/>
          </w:tcPr>
          <w:p w14:paraId="2159A41C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06F97934" w14:textId="0AD8ED0C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cyan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>97,625</w:t>
            </w:r>
          </w:p>
        </w:tc>
        <w:tc>
          <w:tcPr>
            <w:tcW w:w="236" w:type="dxa"/>
          </w:tcPr>
          <w:p w14:paraId="2BAB67C1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69B822DD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72,637</w:t>
            </w:r>
          </w:p>
        </w:tc>
      </w:tr>
      <w:tr w:rsidR="00F814DE" w:rsidRPr="006349A6" w14:paraId="42D19DC3" w14:textId="77777777" w:rsidTr="000D1D4B">
        <w:trPr>
          <w:cantSplit/>
        </w:trPr>
        <w:tc>
          <w:tcPr>
            <w:tcW w:w="3804" w:type="dxa"/>
          </w:tcPr>
          <w:p w14:paraId="21ED5D02" w14:textId="77777777" w:rsidR="00F814DE" w:rsidRPr="006349A6" w:rsidRDefault="00F814DE" w:rsidP="00F814DE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–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2A15EA3F" w14:textId="08EF84FE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16,736 </w:t>
            </w:r>
          </w:p>
        </w:tc>
        <w:tc>
          <w:tcPr>
            <w:tcW w:w="236" w:type="dxa"/>
          </w:tcPr>
          <w:p w14:paraId="25C84888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0F93547D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17,029</w:t>
            </w:r>
          </w:p>
        </w:tc>
        <w:tc>
          <w:tcPr>
            <w:tcW w:w="242" w:type="dxa"/>
          </w:tcPr>
          <w:p w14:paraId="221CF30A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4BA47FE1" w14:textId="7EF36553" w:rsidR="00F814DE" w:rsidRPr="003C645E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16,736 </w:t>
            </w:r>
          </w:p>
        </w:tc>
        <w:tc>
          <w:tcPr>
            <w:tcW w:w="236" w:type="dxa"/>
          </w:tcPr>
          <w:p w14:paraId="00CAABE4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7A30F270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17,029</w:t>
            </w:r>
          </w:p>
        </w:tc>
      </w:tr>
      <w:tr w:rsidR="00F814DE" w:rsidRPr="006349A6" w14:paraId="291BC31D" w14:textId="77777777" w:rsidTr="000D1D4B">
        <w:trPr>
          <w:cantSplit/>
        </w:trPr>
        <w:tc>
          <w:tcPr>
            <w:tcW w:w="3804" w:type="dxa"/>
          </w:tcPr>
          <w:p w14:paraId="7E9E1695" w14:textId="77777777" w:rsidR="00F814DE" w:rsidRPr="006349A6" w:rsidRDefault="00F814DE" w:rsidP="00F814DE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–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11D53CAE" w14:textId="67CDB5F3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13,558 </w:t>
            </w:r>
          </w:p>
        </w:tc>
        <w:tc>
          <w:tcPr>
            <w:tcW w:w="236" w:type="dxa"/>
          </w:tcPr>
          <w:p w14:paraId="3C859E14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6D0E27F3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24,029</w:t>
            </w:r>
          </w:p>
        </w:tc>
        <w:tc>
          <w:tcPr>
            <w:tcW w:w="242" w:type="dxa"/>
          </w:tcPr>
          <w:p w14:paraId="531F8871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7BC237EE" w14:textId="3504D582" w:rsidR="00F814DE" w:rsidRPr="003C645E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13,558 </w:t>
            </w:r>
          </w:p>
        </w:tc>
        <w:tc>
          <w:tcPr>
            <w:tcW w:w="236" w:type="dxa"/>
          </w:tcPr>
          <w:p w14:paraId="64E8A057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4B5C259D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24,029</w:t>
            </w:r>
          </w:p>
        </w:tc>
      </w:tr>
      <w:tr w:rsidR="00F814DE" w:rsidRPr="006349A6" w14:paraId="7D18C598" w14:textId="77777777" w:rsidTr="000D1D4B">
        <w:trPr>
          <w:cantSplit/>
        </w:trPr>
        <w:tc>
          <w:tcPr>
            <w:tcW w:w="3804" w:type="dxa"/>
          </w:tcPr>
          <w:p w14:paraId="29190987" w14:textId="77777777" w:rsidR="00F814DE" w:rsidRPr="006349A6" w:rsidRDefault="00F814DE" w:rsidP="00F814DE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08F394A" w14:textId="59CA1586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32,910 </w:t>
            </w:r>
          </w:p>
        </w:tc>
        <w:tc>
          <w:tcPr>
            <w:tcW w:w="236" w:type="dxa"/>
          </w:tcPr>
          <w:p w14:paraId="51959D08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B60AE1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18,739</w:t>
            </w:r>
          </w:p>
        </w:tc>
        <w:tc>
          <w:tcPr>
            <w:tcW w:w="242" w:type="dxa"/>
          </w:tcPr>
          <w:p w14:paraId="29CC44D0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78A8C5" w14:textId="3A7D3286" w:rsidR="00F814DE" w:rsidRPr="003C645E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32,910 </w:t>
            </w:r>
          </w:p>
        </w:tc>
        <w:tc>
          <w:tcPr>
            <w:tcW w:w="236" w:type="dxa"/>
          </w:tcPr>
          <w:p w14:paraId="5BEF52CC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485606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18,739</w:t>
            </w:r>
          </w:p>
        </w:tc>
      </w:tr>
      <w:tr w:rsidR="00F814DE" w:rsidRPr="006349A6" w14:paraId="00B2A8C3" w14:textId="77777777" w:rsidTr="000D1D4B">
        <w:trPr>
          <w:cantSplit/>
        </w:trPr>
        <w:tc>
          <w:tcPr>
            <w:tcW w:w="3804" w:type="dxa"/>
            <w:vAlign w:val="bottom"/>
          </w:tcPr>
          <w:p w14:paraId="3A6158DF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39B3835" w14:textId="38A8A540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430,242 </w:t>
            </w:r>
          </w:p>
        </w:tc>
        <w:tc>
          <w:tcPr>
            <w:tcW w:w="236" w:type="dxa"/>
          </w:tcPr>
          <w:p w14:paraId="34C810E3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A3CA0D0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431,768</w:t>
            </w:r>
          </w:p>
        </w:tc>
        <w:tc>
          <w:tcPr>
            <w:tcW w:w="242" w:type="dxa"/>
          </w:tcPr>
          <w:p w14:paraId="02F24F4A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4D889F3" w14:textId="53CBF3E4" w:rsidR="00F814DE" w:rsidRPr="003C645E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430,242 </w:t>
            </w:r>
          </w:p>
        </w:tc>
        <w:tc>
          <w:tcPr>
            <w:tcW w:w="236" w:type="dxa"/>
          </w:tcPr>
          <w:p w14:paraId="2230EE5F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357ABE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431,768</w:t>
            </w:r>
          </w:p>
        </w:tc>
      </w:tr>
      <w:tr w:rsidR="00F814DE" w:rsidRPr="006349A6" w14:paraId="163419BD" w14:textId="77777777" w:rsidTr="000D1D4B">
        <w:trPr>
          <w:cantSplit/>
        </w:trPr>
        <w:tc>
          <w:tcPr>
            <w:tcW w:w="3804" w:type="dxa"/>
            <w:vAlign w:val="bottom"/>
          </w:tcPr>
          <w:p w14:paraId="6100FD3B" w14:textId="77777777" w:rsidR="00F814DE" w:rsidRPr="006349A6" w:rsidRDefault="00F814DE" w:rsidP="00F814DE">
            <w:pPr>
              <w:ind w:right="141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เช็ครับลงวันที่ล่วงหน้า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DFFA9B5" w14:textId="38D84D7C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3,775 </w:t>
            </w:r>
          </w:p>
        </w:tc>
        <w:tc>
          <w:tcPr>
            <w:tcW w:w="236" w:type="dxa"/>
          </w:tcPr>
          <w:p w14:paraId="541E71EC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F055D9A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  <w:tc>
          <w:tcPr>
            <w:tcW w:w="242" w:type="dxa"/>
          </w:tcPr>
          <w:p w14:paraId="7BE4A1E0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D2312C7" w14:textId="1561D3CD" w:rsidR="00F814DE" w:rsidRPr="003C645E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3,775 </w:t>
            </w:r>
          </w:p>
        </w:tc>
        <w:tc>
          <w:tcPr>
            <w:tcW w:w="236" w:type="dxa"/>
          </w:tcPr>
          <w:p w14:paraId="15940E46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F44CD3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</w:tr>
      <w:tr w:rsidR="00F814DE" w:rsidRPr="006349A6" w14:paraId="2617F547" w14:textId="77777777" w:rsidTr="000D1D4B">
        <w:trPr>
          <w:cantSplit/>
        </w:trPr>
        <w:tc>
          <w:tcPr>
            <w:tcW w:w="3804" w:type="dxa"/>
            <w:vAlign w:val="bottom"/>
          </w:tcPr>
          <w:p w14:paraId="67CC2E77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F1F7E06" w14:textId="5D21619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434,017 </w:t>
            </w:r>
          </w:p>
        </w:tc>
        <w:tc>
          <w:tcPr>
            <w:tcW w:w="236" w:type="dxa"/>
          </w:tcPr>
          <w:p w14:paraId="16326A26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71EEF99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431,794</w:t>
            </w:r>
          </w:p>
        </w:tc>
        <w:tc>
          <w:tcPr>
            <w:tcW w:w="242" w:type="dxa"/>
          </w:tcPr>
          <w:p w14:paraId="68DA9879" w14:textId="77777777" w:rsidR="00F814DE" w:rsidRPr="006349A6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25183645" w14:textId="2DE73C38" w:rsidR="00F814DE" w:rsidRPr="003C645E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434,017 </w:t>
            </w:r>
          </w:p>
        </w:tc>
        <w:tc>
          <w:tcPr>
            <w:tcW w:w="236" w:type="dxa"/>
          </w:tcPr>
          <w:p w14:paraId="2CE6C684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5A7A70" w14:textId="77777777" w:rsidR="00F814DE" w:rsidRPr="006349A6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431,794</w:t>
            </w:r>
          </w:p>
        </w:tc>
      </w:tr>
      <w:tr w:rsidR="0020040C" w:rsidRPr="000D1D4B" w14:paraId="2A5BCD21" w14:textId="77777777" w:rsidTr="000D1D4B">
        <w:trPr>
          <w:cantSplit/>
        </w:trPr>
        <w:tc>
          <w:tcPr>
            <w:tcW w:w="3804" w:type="dxa"/>
            <w:vAlign w:val="bottom"/>
          </w:tcPr>
          <w:p w14:paraId="00296F6D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0A458C7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BEE9C44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BEDB9FE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A04FE39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C9985FA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B5CDA5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9EF64D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35FDC72B" w14:textId="77777777" w:rsidR="00F3180F" w:rsidRDefault="00F3180F">
      <w:pPr>
        <w:rPr>
          <w:cs/>
        </w:rPr>
      </w:pPr>
      <w:r>
        <w:br w:type="page"/>
      </w:r>
    </w:p>
    <w:tbl>
      <w:tblPr>
        <w:tblW w:w="894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4"/>
        <w:gridCol w:w="1103"/>
        <w:gridCol w:w="236"/>
        <w:gridCol w:w="1106"/>
        <w:gridCol w:w="242"/>
        <w:gridCol w:w="1070"/>
        <w:gridCol w:w="236"/>
        <w:gridCol w:w="1152"/>
      </w:tblGrid>
      <w:tr w:rsidR="00F3180F" w:rsidRPr="006349A6" w14:paraId="73DE24AD" w14:textId="77777777" w:rsidTr="003C645E">
        <w:trPr>
          <w:cantSplit/>
        </w:trPr>
        <w:tc>
          <w:tcPr>
            <w:tcW w:w="3804" w:type="dxa"/>
          </w:tcPr>
          <w:p w14:paraId="753C57A0" w14:textId="5FE02BD0" w:rsidR="00F3180F" w:rsidRPr="006349A6" w:rsidRDefault="00F3180F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145" w:type="dxa"/>
            <w:gridSpan w:val="7"/>
          </w:tcPr>
          <w:p w14:paraId="26FA8572" w14:textId="77777777" w:rsidR="00F3180F" w:rsidRPr="006349A6" w:rsidRDefault="00F3180F" w:rsidP="003C645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F3180F" w:rsidRPr="006349A6" w14:paraId="7A13A016" w14:textId="77777777" w:rsidTr="003C645E">
        <w:trPr>
          <w:cantSplit/>
        </w:trPr>
        <w:tc>
          <w:tcPr>
            <w:tcW w:w="3804" w:type="dxa"/>
          </w:tcPr>
          <w:p w14:paraId="2C31FEE1" w14:textId="77777777" w:rsidR="00F3180F" w:rsidRPr="006349A6" w:rsidRDefault="00F3180F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150BC54C" w14:textId="77777777" w:rsidR="00F3180F" w:rsidRPr="006349A6" w:rsidRDefault="00F3180F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F9CB9FD" w14:textId="77777777" w:rsidR="00F3180F" w:rsidRPr="006349A6" w:rsidRDefault="00F3180F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3A9826C1" w14:textId="77777777" w:rsidR="00F3180F" w:rsidRPr="006349A6" w:rsidRDefault="00F3180F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F3180F" w:rsidRPr="006349A6" w14:paraId="47BAAF34" w14:textId="77777777" w:rsidTr="003C645E">
        <w:trPr>
          <w:cantSplit/>
        </w:trPr>
        <w:tc>
          <w:tcPr>
            <w:tcW w:w="3804" w:type="dxa"/>
          </w:tcPr>
          <w:p w14:paraId="5DF1745C" w14:textId="77777777" w:rsidR="00F3180F" w:rsidRPr="006349A6" w:rsidRDefault="00F3180F" w:rsidP="003C645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9DDBE" w14:textId="77777777" w:rsidR="00F3180F" w:rsidRPr="006349A6" w:rsidRDefault="00F3180F" w:rsidP="003C64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มิถุนายน</w:t>
            </w:r>
            <w:r w:rsidRPr="006349A6">
              <w:rPr>
                <w:rFonts w:ascii="Browallia New" w:eastAsia="SimSun" w:hAnsi="Browallia New" w:cs="Browallia New"/>
                <w:sz w:val="27"/>
                <w:szCs w:val="27"/>
                <w:lang w:val="en-GB"/>
              </w:rPr>
              <w:t xml:space="preserve">  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8C8036" w14:textId="77777777" w:rsidR="00F3180F" w:rsidRPr="006349A6" w:rsidRDefault="00F3180F" w:rsidP="003C64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F8EAE" w14:textId="77777777" w:rsidR="00F3180F" w:rsidRPr="006349A6" w:rsidRDefault="00F3180F" w:rsidP="003C64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2560</w:t>
            </w:r>
          </w:p>
        </w:tc>
        <w:tc>
          <w:tcPr>
            <w:tcW w:w="242" w:type="dxa"/>
            <w:vAlign w:val="bottom"/>
          </w:tcPr>
          <w:p w14:paraId="16B174D1" w14:textId="77777777" w:rsidR="00F3180F" w:rsidRPr="006349A6" w:rsidRDefault="00F3180F" w:rsidP="003C64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0DB33F8" w14:textId="77777777" w:rsidR="00F3180F" w:rsidRPr="006349A6" w:rsidRDefault="00F3180F" w:rsidP="003C64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มิถุนายน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46573DA" w14:textId="77777777" w:rsidR="00F3180F" w:rsidRPr="006349A6" w:rsidRDefault="00F3180F" w:rsidP="003C64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A6C55" w14:textId="77777777" w:rsidR="00F3180F" w:rsidRPr="006349A6" w:rsidRDefault="00F3180F" w:rsidP="003C64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2560</w:t>
            </w:r>
          </w:p>
        </w:tc>
      </w:tr>
      <w:tr w:rsidR="00F3180F" w:rsidRPr="006349A6" w14:paraId="713C7963" w14:textId="77777777" w:rsidTr="000D1D4B">
        <w:trPr>
          <w:cantSplit/>
        </w:trPr>
        <w:tc>
          <w:tcPr>
            <w:tcW w:w="3804" w:type="dxa"/>
            <w:vAlign w:val="bottom"/>
          </w:tcPr>
          <w:p w14:paraId="1854FAA8" w14:textId="77777777" w:rsidR="00F3180F" w:rsidRPr="006349A6" w:rsidRDefault="00F3180F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F20B00A" w14:textId="77777777" w:rsidR="00F3180F" w:rsidRPr="006349A6" w:rsidRDefault="00F3180F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740E1B2A" w14:textId="77777777" w:rsidR="00F3180F" w:rsidRPr="006349A6" w:rsidRDefault="00F3180F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C35088D" w14:textId="77777777" w:rsidR="00F3180F" w:rsidRPr="006349A6" w:rsidRDefault="00F3180F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2" w:type="dxa"/>
          </w:tcPr>
          <w:p w14:paraId="7995F172" w14:textId="77777777" w:rsidR="00F3180F" w:rsidRPr="006349A6" w:rsidRDefault="00F3180F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085C95A8" w14:textId="77777777" w:rsidR="00F3180F" w:rsidRPr="006349A6" w:rsidRDefault="00F3180F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2E60F97" w14:textId="77777777" w:rsidR="00F3180F" w:rsidRPr="006349A6" w:rsidRDefault="00F3180F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F11196" w14:textId="77777777" w:rsidR="00F3180F" w:rsidRPr="006349A6" w:rsidRDefault="00F3180F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0040C" w:rsidRPr="006349A6" w14:paraId="7E951306" w14:textId="77777777" w:rsidTr="000D1D4B">
        <w:trPr>
          <w:cantSplit/>
        </w:trPr>
        <w:tc>
          <w:tcPr>
            <w:tcW w:w="3804" w:type="dxa"/>
          </w:tcPr>
          <w:p w14:paraId="1ED926B5" w14:textId="77777777" w:rsidR="0020040C" w:rsidRPr="006349A6" w:rsidRDefault="0020040C" w:rsidP="00402E81">
            <w:pPr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ลูกหนี้การค้า – 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103" w:type="dxa"/>
          </w:tcPr>
          <w:p w14:paraId="0BAEBEAE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49D5D348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2B17423B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2" w:type="dxa"/>
          </w:tcPr>
          <w:p w14:paraId="36549971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668F4CE1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28542DC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6D62B3B5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C645E" w:rsidRPr="006349A6" w14:paraId="2505C5F0" w14:textId="77777777" w:rsidTr="000D1D4B">
        <w:trPr>
          <w:cantSplit/>
        </w:trPr>
        <w:tc>
          <w:tcPr>
            <w:tcW w:w="3804" w:type="dxa"/>
          </w:tcPr>
          <w:p w14:paraId="3807B927" w14:textId="77777777" w:rsidR="003C645E" w:rsidRPr="006349A6" w:rsidRDefault="003C645E" w:rsidP="003C645E">
            <w:pPr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14:paraId="1B56DD45" w14:textId="5373ACDB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9,133 </w:t>
            </w:r>
          </w:p>
        </w:tc>
        <w:tc>
          <w:tcPr>
            <w:tcW w:w="236" w:type="dxa"/>
          </w:tcPr>
          <w:p w14:paraId="6E735A35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5A58A1A8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2,617</w:t>
            </w:r>
          </w:p>
        </w:tc>
        <w:tc>
          <w:tcPr>
            <w:tcW w:w="242" w:type="dxa"/>
          </w:tcPr>
          <w:p w14:paraId="153E945C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1CCE373C" w14:textId="682B4E45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9,133 </w:t>
            </w:r>
          </w:p>
        </w:tc>
        <w:tc>
          <w:tcPr>
            <w:tcW w:w="236" w:type="dxa"/>
          </w:tcPr>
          <w:p w14:paraId="2E29B9E9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11CDF391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5,422</w:t>
            </w:r>
          </w:p>
        </w:tc>
      </w:tr>
      <w:tr w:rsidR="003C645E" w:rsidRPr="006349A6" w14:paraId="5AB6DB36" w14:textId="77777777" w:rsidTr="000D1D4B">
        <w:trPr>
          <w:cantSplit/>
        </w:trPr>
        <w:tc>
          <w:tcPr>
            <w:tcW w:w="3804" w:type="dxa"/>
          </w:tcPr>
          <w:p w14:paraId="69874DDE" w14:textId="77777777" w:rsidR="003C645E" w:rsidRPr="006349A6" w:rsidRDefault="003C645E" w:rsidP="003C645E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14:paraId="06C33B02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ABB6AC9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52FC5731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</w:tcPr>
          <w:p w14:paraId="35A9D927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4FFC8BA7" w14:textId="77777777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6866162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0C52ACAB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C645E" w:rsidRPr="006349A6" w14:paraId="6A0C5838" w14:textId="77777777" w:rsidTr="000D1D4B">
        <w:trPr>
          <w:cantSplit/>
        </w:trPr>
        <w:tc>
          <w:tcPr>
            <w:tcW w:w="3804" w:type="dxa"/>
          </w:tcPr>
          <w:p w14:paraId="34047E36" w14:textId="77777777" w:rsidR="003C645E" w:rsidRPr="006349A6" w:rsidRDefault="003C645E" w:rsidP="003C645E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ไม่เกิน </w:t>
            </w:r>
            <w:r w:rsidRPr="006349A6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14:paraId="2B6A9E0F" w14:textId="17BB417A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2,431 </w:t>
            </w:r>
          </w:p>
        </w:tc>
        <w:tc>
          <w:tcPr>
            <w:tcW w:w="236" w:type="dxa"/>
          </w:tcPr>
          <w:p w14:paraId="343E6105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581CBFCD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795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3,203</w:t>
            </w:r>
          </w:p>
        </w:tc>
        <w:tc>
          <w:tcPr>
            <w:tcW w:w="242" w:type="dxa"/>
          </w:tcPr>
          <w:p w14:paraId="61F70425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5C66F620" w14:textId="59943578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2,431 </w:t>
            </w:r>
          </w:p>
        </w:tc>
        <w:tc>
          <w:tcPr>
            <w:tcW w:w="236" w:type="dxa"/>
          </w:tcPr>
          <w:p w14:paraId="74FD1F09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2D9C8E50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4,202</w:t>
            </w:r>
          </w:p>
        </w:tc>
      </w:tr>
      <w:tr w:rsidR="003C645E" w:rsidRPr="006349A6" w14:paraId="7321F668" w14:textId="77777777" w:rsidTr="000D1D4B">
        <w:trPr>
          <w:cantSplit/>
        </w:trPr>
        <w:tc>
          <w:tcPr>
            <w:tcW w:w="3804" w:type="dxa"/>
          </w:tcPr>
          <w:p w14:paraId="76A14F48" w14:textId="77777777" w:rsidR="003C645E" w:rsidRPr="006349A6" w:rsidRDefault="003C645E" w:rsidP="003C645E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–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256B6F6D" w14:textId="05CB98BA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527 </w:t>
            </w:r>
          </w:p>
        </w:tc>
        <w:tc>
          <w:tcPr>
            <w:tcW w:w="236" w:type="dxa"/>
          </w:tcPr>
          <w:p w14:paraId="259E5C3A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4744D651" w14:textId="77777777" w:rsidR="003C645E" w:rsidRPr="006349A6" w:rsidRDefault="003C645E" w:rsidP="009B13D3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3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  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</w:tcPr>
          <w:p w14:paraId="36DEB293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18758061" w14:textId="542E34D7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527 </w:t>
            </w:r>
          </w:p>
        </w:tc>
        <w:tc>
          <w:tcPr>
            <w:tcW w:w="236" w:type="dxa"/>
          </w:tcPr>
          <w:p w14:paraId="6ECACDF2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754BAC68" w14:textId="77777777" w:rsidR="003C645E" w:rsidRPr="006349A6" w:rsidRDefault="003C645E" w:rsidP="009B13D3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75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  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3C645E" w:rsidRPr="006349A6" w14:paraId="51CE20A5" w14:textId="77777777" w:rsidTr="000D1D4B">
        <w:trPr>
          <w:cantSplit/>
        </w:trPr>
        <w:tc>
          <w:tcPr>
            <w:tcW w:w="3804" w:type="dxa"/>
          </w:tcPr>
          <w:p w14:paraId="78F6F1E2" w14:textId="77777777" w:rsidR="003C645E" w:rsidRPr="006349A6" w:rsidRDefault="003C645E" w:rsidP="003C645E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–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34AA5FEA" w14:textId="6EAEBBE8" w:rsidR="003C645E" w:rsidRPr="006349A6" w:rsidRDefault="003C645E" w:rsidP="00D550C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525"/>
              </w:tabs>
              <w:spacing w:line="240" w:lineRule="auto"/>
              <w:ind w:right="-3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72E74BE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</w:tcPr>
          <w:p w14:paraId="1C41639C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728</w:t>
            </w:r>
          </w:p>
        </w:tc>
        <w:tc>
          <w:tcPr>
            <w:tcW w:w="242" w:type="dxa"/>
          </w:tcPr>
          <w:p w14:paraId="13970F32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</w:tcPr>
          <w:p w14:paraId="252EBB7F" w14:textId="7559D96B" w:rsidR="003C645E" w:rsidRPr="003C645E" w:rsidRDefault="003C645E" w:rsidP="003C6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CDBB1CF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63410E4A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728</w:t>
            </w:r>
          </w:p>
        </w:tc>
      </w:tr>
      <w:tr w:rsidR="003C645E" w:rsidRPr="006349A6" w14:paraId="6B8F91A7" w14:textId="77777777" w:rsidTr="000D1D4B">
        <w:trPr>
          <w:cantSplit/>
        </w:trPr>
        <w:tc>
          <w:tcPr>
            <w:tcW w:w="3804" w:type="dxa"/>
          </w:tcPr>
          <w:p w14:paraId="6BC74C21" w14:textId="77777777" w:rsidR="003C645E" w:rsidRPr="006349A6" w:rsidRDefault="003C645E" w:rsidP="003C645E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7C0874C" w14:textId="406BB728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182 </w:t>
            </w:r>
          </w:p>
        </w:tc>
        <w:tc>
          <w:tcPr>
            <w:tcW w:w="236" w:type="dxa"/>
          </w:tcPr>
          <w:p w14:paraId="10134B73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423047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242" w:type="dxa"/>
          </w:tcPr>
          <w:p w14:paraId="3942E1CB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5DD05F5" w14:textId="58D67DD3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182 </w:t>
            </w:r>
          </w:p>
        </w:tc>
        <w:tc>
          <w:tcPr>
            <w:tcW w:w="236" w:type="dxa"/>
          </w:tcPr>
          <w:p w14:paraId="1B3A6059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8EEFBB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34</w:t>
            </w:r>
          </w:p>
        </w:tc>
      </w:tr>
      <w:tr w:rsidR="003C645E" w:rsidRPr="006349A6" w14:paraId="7005E560" w14:textId="77777777" w:rsidTr="000D1D4B">
        <w:trPr>
          <w:cantSplit/>
        </w:trPr>
        <w:tc>
          <w:tcPr>
            <w:tcW w:w="3804" w:type="dxa"/>
            <w:vAlign w:val="bottom"/>
          </w:tcPr>
          <w:p w14:paraId="7DD3A0C3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4AA" w14:textId="7F5E4761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12,273 </w:t>
            </w:r>
          </w:p>
        </w:tc>
        <w:tc>
          <w:tcPr>
            <w:tcW w:w="236" w:type="dxa"/>
          </w:tcPr>
          <w:p w14:paraId="2315EFEC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BA1F320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6,581</w:t>
            </w:r>
          </w:p>
        </w:tc>
        <w:tc>
          <w:tcPr>
            <w:tcW w:w="242" w:type="dxa"/>
          </w:tcPr>
          <w:p w14:paraId="2EF8C38E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872E984" w14:textId="72696933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12,273 </w:t>
            </w:r>
          </w:p>
        </w:tc>
        <w:tc>
          <w:tcPr>
            <w:tcW w:w="236" w:type="dxa"/>
          </w:tcPr>
          <w:p w14:paraId="0B753902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18C337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10,386</w:t>
            </w:r>
          </w:p>
        </w:tc>
      </w:tr>
      <w:tr w:rsidR="003C645E" w:rsidRPr="006349A6" w14:paraId="516E675A" w14:textId="77777777" w:rsidTr="000D1D4B">
        <w:trPr>
          <w:cantSplit/>
        </w:trPr>
        <w:tc>
          <w:tcPr>
            <w:tcW w:w="3804" w:type="dxa"/>
            <w:vAlign w:val="bottom"/>
          </w:tcPr>
          <w:p w14:paraId="2D3D9042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รวม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2DD3FB89" w14:textId="5EE549E0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446,290 </w:t>
            </w:r>
          </w:p>
        </w:tc>
        <w:tc>
          <w:tcPr>
            <w:tcW w:w="236" w:type="dxa"/>
          </w:tcPr>
          <w:p w14:paraId="38657C27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858C5A7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438,375</w:t>
            </w:r>
          </w:p>
        </w:tc>
        <w:tc>
          <w:tcPr>
            <w:tcW w:w="242" w:type="dxa"/>
          </w:tcPr>
          <w:p w14:paraId="70A35734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555674B" w14:textId="00209E7F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446,290 </w:t>
            </w:r>
          </w:p>
        </w:tc>
        <w:tc>
          <w:tcPr>
            <w:tcW w:w="236" w:type="dxa"/>
          </w:tcPr>
          <w:p w14:paraId="78687665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92EBD6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442,180</w:t>
            </w:r>
          </w:p>
        </w:tc>
      </w:tr>
      <w:tr w:rsidR="003C645E" w:rsidRPr="006349A6" w14:paraId="4D2CC1CA" w14:textId="77777777" w:rsidTr="000D1D4B">
        <w:trPr>
          <w:cantSplit/>
        </w:trPr>
        <w:tc>
          <w:tcPr>
            <w:tcW w:w="3804" w:type="dxa"/>
            <w:vAlign w:val="bottom"/>
          </w:tcPr>
          <w:p w14:paraId="137FD625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ค่าเผื่อหนี้สงสัยจะสูญ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A46F2E1" w14:textId="1D4FF71C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(17,600)</w:t>
            </w:r>
          </w:p>
        </w:tc>
        <w:tc>
          <w:tcPr>
            <w:tcW w:w="236" w:type="dxa"/>
          </w:tcPr>
          <w:p w14:paraId="7EE0665E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1C4330A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(15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,097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42" w:type="dxa"/>
          </w:tcPr>
          <w:p w14:paraId="5EE6C918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6BD7BFB" w14:textId="39CF4B4E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(17,600)</w:t>
            </w:r>
          </w:p>
        </w:tc>
        <w:tc>
          <w:tcPr>
            <w:tcW w:w="236" w:type="dxa"/>
          </w:tcPr>
          <w:p w14:paraId="3E4A29FF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39DEFF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(15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,097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</w:tr>
      <w:tr w:rsidR="003C645E" w:rsidRPr="006349A6" w14:paraId="5F91C050" w14:textId="77777777" w:rsidTr="000D1D4B">
        <w:trPr>
          <w:cantSplit/>
        </w:trPr>
        <w:tc>
          <w:tcPr>
            <w:tcW w:w="3804" w:type="dxa"/>
            <w:vAlign w:val="bottom"/>
          </w:tcPr>
          <w:p w14:paraId="49134477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– สุทธิ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</w:tcPr>
          <w:p w14:paraId="03365A28" w14:textId="1FC7B3C2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428,690 </w:t>
            </w:r>
          </w:p>
        </w:tc>
        <w:tc>
          <w:tcPr>
            <w:tcW w:w="236" w:type="dxa"/>
          </w:tcPr>
          <w:p w14:paraId="572D6A99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12" w:space="0" w:color="auto"/>
            </w:tcBorders>
          </w:tcPr>
          <w:p w14:paraId="045F6706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423,278</w:t>
            </w:r>
          </w:p>
        </w:tc>
        <w:tc>
          <w:tcPr>
            <w:tcW w:w="242" w:type="dxa"/>
          </w:tcPr>
          <w:p w14:paraId="5B0009D3" w14:textId="77777777" w:rsidR="003C645E" w:rsidRPr="006349A6" w:rsidRDefault="003C645E" w:rsidP="003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14:paraId="2B85C9C8" w14:textId="7C5B00D7" w:rsidR="003C645E" w:rsidRPr="003C645E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C645E">
              <w:rPr>
                <w:rFonts w:ascii="Browallia New" w:hAnsi="Browallia New" w:cs="Browallia New"/>
                <w:sz w:val="27"/>
                <w:szCs w:val="27"/>
              </w:rPr>
              <w:t xml:space="preserve"> 428,690 </w:t>
            </w:r>
          </w:p>
        </w:tc>
        <w:tc>
          <w:tcPr>
            <w:tcW w:w="236" w:type="dxa"/>
          </w:tcPr>
          <w:p w14:paraId="469AC73C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DA30DF" w14:textId="77777777" w:rsidR="003C645E" w:rsidRPr="006349A6" w:rsidRDefault="003C645E" w:rsidP="003C64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427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,083</w:t>
            </w:r>
          </w:p>
        </w:tc>
      </w:tr>
    </w:tbl>
    <w:p w14:paraId="758BAD14" w14:textId="77777777" w:rsidR="0020040C" w:rsidRPr="006349A6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7"/>
          <w:szCs w:val="27"/>
        </w:rPr>
      </w:pPr>
    </w:p>
    <w:p w14:paraId="0A7BC750" w14:textId="77777777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8F2A3E">
        <w:rPr>
          <w:rFonts w:ascii="Browallia New" w:hAnsi="Browallia New" w:cs="Browallia New"/>
          <w:sz w:val="28"/>
          <w:szCs w:val="28"/>
        </w:rPr>
        <w:t>30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8F2A3E">
        <w:rPr>
          <w:rFonts w:ascii="Browallia New" w:hAnsi="Browallia New" w:cs="Browallia New"/>
          <w:sz w:val="28"/>
          <w:szCs w:val="28"/>
        </w:rPr>
        <w:t>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</w:t>
      </w:r>
    </w:p>
    <w:p w14:paraId="499A0308" w14:textId="77777777" w:rsidR="0020040C" w:rsidRPr="000D1D4B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47321E0" w14:textId="77777777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Pr="008F2A3E">
        <w:rPr>
          <w:rFonts w:ascii="Browallia New" w:hAnsi="Browallia New" w:cs="Browallia New"/>
          <w:sz w:val="28"/>
          <w:szCs w:val="28"/>
          <w:cs/>
        </w:rPr>
        <w:t>เพียงพอต่อผลเสียหายที่อาจจะเกิดขึ้นจากการเรียกเก็บเงินจากลูกหนี้ไม่ได้</w:t>
      </w:r>
    </w:p>
    <w:p w14:paraId="3CA01C3A" w14:textId="77777777" w:rsidR="000D1D4B" w:rsidRPr="00C27E81" w:rsidRDefault="000D1D4B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27404993" w14:textId="77777777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รายการเคลื่อนไหวของค่าเผื่อหนี้สงสัยจะสูญมีดังต่อไปนี้</w:t>
      </w:r>
    </w:p>
    <w:p w14:paraId="68535142" w14:textId="77777777" w:rsidR="0020040C" w:rsidRPr="000D1D4B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2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13"/>
        <w:gridCol w:w="335"/>
        <w:gridCol w:w="1791"/>
        <w:gridCol w:w="283"/>
        <w:gridCol w:w="1701"/>
      </w:tblGrid>
      <w:tr w:rsidR="0020040C" w:rsidRPr="006349A6" w14:paraId="1950F20A" w14:textId="77777777" w:rsidTr="00402E81">
        <w:tc>
          <w:tcPr>
            <w:tcW w:w="4813" w:type="dxa"/>
          </w:tcPr>
          <w:p w14:paraId="5F614E68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110" w:type="dxa"/>
            <w:gridSpan w:val="4"/>
          </w:tcPr>
          <w:p w14:paraId="3309C82B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20040C" w:rsidRPr="006349A6" w14:paraId="192F9007" w14:textId="77777777" w:rsidTr="000D1D4B">
        <w:trPr>
          <w:trHeight w:val="351"/>
        </w:trPr>
        <w:tc>
          <w:tcPr>
            <w:tcW w:w="4813" w:type="dxa"/>
          </w:tcPr>
          <w:p w14:paraId="516229FF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35" w:type="dxa"/>
          </w:tcPr>
          <w:p w14:paraId="3DF1F69A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068E390E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งบการเงินรวมและ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0040C" w:rsidRPr="006349A6" w14:paraId="15308D1F" w14:textId="77777777" w:rsidTr="000D1D4B">
        <w:trPr>
          <w:trHeight w:val="351"/>
        </w:trPr>
        <w:tc>
          <w:tcPr>
            <w:tcW w:w="4813" w:type="dxa"/>
          </w:tcPr>
          <w:p w14:paraId="50B50A06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35" w:type="dxa"/>
            <w:vAlign w:val="bottom"/>
          </w:tcPr>
          <w:p w14:paraId="4C4E6BD5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778BBA8B" w14:textId="12FDE35B" w:rsidR="0020040C" w:rsidRPr="006349A6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มิถุนายน</w:t>
            </w:r>
            <w:r w:rsidR="0020040C"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20040C" w:rsidRPr="006349A6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FC64BD" w:rsidRPr="006349A6">
              <w:rPr>
                <w:rFonts w:ascii="Browallia New" w:hAnsi="Browallia New" w:cs="DokChampa"/>
                <w:sz w:val="27"/>
                <w:szCs w:val="27"/>
                <w:lang w:bidi="lo-LA"/>
              </w:rPr>
              <w:t>1</w:t>
            </w:r>
          </w:p>
        </w:tc>
        <w:tc>
          <w:tcPr>
            <w:tcW w:w="283" w:type="dxa"/>
            <w:vAlign w:val="bottom"/>
          </w:tcPr>
          <w:p w14:paraId="4680637A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751843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FC64BD" w:rsidRPr="006349A6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</w:tr>
      <w:tr w:rsidR="0020040C" w:rsidRPr="006349A6" w14:paraId="2383C621" w14:textId="77777777" w:rsidTr="0067565B">
        <w:trPr>
          <w:trHeight w:val="354"/>
        </w:trPr>
        <w:tc>
          <w:tcPr>
            <w:tcW w:w="4813" w:type="dxa"/>
          </w:tcPr>
          <w:p w14:paraId="02A29C62" w14:textId="77777777" w:rsidR="0020040C" w:rsidRPr="006349A6" w:rsidRDefault="0020040C" w:rsidP="00402E81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cs/>
              </w:rPr>
            </w:pPr>
          </w:p>
        </w:tc>
        <w:tc>
          <w:tcPr>
            <w:tcW w:w="335" w:type="dxa"/>
          </w:tcPr>
          <w:p w14:paraId="3355FEF8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05233FC0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34515017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7A43B2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92B3C" w:rsidRPr="006349A6" w14:paraId="266749A8" w14:textId="77777777" w:rsidTr="00565467">
        <w:trPr>
          <w:trHeight w:val="113"/>
        </w:trPr>
        <w:tc>
          <w:tcPr>
            <w:tcW w:w="4813" w:type="dxa"/>
          </w:tcPr>
          <w:p w14:paraId="115497E3" w14:textId="77777777" w:rsidR="00192B3C" w:rsidRPr="006349A6" w:rsidRDefault="00192B3C" w:rsidP="00192B3C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ยอดต้น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งวด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/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335" w:type="dxa"/>
          </w:tcPr>
          <w:p w14:paraId="7553A645" w14:textId="77777777" w:rsidR="00192B3C" w:rsidRPr="006349A6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91" w:type="dxa"/>
          </w:tcPr>
          <w:p w14:paraId="251E97DC" w14:textId="360B9F9C" w:rsidR="00192B3C" w:rsidRPr="001F49C7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F49C7">
              <w:rPr>
                <w:rFonts w:ascii="Browallia New" w:hAnsi="Browallia New" w:cs="Browallia New"/>
                <w:sz w:val="27"/>
                <w:szCs w:val="27"/>
              </w:rPr>
              <w:t xml:space="preserve"> 15,097</w:t>
            </w:r>
          </w:p>
        </w:tc>
        <w:tc>
          <w:tcPr>
            <w:tcW w:w="283" w:type="dxa"/>
          </w:tcPr>
          <w:p w14:paraId="21B490E4" w14:textId="77777777" w:rsidR="00192B3C" w:rsidRPr="006349A6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2727369F" w14:textId="77777777" w:rsidR="00192B3C" w:rsidRPr="006349A6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7,348</w:t>
            </w:r>
          </w:p>
        </w:tc>
      </w:tr>
      <w:tr w:rsidR="00192B3C" w:rsidRPr="006349A6" w14:paraId="34CCB9EC" w14:textId="77777777" w:rsidTr="000D1D4B">
        <w:trPr>
          <w:trHeight w:val="113"/>
        </w:trPr>
        <w:tc>
          <w:tcPr>
            <w:tcW w:w="4813" w:type="dxa"/>
          </w:tcPr>
          <w:p w14:paraId="638167FA" w14:textId="62A1704F" w:rsidR="00192B3C" w:rsidRPr="006349A6" w:rsidRDefault="00192B3C" w:rsidP="00192B3C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เพิ่มขึ้น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335" w:type="dxa"/>
          </w:tcPr>
          <w:p w14:paraId="767ED9A1" w14:textId="77777777" w:rsidR="00192B3C" w:rsidRPr="006349A6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91" w:type="dxa"/>
          </w:tcPr>
          <w:p w14:paraId="7B6FE055" w14:textId="1633B418" w:rsidR="00192B3C" w:rsidRPr="001F49C7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F49C7">
              <w:rPr>
                <w:rFonts w:ascii="Browallia New" w:hAnsi="Browallia New" w:cs="Browallia New"/>
                <w:sz w:val="27"/>
                <w:szCs w:val="27"/>
              </w:rPr>
              <w:t>2,50</w:t>
            </w:r>
            <w:r w:rsidR="003A068B" w:rsidRPr="001F49C7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283" w:type="dxa"/>
          </w:tcPr>
          <w:p w14:paraId="0DFE1DFC" w14:textId="77777777" w:rsidR="00192B3C" w:rsidRPr="006349A6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68D0FED2" w14:textId="77777777" w:rsidR="00192B3C" w:rsidRPr="006349A6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7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,749</w:t>
            </w:r>
          </w:p>
        </w:tc>
      </w:tr>
      <w:tr w:rsidR="00192B3C" w:rsidRPr="006349A6" w14:paraId="3A21F8DF" w14:textId="77777777" w:rsidTr="000D1D4B">
        <w:trPr>
          <w:trHeight w:val="318"/>
        </w:trPr>
        <w:tc>
          <w:tcPr>
            <w:tcW w:w="4813" w:type="dxa"/>
          </w:tcPr>
          <w:p w14:paraId="2D056156" w14:textId="77777777" w:rsidR="00192B3C" w:rsidRPr="006349A6" w:rsidRDefault="00192B3C" w:rsidP="0019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ยอดสิ้น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งวด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/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335" w:type="dxa"/>
          </w:tcPr>
          <w:p w14:paraId="4273E879" w14:textId="77777777" w:rsidR="00192B3C" w:rsidRPr="006349A6" w:rsidRDefault="00192B3C" w:rsidP="0019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12" w:space="0" w:color="auto"/>
            </w:tcBorders>
          </w:tcPr>
          <w:p w14:paraId="73AA47B1" w14:textId="0FF3E8B6" w:rsidR="00192B3C" w:rsidRPr="001F49C7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F49C7">
              <w:rPr>
                <w:rFonts w:ascii="Browallia New" w:hAnsi="Browallia New" w:cs="Browallia New"/>
                <w:sz w:val="27"/>
                <w:szCs w:val="27"/>
              </w:rPr>
              <w:t xml:space="preserve"> 17,</w:t>
            </w:r>
            <w:r w:rsidR="003A068B" w:rsidRPr="001F49C7">
              <w:rPr>
                <w:rFonts w:ascii="Browallia New" w:hAnsi="Browallia New" w:cs="Browallia New"/>
                <w:sz w:val="27"/>
                <w:szCs w:val="27"/>
              </w:rPr>
              <w:t>600</w:t>
            </w:r>
          </w:p>
        </w:tc>
        <w:tc>
          <w:tcPr>
            <w:tcW w:w="283" w:type="dxa"/>
          </w:tcPr>
          <w:p w14:paraId="668D340E" w14:textId="77777777" w:rsidR="00192B3C" w:rsidRPr="006349A6" w:rsidRDefault="00192B3C" w:rsidP="0019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5212E682" w14:textId="77777777" w:rsidR="00192B3C" w:rsidRPr="006349A6" w:rsidRDefault="00192B3C" w:rsidP="00192B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15,097</w:t>
            </w:r>
          </w:p>
        </w:tc>
      </w:tr>
    </w:tbl>
    <w:p w14:paraId="292D3FD2" w14:textId="77777777" w:rsidR="000D1D4B" w:rsidRDefault="000D1D4B" w:rsidP="000D1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CB8451A" w14:textId="77777777" w:rsidR="008C550D" w:rsidRDefault="008C5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44554F37" w14:textId="4ADB5E2A" w:rsidR="00371706" w:rsidRPr="008F2A3E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รายการบัญชีกับบุคคลและบริษัทที่เกี่ยวข้อง</w:t>
      </w:r>
    </w:p>
    <w:p w14:paraId="17CCC068" w14:textId="77777777" w:rsidR="00371706" w:rsidRPr="00D328F2" w:rsidRDefault="00371706" w:rsidP="00530D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FE1DF0" w14:textId="77777777" w:rsidR="00E41F91" w:rsidRPr="008F2A3E" w:rsidRDefault="00371706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บุคคลและบริษัทที่เกี่ยวข้อง</w:t>
      </w:r>
      <w:r w:rsidR="00C10E96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บริษัทเหล่านี้เกี่ยวข้องกันโดยการมีผู้ถือหุ้นและ</w:t>
      </w:r>
      <w:r w:rsidR="0049374F" w:rsidRPr="008F2A3E">
        <w:rPr>
          <w:rFonts w:ascii="Browallia New" w:hAnsi="Browallia New" w:cs="Browallia New"/>
          <w:sz w:val="28"/>
          <w:szCs w:val="28"/>
        </w:rPr>
        <w:t>/</w:t>
      </w:r>
      <w:r w:rsidRPr="008F2A3E">
        <w:rPr>
          <w:rFonts w:ascii="Browallia New" w:hAnsi="Browallia New" w:cs="Browallia New"/>
          <w:sz w:val="28"/>
          <w:szCs w:val="28"/>
          <w:cs/>
        </w:rPr>
        <w:t>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 ซึ่งมูลฐานที่ใช้บางกรณีอาจแตกต่างจากมูลฐานที่ใช้สำหรับรายการที่เกิดขึ้นกับบุค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คลหรือบริษัทที่ไม่เกี่ยวข้อง</w:t>
      </w:r>
    </w:p>
    <w:p w14:paraId="70C293EE" w14:textId="0951E279" w:rsidR="006349A6" w:rsidRDefault="00634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0447B585" w14:textId="535EA3E6" w:rsidR="00F976C2" w:rsidRDefault="007373B0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กิจการที่เกี่ยวข้องโดยสรุป</w:t>
      </w:r>
      <w:r w:rsidR="00F976C2"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E0B71DA" w14:textId="77777777" w:rsidR="007219DD" w:rsidRPr="007219DD" w:rsidRDefault="007219DD" w:rsidP="00530D0F">
      <w:pPr>
        <w:spacing w:line="240" w:lineRule="auto"/>
        <w:ind w:left="448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57"/>
        <w:gridCol w:w="1620"/>
        <w:gridCol w:w="3060"/>
      </w:tblGrid>
      <w:tr w:rsidR="00EF66B8" w:rsidRPr="00F3180F" w14:paraId="6788BC98" w14:textId="77777777" w:rsidTr="00F3180F">
        <w:trPr>
          <w:tblHeader/>
        </w:trPr>
        <w:tc>
          <w:tcPr>
            <w:tcW w:w="4257" w:type="dxa"/>
            <w:vAlign w:val="bottom"/>
          </w:tcPr>
          <w:p w14:paraId="281B9D6D" w14:textId="77777777" w:rsidR="00EF66B8" w:rsidRPr="00F3180F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ชื่อ</w:t>
            </w:r>
          </w:p>
        </w:tc>
        <w:tc>
          <w:tcPr>
            <w:tcW w:w="1620" w:type="dxa"/>
          </w:tcPr>
          <w:p w14:paraId="46732149" w14:textId="77777777" w:rsidR="00EF66B8" w:rsidRPr="00F3180F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จัดตั้งในประเทศ/สัญชาติ</w:t>
            </w:r>
          </w:p>
        </w:tc>
        <w:tc>
          <w:tcPr>
            <w:tcW w:w="3060" w:type="dxa"/>
            <w:vAlign w:val="bottom"/>
          </w:tcPr>
          <w:p w14:paraId="49D0BA52" w14:textId="77777777" w:rsidR="00EF66B8" w:rsidRPr="00F3180F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F66B8" w:rsidRPr="00F3180F" w14:paraId="2D129B75" w14:textId="77777777" w:rsidTr="00F3180F">
        <w:trPr>
          <w:tblHeader/>
        </w:trPr>
        <w:tc>
          <w:tcPr>
            <w:tcW w:w="4257" w:type="dxa"/>
          </w:tcPr>
          <w:p w14:paraId="03B80723" w14:textId="77777777" w:rsidR="00EF66B8" w:rsidRPr="00F3180F" w:rsidRDefault="00EF66B8" w:rsidP="00402E81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5F67D1E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2AB29B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61FD51E0" w14:textId="77777777" w:rsidTr="00F3180F">
        <w:tc>
          <w:tcPr>
            <w:tcW w:w="4257" w:type="dxa"/>
          </w:tcPr>
          <w:p w14:paraId="3DE2A55B" w14:textId="77777777" w:rsidR="00EF66B8" w:rsidRPr="00F3180F" w:rsidRDefault="00EF66B8" w:rsidP="00402E81">
            <w:pPr>
              <w:spacing w:line="240" w:lineRule="auto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620" w:type="dxa"/>
          </w:tcPr>
          <w:p w14:paraId="3AEE635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659476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3C76CDEE" w14:textId="77777777" w:rsidTr="00F3180F">
        <w:tc>
          <w:tcPr>
            <w:tcW w:w="4257" w:type="dxa"/>
          </w:tcPr>
          <w:p w14:paraId="4E3AE480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1620" w:type="dxa"/>
          </w:tcPr>
          <w:p w14:paraId="445CF27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3CCDC120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6E07AA4E" w14:textId="77777777" w:rsidTr="00F3180F">
        <w:tc>
          <w:tcPr>
            <w:tcW w:w="4257" w:type="dxa"/>
          </w:tcPr>
          <w:p w14:paraId="34C6ED1E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lang w:val="en-GB"/>
              </w:rPr>
              <w:t>General Engineering Mauritius Limited</w:t>
            </w:r>
          </w:p>
        </w:tc>
        <w:tc>
          <w:tcPr>
            <w:tcW w:w="1620" w:type="dxa"/>
          </w:tcPr>
          <w:p w14:paraId="4E836094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lang w:val="en-GB"/>
              </w:rPr>
              <w:t>Mauritius</w:t>
            </w:r>
          </w:p>
        </w:tc>
        <w:tc>
          <w:tcPr>
            <w:tcW w:w="3060" w:type="dxa"/>
          </w:tcPr>
          <w:p w14:paraId="211CEEF3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2AFA3A60" w14:textId="77777777" w:rsidTr="00F3180F">
        <w:tc>
          <w:tcPr>
            <w:tcW w:w="4257" w:type="dxa"/>
          </w:tcPr>
          <w:p w14:paraId="371D5DDC" w14:textId="77777777" w:rsidR="00EF66B8" w:rsidRPr="00F3180F" w:rsidRDefault="00EF66B8" w:rsidP="00EF66B8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620" w:type="dxa"/>
          </w:tcPr>
          <w:p w14:paraId="7CA68D92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1C921347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702328D7" w14:textId="77777777" w:rsidTr="00F3180F">
        <w:tc>
          <w:tcPr>
            <w:tcW w:w="4257" w:type="dxa"/>
          </w:tcPr>
          <w:p w14:paraId="5C9E3576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0" w:type="dxa"/>
          </w:tcPr>
          <w:p w14:paraId="3C75DFBC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151068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04A14C1E" w14:textId="77777777" w:rsidTr="00F3180F">
        <w:tc>
          <w:tcPr>
            <w:tcW w:w="4257" w:type="dxa"/>
          </w:tcPr>
          <w:p w14:paraId="0FE2AFC0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eastAsia="en-GB"/>
              </w:rPr>
              <w:t>บริษัทร่วม</w:t>
            </w:r>
          </w:p>
        </w:tc>
        <w:tc>
          <w:tcPr>
            <w:tcW w:w="1620" w:type="dxa"/>
          </w:tcPr>
          <w:p w14:paraId="067D251B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0533CF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19038D31" w14:textId="77777777" w:rsidTr="00F3180F">
        <w:tc>
          <w:tcPr>
            <w:tcW w:w="4257" w:type="dxa"/>
          </w:tcPr>
          <w:p w14:paraId="3AF1CC0D" w14:textId="77777777" w:rsidR="00EF66B8" w:rsidRPr="00F3180F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620" w:type="dxa"/>
          </w:tcPr>
          <w:p w14:paraId="692DEE8E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2225A3A4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478FCAAA" w14:textId="77777777" w:rsidTr="00F3180F">
        <w:tc>
          <w:tcPr>
            <w:tcW w:w="4257" w:type="dxa"/>
          </w:tcPr>
          <w:p w14:paraId="384C56A2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0" w:type="dxa"/>
          </w:tcPr>
          <w:p w14:paraId="63A469C7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7AEAD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59C70E43" w14:textId="77777777" w:rsidTr="00F3180F">
        <w:tc>
          <w:tcPr>
            <w:tcW w:w="4257" w:type="dxa"/>
          </w:tcPr>
          <w:p w14:paraId="725EBB10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eastAsia="en-GB"/>
              </w:rPr>
              <w:t>การร่วมค้า</w:t>
            </w:r>
          </w:p>
        </w:tc>
        <w:tc>
          <w:tcPr>
            <w:tcW w:w="1620" w:type="dxa"/>
          </w:tcPr>
          <w:p w14:paraId="373B56D0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7E4918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79B67CA7" w14:textId="77777777" w:rsidTr="00F3180F">
        <w:tc>
          <w:tcPr>
            <w:tcW w:w="4257" w:type="dxa"/>
          </w:tcPr>
          <w:p w14:paraId="447AF396" w14:textId="77777777" w:rsidR="00EF66B8" w:rsidRPr="00F3180F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Wisdom Tree Investment 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S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) </w:t>
            </w:r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PTE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. </w:t>
            </w:r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Limited </w:t>
            </w:r>
          </w:p>
        </w:tc>
        <w:tc>
          <w:tcPr>
            <w:tcW w:w="1620" w:type="dxa"/>
          </w:tcPr>
          <w:p w14:paraId="3BDF93C4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060" w:type="dxa"/>
          </w:tcPr>
          <w:p w14:paraId="0B348A9E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011DDDD7" w14:textId="77777777" w:rsidTr="00F3180F">
        <w:tc>
          <w:tcPr>
            <w:tcW w:w="4257" w:type="dxa"/>
          </w:tcPr>
          <w:p w14:paraId="68D907C7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1620" w:type="dxa"/>
          </w:tcPr>
          <w:p w14:paraId="690C59E6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3060" w:type="dxa"/>
          </w:tcPr>
          <w:p w14:paraId="19E1A90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บริษัทย่อยของ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</w:tr>
      <w:tr w:rsidR="00EF66B8" w:rsidRPr="00F3180F" w14:paraId="2ED3DE44" w14:textId="77777777" w:rsidTr="00F3180F">
        <w:tc>
          <w:tcPr>
            <w:tcW w:w="4257" w:type="dxa"/>
          </w:tcPr>
          <w:p w14:paraId="71D43D58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</w:tcPr>
          <w:p w14:paraId="76425AAB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A9D47AE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6B8" w:rsidRPr="00F3180F" w14:paraId="7EC7DA7F" w14:textId="77777777" w:rsidTr="00F3180F">
        <w:tc>
          <w:tcPr>
            <w:tcW w:w="4257" w:type="dxa"/>
          </w:tcPr>
          <w:p w14:paraId="11029A71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6"/>
                <w:szCs w:val="26"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14:paraId="2BEB9C52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D8C34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6B8" w:rsidRPr="00F3180F" w14:paraId="1D1349A5" w14:textId="77777777" w:rsidTr="00F3180F">
        <w:tc>
          <w:tcPr>
            <w:tcW w:w="4257" w:type="dxa"/>
          </w:tcPr>
          <w:p w14:paraId="54162F53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มิลล์คอน สตีล จำกัด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(มหาชน)</w:t>
            </w:r>
          </w:p>
        </w:tc>
        <w:tc>
          <w:tcPr>
            <w:tcW w:w="1620" w:type="dxa"/>
          </w:tcPr>
          <w:p w14:paraId="72226049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2BD4C842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กิจการที่บริษัทลงทุน</w:t>
            </w:r>
          </w:p>
        </w:tc>
      </w:tr>
      <w:tr w:rsidR="00EF66B8" w:rsidRPr="00F3180F" w14:paraId="29853296" w14:textId="77777777" w:rsidTr="00F3180F">
        <w:tc>
          <w:tcPr>
            <w:tcW w:w="4257" w:type="dxa"/>
          </w:tcPr>
          <w:p w14:paraId="07FD053A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ซันเทคเมทัลส์ จำกัด</w:t>
            </w:r>
          </w:p>
        </w:tc>
        <w:tc>
          <w:tcPr>
            <w:tcW w:w="1620" w:type="dxa"/>
          </w:tcPr>
          <w:p w14:paraId="10BE4416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6E46B47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F3180F" w14:paraId="04AFB0E8" w14:textId="77777777" w:rsidTr="00F3180F">
        <w:tc>
          <w:tcPr>
            <w:tcW w:w="4257" w:type="dxa"/>
          </w:tcPr>
          <w:p w14:paraId="75F26EBE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620" w:type="dxa"/>
          </w:tcPr>
          <w:p w14:paraId="708F6F73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49B3758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F3180F" w14:paraId="3E01A28E" w14:textId="77777777" w:rsidTr="00F3180F">
        <w:tc>
          <w:tcPr>
            <w:tcW w:w="4257" w:type="dxa"/>
          </w:tcPr>
          <w:p w14:paraId="63225BFE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บริษัท โคเบลโก้ มิลล์คอน สตีล จำกัด    </w:t>
            </w:r>
          </w:p>
        </w:tc>
        <w:tc>
          <w:tcPr>
            <w:tcW w:w="1620" w:type="dxa"/>
          </w:tcPr>
          <w:p w14:paraId="38300374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25014D5D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ร่วม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ของกิจการที่บริษัทลงทุน</w:t>
            </w:r>
          </w:p>
        </w:tc>
      </w:tr>
      <w:tr w:rsidR="00EF66B8" w:rsidRPr="00F3180F" w14:paraId="042A8166" w14:textId="77777777" w:rsidTr="00F3180F">
        <w:tc>
          <w:tcPr>
            <w:tcW w:w="4257" w:type="dxa"/>
          </w:tcPr>
          <w:p w14:paraId="5FC5FD26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บริษัท ไอเจน เอนจิเนียริ่ง จำกัด  </w:t>
            </w:r>
          </w:p>
        </w:tc>
        <w:tc>
          <w:tcPr>
            <w:tcW w:w="1620" w:type="dxa"/>
          </w:tcPr>
          <w:p w14:paraId="498D734B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528CF1F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ร่วม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ของกิจการที่บริษัทลงทุน</w:t>
            </w:r>
          </w:p>
        </w:tc>
      </w:tr>
      <w:tr w:rsidR="00EF66B8" w:rsidRPr="00F3180F" w14:paraId="37AFD986" w14:textId="77777777" w:rsidTr="00F3180F">
        <w:tc>
          <w:tcPr>
            <w:tcW w:w="4257" w:type="dxa"/>
          </w:tcPr>
          <w:p w14:paraId="6DB2C72C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1620" w:type="dxa"/>
          </w:tcPr>
          <w:p w14:paraId="7E8FC7C2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6CEF6984" w14:textId="77777777" w:rsidR="00EF66B8" w:rsidRPr="00F3180F" w:rsidRDefault="00EF66B8" w:rsidP="00EF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F3180F" w14:paraId="130FE9E2" w14:textId="77777777" w:rsidTr="00F3180F">
        <w:tc>
          <w:tcPr>
            <w:tcW w:w="4257" w:type="dxa"/>
          </w:tcPr>
          <w:p w14:paraId="7038CB29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proofErr w:type="spellStart"/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Millcon</w:t>
            </w:r>
            <w:proofErr w:type="spellEnd"/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Thiha</w:t>
            </w:r>
            <w:proofErr w:type="spellEnd"/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Limited</w:t>
            </w:r>
          </w:p>
        </w:tc>
        <w:tc>
          <w:tcPr>
            <w:tcW w:w="1620" w:type="dxa"/>
          </w:tcPr>
          <w:p w14:paraId="4DD6C9CC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3060" w:type="dxa"/>
          </w:tcPr>
          <w:p w14:paraId="44087226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F3180F" w14:paraId="0AAD288D" w14:textId="77777777" w:rsidTr="00F3180F">
        <w:tc>
          <w:tcPr>
            <w:tcW w:w="4257" w:type="dxa"/>
          </w:tcPr>
          <w:p w14:paraId="648C40EA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สหร่วมวัสดุก่อสร้าง จำกัด</w:t>
            </w:r>
          </w:p>
        </w:tc>
        <w:tc>
          <w:tcPr>
            <w:tcW w:w="1620" w:type="dxa"/>
          </w:tcPr>
          <w:p w14:paraId="73A34B96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5A97BFFD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F3180F" w14:paraId="595C624D" w14:textId="77777777" w:rsidTr="00F3180F">
        <w:tc>
          <w:tcPr>
            <w:tcW w:w="4257" w:type="dxa"/>
          </w:tcPr>
          <w:p w14:paraId="2FF96252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บริษัท คอมพลีท ทรานสปอร์ต จำกัด</w:t>
            </w:r>
          </w:p>
        </w:tc>
        <w:tc>
          <w:tcPr>
            <w:tcW w:w="1620" w:type="dxa"/>
          </w:tcPr>
          <w:p w14:paraId="0D3DA70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113C8238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ร่วม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ของกิจการที่บริษัทลงทุน</w:t>
            </w:r>
          </w:p>
        </w:tc>
      </w:tr>
      <w:tr w:rsidR="00EF66B8" w:rsidRPr="00F3180F" w14:paraId="3F17AE53" w14:textId="77777777" w:rsidTr="00F3180F">
        <w:tc>
          <w:tcPr>
            <w:tcW w:w="4257" w:type="dxa"/>
          </w:tcPr>
          <w:p w14:paraId="48341A82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กิจการร่วมค้า ไอบีซีไอ – แมคทริค</w:t>
            </w:r>
          </w:p>
        </w:tc>
        <w:tc>
          <w:tcPr>
            <w:tcW w:w="1620" w:type="dxa"/>
          </w:tcPr>
          <w:p w14:paraId="11E9D4B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5291D14F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การร่วมค้าของบริษัทร่วม</w:t>
            </w:r>
          </w:p>
        </w:tc>
      </w:tr>
      <w:tr w:rsidR="00EF66B8" w:rsidRPr="00F3180F" w14:paraId="55FAE504" w14:textId="77777777" w:rsidTr="00F3180F">
        <w:tc>
          <w:tcPr>
            <w:tcW w:w="4257" w:type="dxa"/>
          </w:tcPr>
          <w:p w14:paraId="0A876BD7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</w:rPr>
              <w:t>Nippon Concrete Industries Co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3180F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</w:tcPr>
          <w:p w14:paraId="0840C7BD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3060" w:type="dxa"/>
          </w:tcPr>
          <w:p w14:paraId="383B4CB7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ผู้ถือหุ้นของบริษัทย่อย</w:t>
            </w:r>
          </w:p>
        </w:tc>
      </w:tr>
      <w:tr w:rsidR="00EF66B8" w:rsidRPr="00F3180F" w14:paraId="55145AED" w14:textId="77777777" w:rsidTr="00F3180F">
        <w:tc>
          <w:tcPr>
            <w:tcW w:w="4257" w:type="dxa"/>
          </w:tcPr>
          <w:p w14:paraId="1530B0CF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7FBAD53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34FE80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6B8" w:rsidRPr="00F3180F" w14:paraId="395A9AB8" w14:textId="77777777" w:rsidTr="00F3180F">
        <w:tc>
          <w:tcPr>
            <w:tcW w:w="4257" w:type="dxa"/>
          </w:tcPr>
          <w:p w14:paraId="08F11B8E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ผู้บริหารที่สำคัญ</w:t>
            </w:r>
          </w:p>
        </w:tc>
        <w:tc>
          <w:tcPr>
            <w:tcW w:w="1620" w:type="dxa"/>
          </w:tcPr>
          <w:p w14:paraId="24BAC7D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905D5E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6B8" w:rsidRPr="00F3180F" w14:paraId="541F3F2C" w14:textId="77777777" w:rsidTr="00F3180F">
        <w:tc>
          <w:tcPr>
            <w:tcW w:w="4257" w:type="dxa"/>
          </w:tcPr>
          <w:p w14:paraId="63EE47D4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620" w:type="dxa"/>
          </w:tcPr>
          <w:p w14:paraId="474678B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7590EE9F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4DC76D1A" w14:textId="77777777" w:rsidR="00E67498" w:rsidRPr="00F3180F" w:rsidRDefault="00E67498" w:rsidP="001E624C">
      <w:pPr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6A5F9668" w14:textId="77777777" w:rsidR="00F3180F" w:rsidRDefault="00F31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6B14A6B" w14:textId="7324EB30" w:rsidR="001845FA" w:rsidRPr="008F2A3E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รายการบัญชีที่สำคัญกับบุคคลและบริษัทที่เกี่ยวข้อง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>สำหรับงวดสามเดือน</w:t>
      </w:r>
      <w:r w:rsidR="00D328F2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D328F2" w:rsidRPr="008F2A3E">
        <w:rPr>
          <w:rFonts w:ascii="Browallia New" w:hAnsi="Browallia New" w:cs="Browallia New"/>
          <w:sz w:val="28"/>
          <w:szCs w:val="28"/>
        </w:rPr>
        <w:t>3</w:t>
      </w:r>
      <w:r w:rsidR="00D328F2">
        <w:rPr>
          <w:rFonts w:ascii="Browallia New" w:hAnsi="Browallia New" w:cs="Browallia New"/>
          <w:sz w:val="28"/>
          <w:szCs w:val="28"/>
        </w:rPr>
        <w:t>0</w:t>
      </w:r>
      <w:r w:rsidR="00D328F2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D328F2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  <w:bookmarkStart w:id="1" w:name="_GoBack"/>
      <w:bookmarkEnd w:id="1"/>
    </w:p>
    <w:p w14:paraId="0A80F21F" w14:textId="77777777" w:rsidR="001845FA" w:rsidRPr="00D328F2" w:rsidRDefault="001845FA" w:rsidP="00982AC5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4" w:type="dxa"/>
        <w:tblInd w:w="426" w:type="dxa"/>
        <w:tblLook w:val="01E0" w:firstRow="1" w:lastRow="1" w:firstColumn="1" w:lastColumn="1" w:noHBand="0" w:noVBand="0"/>
      </w:tblPr>
      <w:tblGrid>
        <w:gridCol w:w="3010"/>
        <w:gridCol w:w="1883"/>
        <w:gridCol w:w="1084"/>
        <w:gridCol w:w="1022"/>
        <w:gridCol w:w="1026"/>
        <w:gridCol w:w="999"/>
      </w:tblGrid>
      <w:tr w:rsidR="00D328F2" w:rsidRPr="0000608E" w14:paraId="75BB3ABF" w14:textId="77777777" w:rsidTr="008A76AA">
        <w:trPr>
          <w:tblHeader/>
        </w:trPr>
        <w:tc>
          <w:tcPr>
            <w:tcW w:w="3010" w:type="dxa"/>
          </w:tcPr>
          <w:p w14:paraId="31EF4587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434B18C6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31" w:type="dxa"/>
            <w:gridSpan w:val="4"/>
          </w:tcPr>
          <w:p w14:paraId="33022E69" w14:textId="77777777" w:rsidR="00D328F2" w:rsidRPr="00AA60F0" w:rsidRDefault="00D328F2" w:rsidP="008A76A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D328F2" w:rsidRPr="0000608E" w14:paraId="7CF640E4" w14:textId="77777777" w:rsidTr="008A76AA">
        <w:trPr>
          <w:tblHeader/>
        </w:trPr>
        <w:tc>
          <w:tcPr>
            <w:tcW w:w="3010" w:type="dxa"/>
          </w:tcPr>
          <w:p w14:paraId="2AC9B1F7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16BD1EE2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06" w:type="dxa"/>
            <w:gridSpan w:val="2"/>
          </w:tcPr>
          <w:p w14:paraId="705688E2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42CE3C90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28F2" w:rsidRPr="0000608E" w14:paraId="0BAB30C0" w14:textId="77777777" w:rsidTr="008A76AA">
        <w:trPr>
          <w:tblHeader/>
        </w:trPr>
        <w:tc>
          <w:tcPr>
            <w:tcW w:w="3010" w:type="dxa"/>
          </w:tcPr>
          <w:p w14:paraId="0E247034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26F13AA8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131" w:type="dxa"/>
            <w:gridSpan w:val="4"/>
          </w:tcPr>
          <w:p w14:paraId="0F64089D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A60F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ม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</w:rPr>
              <w:t>ิถุนายน</w:t>
            </w:r>
          </w:p>
        </w:tc>
      </w:tr>
      <w:tr w:rsidR="00D328F2" w:rsidRPr="0000608E" w14:paraId="175B66F3" w14:textId="77777777" w:rsidTr="008A76AA">
        <w:trPr>
          <w:tblHeader/>
        </w:trPr>
        <w:tc>
          <w:tcPr>
            <w:tcW w:w="3010" w:type="dxa"/>
          </w:tcPr>
          <w:p w14:paraId="4179F4B1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7EACF3F4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84" w:type="dxa"/>
          </w:tcPr>
          <w:p w14:paraId="4C17C6AF" w14:textId="10C81E73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472E08E8" w14:textId="19DB6C55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26" w:type="dxa"/>
          </w:tcPr>
          <w:p w14:paraId="4C18843F" w14:textId="6287C3C2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6396482A" w14:textId="6FA30FD8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D328F2" w:rsidRPr="0000608E" w14:paraId="26D841EE" w14:textId="77777777" w:rsidTr="008A76AA">
        <w:tc>
          <w:tcPr>
            <w:tcW w:w="3010" w:type="dxa"/>
          </w:tcPr>
          <w:p w14:paraId="28893D23" w14:textId="77777777" w:rsidR="00D328F2" w:rsidRPr="00AA60F0" w:rsidRDefault="00D328F2" w:rsidP="008A76A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1883" w:type="dxa"/>
          </w:tcPr>
          <w:p w14:paraId="33FB3EC8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</w:tcPr>
          <w:p w14:paraId="48A45B0B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4458D69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4EDBDF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55D4F9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6A8B" w:rsidRPr="0000608E" w14:paraId="5F1527A5" w14:textId="77777777" w:rsidTr="00E81A71">
        <w:tc>
          <w:tcPr>
            <w:tcW w:w="3010" w:type="dxa"/>
            <w:shd w:val="clear" w:color="auto" w:fill="auto"/>
          </w:tcPr>
          <w:p w14:paraId="51660979" w14:textId="77777777" w:rsidR="00C36A8B" w:rsidRPr="00AA60F0" w:rsidRDefault="00C36A8B" w:rsidP="00C36A8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จากการขาย</w:t>
            </w:r>
          </w:p>
        </w:tc>
        <w:tc>
          <w:tcPr>
            <w:tcW w:w="1883" w:type="dxa"/>
            <w:shd w:val="clear" w:color="auto" w:fill="auto"/>
          </w:tcPr>
          <w:p w14:paraId="528641C5" w14:textId="77777777" w:rsidR="00C36A8B" w:rsidRPr="00AA60F0" w:rsidRDefault="00C36A8B" w:rsidP="00C36A8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396021B" w14:textId="0A35D364" w:rsidR="00C36A8B" w:rsidRPr="00AA60F0" w:rsidRDefault="00C36A8B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CDB69A0" w14:textId="3D63CE94" w:rsidR="00C36A8B" w:rsidRPr="00AA60F0" w:rsidRDefault="00C36A8B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86FF238" w14:textId="3D5F5CC2" w:rsidR="00C36A8B" w:rsidRPr="0062195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3,015</w:t>
            </w:r>
          </w:p>
        </w:tc>
        <w:tc>
          <w:tcPr>
            <w:tcW w:w="999" w:type="dxa"/>
            <w:shd w:val="clear" w:color="auto" w:fill="auto"/>
          </w:tcPr>
          <w:p w14:paraId="79AC390A" w14:textId="0EC0915B" w:rsidR="00C36A8B" w:rsidRPr="00AA60F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6,5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</w:tr>
      <w:tr w:rsidR="00C36A8B" w:rsidRPr="0000608E" w14:paraId="484D8711" w14:textId="77777777" w:rsidTr="00E81A71">
        <w:tc>
          <w:tcPr>
            <w:tcW w:w="3010" w:type="dxa"/>
            <w:shd w:val="clear" w:color="auto" w:fill="auto"/>
          </w:tcPr>
          <w:p w14:paraId="499EDE40" w14:textId="77777777" w:rsidR="00C36A8B" w:rsidRPr="00AA60F0" w:rsidRDefault="00C36A8B" w:rsidP="00C36A8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1883" w:type="dxa"/>
            <w:shd w:val="clear" w:color="auto" w:fill="auto"/>
          </w:tcPr>
          <w:p w14:paraId="6EC11A02" w14:textId="77777777" w:rsidR="00C36A8B" w:rsidRPr="00AA60F0" w:rsidRDefault="00C36A8B" w:rsidP="00C36A8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10FB9FD" w14:textId="4DFB62A4" w:rsidR="00C36A8B" w:rsidRPr="00AA60F0" w:rsidRDefault="00C36A8B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35ECABE" w14:textId="38F8E1F4" w:rsidR="00C36A8B" w:rsidRPr="00AA60F0" w:rsidRDefault="00C36A8B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694BED3" w14:textId="0E764822" w:rsidR="00C36A8B" w:rsidRPr="0062195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999" w:type="dxa"/>
            <w:shd w:val="clear" w:color="auto" w:fill="auto"/>
          </w:tcPr>
          <w:p w14:paraId="4369AE39" w14:textId="0C950137" w:rsidR="00C36A8B" w:rsidRPr="00AA60F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1,250</w:t>
            </w:r>
          </w:p>
        </w:tc>
      </w:tr>
      <w:tr w:rsidR="00C36A8B" w:rsidRPr="0000608E" w14:paraId="1F59D8C7" w14:textId="77777777" w:rsidTr="00E81A71">
        <w:tc>
          <w:tcPr>
            <w:tcW w:w="3010" w:type="dxa"/>
            <w:shd w:val="clear" w:color="auto" w:fill="auto"/>
          </w:tcPr>
          <w:p w14:paraId="61436027" w14:textId="77777777" w:rsidR="00C36A8B" w:rsidRPr="00AA60F0" w:rsidRDefault="00C36A8B" w:rsidP="00C36A8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1883" w:type="dxa"/>
            <w:shd w:val="clear" w:color="auto" w:fill="auto"/>
          </w:tcPr>
          <w:p w14:paraId="70CCB538" w14:textId="77777777" w:rsidR="00C36A8B" w:rsidRPr="00AA60F0" w:rsidRDefault="00C36A8B" w:rsidP="00C36A8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8512B9D" w14:textId="40041A13" w:rsidR="00C36A8B" w:rsidRPr="00AA60F0" w:rsidRDefault="00C36A8B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D03130E" w14:textId="3F010D7B" w:rsidR="00C36A8B" w:rsidRPr="00AA60F0" w:rsidRDefault="00C36A8B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9FEE503" w14:textId="6ABA0908" w:rsidR="00C36A8B" w:rsidRPr="0062195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999" w:type="dxa"/>
            <w:shd w:val="clear" w:color="auto" w:fill="auto"/>
          </w:tcPr>
          <w:p w14:paraId="22A497A2" w14:textId="4B5C5473" w:rsidR="00C36A8B" w:rsidRPr="00AA60F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2,934</w:t>
            </w:r>
          </w:p>
        </w:tc>
      </w:tr>
      <w:tr w:rsidR="00C36A8B" w:rsidRPr="000B6C35" w14:paraId="2E3B15A7" w14:textId="77777777" w:rsidTr="00E81A71">
        <w:tc>
          <w:tcPr>
            <w:tcW w:w="3010" w:type="dxa"/>
            <w:shd w:val="clear" w:color="auto" w:fill="auto"/>
          </w:tcPr>
          <w:p w14:paraId="54DE033D" w14:textId="77777777" w:rsidR="00C36A8B" w:rsidRPr="00AA60F0" w:rsidRDefault="00C36A8B" w:rsidP="00C36A8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883" w:type="dxa"/>
            <w:shd w:val="clear" w:color="auto" w:fill="auto"/>
          </w:tcPr>
          <w:p w14:paraId="642F16CC" w14:textId="77777777" w:rsidR="00C36A8B" w:rsidRPr="00AA60F0" w:rsidRDefault="00C36A8B" w:rsidP="00C36A8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AA60F0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D8A6F91" w14:textId="78692556" w:rsidR="00C36A8B" w:rsidRPr="00AA60F0" w:rsidRDefault="00C36A8B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2E6F740" w14:textId="266EF83C" w:rsidR="00C36A8B" w:rsidRPr="00AA60F0" w:rsidRDefault="00C36A8B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1A8298B" w14:textId="7DF95916" w:rsidR="00C36A8B" w:rsidRPr="00AA60F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3,564</w:t>
            </w:r>
          </w:p>
        </w:tc>
        <w:tc>
          <w:tcPr>
            <w:tcW w:w="999" w:type="dxa"/>
            <w:shd w:val="clear" w:color="auto" w:fill="auto"/>
          </w:tcPr>
          <w:p w14:paraId="1B4E846D" w14:textId="3020A5D5" w:rsidR="00C36A8B" w:rsidRPr="00AA60F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3,736</w:t>
            </w:r>
          </w:p>
        </w:tc>
      </w:tr>
      <w:tr w:rsidR="00621950" w:rsidRPr="0000608E" w14:paraId="19755BBF" w14:textId="77777777" w:rsidTr="008A76AA">
        <w:tc>
          <w:tcPr>
            <w:tcW w:w="3010" w:type="dxa"/>
          </w:tcPr>
          <w:p w14:paraId="2BBA6928" w14:textId="77777777" w:rsidR="00621950" w:rsidRPr="00AA60F0" w:rsidRDefault="00621950" w:rsidP="00621950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83" w:type="dxa"/>
          </w:tcPr>
          <w:p w14:paraId="2960F3EE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077AC77B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C43813E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4C1ECE9" w14:textId="77777777" w:rsidR="00621950" w:rsidRPr="0062195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EAA61C3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21950" w:rsidRPr="0000608E" w14:paraId="0E022974" w14:textId="77777777" w:rsidTr="008A76AA">
        <w:tc>
          <w:tcPr>
            <w:tcW w:w="3010" w:type="dxa"/>
          </w:tcPr>
          <w:p w14:paraId="464D6310" w14:textId="77777777" w:rsidR="00621950" w:rsidRPr="00AA60F0" w:rsidRDefault="00621950" w:rsidP="00621950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1883" w:type="dxa"/>
          </w:tcPr>
          <w:p w14:paraId="21DE2AE4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63202AA4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410D029" w14:textId="77777777" w:rsidR="00621950" w:rsidRPr="00B2023F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40E9506" w14:textId="77777777" w:rsidR="00621950" w:rsidRPr="0062195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E78091A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3037" w:rsidRPr="0000608E" w14:paraId="5E60D868" w14:textId="77777777" w:rsidTr="008A76AA">
        <w:tc>
          <w:tcPr>
            <w:tcW w:w="3010" w:type="dxa"/>
          </w:tcPr>
          <w:p w14:paraId="03FCF620" w14:textId="77777777" w:rsidR="005D3037" w:rsidRPr="00AA60F0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1883" w:type="dxa"/>
          </w:tcPr>
          <w:p w14:paraId="1A7AD8D5" w14:textId="77777777" w:rsidR="005D3037" w:rsidRPr="00AA60F0" w:rsidRDefault="005D3037" w:rsidP="005D303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</w:tcPr>
          <w:p w14:paraId="75DD277C" w14:textId="4ADD09F0" w:rsidR="005D3037" w:rsidRPr="00966C7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022" w:type="dxa"/>
          </w:tcPr>
          <w:p w14:paraId="4040C485" w14:textId="15763FC7" w:rsidR="005D3037" w:rsidRPr="00966C7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6C7F">
              <w:rPr>
                <w:rFonts w:ascii="Browallia New" w:hAnsi="Browallia New" w:cs="Browallia New"/>
                <w:sz w:val="24"/>
                <w:szCs w:val="24"/>
                <w:lang w:val="en-GB"/>
              </w:rPr>
              <w:t>7,015</w:t>
            </w:r>
          </w:p>
        </w:tc>
        <w:tc>
          <w:tcPr>
            <w:tcW w:w="1026" w:type="dxa"/>
            <w:shd w:val="clear" w:color="auto" w:fill="auto"/>
          </w:tcPr>
          <w:p w14:paraId="0FC0018E" w14:textId="61DB9162" w:rsidR="005D3037" w:rsidRPr="00966C7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999" w:type="dxa"/>
          </w:tcPr>
          <w:p w14:paraId="540852E4" w14:textId="6F869EFD" w:rsidR="005D3037" w:rsidRPr="00B2023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6C7F">
              <w:rPr>
                <w:rFonts w:ascii="Browallia New" w:hAnsi="Browallia New" w:cs="Browallia New"/>
                <w:sz w:val="24"/>
                <w:szCs w:val="24"/>
                <w:lang w:val="en-GB"/>
              </w:rPr>
              <w:t>7,015</w:t>
            </w:r>
          </w:p>
        </w:tc>
      </w:tr>
      <w:tr w:rsidR="005D3037" w:rsidRPr="000B6C35" w14:paraId="54B656EB" w14:textId="77777777" w:rsidTr="008A76AA">
        <w:tc>
          <w:tcPr>
            <w:tcW w:w="3010" w:type="dxa"/>
          </w:tcPr>
          <w:p w14:paraId="445AF6FB" w14:textId="77777777" w:rsidR="005D3037" w:rsidRPr="00AA60F0" w:rsidRDefault="005D3037" w:rsidP="005D3037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1883" w:type="dxa"/>
          </w:tcPr>
          <w:p w14:paraId="70C1D5EB" w14:textId="77777777" w:rsidR="005D3037" w:rsidRPr="00AA60F0" w:rsidRDefault="005D3037" w:rsidP="005D303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84" w:type="dxa"/>
          </w:tcPr>
          <w:p w14:paraId="5738974C" w14:textId="3D485CE8" w:rsidR="005D3037" w:rsidRPr="00A80AC8" w:rsidRDefault="000E5EA9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35,626</w:t>
            </w:r>
          </w:p>
        </w:tc>
        <w:tc>
          <w:tcPr>
            <w:tcW w:w="1022" w:type="dxa"/>
          </w:tcPr>
          <w:p w14:paraId="3111336C" w14:textId="74797787" w:rsidR="005D3037" w:rsidRPr="00B2023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A80A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026" w:type="dxa"/>
          </w:tcPr>
          <w:p w14:paraId="7BEE96E3" w14:textId="3F654820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9" w:type="dxa"/>
          </w:tcPr>
          <w:p w14:paraId="0B1F8ECF" w14:textId="1A8E3C1C" w:rsidR="005D3037" w:rsidRPr="00B2023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49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816</w:t>
            </w:r>
          </w:p>
        </w:tc>
      </w:tr>
      <w:tr w:rsidR="00621950" w:rsidRPr="000B6C35" w14:paraId="62092981" w14:textId="77777777" w:rsidTr="008A76AA">
        <w:tc>
          <w:tcPr>
            <w:tcW w:w="3010" w:type="dxa"/>
          </w:tcPr>
          <w:p w14:paraId="7231464A" w14:textId="77777777" w:rsidR="00621950" w:rsidRPr="00AA60F0" w:rsidRDefault="00621950" w:rsidP="00621950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83" w:type="dxa"/>
          </w:tcPr>
          <w:p w14:paraId="67628BAD" w14:textId="77777777" w:rsidR="00621950" w:rsidRPr="00AA60F0" w:rsidRDefault="00621950" w:rsidP="00621950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4A95635C" w14:textId="77777777" w:rsidR="00621950" w:rsidRPr="00AA60F0" w:rsidRDefault="00621950" w:rsidP="00621950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0118F65" w14:textId="77777777" w:rsidR="00621950" w:rsidRPr="00B2023F" w:rsidRDefault="00621950" w:rsidP="00621950">
            <w:pPr>
              <w:spacing w:line="240" w:lineRule="auto"/>
              <w:ind w:left="448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CB700C4" w14:textId="77777777" w:rsidR="00621950" w:rsidRPr="0062195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3A52856" w14:textId="77777777" w:rsidR="00621950" w:rsidRPr="00B2023F" w:rsidRDefault="00621950" w:rsidP="00621950">
            <w:pPr>
              <w:spacing w:line="240" w:lineRule="auto"/>
              <w:ind w:left="448"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21950" w:rsidRPr="0000608E" w14:paraId="41FBD66E" w14:textId="77777777" w:rsidTr="008A76AA">
        <w:tc>
          <w:tcPr>
            <w:tcW w:w="3010" w:type="dxa"/>
          </w:tcPr>
          <w:p w14:paraId="148A37E5" w14:textId="77777777" w:rsidR="00621950" w:rsidRPr="00AA60F0" w:rsidRDefault="00621950" w:rsidP="00621950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1883" w:type="dxa"/>
          </w:tcPr>
          <w:p w14:paraId="158F139A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2CEFB265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29B900E" w14:textId="77777777" w:rsidR="00621950" w:rsidRPr="00B2023F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4F227E1" w14:textId="77777777" w:rsidR="00621950" w:rsidRPr="0062195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8F09E75" w14:textId="77777777" w:rsidR="00621950" w:rsidRPr="00B2023F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3037" w:rsidRPr="0000608E" w14:paraId="3ED104FE" w14:textId="77777777" w:rsidTr="008A76AA">
        <w:tc>
          <w:tcPr>
            <w:tcW w:w="3010" w:type="dxa"/>
          </w:tcPr>
          <w:p w14:paraId="755E1166" w14:textId="77777777" w:rsidR="005D3037" w:rsidRPr="00AA60F0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1883" w:type="dxa"/>
          </w:tcPr>
          <w:p w14:paraId="34CE7549" w14:textId="77777777" w:rsidR="005D3037" w:rsidRPr="00AA60F0" w:rsidRDefault="005D3037" w:rsidP="005D303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</w:tcPr>
          <w:p w14:paraId="6F76357A" w14:textId="6C2EB77A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right="-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2" w:type="dxa"/>
          </w:tcPr>
          <w:p w14:paraId="24EE7FDC" w14:textId="72EB65C2" w:rsidR="005D3037" w:rsidRPr="00F90BD3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BD3">
              <w:rPr>
                <w:rFonts w:ascii="Browallia New" w:hAnsi="Browallia New" w:cs="Browallia New"/>
                <w:sz w:val="24"/>
                <w:szCs w:val="24"/>
                <w:lang w:val="en-GB"/>
              </w:rPr>
              <w:t>5,957</w:t>
            </w:r>
          </w:p>
        </w:tc>
        <w:tc>
          <w:tcPr>
            <w:tcW w:w="1026" w:type="dxa"/>
          </w:tcPr>
          <w:p w14:paraId="6CABDC2F" w14:textId="2B8CC034" w:rsidR="005D3037" w:rsidRPr="00F90BD3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9" w:type="dxa"/>
          </w:tcPr>
          <w:p w14:paraId="182AD8EF" w14:textId="5DA4BCBC" w:rsidR="005D3037" w:rsidRPr="00B2023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BD3">
              <w:rPr>
                <w:rFonts w:ascii="Browallia New" w:hAnsi="Browallia New" w:cs="Browallia New"/>
                <w:sz w:val="24"/>
                <w:szCs w:val="24"/>
                <w:lang w:val="en-GB"/>
              </w:rPr>
              <w:t>5,957</w:t>
            </w:r>
          </w:p>
        </w:tc>
      </w:tr>
      <w:tr w:rsidR="005D3037" w:rsidRPr="0000608E" w14:paraId="042BD52D" w14:textId="77777777" w:rsidTr="008A76AA">
        <w:tc>
          <w:tcPr>
            <w:tcW w:w="3010" w:type="dxa"/>
          </w:tcPr>
          <w:p w14:paraId="73B958A4" w14:textId="77777777" w:rsidR="005D3037" w:rsidRPr="00AA60F0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1883" w:type="dxa"/>
          </w:tcPr>
          <w:p w14:paraId="288A79A6" w14:textId="77777777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</w:tcPr>
          <w:p w14:paraId="6369A8B3" w14:textId="5741AE64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58,627</w:t>
            </w:r>
          </w:p>
        </w:tc>
        <w:tc>
          <w:tcPr>
            <w:tcW w:w="1022" w:type="dxa"/>
          </w:tcPr>
          <w:p w14:paraId="6779BB3C" w14:textId="4BABBD16" w:rsidR="005D3037" w:rsidRPr="00B2023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026" w:type="dxa"/>
            <w:shd w:val="clear" w:color="auto" w:fill="auto"/>
          </w:tcPr>
          <w:p w14:paraId="4410CF54" w14:textId="51B656CB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58,627</w:t>
            </w:r>
          </w:p>
        </w:tc>
        <w:tc>
          <w:tcPr>
            <w:tcW w:w="999" w:type="dxa"/>
          </w:tcPr>
          <w:p w14:paraId="53EE9DE2" w14:textId="13E96BD7" w:rsidR="005D3037" w:rsidRPr="00B2023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</w:tr>
      <w:tr w:rsidR="005D3037" w:rsidRPr="0000608E" w14:paraId="6E19C169" w14:textId="77777777" w:rsidTr="008A76AA">
        <w:tc>
          <w:tcPr>
            <w:tcW w:w="3010" w:type="dxa"/>
          </w:tcPr>
          <w:p w14:paraId="209DCC4F" w14:textId="77777777" w:rsidR="005D3037" w:rsidRPr="00AA60F0" w:rsidRDefault="005D3037" w:rsidP="005D303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1883" w:type="dxa"/>
          </w:tcPr>
          <w:p w14:paraId="60B3A593" w14:textId="77777777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shd w:val="clear" w:color="auto" w:fill="auto"/>
          </w:tcPr>
          <w:p w14:paraId="66E3DF0D" w14:textId="0DCC21E6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5,374</w:t>
            </w:r>
          </w:p>
        </w:tc>
        <w:tc>
          <w:tcPr>
            <w:tcW w:w="1022" w:type="dxa"/>
            <w:shd w:val="clear" w:color="auto" w:fill="auto"/>
          </w:tcPr>
          <w:p w14:paraId="4EF0F014" w14:textId="1681C757" w:rsidR="005D3037" w:rsidRPr="00B2023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,69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26" w:type="dxa"/>
            <w:shd w:val="clear" w:color="auto" w:fill="auto"/>
          </w:tcPr>
          <w:p w14:paraId="0C3720DC" w14:textId="5B2C83A9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5,374</w:t>
            </w:r>
          </w:p>
        </w:tc>
        <w:tc>
          <w:tcPr>
            <w:tcW w:w="999" w:type="dxa"/>
          </w:tcPr>
          <w:p w14:paraId="39F4597C" w14:textId="7CDACE06" w:rsidR="005D3037" w:rsidRPr="00B2023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,69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5D3037" w:rsidRPr="0000608E" w14:paraId="44021BD7" w14:textId="77777777" w:rsidTr="008A76AA">
        <w:tc>
          <w:tcPr>
            <w:tcW w:w="3010" w:type="dxa"/>
          </w:tcPr>
          <w:p w14:paraId="6D1DD167" w14:textId="0E6D0CE8" w:rsidR="005D3037" w:rsidRPr="005D3037" w:rsidRDefault="005D3037" w:rsidP="005D303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D303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1883" w:type="dxa"/>
          </w:tcPr>
          <w:p w14:paraId="2BF74ACA" w14:textId="0E4C3251" w:rsidR="005D3037" w:rsidRPr="00AA60F0" w:rsidRDefault="005D3037" w:rsidP="005D3037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84" w:type="dxa"/>
          </w:tcPr>
          <w:p w14:paraId="48FCF04A" w14:textId="6B3D39C9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3,185</w:t>
            </w:r>
          </w:p>
        </w:tc>
        <w:tc>
          <w:tcPr>
            <w:tcW w:w="1022" w:type="dxa"/>
          </w:tcPr>
          <w:p w14:paraId="2A9B169C" w14:textId="03695D3E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6" w:type="dxa"/>
          </w:tcPr>
          <w:p w14:paraId="1ABF1C57" w14:textId="55C3C309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39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9" w:type="dxa"/>
          </w:tcPr>
          <w:p w14:paraId="30AEFBE4" w14:textId="06D2545E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highlight w:val="cyan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D3037" w:rsidRPr="0000608E" w14:paraId="6A11E388" w14:textId="77777777" w:rsidTr="008A76AA">
        <w:tc>
          <w:tcPr>
            <w:tcW w:w="3010" w:type="dxa"/>
          </w:tcPr>
          <w:p w14:paraId="2AE8E1FE" w14:textId="77777777" w:rsidR="005D3037" w:rsidRPr="00AA60F0" w:rsidRDefault="005D3037" w:rsidP="005D3037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83" w:type="dxa"/>
          </w:tcPr>
          <w:p w14:paraId="43328DDD" w14:textId="77777777" w:rsidR="005D3037" w:rsidRPr="00AA60F0" w:rsidRDefault="005D3037" w:rsidP="005D3037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057920CB" w14:textId="77777777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</w:tcPr>
          <w:p w14:paraId="12EBC67E" w14:textId="77777777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7A2A92D5" w14:textId="77777777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39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E4FE506" w14:textId="77777777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1950" w:rsidRPr="0000608E" w14:paraId="171761E4" w14:textId="77777777" w:rsidTr="008A76AA">
        <w:tc>
          <w:tcPr>
            <w:tcW w:w="3010" w:type="dxa"/>
          </w:tcPr>
          <w:p w14:paraId="1FF2E1EC" w14:textId="77777777" w:rsidR="00621950" w:rsidRPr="00AA60F0" w:rsidRDefault="00621950" w:rsidP="00621950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883" w:type="dxa"/>
          </w:tcPr>
          <w:p w14:paraId="43D1D3E8" w14:textId="77777777" w:rsidR="00621950" w:rsidRPr="00AA60F0" w:rsidRDefault="00621950" w:rsidP="00621950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BB3575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22" w:type="dxa"/>
          </w:tcPr>
          <w:p w14:paraId="1FFEC2F7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26" w:type="dxa"/>
          </w:tcPr>
          <w:p w14:paraId="0B8A4212" w14:textId="77777777" w:rsidR="00621950" w:rsidRPr="0062195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21552D4" w14:textId="77777777" w:rsidR="00621950" w:rsidRPr="00AA60F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  <w:lang w:val="en-GB"/>
              </w:rPr>
            </w:pPr>
          </w:p>
        </w:tc>
      </w:tr>
      <w:tr w:rsidR="005D3037" w:rsidRPr="0000608E" w14:paraId="34058A87" w14:textId="77777777" w:rsidTr="008A76AA">
        <w:tc>
          <w:tcPr>
            <w:tcW w:w="3010" w:type="dxa"/>
          </w:tcPr>
          <w:p w14:paraId="77131741" w14:textId="77777777" w:rsidR="005D3037" w:rsidRPr="00AA60F0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1883" w:type="dxa"/>
          </w:tcPr>
          <w:p w14:paraId="327017FE" w14:textId="77777777" w:rsidR="005D3037" w:rsidRPr="00AA60F0" w:rsidRDefault="005D3037" w:rsidP="005D3037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4" w:type="dxa"/>
          </w:tcPr>
          <w:p w14:paraId="11553D06" w14:textId="7B30A595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5,745</w:t>
            </w:r>
          </w:p>
        </w:tc>
        <w:tc>
          <w:tcPr>
            <w:tcW w:w="1022" w:type="dxa"/>
          </w:tcPr>
          <w:p w14:paraId="0E12C92D" w14:textId="0BC91FFD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952</w:t>
            </w:r>
          </w:p>
        </w:tc>
        <w:tc>
          <w:tcPr>
            <w:tcW w:w="1026" w:type="dxa"/>
          </w:tcPr>
          <w:p w14:paraId="01BC8D75" w14:textId="061250A2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8BD">
              <w:rPr>
                <w:rFonts w:ascii="Browallia New" w:hAnsi="Browallia New" w:cs="Browallia New"/>
                <w:sz w:val="24"/>
                <w:szCs w:val="24"/>
                <w:lang w:val="en-GB"/>
              </w:rPr>
              <w:t>5,745</w:t>
            </w:r>
          </w:p>
        </w:tc>
        <w:tc>
          <w:tcPr>
            <w:tcW w:w="999" w:type="dxa"/>
          </w:tcPr>
          <w:p w14:paraId="398B6745" w14:textId="711EC1D9" w:rsidR="005D3037" w:rsidRPr="00AA60F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952</w:t>
            </w:r>
          </w:p>
        </w:tc>
      </w:tr>
      <w:tr w:rsidR="005D3037" w:rsidRPr="0000608E" w14:paraId="09332892" w14:textId="77777777" w:rsidTr="008A76AA">
        <w:tc>
          <w:tcPr>
            <w:tcW w:w="3010" w:type="dxa"/>
          </w:tcPr>
          <w:p w14:paraId="53A019F5" w14:textId="77777777" w:rsidR="005D3037" w:rsidRPr="00AA60F0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4010BFB2" w14:textId="77777777" w:rsidR="005D3037" w:rsidRPr="00AA60F0" w:rsidRDefault="005D3037" w:rsidP="005D3037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4" w:type="dxa"/>
          </w:tcPr>
          <w:p w14:paraId="5D96D486" w14:textId="144D2F28" w:rsidR="005D3037" w:rsidRPr="00AA60F0" w:rsidRDefault="005D3037" w:rsidP="005D3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022" w:type="dxa"/>
          </w:tcPr>
          <w:p w14:paraId="7E63EFBE" w14:textId="3DDCD60C" w:rsidR="005D3037" w:rsidRPr="00AA60F0" w:rsidRDefault="005D3037" w:rsidP="005D3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026" w:type="dxa"/>
          </w:tcPr>
          <w:p w14:paraId="5AF14EC6" w14:textId="6DAD8ED7" w:rsidR="005D3037" w:rsidRPr="00AA60F0" w:rsidRDefault="005D3037" w:rsidP="005D3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8BD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999" w:type="dxa"/>
          </w:tcPr>
          <w:p w14:paraId="7667DA6B" w14:textId="43FFA3D5" w:rsidR="005D3037" w:rsidRPr="00AA60F0" w:rsidRDefault="005D3037" w:rsidP="005D3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</w:tr>
      <w:tr w:rsidR="005D3037" w:rsidRPr="0000608E" w14:paraId="0451C50E" w14:textId="77777777" w:rsidTr="008A76AA">
        <w:tc>
          <w:tcPr>
            <w:tcW w:w="3010" w:type="dxa"/>
          </w:tcPr>
          <w:p w14:paraId="0AA81985" w14:textId="77777777" w:rsidR="005D3037" w:rsidRPr="00AA60F0" w:rsidRDefault="005D3037" w:rsidP="005D3037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883" w:type="dxa"/>
          </w:tcPr>
          <w:p w14:paraId="6DE7CACC" w14:textId="77777777" w:rsidR="005D3037" w:rsidRPr="00AA60F0" w:rsidRDefault="005D3037" w:rsidP="005D3037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84" w:type="dxa"/>
          </w:tcPr>
          <w:p w14:paraId="705BD8E3" w14:textId="7016C5E7" w:rsidR="005D3037" w:rsidRPr="00AA60F0" w:rsidRDefault="005D3037" w:rsidP="005D30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6,009</w:t>
            </w:r>
          </w:p>
        </w:tc>
        <w:tc>
          <w:tcPr>
            <w:tcW w:w="1022" w:type="dxa"/>
          </w:tcPr>
          <w:p w14:paraId="0E9C6225" w14:textId="5C0C597B" w:rsidR="005D3037" w:rsidRPr="00AA60F0" w:rsidRDefault="005D3037" w:rsidP="005D30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6,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244</w:t>
            </w:r>
          </w:p>
        </w:tc>
        <w:tc>
          <w:tcPr>
            <w:tcW w:w="1026" w:type="dxa"/>
          </w:tcPr>
          <w:p w14:paraId="206DEBA7" w14:textId="611BC804" w:rsidR="005D3037" w:rsidRPr="00AA60F0" w:rsidRDefault="005D3037" w:rsidP="005D30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8BD">
              <w:rPr>
                <w:rFonts w:ascii="Browallia New" w:hAnsi="Browallia New" w:cs="Browallia New"/>
                <w:sz w:val="24"/>
                <w:szCs w:val="24"/>
                <w:lang w:val="en-GB"/>
              </w:rPr>
              <w:t>6,009</w:t>
            </w:r>
          </w:p>
        </w:tc>
        <w:tc>
          <w:tcPr>
            <w:tcW w:w="999" w:type="dxa"/>
          </w:tcPr>
          <w:p w14:paraId="33F620B6" w14:textId="413D01EA" w:rsidR="005D3037" w:rsidRPr="00AA60F0" w:rsidRDefault="005D3037" w:rsidP="005D30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6,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244</w:t>
            </w:r>
          </w:p>
        </w:tc>
      </w:tr>
    </w:tbl>
    <w:p w14:paraId="4461D3BE" w14:textId="2569F97A" w:rsidR="003A0793" w:rsidRDefault="003A0793"/>
    <w:p w14:paraId="5FF6AA25" w14:textId="77777777" w:rsidR="008C550D" w:rsidRDefault="008C550D">
      <w:r>
        <w:br w:type="page"/>
      </w:r>
    </w:p>
    <w:tbl>
      <w:tblPr>
        <w:tblW w:w="8912" w:type="dxa"/>
        <w:tblInd w:w="426" w:type="dxa"/>
        <w:tblLook w:val="01E0" w:firstRow="1" w:lastRow="1" w:firstColumn="1" w:lastColumn="1" w:noHBand="0" w:noVBand="0"/>
      </w:tblPr>
      <w:tblGrid>
        <w:gridCol w:w="3010"/>
        <w:gridCol w:w="1883"/>
        <w:gridCol w:w="972"/>
        <w:gridCol w:w="1022"/>
        <w:gridCol w:w="1026"/>
        <w:gridCol w:w="999"/>
      </w:tblGrid>
      <w:tr w:rsidR="00D328F2" w:rsidRPr="0000608E" w14:paraId="73FBBCF1" w14:textId="77777777" w:rsidTr="00D328F2">
        <w:trPr>
          <w:tblHeader/>
        </w:trPr>
        <w:tc>
          <w:tcPr>
            <w:tcW w:w="3010" w:type="dxa"/>
          </w:tcPr>
          <w:p w14:paraId="46AF72D1" w14:textId="130272B1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lastRenderedPageBreak/>
              <w:t xml:space="preserve">     </w:t>
            </w:r>
          </w:p>
        </w:tc>
        <w:tc>
          <w:tcPr>
            <w:tcW w:w="1883" w:type="dxa"/>
          </w:tcPr>
          <w:p w14:paraId="53D4A6C6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19" w:type="dxa"/>
            <w:gridSpan w:val="4"/>
          </w:tcPr>
          <w:p w14:paraId="200ED485" w14:textId="77777777" w:rsidR="00D328F2" w:rsidRPr="00AA60F0" w:rsidRDefault="00D328F2" w:rsidP="008A76A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D328F2" w:rsidRPr="0000608E" w14:paraId="2CD057F9" w14:textId="77777777" w:rsidTr="00D328F2">
        <w:trPr>
          <w:tblHeader/>
        </w:trPr>
        <w:tc>
          <w:tcPr>
            <w:tcW w:w="3010" w:type="dxa"/>
          </w:tcPr>
          <w:p w14:paraId="1B8C6675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7443688C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  <w:gridSpan w:val="2"/>
          </w:tcPr>
          <w:p w14:paraId="590EBF17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25C5B57E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28F2" w:rsidRPr="0000608E" w14:paraId="0991D270" w14:textId="77777777" w:rsidTr="00D328F2">
        <w:trPr>
          <w:tblHeader/>
        </w:trPr>
        <w:tc>
          <w:tcPr>
            <w:tcW w:w="3010" w:type="dxa"/>
          </w:tcPr>
          <w:p w14:paraId="4FCBC3F2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5729089C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019" w:type="dxa"/>
            <w:gridSpan w:val="4"/>
          </w:tcPr>
          <w:p w14:paraId="5C3C1F83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A60F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ม</w:t>
            </w: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</w:rPr>
              <w:t>ิถุนายน</w:t>
            </w:r>
          </w:p>
        </w:tc>
      </w:tr>
      <w:tr w:rsidR="00D328F2" w:rsidRPr="0000608E" w14:paraId="178EECAF" w14:textId="77777777" w:rsidTr="008A76AA">
        <w:trPr>
          <w:tblHeader/>
        </w:trPr>
        <w:tc>
          <w:tcPr>
            <w:tcW w:w="3010" w:type="dxa"/>
          </w:tcPr>
          <w:p w14:paraId="3A42D11A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305CB80D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72" w:type="dxa"/>
          </w:tcPr>
          <w:p w14:paraId="700D89E2" w14:textId="18E199A8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526FA806" w14:textId="7EA5AAB9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26" w:type="dxa"/>
          </w:tcPr>
          <w:p w14:paraId="208DD103" w14:textId="6E103020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B9829F7" w14:textId="25995DFD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D328F2" w:rsidRPr="0000608E" w14:paraId="629D6F2B" w14:textId="77777777" w:rsidTr="008A76AA">
        <w:tc>
          <w:tcPr>
            <w:tcW w:w="3010" w:type="dxa"/>
          </w:tcPr>
          <w:p w14:paraId="4CC0798C" w14:textId="77777777" w:rsidR="00D328F2" w:rsidRPr="0000608E" w:rsidRDefault="00D328F2" w:rsidP="008A76A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1883" w:type="dxa"/>
          </w:tcPr>
          <w:p w14:paraId="0F03CEF2" w14:textId="77777777" w:rsidR="00D328F2" w:rsidRPr="0000608E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2" w:type="dxa"/>
          </w:tcPr>
          <w:p w14:paraId="2026E0A6" w14:textId="77777777" w:rsidR="00D328F2" w:rsidRPr="0000608E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E8505C4" w14:textId="77777777" w:rsidR="00D328F2" w:rsidRPr="0000608E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03AF24B" w14:textId="77777777" w:rsidR="00D328F2" w:rsidRPr="0000608E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106DE2AB" w14:textId="77777777" w:rsidR="00D328F2" w:rsidRPr="0000608E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6A8B" w:rsidRPr="0000608E" w14:paraId="7B759157" w14:textId="77777777" w:rsidTr="00621950">
        <w:tc>
          <w:tcPr>
            <w:tcW w:w="3010" w:type="dxa"/>
            <w:shd w:val="clear" w:color="auto" w:fill="auto"/>
          </w:tcPr>
          <w:p w14:paraId="4CBEB58A" w14:textId="77777777" w:rsidR="00C36A8B" w:rsidRPr="0000608E" w:rsidRDefault="00C36A8B" w:rsidP="00C36A8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A60F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จากการขาย</w:t>
            </w:r>
          </w:p>
        </w:tc>
        <w:tc>
          <w:tcPr>
            <w:tcW w:w="1883" w:type="dxa"/>
            <w:shd w:val="clear" w:color="auto" w:fill="auto"/>
          </w:tcPr>
          <w:p w14:paraId="4B473EB5" w14:textId="77777777" w:rsidR="00C36A8B" w:rsidRPr="0000608E" w:rsidRDefault="00C36A8B" w:rsidP="00C36A8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ตลาด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3D7BDA" w14:textId="7957855A" w:rsidR="00C36A8B" w:rsidRPr="00D431DD" w:rsidRDefault="00C36A8B" w:rsidP="003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CC5025B" w14:textId="29B18027" w:rsidR="00C36A8B" w:rsidRPr="00E329CA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CF844B0" w14:textId="3F469DB2" w:rsidR="00C36A8B" w:rsidRPr="0062195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11,640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B6FCF6F" w14:textId="1DD2D7EA" w:rsidR="00C36A8B" w:rsidRPr="00E329CA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E23A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6,5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</w:tr>
      <w:tr w:rsidR="00C36A8B" w:rsidRPr="0000608E" w14:paraId="6846AA74" w14:textId="77777777" w:rsidTr="00621950">
        <w:tc>
          <w:tcPr>
            <w:tcW w:w="3010" w:type="dxa"/>
            <w:shd w:val="clear" w:color="auto" w:fill="auto"/>
          </w:tcPr>
          <w:p w14:paraId="6855A366" w14:textId="77777777" w:rsidR="00C36A8B" w:rsidRPr="0000608E" w:rsidRDefault="00C36A8B" w:rsidP="00C36A8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</w:t>
            </w:r>
            <w:r w:rsidRPr="0000608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ค่าเช่า</w:t>
            </w:r>
          </w:p>
        </w:tc>
        <w:tc>
          <w:tcPr>
            <w:tcW w:w="1883" w:type="dxa"/>
            <w:shd w:val="clear" w:color="auto" w:fill="auto"/>
          </w:tcPr>
          <w:p w14:paraId="386A765E" w14:textId="77777777" w:rsidR="00C36A8B" w:rsidRPr="0000608E" w:rsidRDefault="00C36A8B" w:rsidP="00C36A8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74BC6B8" w14:textId="2DA3CF8C" w:rsidR="00C36A8B" w:rsidRPr="00D431DD" w:rsidRDefault="00C36A8B" w:rsidP="003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1136120" w14:textId="68A44844" w:rsidR="00C36A8B" w:rsidRPr="00E329CA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F81F220" w14:textId="131C8671" w:rsidR="00C36A8B" w:rsidRPr="0062195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2,500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73285DF" w14:textId="3CB1E6D4" w:rsidR="00C36A8B" w:rsidRPr="00E329CA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2,500</w:t>
            </w:r>
          </w:p>
        </w:tc>
      </w:tr>
      <w:tr w:rsidR="00C36A8B" w:rsidRPr="0000608E" w14:paraId="2C3AAF31" w14:textId="77777777" w:rsidTr="00621950">
        <w:tc>
          <w:tcPr>
            <w:tcW w:w="3010" w:type="dxa"/>
            <w:shd w:val="clear" w:color="auto" w:fill="auto"/>
          </w:tcPr>
          <w:p w14:paraId="7A061A73" w14:textId="77777777" w:rsidR="00C36A8B" w:rsidRPr="0000608E" w:rsidRDefault="00C36A8B" w:rsidP="00C36A8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</w:t>
            </w:r>
            <w:r w:rsidRPr="0000608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ค่าบริการอื่น</w:t>
            </w:r>
          </w:p>
        </w:tc>
        <w:tc>
          <w:tcPr>
            <w:tcW w:w="1883" w:type="dxa"/>
            <w:shd w:val="clear" w:color="auto" w:fill="auto"/>
          </w:tcPr>
          <w:p w14:paraId="5731A6B6" w14:textId="77777777" w:rsidR="00C36A8B" w:rsidRPr="0000608E" w:rsidRDefault="00C36A8B" w:rsidP="00C36A8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6D5748D" w14:textId="005DFF76" w:rsidR="00C36A8B" w:rsidRPr="00D431DD" w:rsidRDefault="00C36A8B" w:rsidP="003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5E5164B" w14:textId="0B4B6BB4" w:rsidR="00C36A8B" w:rsidRPr="00E329CA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2095299E" w14:textId="485E492F" w:rsidR="00C36A8B" w:rsidRPr="0062195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56A5B3B" w14:textId="0FF11D0C" w:rsidR="00C36A8B" w:rsidRPr="00E329CA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BB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4,772</w:t>
            </w:r>
          </w:p>
        </w:tc>
      </w:tr>
      <w:tr w:rsidR="00C36A8B" w:rsidRPr="0000608E" w14:paraId="0967F4BA" w14:textId="77777777" w:rsidTr="00621950">
        <w:tc>
          <w:tcPr>
            <w:tcW w:w="3010" w:type="dxa"/>
            <w:shd w:val="clear" w:color="auto" w:fill="auto"/>
          </w:tcPr>
          <w:p w14:paraId="625FAC96" w14:textId="77777777" w:rsidR="00C36A8B" w:rsidRPr="0000608E" w:rsidRDefault="00C36A8B" w:rsidP="00C36A8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0608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883" w:type="dxa"/>
            <w:shd w:val="clear" w:color="auto" w:fill="auto"/>
          </w:tcPr>
          <w:p w14:paraId="0B6CE2C4" w14:textId="77777777" w:rsidR="00C36A8B" w:rsidRPr="0000608E" w:rsidRDefault="00C36A8B" w:rsidP="00C36A8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0608E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00608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B443EBC" w14:textId="311DFDED" w:rsidR="00C36A8B" w:rsidRPr="00D431DD" w:rsidRDefault="00C36A8B" w:rsidP="003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427A1B7" w14:textId="3B9534FF" w:rsidR="00C36A8B" w:rsidRPr="00E329CA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6F73C737" w14:textId="642A6963" w:rsidR="00C36A8B" w:rsidRPr="00621950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7,244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7AE6BBC" w14:textId="2FF41A85" w:rsidR="00C36A8B" w:rsidRPr="00E329CA" w:rsidRDefault="00C36A8B" w:rsidP="00C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A584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7,431</w:t>
            </w:r>
          </w:p>
        </w:tc>
      </w:tr>
      <w:tr w:rsidR="00621950" w:rsidRPr="000B6C35" w14:paraId="5F0BFD85" w14:textId="77777777" w:rsidTr="00D328F2">
        <w:trPr>
          <w:trHeight w:val="292"/>
        </w:trPr>
        <w:tc>
          <w:tcPr>
            <w:tcW w:w="3010" w:type="dxa"/>
            <w:shd w:val="clear" w:color="auto" w:fill="auto"/>
          </w:tcPr>
          <w:p w14:paraId="7424267C" w14:textId="77777777" w:rsidR="00621950" w:rsidRPr="000B6C35" w:rsidRDefault="00621950" w:rsidP="00621950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83" w:type="dxa"/>
            <w:shd w:val="clear" w:color="auto" w:fill="auto"/>
          </w:tcPr>
          <w:p w14:paraId="29E5559D" w14:textId="77777777" w:rsidR="00621950" w:rsidRPr="000B6C35" w:rsidRDefault="00621950" w:rsidP="00621950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5E123788" w14:textId="77777777" w:rsidR="00621950" w:rsidRPr="000B6C35" w:rsidRDefault="00621950" w:rsidP="00621950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7BE951E4" w14:textId="77777777" w:rsidR="00621950" w:rsidRPr="00E329CA" w:rsidRDefault="00621950" w:rsidP="00621950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40F790D6" w14:textId="77777777" w:rsidR="00621950" w:rsidRPr="0062195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747C4911" w14:textId="77777777" w:rsidR="00621950" w:rsidRPr="00E329CA" w:rsidRDefault="00621950" w:rsidP="00621950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21950" w:rsidRPr="0000608E" w14:paraId="5BBA090C" w14:textId="77777777" w:rsidTr="008A76AA">
        <w:tc>
          <w:tcPr>
            <w:tcW w:w="3010" w:type="dxa"/>
          </w:tcPr>
          <w:p w14:paraId="6A09CA54" w14:textId="77777777" w:rsidR="00621950" w:rsidRPr="0000608E" w:rsidRDefault="00621950" w:rsidP="00621950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รายการธุรกิจกับบริษัทร่วม</w:t>
            </w:r>
            <w:r w:rsidRPr="0000608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          </w:t>
            </w:r>
          </w:p>
        </w:tc>
        <w:tc>
          <w:tcPr>
            <w:tcW w:w="1883" w:type="dxa"/>
          </w:tcPr>
          <w:p w14:paraId="14A3F1C1" w14:textId="77777777" w:rsidR="00621950" w:rsidRPr="0000608E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2" w:type="dxa"/>
          </w:tcPr>
          <w:p w14:paraId="707E288A" w14:textId="77777777" w:rsidR="00621950" w:rsidRPr="0000608E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2E63583" w14:textId="77777777" w:rsidR="00621950" w:rsidRPr="00E329CA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49FB456" w14:textId="77777777" w:rsidR="00621950" w:rsidRPr="00621950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DD6279A" w14:textId="77777777" w:rsidR="00621950" w:rsidRPr="00E329CA" w:rsidRDefault="00621950" w:rsidP="0062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3037" w:rsidRPr="0000608E" w14:paraId="507E631E" w14:textId="77777777" w:rsidTr="00621950">
        <w:tc>
          <w:tcPr>
            <w:tcW w:w="3010" w:type="dxa"/>
          </w:tcPr>
          <w:p w14:paraId="0AFA03DA" w14:textId="77777777" w:rsidR="005D3037" w:rsidRPr="0000608E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1883" w:type="dxa"/>
          </w:tcPr>
          <w:p w14:paraId="34728AA7" w14:textId="77777777" w:rsidR="005D3037" w:rsidRPr="0000608E" w:rsidRDefault="005D3037" w:rsidP="005D303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2" w:type="dxa"/>
            <w:vAlign w:val="bottom"/>
          </w:tcPr>
          <w:p w14:paraId="293DF4F2" w14:textId="5B8E1795" w:rsidR="005D3037" w:rsidRPr="00966C7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2,264</w:t>
            </w:r>
          </w:p>
        </w:tc>
        <w:tc>
          <w:tcPr>
            <w:tcW w:w="1022" w:type="dxa"/>
            <w:vAlign w:val="bottom"/>
          </w:tcPr>
          <w:p w14:paraId="48EABE4E" w14:textId="3672ACB2" w:rsidR="005D3037" w:rsidRPr="00966C7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6C7F">
              <w:rPr>
                <w:rFonts w:ascii="Browallia New" w:hAnsi="Browallia New" w:cs="Browallia New"/>
                <w:sz w:val="24"/>
                <w:szCs w:val="24"/>
                <w:lang w:val="en-GB"/>
              </w:rPr>
              <w:t>16,215</w:t>
            </w:r>
          </w:p>
        </w:tc>
        <w:tc>
          <w:tcPr>
            <w:tcW w:w="1026" w:type="dxa"/>
          </w:tcPr>
          <w:p w14:paraId="7093A0BB" w14:textId="4A19E896" w:rsidR="005D3037" w:rsidRPr="00966C7F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2,264</w:t>
            </w:r>
          </w:p>
        </w:tc>
        <w:tc>
          <w:tcPr>
            <w:tcW w:w="999" w:type="dxa"/>
            <w:vAlign w:val="bottom"/>
          </w:tcPr>
          <w:p w14:paraId="6A8A2370" w14:textId="42AA2CE5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6C7F">
              <w:rPr>
                <w:rFonts w:ascii="Browallia New" w:hAnsi="Browallia New" w:cs="Browallia New"/>
                <w:sz w:val="24"/>
                <w:szCs w:val="24"/>
                <w:lang w:val="en-GB"/>
              </w:rPr>
              <w:t>16,215</w:t>
            </w:r>
          </w:p>
        </w:tc>
      </w:tr>
      <w:tr w:rsidR="005D3037" w:rsidRPr="000B6C35" w14:paraId="5C44A4B6" w14:textId="77777777" w:rsidTr="008A76AA">
        <w:tc>
          <w:tcPr>
            <w:tcW w:w="3010" w:type="dxa"/>
          </w:tcPr>
          <w:p w14:paraId="1BAD512A" w14:textId="77777777" w:rsidR="005D3037" w:rsidRPr="00026D0D" w:rsidRDefault="005D3037" w:rsidP="005D3037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6D0D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1883" w:type="dxa"/>
          </w:tcPr>
          <w:p w14:paraId="630F74DF" w14:textId="77777777" w:rsidR="005D3037" w:rsidRPr="0000608E" w:rsidRDefault="005D3037" w:rsidP="005D303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72" w:type="dxa"/>
            <w:shd w:val="clear" w:color="auto" w:fill="auto"/>
          </w:tcPr>
          <w:p w14:paraId="63038D30" w14:textId="7E789B02" w:rsidR="005D3037" w:rsidRPr="005D3037" w:rsidRDefault="000E5EA9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54,020</w:t>
            </w:r>
          </w:p>
        </w:tc>
        <w:tc>
          <w:tcPr>
            <w:tcW w:w="1022" w:type="dxa"/>
          </w:tcPr>
          <w:p w14:paraId="1A4C6626" w14:textId="685806FF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87,240</w:t>
            </w:r>
          </w:p>
        </w:tc>
        <w:tc>
          <w:tcPr>
            <w:tcW w:w="1026" w:type="dxa"/>
          </w:tcPr>
          <w:p w14:paraId="7FF76F02" w14:textId="5EFC925D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1,492</w:t>
            </w:r>
          </w:p>
        </w:tc>
        <w:tc>
          <w:tcPr>
            <w:tcW w:w="999" w:type="dxa"/>
          </w:tcPr>
          <w:p w14:paraId="526A8A33" w14:textId="15891919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386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85</w:t>
            </w:r>
            <w:r w:rsidRPr="00CE386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386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060</w:t>
            </w:r>
          </w:p>
        </w:tc>
      </w:tr>
      <w:tr w:rsidR="005D3037" w:rsidRPr="000B6C35" w14:paraId="579B84BB" w14:textId="77777777" w:rsidTr="00D328F2">
        <w:trPr>
          <w:trHeight w:val="301"/>
        </w:trPr>
        <w:tc>
          <w:tcPr>
            <w:tcW w:w="3010" w:type="dxa"/>
          </w:tcPr>
          <w:p w14:paraId="506FC052" w14:textId="77777777" w:rsidR="005D3037" w:rsidRPr="000B6C35" w:rsidRDefault="005D3037" w:rsidP="005D3037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83" w:type="dxa"/>
          </w:tcPr>
          <w:p w14:paraId="6A31DA56" w14:textId="77777777" w:rsidR="005D3037" w:rsidRPr="000B6C35" w:rsidRDefault="005D3037" w:rsidP="005D3037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1591F933" w14:textId="77777777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</w:tcPr>
          <w:p w14:paraId="1C11D8D8" w14:textId="77777777" w:rsidR="005D3037" w:rsidRPr="00E329CA" w:rsidRDefault="005D3037" w:rsidP="005D3037">
            <w:pPr>
              <w:spacing w:line="240" w:lineRule="auto"/>
              <w:ind w:left="448" w:right="-1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73B89C99" w14:textId="77777777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C5C9A63" w14:textId="77777777" w:rsidR="005D3037" w:rsidRPr="00E329CA" w:rsidRDefault="005D3037" w:rsidP="005D3037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D3037" w:rsidRPr="0000608E" w14:paraId="31E0EF24" w14:textId="77777777" w:rsidTr="008A76AA">
        <w:tc>
          <w:tcPr>
            <w:tcW w:w="3010" w:type="dxa"/>
          </w:tcPr>
          <w:p w14:paraId="043FDFB1" w14:textId="77777777" w:rsidR="005D3037" w:rsidRPr="0000608E" w:rsidRDefault="005D3037" w:rsidP="005D3037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1883" w:type="dxa"/>
          </w:tcPr>
          <w:p w14:paraId="2175300A" w14:textId="77777777" w:rsidR="005D3037" w:rsidRPr="0000608E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2" w:type="dxa"/>
          </w:tcPr>
          <w:p w14:paraId="27C0C5F4" w14:textId="77777777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</w:tcPr>
          <w:p w14:paraId="2976DEB5" w14:textId="77777777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04AA104" w14:textId="77777777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A0FF96F" w14:textId="77777777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3037" w:rsidRPr="0000608E" w14:paraId="4028AEED" w14:textId="77777777" w:rsidTr="008A76AA">
        <w:tc>
          <w:tcPr>
            <w:tcW w:w="3010" w:type="dxa"/>
          </w:tcPr>
          <w:p w14:paraId="1D430D6D" w14:textId="77777777" w:rsidR="005D3037" w:rsidRPr="0000608E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1883" w:type="dxa"/>
          </w:tcPr>
          <w:p w14:paraId="3066BDCE" w14:textId="77777777" w:rsidR="005D3037" w:rsidRPr="0000608E" w:rsidRDefault="005D3037" w:rsidP="005D303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2" w:type="dxa"/>
          </w:tcPr>
          <w:p w14:paraId="708C4BF1" w14:textId="26FAECAD" w:rsidR="005D3037" w:rsidRPr="00EF0988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22" w:type="dxa"/>
          </w:tcPr>
          <w:p w14:paraId="514A6106" w14:textId="141158C7" w:rsidR="005D3037" w:rsidRPr="00EF0988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0988">
              <w:rPr>
                <w:rFonts w:ascii="Browallia New" w:hAnsi="Browallia New" w:cs="Browallia New"/>
                <w:sz w:val="24"/>
                <w:szCs w:val="24"/>
                <w:lang w:val="en-GB"/>
              </w:rPr>
              <w:t>12,520</w:t>
            </w:r>
          </w:p>
        </w:tc>
        <w:tc>
          <w:tcPr>
            <w:tcW w:w="1026" w:type="dxa"/>
          </w:tcPr>
          <w:p w14:paraId="2D79026A" w14:textId="1A87EBC1" w:rsidR="005D3037" w:rsidRPr="00EF0988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999" w:type="dxa"/>
          </w:tcPr>
          <w:p w14:paraId="165E712E" w14:textId="479487A2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0988">
              <w:rPr>
                <w:rFonts w:ascii="Browallia New" w:hAnsi="Browallia New" w:cs="Browallia New"/>
                <w:sz w:val="24"/>
                <w:szCs w:val="24"/>
                <w:lang w:val="en-GB"/>
              </w:rPr>
              <w:t>12,520</w:t>
            </w:r>
          </w:p>
        </w:tc>
      </w:tr>
      <w:tr w:rsidR="005D3037" w:rsidRPr="0000608E" w14:paraId="7165E55D" w14:textId="77777777" w:rsidTr="00621950">
        <w:tc>
          <w:tcPr>
            <w:tcW w:w="3010" w:type="dxa"/>
          </w:tcPr>
          <w:p w14:paraId="73CBA34B" w14:textId="77777777" w:rsidR="005D3037" w:rsidRPr="0000608E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1883" w:type="dxa"/>
          </w:tcPr>
          <w:p w14:paraId="66447558" w14:textId="77777777" w:rsidR="005D3037" w:rsidRPr="0000608E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B56AFF8" w14:textId="03566505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93,739</w:t>
            </w:r>
          </w:p>
        </w:tc>
        <w:tc>
          <w:tcPr>
            <w:tcW w:w="1022" w:type="dxa"/>
            <w:vAlign w:val="bottom"/>
          </w:tcPr>
          <w:p w14:paraId="77A9B8B9" w14:textId="78879298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603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7</w:t>
            </w:r>
            <w:r w:rsidRPr="00686032">
              <w:rPr>
                <w:rFonts w:ascii="Browallia New" w:hAnsi="Browallia New" w:cs="Browallia New"/>
                <w:sz w:val="24"/>
                <w:szCs w:val="24"/>
                <w:lang w:val="en-GB"/>
              </w:rPr>
              <w:t>6,367</w:t>
            </w:r>
          </w:p>
        </w:tc>
        <w:tc>
          <w:tcPr>
            <w:tcW w:w="1026" w:type="dxa"/>
          </w:tcPr>
          <w:p w14:paraId="45208652" w14:textId="6B6C0927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93,739</w:t>
            </w:r>
          </w:p>
        </w:tc>
        <w:tc>
          <w:tcPr>
            <w:tcW w:w="999" w:type="dxa"/>
            <w:vAlign w:val="bottom"/>
          </w:tcPr>
          <w:p w14:paraId="0BCDCE09" w14:textId="28242A7E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603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7</w:t>
            </w:r>
            <w:r w:rsidRPr="00686032">
              <w:rPr>
                <w:rFonts w:ascii="Browallia New" w:hAnsi="Browallia New" w:cs="Browallia New"/>
                <w:sz w:val="24"/>
                <w:szCs w:val="24"/>
                <w:lang w:val="en-GB"/>
              </w:rPr>
              <w:t>6,367</w:t>
            </w:r>
          </w:p>
        </w:tc>
      </w:tr>
      <w:tr w:rsidR="005D3037" w:rsidRPr="0000608E" w14:paraId="20F076A9" w14:textId="77777777" w:rsidTr="008A76AA">
        <w:tc>
          <w:tcPr>
            <w:tcW w:w="3010" w:type="dxa"/>
          </w:tcPr>
          <w:p w14:paraId="6D1D2688" w14:textId="77777777" w:rsidR="005D3037" w:rsidRPr="0000608E" w:rsidRDefault="005D3037" w:rsidP="005D303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0608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1883" w:type="dxa"/>
          </w:tcPr>
          <w:p w14:paraId="125C1217" w14:textId="77777777" w:rsidR="005D3037" w:rsidRPr="0000608E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2" w:type="dxa"/>
          </w:tcPr>
          <w:p w14:paraId="712EB85F" w14:textId="246E1ED3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9,050</w:t>
            </w:r>
          </w:p>
        </w:tc>
        <w:tc>
          <w:tcPr>
            <w:tcW w:w="1022" w:type="dxa"/>
          </w:tcPr>
          <w:p w14:paraId="2864014F" w14:textId="040FDC4A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09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3,587</w:t>
            </w:r>
          </w:p>
        </w:tc>
        <w:tc>
          <w:tcPr>
            <w:tcW w:w="1026" w:type="dxa"/>
          </w:tcPr>
          <w:p w14:paraId="1F9303A6" w14:textId="2AA8064B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9,050</w:t>
            </w:r>
          </w:p>
        </w:tc>
        <w:tc>
          <w:tcPr>
            <w:tcW w:w="999" w:type="dxa"/>
            <w:shd w:val="clear" w:color="auto" w:fill="auto"/>
          </w:tcPr>
          <w:p w14:paraId="65FFC9E0" w14:textId="0E7EF90C" w:rsidR="005D3037" w:rsidRPr="00E329C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3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3,587</w:t>
            </w:r>
          </w:p>
        </w:tc>
      </w:tr>
      <w:tr w:rsidR="005D3037" w:rsidRPr="0000608E" w14:paraId="6CBA278C" w14:textId="77777777" w:rsidTr="00172AFB">
        <w:tc>
          <w:tcPr>
            <w:tcW w:w="3010" w:type="dxa"/>
          </w:tcPr>
          <w:p w14:paraId="63D97D92" w14:textId="28FDCB52" w:rsidR="005D3037" w:rsidRPr="0000608E" w:rsidRDefault="005D3037" w:rsidP="005D303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026D0D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1883" w:type="dxa"/>
          </w:tcPr>
          <w:p w14:paraId="29B3394F" w14:textId="2B6DCB1A" w:rsidR="005D3037" w:rsidRPr="0000608E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72" w:type="dxa"/>
          </w:tcPr>
          <w:p w14:paraId="5BAA5B6C" w14:textId="2FA14C5C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3,284</w:t>
            </w:r>
          </w:p>
        </w:tc>
        <w:tc>
          <w:tcPr>
            <w:tcW w:w="1022" w:type="dxa"/>
            <w:vAlign w:val="bottom"/>
          </w:tcPr>
          <w:p w14:paraId="31822244" w14:textId="3332AC0A" w:rsidR="005D3037" w:rsidRPr="00EF0988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686950FC" w14:textId="77E09CB2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B54BBEC" w14:textId="1013CACE" w:rsidR="005D3037" w:rsidRPr="002A369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D3037" w:rsidRPr="000B6C35" w14:paraId="5054DC32" w14:textId="77777777" w:rsidTr="00172AFB">
        <w:trPr>
          <w:trHeight w:val="310"/>
        </w:trPr>
        <w:tc>
          <w:tcPr>
            <w:tcW w:w="3010" w:type="dxa"/>
          </w:tcPr>
          <w:p w14:paraId="4404F488" w14:textId="77777777" w:rsidR="005D3037" w:rsidRPr="000B6C35" w:rsidRDefault="005D3037" w:rsidP="005D3037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83" w:type="dxa"/>
          </w:tcPr>
          <w:p w14:paraId="0D25D5A8" w14:textId="77777777" w:rsidR="005D3037" w:rsidRPr="000B6C35" w:rsidRDefault="005D3037" w:rsidP="005D3037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bottom"/>
          </w:tcPr>
          <w:p w14:paraId="7F82561C" w14:textId="77777777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</w:tcPr>
          <w:p w14:paraId="462E6655" w14:textId="77777777" w:rsidR="005D3037" w:rsidRPr="00E329CA" w:rsidRDefault="005D3037" w:rsidP="005D3037">
            <w:pPr>
              <w:spacing w:line="240" w:lineRule="auto"/>
              <w:ind w:left="448" w:right="-1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7D18B5F3" w14:textId="25F6BA82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5"/>
                <w:tab w:val="right" w:pos="81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</w:p>
        </w:tc>
        <w:tc>
          <w:tcPr>
            <w:tcW w:w="999" w:type="dxa"/>
          </w:tcPr>
          <w:p w14:paraId="38091AC5" w14:textId="77777777" w:rsidR="005D3037" w:rsidRPr="00E329CA" w:rsidRDefault="005D3037" w:rsidP="005D3037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D3037" w:rsidRPr="0000608E" w14:paraId="209C21E8" w14:textId="77777777" w:rsidTr="00621950">
        <w:tc>
          <w:tcPr>
            <w:tcW w:w="3010" w:type="dxa"/>
          </w:tcPr>
          <w:p w14:paraId="629041D4" w14:textId="77777777" w:rsidR="005D3037" w:rsidRPr="0000608E" w:rsidRDefault="005D3037" w:rsidP="005D3037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883" w:type="dxa"/>
          </w:tcPr>
          <w:p w14:paraId="533A4FC9" w14:textId="77777777" w:rsidR="005D3037" w:rsidRPr="0000608E" w:rsidRDefault="005D3037" w:rsidP="005D3037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F13AFD4" w14:textId="3AA32FAB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22" w:type="dxa"/>
            <w:vAlign w:val="bottom"/>
          </w:tcPr>
          <w:p w14:paraId="314D41BE" w14:textId="77777777" w:rsidR="005D3037" w:rsidRPr="00E329CA" w:rsidRDefault="005D3037" w:rsidP="005D3037">
            <w:pPr>
              <w:pStyle w:val="a3"/>
              <w:tabs>
                <w:tab w:val="clear" w:pos="1080"/>
                <w:tab w:val="left" w:pos="113"/>
              </w:tabs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6" w:type="dxa"/>
          </w:tcPr>
          <w:p w14:paraId="7BDFD4E3" w14:textId="77777777" w:rsidR="005D3037" w:rsidRPr="00621950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4F6F183" w14:textId="77777777" w:rsidR="005D3037" w:rsidRPr="0000608E" w:rsidRDefault="005D3037" w:rsidP="005D3037">
            <w:pPr>
              <w:pStyle w:val="a3"/>
              <w:tabs>
                <w:tab w:val="clear" w:pos="1080"/>
                <w:tab w:val="left" w:pos="113"/>
              </w:tabs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</w:tr>
      <w:tr w:rsidR="005D3037" w:rsidRPr="0000608E" w14:paraId="33287A5C" w14:textId="77777777" w:rsidTr="00172AFB">
        <w:tc>
          <w:tcPr>
            <w:tcW w:w="3010" w:type="dxa"/>
          </w:tcPr>
          <w:p w14:paraId="20CD89AA" w14:textId="77777777" w:rsidR="005D3037" w:rsidRPr="0000608E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1883" w:type="dxa"/>
          </w:tcPr>
          <w:p w14:paraId="08270412" w14:textId="77777777" w:rsidR="005D3037" w:rsidRPr="0000608E" w:rsidRDefault="005D3037" w:rsidP="005D3037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</w:tcPr>
          <w:p w14:paraId="5BD3DAB0" w14:textId="1F986563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11,379</w:t>
            </w:r>
          </w:p>
        </w:tc>
        <w:tc>
          <w:tcPr>
            <w:tcW w:w="1022" w:type="dxa"/>
            <w:vAlign w:val="bottom"/>
          </w:tcPr>
          <w:p w14:paraId="69797BF5" w14:textId="6F82BB27" w:rsidR="005D3037" w:rsidRPr="009664ED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9015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12</w:t>
            </w:r>
            <w:r w:rsidRPr="0079015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9015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155</w:t>
            </w:r>
          </w:p>
        </w:tc>
        <w:tc>
          <w:tcPr>
            <w:tcW w:w="1026" w:type="dxa"/>
          </w:tcPr>
          <w:p w14:paraId="74956707" w14:textId="09AF3904" w:rsidR="005D3037" w:rsidRPr="0079015A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11,379</w:t>
            </w:r>
          </w:p>
        </w:tc>
        <w:tc>
          <w:tcPr>
            <w:tcW w:w="999" w:type="dxa"/>
            <w:vAlign w:val="bottom"/>
          </w:tcPr>
          <w:p w14:paraId="229E6F81" w14:textId="3824E999" w:rsidR="005D3037" w:rsidRPr="009664ED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9015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12</w:t>
            </w:r>
            <w:r w:rsidRPr="0079015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9015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155</w:t>
            </w:r>
          </w:p>
        </w:tc>
      </w:tr>
      <w:tr w:rsidR="005D3037" w:rsidRPr="0000608E" w14:paraId="04E1CB1E" w14:textId="77777777" w:rsidTr="00172AFB">
        <w:tc>
          <w:tcPr>
            <w:tcW w:w="3010" w:type="dxa"/>
          </w:tcPr>
          <w:p w14:paraId="32EAF4BD" w14:textId="77777777" w:rsidR="005D3037" w:rsidRPr="0000608E" w:rsidRDefault="005D3037" w:rsidP="005D3037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7ABBBDEA" w14:textId="77777777" w:rsidR="005D3037" w:rsidRPr="0000608E" w:rsidRDefault="005D3037" w:rsidP="005D3037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</w:tcPr>
          <w:p w14:paraId="0F71B03F" w14:textId="39505455" w:rsidR="005D3037" w:rsidRPr="0079015A" w:rsidRDefault="005D3037" w:rsidP="005D3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022" w:type="dxa"/>
            <w:vAlign w:val="bottom"/>
          </w:tcPr>
          <w:p w14:paraId="17832CA4" w14:textId="0552B0D2" w:rsidR="005D3037" w:rsidRPr="009664ED" w:rsidRDefault="005D3037" w:rsidP="005D3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9015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585</w:t>
            </w:r>
          </w:p>
        </w:tc>
        <w:tc>
          <w:tcPr>
            <w:tcW w:w="1026" w:type="dxa"/>
          </w:tcPr>
          <w:p w14:paraId="1E545B8F" w14:textId="222AF1E5" w:rsidR="005D3037" w:rsidRPr="0079015A" w:rsidRDefault="005D3037" w:rsidP="005D3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999" w:type="dxa"/>
            <w:vAlign w:val="bottom"/>
          </w:tcPr>
          <w:p w14:paraId="25493778" w14:textId="7B225ACF" w:rsidR="005D3037" w:rsidRPr="009664ED" w:rsidRDefault="005D3037" w:rsidP="005D3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9015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585</w:t>
            </w:r>
          </w:p>
        </w:tc>
      </w:tr>
      <w:tr w:rsidR="005D3037" w:rsidRPr="0000608E" w14:paraId="0E824C11" w14:textId="77777777" w:rsidTr="00172AFB">
        <w:tc>
          <w:tcPr>
            <w:tcW w:w="3010" w:type="dxa"/>
            <w:vAlign w:val="bottom"/>
          </w:tcPr>
          <w:p w14:paraId="6539ED2D" w14:textId="77777777" w:rsidR="005D3037" w:rsidRPr="0000608E" w:rsidRDefault="005D3037" w:rsidP="005D3037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60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883" w:type="dxa"/>
            <w:vAlign w:val="bottom"/>
          </w:tcPr>
          <w:p w14:paraId="7A4CC8C9" w14:textId="77777777" w:rsidR="005D3037" w:rsidRPr="0000608E" w:rsidRDefault="005D3037" w:rsidP="005D3037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2" w:type="dxa"/>
          </w:tcPr>
          <w:p w14:paraId="6EBFC75F" w14:textId="38554775" w:rsidR="005D3037" w:rsidRPr="0079015A" w:rsidRDefault="005D3037" w:rsidP="005D30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11,908</w:t>
            </w:r>
          </w:p>
        </w:tc>
        <w:tc>
          <w:tcPr>
            <w:tcW w:w="1022" w:type="dxa"/>
            <w:vAlign w:val="bottom"/>
          </w:tcPr>
          <w:p w14:paraId="4E506732" w14:textId="50562043" w:rsidR="005D3037" w:rsidRPr="009664ED" w:rsidRDefault="005D3037" w:rsidP="005D30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12,740</w:t>
            </w:r>
          </w:p>
        </w:tc>
        <w:tc>
          <w:tcPr>
            <w:tcW w:w="1026" w:type="dxa"/>
          </w:tcPr>
          <w:p w14:paraId="7D93C15A" w14:textId="648EB4CE" w:rsidR="005D3037" w:rsidRPr="0079015A" w:rsidRDefault="005D3037" w:rsidP="005D30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11,908</w:t>
            </w:r>
          </w:p>
        </w:tc>
        <w:tc>
          <w:tcPr>
            <w:tcW w:w="999" w:type="dxa"/>
            <w:vAlign w:val="bottom"/>
          </w:tcPr>
          <w:p w14:paraId="286D91E2" w14:textId="7002BB4C" w:rsidR="005D3037" w:rsidRPr="009664ED" w:rsidRDefault="005D3037" w:rsidP="005D30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9015A">
              <w:rPr>
                <w:rFonts w:ascii="Browallia New" w:hAnsi="Browallia New" w:cs="Browallia New"/>
                <w:sz w:val="24"/>
                <w:szCs w:val="24"/>
                <w:lang w:val="en-GB"/>
              </w:rPr>
              <w:t>12,740</w:t>
            </w:r>
          </w:p>
        </w:tc>
      </w:tr>
    </w:tbl>
    <w:p w14:paraId="0944F35C" w14:textId="77777777" w:rsidR="00D328F2" w:rsidRPr="00D328F2" w:rsidRDefault="00D328F2" w:rsidP="00B2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691F6CC6" w14:textId="07072BE2" w:rsidR="00371706" w:rsidRPr="008F2A3E" w:rsidRDefault="00371706" w:rsidP="00B2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ยอดคงเหลือกับบุคคลและบริษัทที่เกี่ยวข้องที่มีสาระสำคัญ 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328F2">
        <w:rPr>
          <w:rFonts w:ascii="Browallia New" w:hAnsi="Browallia New" w:cs="Browallia New"/>
          <w:sz w:val="28"/>
          <w:szCs w:val="28"/>
        </w:rPr>
        <w:t xml:space="preserve">30 </w:t>
      </w:r>
      <w:r w:rsidR="00D328F2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8F2A3E">
        <w:rPr>
          <w:rFonts w:ascii="Browallia New" w:hAnsi="Browallia New" w:cs="Browallia New"/>
          <w:sz w:val="28"/>
          <w:szCs w:val="28"/>
          <w:lang w:val="en-GB"/>
        </w:rPr>
        <w:t>61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8F2A3E">
        <w:rPr>
          <w:rFonts w:ascii="Browallia New" w:hAnsi="Browallia New" w:cs="Browallia New"/>
          <w:sz w:val="28"/>
          <w:szCs w:val="28"/>
          <w:lang w:val="en-GB"/>
        </w:rPr>
        <w:t>60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59CD4DF" w14:textId="77777777" w:rsidR="008F12BD" w:rsidRPr="00B706E7" w:rsidRDefault="008F1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s/>
        </w:rPr>
      </w:pPr>
    </w:p>
    <w:tbl>
      <w:tblPr>
        <w:tblW w:w="889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00"/>
        <w:gridCol w:w="1143"/>
        <w:gridCol w:w="240"/>
        <w:gridCol w:w="1085"/>
        <w:gridCol w:w="7"/>
        <w:gridCol w:w="235"/>
        <w:gridCol w:w="7"/>
        <w:gridCol w:w="1162"/>
        <w:gridCol w:w="242"/>
        <w:gridCol w:w="1171"/>
      </w:tblGrid>
      <w:tr w:rsidR="00CB5A99" w:rsidRPr="005D0215" w14:paraId="5404B006" w14:textId="77777777" w:rsidTr="000D1D4B">
        <w:trPr>
          <w:cantSplit/>
          <w:tblHeader/>
        </w:trPr>
        <w:tc>
          <w:tcPr>
            <w:tcW w:w="3600" w:type="dxa"/>
            <w:vAlign w:val="center"/>
          </w:tcPr>
          <w:p w14:paraId="1C9F7343" w14:textId="77777777" w:rsidR="00CB5A99" w:rsidRPr="005D0215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92" w:type="dxa"/>
            <w:gridSpan w:val="9"/>
          </w:tcPr>
          <w:p w14:paraId="2C159BBF" w14:textId="77777777" w:rsidR="00CB5A99" w:rsidRPr="005D0215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CB5A99" w:rsidRPr="005D0215" w14:paraId="21397FEC" w14:textId="77777777" w:rsidTr="000D1D4B">
        <w:trPr>
          <w:cantSplit/>
          <w:tblHeader/>
        </w:trPr>
        <w:tc>
          <w:tcPr>
            <w:tcW w:w="3600" w:type="dxa"/>
            <w:vAlign w:val="center"/>
          </w:tcPr>
          <w:p w14:paraId="52E1B483" w14:textId="77777777" w:rsidR="00CB5A99" w:rsidRPr="005D0215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8" w:type="dxa"/>
            <w:gridSpan w:val="3"/>
            <w:tcBorders>
              <w:bottom w:val="single" w:sz="4" w:space="0" w:color="auto"/>
            </w:tcBorders>
          </w:tcPr>
          <w:p w14:paraId="37D6F9BB" w14:textId="77777777" w:rsidR="00CB5A99" w:rsidRPr="005D0215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4D37433D" w14:textId="77777777" w:rsidR="00CB5A99" w:rsidRPr="005D0215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82" w:type="dxa"/>
            <w:gridSpan w:val="4"/>
            <w:tcBorders>
              <w:bottom w:val="single" w:sz="4" w:space="0" w:color="auto"/>
            </w:tcBorders>
          </w:tcPr>
          <w:p w14:paraId="5C1B5FDD" w14:textId="77777777" w:rsidR="00CB5A99" w:rsidRPr="005D0215" w:rsidRDefault="00CB5A99" w:rsidP="0090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B5A99" w:rsidRPr="005D0215" w14:paraId="64B44768" w14:textId="77777777" w:rsidTr="000D1D4B">
        <w:trPr>
          <w:cantSplit/>
          <w:tblHeader/>
        </w:trPr>
        <w:tc>
          <w:tcPr>
            <w:tcW w:w="3600" w:type="dxa"/>
            <w:vAlign w:val="center"/>
          </w:tcPr>
          <w:p w14:paraId="35ED4405" w14:textId="77777777" w:rsidR="00CB5A99" w:rsidRPr="005D0215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A575200" w14:textId="7F252625" w:rsidR="00CB5A99" w:rsidRPr="005D0215" w:rsidRDefault="00D328F2" w:rsidP="00D3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  <w:p w14:paraId="32F1B034" w14:textId="77777777" w:rsidR="00CB5A99" w:rsidRPr="005D0215" w:rsidRDefault="00CB5A99" w:rsidP="0021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10AF8" w:rsidRPr="005D0215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0" w:type="dxa"/>
          </w:tcPr>
          <w:p w14:paraId="7D018B6F" w14:textId="77777777" w:rsidR="00CB5A99" w:rsidRPr="005D0215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bottom"/>
          </w:tcPr>
          <w:p w14:paraId="3F4F2BA4" w14:textId="77777777" w:rsidR="00CB5A99" w:rsidRPr="005D0215" w:rsidRDefault="00CB5A99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7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ธันวาคม</w:t>
            </w:r>
          </w:p>
          <w:p w14:paraId="5B4A1868" w14:textId="77777777" w:rsidR="00CB5A99" w:rsidRPr="005D0215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10AF8" w:rsidRPr="005D0215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42" w:type="dxa"/>
            <w:gridSpan w:val="2"/>
          </w:tcPr>
          <w:p w14:paraId="449721DA" w14:textId="77777777" w:rsidR="00CB5A99" w:rsidRPr="005D0215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4FA7A64" w14:textId="399A4D0E" w:rsidR="00210AF8" w:rsidRPr="005D0215" w:rsidRDefault="00D328F2" w:rsidP="00D3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1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  <w:p w14:paraId="48363222" w14:textId="77777777" w:rsidR="00CB5A99" w:rsidRPr="005D0215" w:rsidRDefault="00210AF8" w:rsidP="0021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242" w:type="dxa"/>
          </w:tcPr>
          <w:p w14:paraId="622E1A17" w14:textId="77777777" w:rsidR="00CB5A99" w:rsidRPr="005D0215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DABD919" w14:textId="77777777" w:rsidR="00CB5A99" w:rsidRPr="005D0215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210AF8" w:rsidRPr="005D0215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F627E1" w:rsidRPr="005D0215" w14:paraId="30B0A4E8" w14:textId="77777777" w:rsidTr="000D1D4B">
        <w:trPr>
          <w:cantSplit/>
        </w:trPr>
        <w:tc>
          <w:tcPr>
            <w:tcW w:w="3600" w:type="dxa"/>
            <w:vAlign w:val="center"/>
          </w:tcPr>
          <w:p w14:paraId="73244AE0" w14:textId="77777777" w:rsidR="00F627E1" w:rsidRPr="005D0215" w:rsidRDefault="00F627E1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43" w:type="dxa"/>
            <w:vAlign w:val="bottom"/>
          </w:tcPr>
          <w:p w14:paraId="52597B5E" w14:textId="77777777" w:rsidR="00F627E1" w:rsidRPr="005D0215" w:rsidRDefault="00F627E1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</w:tcPr>
          <w:p w14:paraId="4DDEB910" w14:textId="77777777" w:rsidR="00F627E1" w:rsidRPr="005D0215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746E7493" w14:textId="77777777" w:rsidR="00F627E1" w:rsidRPr="005D0215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4C7B1C78" w14:textId="77777777" w:rsidR="00F627E1" w:rsidRPr="005D0215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2A00052E" w14:textId="77777777" w:rsidR="00F627E1" w:rsidRPr="005D0215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5DD38A87" w14:textId="77777777" w:rsidR="00F627E1" w:rsidRPr="005D0215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17764E90" w14:textId="77777777" w:rsidR="00F627E1" w:rsidRPr="005D0215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3037" w:rsidRPr="005D0215" w14:paraId="3D1681C0" w14:textId="77777777" w:rsidTr="000D1D4B">
        <w:trPr>
          <w:cantSplit/>
        </w:trPr>
        <w:tc>
          <w:tcPr>
            <w:tcW w:w="3600" w:type="dxa"/>
          </w:tcPr>
          <w:p w14:paraId="03B333C6" w14:textId="77777777" w:rsidR="005D3037" w:rsidRPr="005D0215" w:rsidRDefault="005D3037" w:rsidP="005D303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0CD5DE18" w14:textId="0BB91108" w:rsidR="005D3037" w:rsidRPr="005D0215" w:rsidRDefault="00242915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5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D3037" w:rsidRPr="005D30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3B5E3D0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3F152AA" w14:textId="04CEC71B" w:rsidR="005D3037" w:rsidRPr="005D0215" w:rsidRDefault="005D3037" w:rsidP="0024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24291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0BFD3521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BEBDFB9" w14:textId="65FA58D7" w:rsidR="005D3037" w:rsidRPr="005D0215" w:rsidRDefault="00242915" w:rsidP="0024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D3037" w:rsidRPr="005D02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72F2808A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5C3A2125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3,804</w:t>
            </w:r>
          </w:p>
        </w:tc>
      </w:tr>
      <w:tr w:rsidR="005D3037" w:rsidRPr="005D0215" w14:paraId="181A8982" w14:textId="77777777" w:rsidTr="000D1D4B">
        <w:trPr>
          <w:cantSplit/>
        </w:trPr>
        <w:tc>
          <w:tcPr>
            <w:tcW w:w="3600" w:type="dxa"/>
          </w:tcPr>
          <w:p w14:paraId="237C7F83" w14:textId="77777777" w:rsidR="005D3037" w:rsidRPr="005D0215" w:rsidRDefault="005D3037" w:rsidP="005D303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7A34997B" w14:textId="3E5F63D6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</w:rPr>
              <w:t>12,012</w:t>
            </w:r>
          </w:p>
        </w:tc>
        <w:tc>
          <w:tcPr>
            <w:tcW w:w="240" w:type="dxa"/>
          </w:tcPr>
          <w:p w14:paraId="4EF0FC2B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0E06DA76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1,684</w:t>
            </w:r>
          </w:p>
        </w:tc>
        <w:tc>
          <w:tcPr>
            <w:tcW w:w="242" w:type="dxa"/>
            <w:gridSpan w:val="2"/>
          </w:tcPr>
          <w:p w14:paraId="37F7965E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0506226" w14:textId="1DB9EEF4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12,012</w:t>
            </w:r>
          </w:p>
        </w:tc>
        <w:tc>
          <w:tcPr>
            <w:tcW w:w="242" w:type="dxa"/>
          </w:tcPr>
          <w:p w14:paraId="16D22905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177C56CC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1,684</w:t>
            </w:r>
          </w:p>
        </w:tc>
      </w:tr>
      <w:tr w:rsidR="005D3037" w:rsidRPr="005D0215" w14:paraId="485E0162" w14:textId="77777777" w:rsidTr="000D1D4B">
        <w:trPr>
          <w:cantSplit/>
        </w:trPr>
        <w:tc>
          <w:tcPr>
            <w:tcW w:w="3600" w:type="dxa"/>
          </w:tcPr>
          <w:p w14:paraId="4D19F8F2" w14:textId="77777777" w:rsidR="005D3037" w:rsidRPr="005D0215" w:rsidRDefault="005D3037" w:rsidP="005D303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704902" w14:textId="6C85EAD2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240" w:type="dxa"/>
          </w:tcPr>
          <w:p w14:paraId="06ADBD8D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524D8C62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4,897</w:t>
            </w:r>
          </w:p>
        </w:tc>
        <w:tc>
          <w:tcPr>
            <w:tcW w:w="242" w:type="dxa"/>
            <w:gridSpan w:val="2"/>
          </w:tcPr>
          <w:p w14:paraId="040F745B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F77FC" w14:textId="0110D312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242" w:type="dxa"/>
          </w:tcPr>
          <w:p w14:paraId="00DAEFD8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2FD728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4,898</w:t>
            </w:r>
          </w:p>
        </w:tc>
      </w:tr>
      <w:tr w:rsidR="005D3037" w:rsidRPr="005D0215" w14:paraId="3AC12FD1" w14:textId="77777777" w:rsidTr="000D1D4B">
        <w:trPr>
          <w:cantSplit/>
        </w:trPr>
        <w:tc>
          <w:tcPr>
            <w:tcW w:w="3600" w:type="dxa"/>
            <w:vAlign w:val="center"/>
          </w:tcPr>
          <w:p w14:paraId="5967E876" w14:textId="77777777" w:rsidR="005D3037" w:rsidRPr="005D0215" w:rsidRDefault="005D3037" w:rsidP="005D3037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024DEB3C" w14:textId="688E7193" w:rsidR="005D3037" w:rsidRPr="005D3037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</w:rPr>
              <w:t>12,273</w:t>
            </w:r>
          </w:p>
        </w:tc>
        <w:tc>
          <w:tcPr>
            <w:tcW w:w="240" w:type="dxa"/>
          </w:tcPr>
          <w:p w14:paraId="024613A6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56C7949" w14:textId="77777777" w:rsidR="005D3037" w:rsidRPr="005D0215" w:rsidRDefault="005D3037" w:rsidP="005D30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Pr="005D021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6,581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242" w:type="dxa"/>
            <w:gridSpan w:val="2"/>
          </w:tcPr>
          <w:p w14:paraId="3D75B5EA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67D0A061" w14:textId="7D7E1780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12,273</w:t>
            </w:r>
          </w:p>
        </w:tc>
        <w:tc>
          <w:tcPr>
            <w:tcW w:w="242" w:type="dxa"/>
          </w:tcPr>
          <w:p w14:paraId="49A5A94A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735C65FA" w14:textId="77777777" w:rsidR="005D3037" w:rsidRPr="005D0215" w:rsidRDefault="005D3037" w:rsidP="005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Pr="005D021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10,386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EE542D" w:rsidRPr="005D0215" w14:paraId="4A9C66D8" w14:textId="77777777" w:rsidTr="00D328F2">
        <w:trPr>
          <w:cantSplit/>
          <w:trHeight w:hRule="exact" w:val="216"/>
        </w:trPr>
        <w:tc>
          <w:tcPr>
            <w:tcW w:w="3600" w:type="dxa"/>
            <w:vAlign w:val="center"/>
          </w:tcPr>
          <w:p w14:paraId="2054327B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bottom"/>
          </w:tcPr>
          <w:p w14:paraId="59214C15" w14:textId="77777777" w:rsidR="00EE542D" w:rsidRPr="005D0215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</w:tcPr>
          <w:p w14:paraId="6D70B2B1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  <w:vAlign w:val="bottom"/>
          </w:tcPr>
          <w:p w14:paraId="1784342D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45D27033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vAlign w:val="bottom"/>
          </w:tcPr>
          <w:p w14:paraId="352723CD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3995500E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vAlign w:val="bottom"/>
          </w:tcPr>
          <w:p w14:paraId="302D0819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542D" w:rsidRPr="005D0215" w14:paraId="69110667" w14:textId="77777777" w:rsidTr="000D1D4B">
        <w:trPr>
          <w:cantSplit/>
        </w:trPr>
        <w:tc>
          <w:tcPr>
            <w:tcW w:w="3600" w:type="dxa"/>
            <w:vAlign w:val="center"/>
          </w:tcPr>
          <w:p w14:paraId="6D225C69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43" w:type="dxa"/>
            <w:vAlign w:val="bottom"/>
          </w:tcPr>
          <w:p w14:paraId="5A401038" w14:textId="77777777" w:rsidR="00EE542D" w:rsidRPr="005D0215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</w:tcPr>
          <w:p w14:paraId="66BB19B8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2D69ED5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6E9815F0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5B8E79BE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03E15B0C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776E99D9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04DA" w:rsidRPr="005D0215" w14:paraId="2E7A0450" w14:textId="77777777" w:rsidTr="000D1D4B">
        <w:trPr>
          <w:cantSplit/>
        </w:trPr>
        <w:tc>
          <w:tcPr>
            <w:tcW w:w="3600" w:type="dxa"/>
          </w:tcPr>
          <w:p w14:paraId="4D2F7EE6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32242375" w14:textId="55CF188D" w:rsidR="003D04DA" w:rsidRPr="005D0215" w:rsidRDefault="00242915" w:rsidP="0024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08" w:right="-5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D04DA" w:rsidRPr="003D04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F711A8B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21141493" w14:textId="4210B260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24291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1A660939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77C7D90" w14:textId="21A134DA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19,007</w:t>
            </w:r>
          </w:p>
        </w:tc>
        <w:tc>
          <w:tcPr>
            <w:tcW w:w="242" w:type="dxa"/>
          </w:tcPr>
          <w:p w14:paraId="5DE9DD72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6FE139F9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9,139</w:t>
            </w:r>
          </w:p>
        </w:tc>
      </w:tr>
      <w:tr w:rsidR="003D04DA" w:rsidRPr="005D0215" w14:paraId="03FAF597" w14:textId="77777777" w:rsidTr="000D1D4B">
        <w:trPr>
          <w:cantSplit/>
        </w:trPr>
        <w:tc>
          <w:tcPr>
            <w:tcW w:w="3600" w:type="dxa"/>
          </w:tcPr>
          <w:p w14:paraId="1A043879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2EF73168" w14:textId="25632EA8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4DA">
              <w:rPr>
                <w:rFonts w:ascii="Browallia New" w:hAnsi="Browallia New" w:cs="Browallia New"/>
                <w:sz w:val="24"/>
                <w:szCs w:val="24"/>
              </w:rPr>
              <w:t>282</w:t>
            </w:r>
          </w:p>
        </w:tc>
        <w:tc>
          <w:tcPr>
            <w:tcW w:w="240" w:type="dxa"/>
          </w:tcPr>
          <w:p w14:paraId="5C2F2624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17D7183C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454</w:t>
            </w:r>
          </w:p>
        </w:tc>
        <w:tc>
          <w:tcPr>
            <w:tcW w:w="242" w:type="dxa"/>
            <w:gridSpan w:val="2"/>
          </w:tcPr>
          <w:p w14:paraId="31C97184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814A5E1" w14:textId="502F29B7" w:rsidR="003D04DA" w:rsidRPr="005D0215" w:rsidRDefault="00242915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D04DA" w:rsidRPr="005D02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6B2C62CE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20D77046" w14:textId="65607FB8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="00242915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D04DA" w:rsidRPr="005D0215" w14:paraId="3E18592C" w14:textId="77777777" w:rsidTr="000D1D4B">
        <w:trPr>
          <w:cantSplit/>
        </w:trPr>
        <w:tc>
          <w:tcPr>
            <w:tcW w:w="3600" w:type="dxa"/>
          </w:tcPr>
          <w:p w14:paraId="4DAC5242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</w:tcPr>
          <w:p w14:paraId="66DC94DA" w14:textId="6901B4DA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4DA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240" w:type="dxa"/>
          </w:tcPr>
          <w:p w14:paraId="37475819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70B75F2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1,493</w:t>
            </w:r>
          </w:p>
        </w:tc>
        <w:tc>
          <w:tcPr>
            <w:tcW w:w="242" w:type="dxa"/>
            <w:gridSpan w:val="2"/>
          </w:tcPr>
          <w:p w14:paraId="1DB8ADF7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0F6A988" w14:textId="705A31D2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23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1D2A737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2965B688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1,494</w:t>
            </w:r>
          </w:p>
        </w:tc>
      </w:tr>
      <w:tr w:rsidR="003D04DA" w:rsidRPr="005D0215" w14:paraId="657EC6DE" w14:textId="77777777" w:rsidTr="000D1D4B">
        <w:trPr>
          <w:cantSplit/>
        </w:trPr>
        <w:tc>
          <w:tcPr>
            <w:tcW w:w="3600" w:type="dxa"/>
          </w:tcPr>
          <w:p w14:paraId="4721B7B0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7390B872" w14:textId="4446A93B" w:rsidR="003D04DA" w:rsidRPr="003D04DA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4DA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1200E1A2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6DCACD6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1,947</w:t>
            </w:r>
          </w:p>
        </w:tc>
        <w:tc>
          <w:tcPr>
            <w:tcW w:w="242" w:type="dxa"/>
            <w:gridSpan w:val="2"/>
          </w:tcPr>
          <w:p w14:paraId="1ADF754C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09A39923" w14:textId="4F364A96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19,007</w:t>
            </w:r>
          </w:p>
        </w:tc>
        <w:tc>
          <w:tcPr>
            <w:tcW w:w="242" w:type="dxa"/>
          </w:tcPr>
          <w:p w14:paraId="643693DA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1CD2FE9E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10,633</w:t>
            </w:r>
          </w:p>
        </w:tc>
      </w:tr>
      <w:tr w:rsidR="00EE542D" w:rsidRPr="000D1D4B" w14:paraId="734BBEEB" w14:textId="77777777" w:rsidTr="00CE1A19">
        <w:trPr>
          <w:cantSplit/>
        </w:trPr>
        <w:tc>
          <w:tcPr>
            <w:tcW w:w="3600" w:type="dxa"/>
          </w:tcPr>
          <w:p w14:paraId="4BA019D3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80B9210" w14:textId="77777777" w:rsidR="00EE542D" w:rsidRPr="000D1D4B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EEF448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</w:tcPr>
          <w:p w14:paraId="4C25E62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64FA8B6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AC3D61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5F86BF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652030C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E1A19" w:rsidRPr="000D1D4B" w14:paraId="053B8CCD" w14:textId="77777777" w:rsidTr="00CE1A19">
        <w:trPr>
          <w:cantSplit/>
        </w:trPr>
        <w:tc>
          <w:tcPr>
            <w:tcW w:w="3600" w:type="dxa"/>
          </w:tcPr>
          <w:p w14:paraId="4ED609F0" w14:textId="77777777" w:rsidR="00CE1A19" w:rsidRPr="000D1D4B" w:rsidRDefault="00CE1A19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04482744" w14:textId="77777777" w:rsidR="00CE1A19" w:rsidRPr="000D1D4B" w:rsidRDefault="00CE1A19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5F16FE78" w14:textId="77777777" w:rsidR="00CE1A19" w:rsidRPr="000D1D4B" w:rsidRDefault="00CE1A19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102D263A" w14:textId="77777777" w:rsidR="00CE1A19" w:rsidRPr="000D1D4B" w:rsidRDefault="00CE1A19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2F203060" w14:textId="77777777" w:rsidR="00CE1A19" w:rsidRPr="000D1D4B" w:rsidRDefault="00CE1A19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0EC9A49" w14:textId="77777777" w:rsidR="00CE1A19" w:rsidRPr="000D1D4B" w:rsidRDefault="00CE1A19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FE799F8" w14:textId="77777777" w:rsidR="00CE1A19" w:rsidRPr="000D1D4B" w:rsidRDefault="00CE1A19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430A8275" w14:textId="77777777" w:rsidR="00CE1A19" w:rsidRPr="000D1D4B" w:rsidRDefault="00CE1A19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E542D" w:rsidRPr="000D1D4B" w14:paraId="0F1C9FAF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6C69C2CE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lastRenderedPageBreak/>
              <w:t>ลูกหนี้เงินประกันผลงาน</w:t>
            </w:r>
          </w:p>
        </w:tc>
        <w:tc>
          <w:tcPr>
            <w:tcW w:w="1143" w:type="dxa"/>
            <w:shd w:val="clear" w:color="auto" w:fill="auto"/>
          </w:tcPr>
          <w:p w14:paraId="30633E97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6A64F41B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3DF59410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13E0501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352AD04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65C42806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31406983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4DA" w:rsidRPr="000D1D4B" w14:paraId="52C59BE9" w14:textId="77777777" w:rsidTr="00F814DE">
        <w:trPr>
          <w:cantSplit/>
        </w:trPr>
        <w:tc>
          <w:tcPr>
            <w:tcW w:w="3600" w:type="dxa"/>
            <w:shd w:val="clear" w:color="auto" w:fill="auto"/>
          </w:tcPr>
          <w:p w14:paraId="392A5752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143" w:type="dxa"/>
            <w:shd w:val="clear" w:color="auto" w:fill="auto"/>
          </w:tcPr>
          <w:p w14:paraId="2864A8E7" w14:textId="45197D39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   4</w:t>
            </w:r>
          </w:p>
        </w:tc>
        <w:tc>
          <w:tcPr>
            <w:tcW w:w="240" w:type="dxa"/>
            <w:shd w:val="clear" w:color="auto" w:fill="auto"/>
          </w:tcPr>
          <w:p w14:paraId="38B05DAA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610621FD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ind w:right="-25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352E1F1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5DB2BE21" w14:textId="7F4D3888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4"/>
                <w:szCs w:val="24"/>
                <w:highlight w:val="green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   4</w:t>
            </w:r>
          </w:p>
        </w:tc>
        <w:tc>
          <w:tcPr>
            <w:tcW w:w="242" w:type="dxa"/>
            <w:shd w:val="clear" w:color="auto" w:fill="auto"/>
          </w:tcPr>
          <w:p w14:paraId="2D34E130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60AFC92D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D04DA" w:rsidRPr="000D1D4B" w14:paraId="5CFDFDA2" w14:textId="77777777" w:rsidTr="00F814DE">
        <w:trPr>
          <w:cantSplit/>
        </w:trPr>
        <w:tc>
          <w:tcPr>
            <w:tcW w:w="3600" w:type="dxa"/>
            <w:shd w:val="clear" w:color="auto" w:fill="auto"/>
          </w:tcPr>
          <w:p w14:paraId="5826AEED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F119655" w14:textId="7DE5C34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240" w:type="dxa"/>
            <w:shd w:val="clear" w:color="auto" w:fill="auto"/>
          </w:tcPr>
          <w:p w14:paraId="40C12BB9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720D0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572A5C8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4E9172" w14:textId="29F69829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color w:val="92D050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242" w:type="dxa"/>
            <w:shd w:val="clear" w:color="auto" w:fill="auto"/>
          </w:tcPr>
          <w:p w14:paraId="532E8733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B057FA0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</w:tr>
      <w:tr w:rsidR="003D04DA" w:rsidRPr="000D1D4B" w14:paraId="10D3583B" w14:textId="77777777" w:rsidTr="00F814DE">
        <w:trPr>
          <w:cantSplit/>
        </w:trPr>
        <w:tc>
          <w:tcPr>
            <w:tcW w:w="3600" w:type="dxa"/>
          </w:tcPr>
          <w:p w14:paraId="25C02B69" w14:textId="77777777" w:rsidR="003D04DA" w:rsidRPr="005D0215" w:rsidRDefault="003D04DA" w:rsidP="003D04D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584E2A1E" w14:textId="7281773F" w:rsidR="003D04DA" w:rsidRPr="005D0215" w:rsidRDefault="003D04DA" w:rsidP="003D04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240" w:type="dxa"/>
          </w:tcPr>
          <w:p w14:paraId="49B2ABF8" w14:textId="77777777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67C3896" w14:textId="45A0B6E9" w:rsidR="003D04DA" w:rsidRPr="005D0215" w:rsidRDefault="003D04DA" w:rsidP="003D04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242" w:type="dxa"/>
            <w:gridSpan w:val="2"/>
          </w:tcPr>
          <w:p w14:paraId="4693B71F" w14:textId="77777777" w:rsidR="003D04DA" w:rsidRPr="005D0215" w:rsidRDefault="003D04DA" w:rsidP="003D04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2BE4F7EE" w14:textId="74382353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242" w:type="dxa"/>
          </w:tcPr>
          <w:p w14:paraId="0A082CDF" w14:textId="77777777" w:rsidR="003D04DA" w:rsidRPr="005D0215" w:rsidRDefault="003D04DA" w:rsidP="003D04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76AE1E75" w14:textId="61AEAF84" w:rsidR="003D04DA" w:rsidRPr="005D0215" w:rsidRDefault="003D04DA" w:rsidP="003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</w:tr>
      <w:tr w:rsidR="00621950" w:rsidRPr="000D1D4B" w14:paraId="341D59C9" w14:textId="77777777" w:rsidTr="000D1D4B">
        <w:trPr>
          <w:cantSplit/>
        </w:trPr>
        <w:tc>
          <w:tcPr>
            <w:tcW w:w="3600" w:type="dxa"/>
          </w:tcPr>
          <w:p w14:paraId="5AB0C986" w14:textId="77777777" w:rsidR="00621950" w:rsidRPr="005D0215" w:rsidRDefault="00621950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4B300B7F" w14:textId="77777777" w:rsidR="00621950" w:rsidRPr="005D0215" w:rsidRDefault="00621950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0D35DD9B" w14:textId="77777777" w:rsidR="00621950" w:rsidRPr="005D0215" w:rsidRDefault="00621950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66834E4F" w14:textId="77777777" w:rsidR="00621950" w:rsidRPr="005D0215" w:rsidRDefault="00621950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56602615" w14:textId="77777777" w:rsidR="00621950" w:rsidRPr="005D0215" w:rsidRDefault="00621950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41A1D75C" w14:textId="77777777" w:rsidR="00621950" w:rsidRPr="005D0215" w:rsidRDefault="00621950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78CFB531" w14:textId="77777777" w:rsidR="00621950" w:rsidRPr="005D0215" w:rsidRDefault="00621950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36711A9" w14:textId="77777777" w:rsidR="00621950" w:rsidRPr="005D0215" w:rsidRDefault="00621950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542D" w:rsidRPr="000D1D4B" w14:paraId="4E9EECED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66BBFCC4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เงินมัดจำค่าก่อสร้าง</w:t>
            </w:r>
          </w:p>
        </w:tc>
        <w:tc>
          <w:tcPr>
            <w:tcW w:w="1143" w:type="dxa"/>
            <w:shd w:val="clear" w:color="auto" w:fill="auto"/>
          </w:tcPr>
          <w:p w14:paraId="54DCCF28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6041736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55FB38C0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1BCF831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698A2C7E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74D9BC8E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60238B2B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72AFB" w:rsidRPr="000D1D4B" w14:paraId="08A914E0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41F4270D" w14:textId="77777777" w:rsidR="00172AFB" w:rsidRPr="005D0215" w:rsidRDefault="00172AFB" w:rsidP="00172AF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43" w:type="dxa"/>
            <w:shd w:val="clear" w:color="auto" w:fill="auto"/>
          </w:tcPr>
          <w:p w14:paraId="4E8AE73A" w14:textId="0DF3EF9E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2AFB">
              <w:rPr>
                <w:rFonts w:ascii="Browallia New" w:hAnsi="Browallia New" w:cs="Browallia New"/>
                <w:sz w:val="24"/>
                <w:szCs w:val="24"/>
              </w:rPr>
              <w:t>1,984</w:t>
            </w:r>
          </w:p>
        </w:tc>
        <w:tc>
          <w:tcPr>
            <w:tcW w:w="240" w:type="dxa"/>
            <w:shd w:val="clear" w:color="auto" w:fill="auto"/>
          </w:tcPr>
          <w:p w14:paraId="41D57D2D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363010C6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1,420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004535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E6BF4D2" w14:textId="216075EE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E9BEBCA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4EB17382" w14:textId="61E8AB39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72AFB" w:rsidRPr="000D1D4B" w14:paraId="69697356" w14:textId="77777777" w:rsidTr="000D1D4B">
        <w:trPr>
          <w:cantSplit/>
        </w:trPr>
        <w:tc>
          <w:tcPr>
            <w:tcW w:w="3600" w:type="dxa"/>
          </w:tcPr>
          <w:p w14:paraId="59929643" w14:textId="77777777" w:rsidR="00172AFB" w:rsidRPr="005D0215" w:rsidRDefault="00172AFB" w:rsidP="00172AF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79B6DB7" w14:textId="623C499A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2AFB">
              <w:rPr>
                <w:rFonts w:ascii="Browallia New" w:hAnsi="Browallia New" w:cs="Browallia New"/>
                <w:sz w:val="24"/>
                <w:szCs w:val="24"/>
              </w:rPr>
              <w:t>1,730</w:t>
            </w:r>
          </w:p>
        </w:tc>
        <w:tc>
          <w:tcPr>
            <w:tcW w:w="240" w:type="dxa"/>
          </w:tcPr>
          <w:p w14:paraId="50CCFC77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62FE4C27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1,221</w:t>
            </w:r>
          </w:p>
        </w:tc>
        <w:tc>
          <w:tcPr>
            <w:tcW w:w="242" w:type="dxa"/>
            <w:gridSpan w:val="2"/>
          </w:tcPr>
          <w:p w14:paraId="50BC55B9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4318713" w14:textId="0C98E2D6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B17E12E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E269686" w14:textId="5E1EB051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72AFB" w:rsidRPr="000D1D4B" w14:paraId="289FF8E2" w14:textId="77777777" w:rsidTr="000D1D4B">
        <w:trPr>
          <w:cantSplit/>
        </w:trPr>
        <w:tc>
          <w:tcPr>
            <w:tcW w:w="3600" w:type="dxa"/>
          </w:tcPr>
          <w:p w14:paraId="0D7A9039" w14:textId="77777777" w:rsidR="00172AFB" w:rsidRPr="005D0215" w:rsidRDefault="00172AFB" w:rsidP="00172AFB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31FB965A" w14:textId="3DE0848B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2AFB">
              <w:rPr>
                <w:rFonts w:ascii="Browallia New" w:hAnsi="Browallia New" w:cs="Browallia New"/>
                <w:sz w:val="24"/>
                <w:szCs w:val="24"/>
              </w:rPr>
              <w:t>3,714</w:t>
            </w:r>
          </w:p>
        </w:tc>
        <w:tc>
          <w:tcPr>
            <w:tcW w:w="240" w:type="dxa"/>
          </w:tcPr>
          <w:p w14:paraId="1BC3C4A7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05BF8DC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2,641</w:t>
            </w:r>
          </w:p>
        </w:tc>
        <w:tc>
          <w:tcPr>
            <w:tcW w:w="242" w:type="dxa"/>
            <w:gridSpan w:val="2"/>
          </w:tcPr>
          <w:p w14:paraId="2366E09F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3CC3FF4A" w14:textId="6042E822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46259751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2B2AEBAC" w14:textId="09563DA2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E542D" w:rsidRPr="000D1D4B" w14:paraId="7A9E1D21" w14:textId="77777777" w:rsidTr="000D1D4B">
        <w:trPr>
          <w:cantSplit/>
        </w:trPr>
        <w:tc>
          <w:tcPr>
            <w:tcW w:w="3600" w:type="dxa"/>
          </w:tcPr>
          <w:p w14:paraId="1C1BAFF3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6D39B971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8C1EC8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4C85CCE0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44118EA2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7099ADD9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52AF453B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8FFDBC0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542D" w:rsidRPr="000D1D4B" w14:paraId="31C44E8F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1ED066AA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43" w:type="dxa"/>
          </w:tcPr>
          <w:p w14:paraId="3BFF3BFC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49ACFD2D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</w:tcPr>
          <w:p w14:paraId="0C797DE5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2BDF65CD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4513860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2AEC789E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CDC12A6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2AFB" w:rsidRPr="000D1D4B" w14:paraId="421898D3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53069F23" w14:textId="77777777" w:rsidR="00172AFB" w:rsidRPr="005D0215" w:rsidRDefault="00172AFB" w:rsidP="00172AF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4013DDBA" w14:textId="7B19C5CB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B7681">
              <w:rPr>
                <w:rFonts w:ascii="Browallia New" w:hAnsi="Browallia New" w:cs="Browallia New"/>
                <w:sz w:val="24"/>
                <w:szCs w:val="24"/>
              </w:rPr>
              <w:t>9,70</w:t>
            </w:r>
            <w:r w:rsidR="00A57E2F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552E0482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616FC432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47,683</w:t>
            </w:r>
          </w:p>
        </w:tc>
        <w:tc>
          <w:tcPr>
            <w:tcW w:w="242" w:type="dxa"/>
            <w:gridSpan w:val="2"/>
          </w:tcPr>
          <w:p w14:paraId="17C68B42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  <w:shd w:val="clear" w:color="auto" w:fill="auto"/>
          </w:tcPr>
          <w:p w14:paraId="36D91554" w14:textId="42AB9541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52,747</w:t>
            </w:r>
          </w:p>
        </w:tc>
        <w:tc>
          <w:tcPr>
            <w:tcW w:w="242" w:type="dxa"/>
          </w:tcPr>
          <w:p w14:paraId="411413C1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A469D98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47,683</w:t>
            </w:r>
          </w:p>
        </w:tc>
      </w:tr>
      <w:tr w:rsidR="00EE542D" w:rsidRPr="000D1D4B" w14:paraId="128D90A9" w14:textId="77777777" w:rsidTr="00D328F2">
        <w:trPr>
          <w:cantSplit/>
          <w:trHeight w:val="262"/>
        </w:trPr>
        <w:tc>
          <w:tcPr>
            <w:tcW w:w="3600" w:type="dxa"/>
          </w:tcPr>
          <w:p w14:paraId="44ABB0DE" w14:textId="77777777" w:rsidR="00EE542D" w:rsidRPr="005D0215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09AD02CD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4D513742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3FC1AF13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04664C6A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638E302F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60DB6552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BCAEA5B" w14:textId="77777777" w:rsidR="00EE542D" w:rsidRPr="005D0215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840CB" w:rsidRPr="000D1D4B" w14:paraId="496C27A7" w14:textId="77777777" w:rsidTr="000D1D4B">
        <w:trPr>
          <w:cantSplit/>
        </w:trPr>
        <w:tc>
          <w:tcPr>
            <w:tcW w:w="3600" w:type="dxa"/>
          </w:tcPr>
          <w:p w14:paraId="5BF35093" w14:textId="77777777" w:rsidR="00C840CB" w:rsidRPr="005D0215" w:rsidRDefault="00C840CB" w:rsidP="00C840CB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เจ้าหนี้ค่าก่อสร้าง</w:t>
            </w:r>
          </w:p>
        </w:tc>
        <w:tc>
          <w:tcPr>
            <w:tcW w:w="1143" w:type="dxa"/>
          </w:tcPr>
          <w:p w14:paraId="2067058D" w14:textId="77777777" w:rsidR="00C840CB" w:rsidRPr="00A074DB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2B4CA626" w14:textId="77777777" w:rsidR="00C840CB" w:rsidRPr="005D0215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</w:tcPr>
          <w:p w14:paraId="368ED4ED" w14:textId="77777777" w:rsidR="00C840CB" w:rsidRPr="005D0215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208B48C3" w14:textId="77777777" w:rsidR="00C840CB" w:rsidRPr="005D0215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A733151" w14:textId="77777777" w:rsidR="00C840CB" w:rsidRPr="005D0215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5037A70C" w14:textId="77777777" w:rsidR="00C840CB" w:rsidRPr="005D0215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210612A" w14:textId="77777777" w:rsidR="00C840CB" w:rsidRPr="005D0215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2AFB" w:rsidRPr="000D1D4B" w14:paraId="0C771E32" w14:textId="77777777" w:rsidTr="000D1D4B">
        <w:trPr>
          <w:cantSplit/>
        </w:trPr>
        <w:tc>
          <w:tcPr>
            <w:tcW w:w="3600" w:type="dxa"/>
          </w:tcPr>
          <w:p w14:paraId="553A0FA1" w14:textId="77777777" w:rsidR="00172AFB" w:rsidRPr="005D0215" w:rsidRDefault="00172AFB" w:rsidP="00172AF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2F767BCA" w14:textId="37CA6712" w:rsidR="00172AFB" w:rsidRPr="00A074DB" w:rsidRDefault="00966077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39,420</w:t>
            </w:r>
          </w:p>
        </w:tc>
        <w:tc>
          <w:tcPr>
            <w:tcW w:w="240" w:type="dxa"/>
          </w:tcPr>
          <w:p w14:paraId="6F77C83A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</w:tcPr>
          <w:p w14:paraId="61493CB9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22,839</w:t>
            </w:r>
          </w:p>
        </w:tc>
        <w:tc>
          <w:tcPr>
            <w:tcW w:w="242" w:type="dxa"/>
            <w:gridSpan w:val="2"/>
          </w:tcPr>
          <w:p w14:paraId="51AB7586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9C87A3C" w14:textId="1E75966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553</w:t>
            </w:r>
          </w:p>
        </w:tc>
        <w:tc>
          <w:tcPr>
            <w:tcW w:w="242" w:type="dxa"/>
          </w:tcPr>
          <w:p w14:paraId="5B06207E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51973AB" w14:textId="75FC1898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741C49" w:rsidRPr="000D1D4B" w14:paraId="6438E059" w14:textId="77777777" w:rsidTr="000D1D4B">
        <w:trPr>
          <w:cantSplit/>
        </w:trPr>
        <w:tc>
          <w:tcPr>
            <w:tcW w:w="3600" w:type="dxa"/>
          </w:tcPr>
          <w:p w14:paraId="50CE2B0C" w14:textId="77777777" w:rsidR="00741C49" w:rsidRPr="005D0215" w:rsidRDefault="00741C49" w:rsidP="00741C4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0563EC2" w14:textId="12D0E0B6" w:rsidR="00741C49" w:rsidRPr="00A074DB" w:rsidRDefault="004760ED" w:rsidP="004760ED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3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74DB">
              <w:rPr>
                <w:rFonts w:ascii="Browallia New" w:hAnsi="Browallia New" w:cs="Browallia New"/>
                <w:sz w:val="24"/>
                <w:szCs w:val="24"/>
              </w:rPr>
              <w:t>1,9</w:t>
            </w:r>
            <w:r w:rsidR="00966077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240" w:type="dxa"/>
          </w:tcPr>
          <w:p w14:paraId="57B25252" w14:textId="77777777" w:rsidR="00741C49" w:rsidRPr="005D0215" w:rsidRDefault="00741C49" w:rsidP="00741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6F0CF651" w14:textId="77777777" w:rsidR="00741C49" w:rsidRPr="005D0215" w:rsidRDefault="00741C49" w:rsidP="00741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17,893</w:t>
            </w:r>
          </w:p>
        </w:tc>
        <w:tc>
          <w:tcPr>
            <w:tcW w:w="242" w:type="dxa"/>
            <w:gridSpan w:val="2"/>
          </w:tcPr>
          <w:p w14:paraId="5F527C28" w14:textId="77777777" w:rsidR="00741C49" w:rsidRPr="005D0215" w:rsidRDefault="00741C49" w:rsidP="00741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A71F8BF" w14:textId="2017B294" w:rsidR="00741C49" w:rsidRPr="005D0215" w:rsidRDefault="00741C49" w:rsidP="00741C4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right="-3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0160BF03" w14:textId="77777777" w:rsidR="00741C49" w:rsidRPr="005D0215" w:rsidRDefault="00741C49" w:rsidP="00741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78C80DF" w14:textId="6F9500AC" w:rsidR="00741C49" w:rsidRPr="005D0215" w:rsidRDefault="00741C49" w:rsidP="0074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72AFB" w:rsidRPr="000D1D4B" w14:paraId="7BBBC2C5" w14:textId="77777777" w:rsidTr="000D1D4B">
        <w:trPr>
          <w:cantSplit/>
        </w:trPr>
        <w:tc>
          <w:tcPr>
            <w:tcW w:w="3600" w:type="dxa"/>
          </w:tcPr>
          <w:p w14:paraId="7503ACF1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290E87FF" w14:textId="03AE4601" w:rsidR="00172AFB" w:rsidRPr="00966077" w:rsidRDefault="00966077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6077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66077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966077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Pr="00966077">
              <w:rPr>
                <w:rFonts w:ascii="Browallia New" w:hAnsi="Browallia New" w:cs="Browallia New"/>
                <w:noProof/>
                <w:sz w:val="24"/>
                <w:szCs w:val="24"/>
              </w:rPr>
              <w:t>41,393</w:t>
            </w:r>
            <w:r w:rsidRPr="00966077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240" w:type="dxa"/>
          </w:tcPr>
          <w:p w14:paraId="2D841196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EA37A10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40,732</w:t>
            </w:r>
          </w:p>
        </w:tc>
        <w:tc>
          <w:tcPr>
            <w:tcW w:w="242" w:type="dxa"/>
            <w:gridSpan w:val="2"/>
          </w:tcPr>
          <w:p w14:paraId="208E9819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196DBA38" w14:textId="482AA458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553</w:t>
            </w:r>
          </w:p>
        </w:tc>
        <w:tc>
          <w:tcPr>
            <w:tcW w:w="242" w:type="dxa"/>
          </w:tcPr>
          <w:p w14:paraId="218DC698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57087D4C" w14:textId="529BEDED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E38D6" w:rsidRPr="000D1D4B" w14:paraId="09648EB1" w14:textId="77777777" w:rsidTr="000D1D4B">
        <w:trPr>
          <w:cantSplit/>
        </w:trPr>
        <w:tc>
          <w:tcPr>
            <w:tcW w:w="3600" w:type="dxa"/>
          </w:tcPr>
          <w:p w14:paraId="6D2BEA90" w14:textId="77777777" w:rsidR="000E38D6" w:rsidRPr="005D0215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48D27ED6" w14:textId="77777777" w:rsidR="000E38D6" w:rsidRPr="00A074D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4E58C091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3DE058F0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62C0B5FE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1612C411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68F87E24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00C0D3D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38D6" w:rsidRPr="000D1D4B" w14:paraId="4D1CB835" w14:textId="77777777" w:rsidTr="000D1D4B">
        <w:trPr>
          <w:cantSplit/>
        </w:trPr>
        <w:tc>
          <w:tcPr>
            <w:tcW w:w="3600" w:type="dxa"/>
          </w:tcPr>
          <w:p w14:paraId="71C2D23F" w14:textId="77777777" w:rsidR="000E38D6" w:rsidRPr="005D0215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43" w:type="dxa"/>
          </w:tcPr>
          <w:p w14:paraId="5A08B2B2" w14:textId="77777777" w:rsidR="000E38D6" w:rsidRPr="00A074D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ABC4197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32CF90D" w14:textId="77777777" w:rsidR="000E38D6" w:rsidRPr="00966077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242" w:type="dxa"/>
            <w:gridSpan w:val="2"/>
          </w:tcPr>
          <w:p w14:paraId="2F5B2E3B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8096459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7B5B9F24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04F52F1A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2AFB" w:rsidRPr="000D1D4B" w14:paraId="29046F2D" w14:textId="77777777" w:rsidTr="000D1D4B">
        <w:trPr>
          <w:cantSplit/>
        </w:trPr>
        <w:tc>
          <w:tcPr>
            <w:tcW w:w="3600" w:type="dxa"/>
          </w:tcPr>
          <w:p w14:paraId="61D3B932" w14:textId="77777777" w:rsidR="00172AFB" w:rsidRPr="005D0215" w:rsidRDefault="00172AFB" w:rsidP="00172AF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12749B3E" w14:textId="09572582" w:rsidR="00172AFB" w:rsidRPr="00A074DB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74DB">
              <w:rPr>
                <w:rFonts w:ascii="Browallia New" w:hAnsi="Browallia New" w:cs="Browallia New"/>
                <w:sz w:val="24"/>
                <w:szCs w:val="24"/>
              </w:rPr>
              <w:t>7,664</w:t>
            </w:r>
          </w:p>
        </w:tc>
        <w:tc>
          <w:tcPr>
            <w:tcW w:w="240" w:type="dxa"/>
          </w:tcPr>
          <w:p w14:paraId="1E745877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07296E2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10,917</w:t>
            </w:r>
          </w:p>
        </w:tc>
        <w:tc>
          <w:tcPr>
            <w:tcW w:w="242" w:type="dxa"/>
            <w:gridSpan w:val="2"/>
          </w:tcPr>
          <w:p w14:paraId="77134B24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A36ABC6" w14:textId="46757886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7,664</w:t>
            </w:r>
          </w:p>
        </w:tc>
        <w:tc>
          <w:tcPr>
            <w:tcW w:w="242" w:type="dxa"/>
          </w:tcPr>
          <w:p w14:paraId="5E68A2F8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F40EE57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7,708</w:t>
            </w:r>
          </w:p>
        </w:tc>
      </w:tr>
      <w:tr w:rsidR="00172AFB" w:rsidRPr="000D1D4B" w14:paraId="54668935" w14:textId="77777777" w:rsidTr="000D1D4B">
        <w:trPr>
          <w:cantSplit/>
        </w:trPr>
        <w:tc>
          <w:tcPr>
            <w:tcW w:w="3600" w:type="dxa"/>
          </w:tcPr>
          <w:p w14:paraId="2A29D6A8" w14:textId="77777777" w:rsidR="00172AFB" w:rsidRPr="005D0215" w:rsidRDefault="00172AFB" w:rsidP="00172AF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</w:tcPr>
          <w:p w14:paraId="221CC58C" w14:textId="2BCAC1BC" w:rsidR="00172AFB" w:rsidRPr="00A074DB" w:rsidRDefault="0091793F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74DB">
              <w:rPr>
                <w:rFonts w:ascii="Browallia New" w:hAnsi="Browallia New" w:cs="Browallia New"/>
                <w:sz w:val="24"/>
                <w:szCs w:val="24"/>
              </w:rPr>
              <w:t>8,990</w:t>
            </w:r>
          </w:p>
        </w:tc>
        <w:tc>
          <w:tcPr>
            <w:tcW w:w="240" w:type="dxa"/>
          </w:tcPr>
          <w:p w14:paraId="44D34F85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99E7BFA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540</w:t>
            </w:r>
          </w:p>
        </w:tc>
        <w:tc>
          <w:tcPr>
            <w:tcW w:w="242" w:type="dxa"/>
            <w:gridSpan w:val="2"/>
          </w:tcPr>
          <w:p w14:paraId="50071DC8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C0E5427" w14:textId="239D8AB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7,584</w:t>
            </w:r>
          </w:p>
        </w:tc>
        <w:tc>
          <w:tcPr>
            <w:tcW w:w="242" w:type="dxa"/>
          </w:tcPr>
          <w:p w14:paraId="0CBF357C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1E739D4E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357</w:t>
            </w:r>
          </w:p>
        </w:tc>
      </w:tr>
      <w:tr w:rsidR="00172AFB" w:rsidRPr="000D1D4B" w14:paraId="6414AE6B" w14:textId="77777777" w:rsidTr="000D1D4B">
        <w:trPr>
          <w:cantSplit/>
        </w:trPr>
        <w:tc>
          <w:tcPr>
            <w:tcW w:w="3600" w:type="dxa"/>
          </w:tcPr>
          <w:p w14:paraId="7CAAA837" w14:textId="77777777" w:rsidR="00172AFB" w:rsidRPr="005D0215" w:rsidRDefault="00172AFB" w:rsidP="00172AFB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3A0450C0" w14:textId="202CB76B" w:rsidR="00172AFB" w:rsidRPr="005D0215" w:rsidRDefault="0091793F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16,654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240" w:type="dxa"/>
          </w:tcPr>
          <w:p w14:paraId="529A9883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FD9AD5D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11,457</w:t>
            </w:r>
          </w:p>
        </w:tc>
        <w:tc>
          <w:tcPr>
            <w:tcW w:w="242" w:type="dxa"/>
            <w:gridSpan w:val="2"/>
          </w:tcPr>
          <w:p w14:paraId="2CDC7F1C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22052319" w14:textId="6DDF66BE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15,248</w:t>
            </w:r>
          </w:p>
        </w:tc>
        <w:tc>
          <w:tcPr>
            <w:tcW w:w="242" w:type="dxa"/>
          </w:tcPr>
          <w:p w14:paraId="3A204C53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041CE89E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8,065</w:t>
            </w:r>
          </w:p>
        </w:tc>
      </w:tr>
      <w:tr w:rsidR="000E38D6" w:rsidRPr="000D1D4B" w14:paraId="77A2E54E" w14:textId="77777777" w:rsidTr="000D1D4B">
        <w:trPr>
          <w:cantSplit/>
        </w:trPr>
        <w:tc>
          <w:tcPr>
            <w:tcW w:w="3600" w:type="dxa"/>
          </w:tcPr>
          <w:p w14:paraId="0874217B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6A3520A8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332B6FC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1BA28EE2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46502375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0B6D118E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72472416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E406657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38D6" w:rsidRPr="000D1D4B" w14:paraId="7E588465" w14:textId="77777777" w:rsidTr="000D1D4B">
        <w:trPr>
          <w:cantSplit/>
        </w:trPr>
        <w:tc>
          <w:tcPr>
            <w:tcW w:w="3600" w:type="dxa"/>
          </w:tcPr>
          <w:p w14:paraId="3F43C909" w14:textId="77777777" w:rsidR="000E38D6" w:rsidRPr="005D0215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143" w:type="dxa"/>
          </w:tcPr>
          <w:p w14:paraId="26844719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</w:tcPr>
          <w:p w14:paraId="3BA841FB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</w:tcPr>
          <w:p w14:paraId="40F800FE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054ADCB4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401A35C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2" w:type="dxa"/>
          </w:tcPr>
          <w:p w14:paraId="6DE4BC36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B1561DE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2AFB" w:rsidRPr="000D1D4B" w14:paraId="14EAE702" w14:textId="77777777" w:rsidTr="000D1D4B">
        <w:trPr>
          <w:cantSplit/>
        </w:trPr>
        <w:tc>
          <w:tcPr>
            <w:tcW w:w="3600" w:type="dxa"/>
          </w:tcPr>
          <w:p w14:paraId="24DC158C" w14:textId="77777777" w:rsidR="00172AFB" w:rsidRPr="005D0215" w:rsidRDefault="00172AFB" w:rsidP="00172AF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A336345" w14:textId="4756C16A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240" w:type="dxa"/>
          </w:tcPr>
          <w:p w14:paraId="10740584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4E045C50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242" w:type="dxa"/>
            <w:gridSpan w:val="2"/>
          </w:tcPr>
          <w:p w14:paraId="18564E38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2037610" w14:textId="7DAF8213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242" w:type="dxa"/>
          </w:tcPr>
          <w:p w14:paraId="19D514BD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E8950BB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</w:tr>
      <w:tr w:rsidR="000E38D6" w:rsidRPr="000D1D4B" w14:paraId="37C084BC" w14:textId="77777777" w:rsidTr="00D328F2">
        <w:trPr>
          <w:cantSplit/>
          <w:trHeight w:val="190"/>
        </w:trPr>
        <w:tc>
          <w:tcPr>
            <w:tcW w:w="3600" w:type="dxa"/>
          </w:tcPr>
          <w:p w14:paraId="12ACFFBC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11DB9821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067F2BF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1ED84B2D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6AC8C341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32F78083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5C09EAA5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37B999B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38D6" w:rsidRPr="000D1D4B" w14:paraId="12F6503F" w14:textId="77777777" w:rsidTr="000D1D4B">
        <w:trPr>
          <w:cantSplit/>
        </w:trPr>
        <w:tc>
          <w:tcPr>
            <w:tcW w:w="3600" w:type="dxa"/>
          </w:tcPr>
          <w:p w14:paraId="6FB0E754" w14:textId="77777777" w:rsidR="000E38D6" w:rsidRPr="005D0215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เงินกู้ยืมและดอกเบี้ยค้างจ่าย</w:t>
            </w:r>
          </w:p>
        </w:tc>
        <w:tc>
          <w:tcPr>
            <w:tcW w:w="1143" w:type="dxa"/>
          </w:tcPr>
          <w:p w14:paraId="70A762D8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087F6DF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</w:tcPr>
          <w:p w14:paraId="5B16B355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10EABA6B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7FE5BFD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141BA678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3CE0DDC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2AFB" w:rsidRPr="000D1D4B" w14:paraId="60F60E98" w14:textId="77777777" w:rsidTr="000D1D4B">
        <w:trPr>
          <w:cantSplit/>
        </w:trPr>
        <w:tc>
          <w:tcPr>
            <w:tcW w:w="3600" w:type="dxa"/>
          </w:tcPr>
          <w:p w14:paraId="0E713185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27856A60" w14:textId="01429953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44E9B0C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169F01B7" w14:textId="743DAE90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6D118199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53A5CCA8" w14:textId="4F7EC79F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246,878</w:t>
            </w:r>
          </w:p>
        </w:tc>
        <w:tc>
          <w:tcPr>
            <w:tcW w:w="242" w:type="dxa"/>
          </w:tcPr>
          <w:p w14:paraId="1AA92F76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678E80F4" w14:textId="77777777" w:rsidR="00172AFB" w:rsidRPr="005D0215" w:rsidRDefault="00172AFB" w:rsidP="00172A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262,005</w:t>
            </w:r>
          </w:p>
        </w:tc>
      </w:tr>
      <w:tr w:rsidR="000E38D6" w:rsidRPr="000D1D4B" w14:paraId="70975DC4" w14:textId="77777777" w:rsidTr="000D1D4B">
        <w:trPr>
          <w:cantSplit/>
        </w:trPr>
        <w:tc>
          <w:tcPr>
            <w:tcW w:w="3600" w:type="dxa"/>
          </w:tcPr>
          <w:p w14:paraId="5A9AC405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7E5ED5BF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73AE9BD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4A25BA1F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24621586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61E07C7C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7C1493D5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3C785D12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38D6" w:rsidRPr="000D1D4B" w14:paraId="10FD2C70" w14:textId="77777777" w:rsidTr="000D1D4B">
        <w:trPr>
          <w:cantSplit/>
        </w:trPr>
        <w:tc>
          <w:tcPr>
            <w:tcW w:w="3600" w:type="dxa"/>
          </w:tcPr>
          <w:p w14:paraId="79F52D6C" w14:textId="77777777" w:rsidR="000E38D6" w:rsidRPr="005D0215" w:rsidRDefault="000E38D6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43" w:type="dxa"/>
          </w:tcPr>
          <w:p w14:paraId="4DDC86F0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</w:tcPr>
          <w:p w14:paraId="20318506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26C8F6DF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42" w:type="dxa"/>
            <w:gridSpan w:val="2"/>
          </w:tcPr>
          <w:p w14:paraId="06B38BA0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62" w:type="dxa"/>
          </w:tcPr>
          <w:p w14:paraId="31003EF6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42" w:type="dxa"/>
          </w:tcPr>
          <w:p w14:paraId="717C21EE" w14:textId="77777777" w:rsidR="000E38D6" w:rsidRPr="005D0215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171" w:type="dxa"/>
          </w:tcPr>
          <w:p w14:paraId="422E9B00" w14:textId="77777777" w:rsidR="000E38D6" w:rsidRPr="005D0215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172AFB" w:rsidRPr="000D1D4B" w14:paraId="32F4AE5E" w14:textId="77777777" w:rsidTr="000D1D4B">
        <w:trPr>
          <w:cantSplit/>
        </w:trPr>
        <w:tc>
          <w:tcPr>
            <w:tcW w:w="3600" w:type="dxa"/>
          </w:tcPr>
          <w:p w14:paraId="5B9E8B91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6C5D336F" w14:textId="05A71F10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4,059</w:t>
            </w:r>
          </w:p>
        </w:tc>
        <w:tc>
          <w:tcPr>
            <w:tcW w:w="240" w:type="dxa"/>
          </w:tcPr>
          <w:p w14:paraId="4E8B0988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46F988F0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3,530</w:t>
            </w:r>
          </w:p>
        </w:tc>
        <w:tc>
          <w:tcPr>
            <w:tcW w:w="242" w:type="dxa"/>
            <w:gridSpan w:val="2"/>
          </w:tcPr>
          <w:p w14:paraId="6E07338E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2551BCA8" w14:textId="4E0BFF2F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4,059</w:t>
            </w:r>
          </w:p>
        </w:tc>
        <w:tc>
          <w:tcPr>
            <w:tcW w:w="242" w:type="dxa"/>
          </w:tcPr>
          <w:p w14:paraId="4BBF4C6D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4E3D1CF" w14:textId="77777777" w:rsidR="00172AFB" w:rsidRPr="005D0215" w:rsidRDefault="00172AFB" w:rsidP="0017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3,530</w:t>
            </w:r>
          </w:p>
        </w:tc>
      </w:tr>
    </w:tbl>
    <w:p w14:paraId="162430C7" w14:textId="77777777" w:rsidR="005D0215" w:rsidRDefault="005D0215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61E9B27" w14:textId="77777777" w:rsidR="005D0215" w:rsidRDefault="005D0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B365605" w14:textId="1DDA2DE0" w:rsidR="00402E81" w:rsidRPr="008F2A3E" w:rsidRDefault="00402E81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รายการเคลื่อนไหวของเงิน</w:t>
      </w:r>
      <w:r w:rsidR="0049374F" w:rsidRPr="008F2A3E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8F2A3E">
        <w:rPr>
          <w:rFonts w:ascii="Browallia New" w:hAnsi="Browallia New" w:cs="Browallia New"/>
          <w:sz w:val="28"/>
          <w:szCs w:val="28"/>
          <w:cs/>
        </w:rPr>
        <w:t>กู้ยืมและดอกเบี้ยค้าง</w:t>
      </w:r>
      <w:r w:rsidR="0049374F" w:rsidRPr="008F2A3E">
        <w:rPr>
          <w:rFonts w:ascii="Browallia New" w:hAnsi="Browallia New" w:cs="Browallia New" w:hint="cs"/>
          <w:sz w:val="28"/>
          <w:szCs w:val="28"/>
          <w:cs/>
        </w:rPr>
        <w:t>รับ</w:t>
      </w:r>
      <w:r w:rsidR="00497BF5">
        <w:rPr>
          <w:rFonts w:ascii="Browallia New" w:hAnsi="Browallia New" w:cs="Browallia New" w:hint="cs"/>
          <w:sz w:val="28"/>
          <w:szCs w:val="28"/>
          <w:cs/>
        </w:rPr>
        <w:t>แก่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D328F2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D328F2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D328F2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E8EF794" w14:textId="77777777" w:rsidR="00402E81" w:rsidRPr="005D0215" w:rsidRDefault="00402E81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14" w:type="dxa"/>
        <w:tblInd w:w="426" w:type="dxa"/>
        <w:tblLook w:val="01E0" w:firstRow="1" w:lastRow="1" w:firstColumn="1" w:lastColumn="1" w:noHBand="0" w:noVBand="0"/>
      </w:tblPr>
      <w:tblGrid>
        <w:gridCol w:w="3561"/>
        <w:gridCol w:w="1134"/>
        <w:gridCol w:w="283"/>
        <w:gridCol w:w="1085"/>
        <w:gridCol w:w="282"/>
        <w:gridCol w:w="1140"/>
        <w:gridCol w:w="282"/>
        <w:gridCol w:w="1147"/>
      </w:tblGrid>
      <w:tr w:rsidR="00402E81" w:rsidRPr="005D0215" w14:paraId="122E9227" w14:textId="77777777" w:rsidTr="00D328F2">
        <w:tc>
          <w:tcPr>
            <w:tcW w:w="3561" w:type="dxa"/>
          </w:tcPr>
          <w:p w14:paraId="6DBCA2AF" w14:textId="77777777" w:rsidR="00402E81" w:rsidRPr="005D0215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53" w:type="dxa"/>
            <w:gridSpan w:val="7"/>
          </w:tcPr>
          <w:p w14:paraId="78B9FD12" w14:textId="77777777" w:rsidR="00402E81" w:rsidRPr="005D0215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02E81" w:rsidRPr="005D0215" w14:paraId="287B0640" w14:textId="77777777" w:rsidTr="00D328F2">
        <w:tc>
          <w:tcPr>
            <w:tcW w:w="3561" w:type="dxa"/>
          </w:tcPr>
          <w:p w14:paraId="1FA9AA54" w14:textId="77777777" w:rsidR="00402E81" w:rsidRPr="005D0215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53" w:type="dxa"/>
            <w:gridSpan w:val="7"/>
            <w:tcBorders>
              <w:bottom w:val="single" w:sz="4" w:space="0" w:color="auto"/>
            </w:tcBorders>
          </w:tcPr>
          <w:p w14:paraId="4AF808EB" w14:textId="77777777" w:rsidR="00402E81" w:rsidRPr="005D0215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402E81" w:rsidRPr="005D0215" w14:paraId="679F78A7" w14:textId="77777777" w:rsidTr="00D328F2">
        <w:trPr>
          <w:trHeight w:val="56"/>
        </w:trPr>
        <w:tc>
          <w:tcPr>
            <w:tcW w:w="3561" w:type="dxa"/>
          </w:tcPr>
          <w:p w14:paraId="12AB87CA" w14:textId="77777777" w:rsidR="00402E81" w:rsidRPr="005D0215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850F3F" w14:textId="77777777" w:rsidR="00402E81" w:rsidRPr="005D0215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5D021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มกราคม 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60A6CCEF" w14:textId="77777777" w:rsidR="00402E81" w:rsidRPr="005D0215" w:rsidRDefault="00402E81" w:rsidP="00402E8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A10DFFC" w14:textId="77777777" w:rsidR="00402E81" w:rsidRPr="005D0215" w:rsidRDefault="00402E81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 w:hanging="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746DCDB7" w14:textId="77777777" w:rsidR="00402E81" w:rsidRPr="005D0215" w:rsidRDefault="00402E81" w:rsidP="00402E8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379D965" w14:textId="77777777" w:rsidR="00402E81" w:rsidRPr="005D0215" w:rsidRDefault="00402E81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 w:hanging="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6495D187" w14:textId="77777777" w:rsidR="00402E81" w:rsidRPr="005D0215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2942014" w14:textId="5F6DD523" w:rsidR="00402E81" w:rsidRPr="005D0215" w:rsidRDefault="00D328F2" w:rsidP="000D1D4B">
            <w:pPr>
              <w:tabs>
                <w:tab w:val="clear" w:pos="4451"/>
                <w:tab w:val="left" w:pos="540"/>
              </w:tabs>
              <w:spacing w:line="240" w:lineRule="auto"/>
              <w:ind w:left="-114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 w:rsidR="00402E81"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02E81"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F52E70" w:rsidRPr="005D0215" w14:paraId="36CF32D8" w14:textId="77777777" w:rsidTr="00D328F2">
        <w:trPr>
          <w:trHeight w:val="56"/>
        </w:trPr>
        <w:tc>
          <w:tcPr>
            <w:tcW w:w="3561" w:type="dxa"/>
          </w:tcPr>
          <w:p w14:paraId="6BE49341" w14:textId="77777777" w:rsidR="00F52E70" w:rsidRPr="005D0215" w:rsidRDefault="00F52E70" w:rsidP="00F52E7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</w:t>
            </w:r>
            <w:r w:rsidR="004D0BD5" w:rsidRPr="005D021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ให้</w:t>
            </w: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กู้ยืมและดอกเบี้ยค้าง</w:t>
            </w:r>
            <w:r w:rsidRPr="005D021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1134" w:type="dxa"/>
            <w:vAlign w:val="bottom"/>
          </w:tcPr>
          <w:p w14:paraId="3AF216BB" w14:textId="77777777" w:rsidR="00F52E70" w:rsidRPr="005D0215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745ECFFC" w14:textId="77777777" w:rsidR="00F52E70" w:rsidRPr="005D0215" w:rsidRDefault="00F52E70" w:rsidP="00F52E7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745DDE65" w14:textId="77777777" w:rsidR="00F52E70" w:rsidRPr="005D0215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5029BF9A" w14:textId="77777777" w:rsidR="00F52E70" w:rsidRPr="005D0215" w:rsidRDefault="00F52E70" w:rsidP="00F52E7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6CA85AF9" w14:textId="77777777" w:rsidR="00F52E70" w:rsidRPr="005D0215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11B6EF1B" w14:textId="77777777" w:rsidR="00F52E70" w:rsidRPr="005D0215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31FFA0F9" w14:textId="77777777" w:rsidR="00F52E70" w:rsidRPr="005D0215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52E70" w:rsidRPr="005D0215" w14:paraId="4C5FFDE3" w14:textId="77777777" w:rsidTr="00D328F2">
        <w:trPr>
          <w:trHeight w:val="56"/>
        </w:trPr>
        <w:tc>
          <w:tcPr>
            <w:tcW w:w="3561" w:type="dxa"/>
          </w:tcPr>
          <w:p w14:paraId="45DE5FC3" w14:textId="77777777" w:rsidR="00F52E70" w:rsidRPr="005D0215" w:rsidRDefault="00F52E70" w:rsidP="00F52E7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5D021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ย่อย</w:t>
            </w:r>
          </w:p>
        </w:tc>
        <w:tc>
          <w:tcPr>
            <w:tcW w:w="1134" w:type="dxa"/>
            <w:vAlign w:val="bottom"/>
          </w:tcPr>
          <w:p w14:paraId="7F0C86C4" w14:textId="77777777" w:rsidR="00F52E70" w:rsidRPr="005D0215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E9AFF9F" w14:textId="77777777" w:rsidR="00F52E70" w:rsidRPr="005D0215" w:rsidRDefault="00F52E70" w:rsidP="003C0DD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3B4D3853" w14:textId="77777777" w:rsidR="00F52E70" w:rsidRPr="005D0215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1C769F85" w14:textId="77777777" w:rsidR="00F52E70" w:rsidRPr="005D0215" w:rsidRDefault="00F52E70" w:rsidP="003C0DD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DD28337" w14:textId="77777777" w:rsidR="00F52E70" w:rsidRPr="005D0215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60009CE9" w14:textId="77777777" w:rsidR="00F52E70" w:rsidRPr="005D0215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12907EDF" w14:textId="77777777" w:rsidR="00F52E70" w:rsidRPr="005D0215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0777" w:rsidRPr="005D0215" w14:paraId="68C9E2DF" w14:textId="77777777" w:rsidTr="00D328F2">
        <w:trPr>
          <w:trHeight w:val="56"/>
        </w:trPr>
        <w:tc>
          <w:tcPr>
            <w:tcW w:w="3561" w:type="dxa"/>
          </w:tcPr>
          <w:p w14:paraId="199BD53E" w14:textId="77777777" w:rsidR="00610777" w:rsidRPr="005D0215" w:rsidRDefault="00610777" w:rsidP="00610777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</w:t>
            </w:r>
          </w:p>
        </w:tc>
        <w:tc>
          <w:tcPr>
            <w:tcW w:w="1134" w:type="dxa"/>
          </w:tcPr>
          <w:p w14:paraId="0A5074F5" w14:textId="6C70B26B" w:rsidR="00610777" w:rsidRPr="005D0215" w:rsidRDefault="00610777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BA38EC7" w14:textId="77777777" w:rsidR="00610777" w:rsidRPr="005D0215" w:rsidRDefault="00610777" w:rsidP="00610777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5CA955D6" w14:textId="6E05DC0A" w:rsidR="00610777" w:rsidRPr="005D0215" w:rsidRDefault="00610777" w:rsidP="00610777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15,150</w:t>
            </w:r>
          </w:p>
        </w:tc>
        <w:tc>
          <w:tcPr>
            <w:tcW w:w="282" w:type="dxa"/>
            <w:vAlign w:val="bottom"/>
          </w:tcPr>
          <w:p w14:paraId="674EE202" w14:textId="77777777" w:rsidR="00610777" w:rsidRPr="005D0215" w:rsidRDefault="00610777" w:rsidP="00610777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58415CD0" w14:textId="4889F7FB" w:rsidR="00610777" w:rsidRPr="005D0215" w:rsidRDefault="00F814DE" w:rsidP="0061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0777" w:rsidRPr="005D0215">
              <w:rPr>
                <w:rFonts w:ascii="Browallia New" w:hAnsi="Browallia New" w:cs="Browallia New"/>
                <w:sz w:val="24"/>
                <w:szCs w:val="24"/>
              </w:rPr>
              <w:t>15,150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82" w:type="dxa"/>
            <w:vAlign w:val="bottom"/>
          </w:tcPr>
          <w:p w14:paraId="5E927B97" w14:textId="77777777" w:rsidR="00610777" w:rsidRPr="005D0215" w:rsidRDefault="00610777" w:rsidP="00610777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349C3C81" w14:textId="6C5A1037" w:rsidR="00610777" w:rsidRPr="005D0215" w:rsidRDefault="00610777" w:rsidP="001E7146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10777" w:rsidRPr="005D0215" w14:paraId="1B4C9F63" w14:textId="77777777" w:rsidTr="00D328F2">
        <w:trPr>
          <w:trHeight w:val="56"/>
        </w:trPr>
        <w:tc>
          <w:tcPr>
            <w:tcW w:w="3561" w:type="dxa"/>
          </w:tcPr>
          <w:p w14:paraId="24118631" w14:textId="77777777" w:rsidR="00610777" w:rsidRPr="005D0215" w:rsidRDefault="00610777" w:rsidP="00610777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ดอกเบี้ยค้าง</w:t>
            </w:r>
            <w:r w:rsidRPr="005D0215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55BEF8" w14:textId="10E27EC3" w:rsidR="00610777" w:rsidRPr="005D0215" w:rsidRDefault="00610777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78C20A3" w14:textId="77777777" w:rsidR="00610777" w:rsidRPr="005D0215" w:rsidRDefault="00610777" w:rsidP="00610777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5CCE04F" w14:textId="046F6353" w:rsidR="00610777" w:rsidRPr="005D0215" w:rsidRDefault="00610777" w:rsidP="00610777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282" w:type="dxa"/>
            <w:vAlign w:val="bottom"/>
          </w:tcPr>
          <w:p w14:paraId="5FC62165" w14:textId="77777777" w:rsidR="00610777" w:rsidRPr="005D0215" w:rsidRDefault="00610777" w:rsidP="00610777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EFC12B5" w14:textId="12256894" w:rsidR="00610777" w:rsidRPr="005D0215" w:rsidRDefault="00F814DE" w:rsidP="0061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0777" w:rsidRPr="005D0215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82" w:type="dxa"/>
            <w:vAlign w:val="bottom"/>
          </w:tcPr>
          <w:p w14:paraId="37667CA0" w14:textId="77777777" w:rsidR="00610777" w:rsidRPr="005D0215" w:rsidRDefault="00610777" w:rsidP="00610777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71C7DBEA" w14:textId="42C52701" w:rsidR="00610777" w:rsidRPr="005D0215" w:rsidRDefault="00610777" w:rsidP="001E7146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10777" w:rsidRPr="005D0215" w14:paraId="0808D5D1" w14:textId="77777777" w:rsidTr="00D328F2">
        <w:trPr>
          <w:trHeight w:val="56"/>
        </w:trPr>
        <w:tc>
          <w:tcPr>
            <w:tcW w:w="3561" w:type="dxa"/>
          </w:tcPr>
          <w:p w14:paraId="658B6AB6" w14:textId="77777777" w:rsidR="00610777" w:rsidRPr="005D0215" w:rsidRDefault="00610777" w:rsidP="00610777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089A87A" w14:textId="37306DBB" w:rsidR="00610777" w:rsidRPr="005D0215" w:rsidRDefault="00610777" w:rsidP="001E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C111A6D" w14:textId="77777777" w:rsidR="00610777" w:rsidRPr="005D0215" w:rsidRDefault="00610777" w:rsidP="00610777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2F93BA" w14:textId="59D05105" w:rsidR="00610777" w:rsidRPr="005D0215" w:rsidRDefault="00610777" w:rsidP="00610777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15,270</w:t>
            </w:r>
          </w:p>
        </w:tc>
        <w:tc>
          <w:tcPr>
            <w:tcW w:w="282" w:type="dxa"/>
            <w:vAlign w:val="bottom"/>
          </w:tcPr>
          <w:p w14:paraId="67430F06" w14:textId="77777777" w:rsidR="00610777" w:rsidRPr="005D0215" w:rsidRDefault="00610777" w:rsidP="00610777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</w:tcPr>
          <w:p w14:paraId="12A44BD3" w14:textId="598CB5D4" w:rsidR="00610777" w:rsidRPr="005D0215" w:rsidRDefault="00F814DE" w:rsidP="0061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0777" w:rsidRPr="005D0215">
              <w:rPr>
                <w:rFonts w:ascii="Browallia New" w:hAnsi="Browallia New" w:cs="Browallia New"/>
                <w:sz w:val="24"/>
                <w:szCs w:val="24"/>
              </w:rPr>
              <w:t>15,270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82" w:type="dxa"/>
            <w:vAlign w:val="bottom"/>
          </w:tcPr>
          <w:p w14:paraId="43FD8DAE" w14:textId="77777777" w:rsidR="00610777" w:rsidRPr="005D0215" w:rsidRDefault="00610777" w:rsidP="00610777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131369B" w14:textId="35C9CE71" w:rsidR="00610777" w:rsidRPr="005D0215" w:rsidRDefault="00610777" w:rsidP="001E7146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55FF6FFE" w14:textId="77777777" w:rsidR="00B706E7" w:rsidRPr="00027FB1" w:rsidRDefault="00B706E7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43783E89" w14:textId="77777777" w:rsidR="00854033" w:rsidRPr="008F2A3E" w:rsidRDefault="00854033" w:rsidP="000D1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เงินให้</w:t>
      </w:r>
      <w:r w:rsidR="00B96016" w:rsidRPr="008F2A3E">
        <w:rPr>
          <w:rFonts w:ascii="Browallia New" w:hAnsi="Browallia New" w:cs="Browallia New" w:hint="cs"/>
          <w:sz w:val="28"/>
          <w:szCs w:val="28"/>
          <w:cs/>
        </w:rPr>
        <w:t>กู้ยืมแก่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7703F0BF" w14:textId="77777777" w:rsidR="00854033" w:rsidRPr="00027FB1" w:rsidRDefault="00854033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</w:rPr>
      </w:pPr>
    </w:p>
    <w:p w14:paraId="6D37CD90" w14:textId="6C6CA2B7" w:rsidR="0049374F" w:rsidRPr="008F2A3E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รายการเคลื่อนไหวของเงินกู้ยืมและดอกเบี้ยค้าง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D328F2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D328F2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D328F2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0D60906" w14:textId="77777777" w:rsidR="0049374F" w:rsidRPr="00027FB1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871" w:type="dxa"/>
        <w:tblInd w:w="426" w:type="dxa"/>
        <w:tblLook w:val="01E0" w:firstRow="1" w:lastRow="1" w:firstColumn="1" w:lastColumn="1" w:noHBand="0" w:noVBand="0"/>
      </w:tblPr>
      <w:tblGrid>
        <w:gridCol w:w="3570"/>
        <w:gridCol w:w="1114"/>
        <w:gridCol w:w="283"/>
        <w:gridCol w:w="1078"/>
        <w:gridCol w:w="282"/>
        <w:gridCol w:w="1140"/>
        <w:gridCol w:w="282"/>
        <w:gridCol w:w="1122"/>
      </w:tblGrid>
      <w:tr w:rsidR="0049374F" w:rsidRPr="005D0215" w14:paraId="611A3D0D" w14:textId="77777777" w:rsidTr="00D328F2">
        <w:tc>
          <w:tcPr>
            <w:tcW w:w="3570" w:type="dxa"/>
          </w:tcPr>
          <w:p w14:paraId="7E24DA75" w14:textId="77777777" w:rsidR="0049374F" w:rsidRPr="005D0215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01" w:type="dxa"/>
            <w:gridSpan w:val="7"/>
          </w:tcPr>
          <w:p w14:paraId="66DDABF1" w14:textId="77777777" w:rsidR="0049374F" w:rsidRPr="005D0215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9374F" w:rsidRPr="005D0215" w14:paraId="676B742E" w14:textId="77777777" w:rsidTr="00D328F2">
        <w:tc>
          <w:tcPr>
            <w:tcW w:w="3570" w:type="dxa"/>
          </w:tcPr>
          <w:p w14:paraId="46A50945" w14:textId="77777777" w:rsidR="0049374F" w:rsidRPr="005D0215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446164F9" w14:textId="77777777" w:rsidR="0049374F" w:rsidRPr="005D0215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49374F" w:rsidRPr="005D0215" w14:paraId="75CC06CE" w14:textId="77777777" w:rsidTr="00D328F2">
        <w:trPr>
          <w:trHeight w:val="56"/>
        </w:trPr>
        <w:tc>
          <w:tcPr>
            <w:tcW w:w="3570" w:type="dxa"/>
          </w:tcPr>
          <w:p w14:paraId="2054ECBE" w14:textId="77777777" w:rsidR="0049374F" w:rsidRPr="005D0215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50AFB4E" w14:textId="77777777" w:rsidR="0049374F" w:rsidRPr="005D0215" w:rsidRDefault="0049374F" w:rsidP="00D328F2">
            <w:pPr>
              <w:tabs>
                <w:tab w:val="clear" w:pos="4451"/>
                <w:tab w:val="left" w:pos="540"/>
              </w:tabs>
              <w:spacing w:line="240" w:lineRule="auto"/>
              <w:ind w:left="-54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5D021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มกราคม 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4157C7B6" w14:textId="77777777" w:rsidR="0049374F" w:rsidRPr="005D0215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F956C01" w14:textId="77777777" w:rsidR="0049374F" w:rsidRPr="005D0215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25D48DF" w14:textId="77777777" w:rsidR="0049374F" w:rsidRPr="005D0215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FC132B5" w14:textId="77777777" w:rsidR="0049374F" w:rsidRPr="005D0215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41C31D3A" w14:textId="77777777" w:rsidR="0049374F" w:rsidRPr="005D0215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54511E2" w14:textId="126CB4F2" w:rsidR="0049374F" w:rsidRPr="005D0215" w:rsidRDefault="00D328F2" w:rsidP="00D328F2">
            <w:pPr>
              <w:tabs>
                <w:tab w:val="clear" w:pos="4451"/>
                <w:tab w:val="left" w:pos="540"/>
              </w:tabs>
              <w:spacing w:line="240" w:lineRule="auto"/>
              <w:ind w:left="-90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 w:rsidR="0049374F"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9374F"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49374F" w:rsidRPr="005D0215" w14:paraId="2A3E8FB3" w14:textId="77777777" w:rsidTr="00D328F2">
        <w:trPr>
          <w:trHeight w:val="113"/>
        </w:trPr>
        <w:tc>
          <w:tcPr>
            <w:tcW w:w="3570" w:type="dxa"/>
          </w:tcPr>
          <w:p w14:paraId="2F2E08D8" w14:textId="77777777" w:rsidR="0049374F" w:rsidRPr="005D0215" w:rsidRDefault="0049374F" w:rsidP="004D0BD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เงินกู้ยืมและดอกเบี้ยค้างจ่าย</w:t>
            </w:r>
          </w:p>
        </w:tc>
        <w:tc>
          <w:tcPr>
            <w:tcW w:w="1114" w:type="dxa"/>
          </w:tcPr>
          <w:p w14:paraId="141611A0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83" w:type="dxa"/>
          </w:tcPr>
          <w:p w14:paraId="2DAEE1B8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14:paraId="29162B55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82" w:type="dxa"/>
          </w:tcPr>
          <w:p w14:paraId="52892D66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40" w:type="dxa"/>
          </w:tcPr>
          <w:p w14:paraId="739F93DE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82" w:type="dxa"/>
          </w:tcPr>
          <w:p w14:paraId="4BF8A87B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22" w:type="dxa"/>
          </w:tcPr>
          <w:p w14:paraId="1D6441D7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</w:tr>
      <w:tr w:rsidR="0049374F" w:rsidRPr="005D0215" w14:paraId="397A3E77" w14:textId="77777777" w:rsidTr="00D328F2">
        <w:trPr>
          <w:trHeight w:val="113"/>
        </w:trPr>
        <w:tc>
          <w:tcPr>
            <w:tcW w:w="3570" w:type="dxa"/>
          </w:tcPr>
          <w:p w14:paraId="3D1BA184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5D021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ย่อย</w:t>
            </w:r>
          </w:p>
        </w:tc>
        <w:tc>
          <w:tcPr>
            <w:tcW w:w="1114" w:type="dxa"/>
          </w:tcPr>
          <w:p w14:paraId="68101679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83" w:type="dxa"/>
          </w:tcPr>
          <w:p w14:paraId="4C3B11C6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14:paraId="1125AF66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82" w:type="dxa"/>
          </w:tcPr>
          <w:p w14:paraId="6DC6A70E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40" w:type="dxa"/>
          </w:tcPr>
          <w:p w14:paraId="7903BD77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82" w:type="dxa"/>
          </w:tcPr>
          <w:p w14:paraId="1F888853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22" w:type="dxa"/>
          </w:tcPr>
          <w:p w14:paraId="53E2A900" w14:textId="77777777" w:rsidR="0049374F" w:rsidRPr="005D0215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</w:tr>
      <w:tr w:rsidR="00221FAC" w:rsidRPr="005D0215" w14:paraId="5450AD47" w14:textId="77777777" w:rsidTr="00D328F2">
        <w:trPr>
          <w:trHeight w:val="113"/>
        </w:trPr>
        <w:tc>
          <w:tcPr>
            <w:tcW w:w="3570" w:type="dxa"/>
          </w:tcPr>
          <w:p w14:paraId="21BB306D" w14:textId="77777777" w:rsidR="00221FAC" w:rsidRPr="005D0215" w:rsidRDefault="00221FAC" w:rsidP="00221FAC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</w:t>
            </w:r>
          </w:p>
        </w:tc>
        <w:tc>
          <w:tcPr>
            <w:tcW w:w="1114" w:type="dxa"/>
            <w:vAlign w:val="bottom"/>
          </w:tcPr>
          <w:p w14:paraId="253D8D3B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259,500</w:t>
            </w:r>
          </w:p>
        </w:tc>
        <w:tc>
          <w:tcPr>
            <w:tcW w:w="283" w:type="dxa"/>
            <w:vAlign w:val="bottom"/>
          </w:tcPr>
          <w:p w14:paraId="455FDCC9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9A5E862" w14:textId="5A37A33D" w:rsidR="00221FAC" w:rsidRPr="005D0215" w:rsidRDefault="00221FAC" w:rsidP="001E71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82" w:type="dxa"/>
            <w:vAlign w:val="bottom"/>
          </w:tcPr>
          <w:p w14:paraId="3CD0B784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E1D1A79" w14:textId="589887B5" w:rsidR="00221FAC" w:rsidRPr="005D0215" w:rsidRDefault="00F814DE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21FAC"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2D8D4D6E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20E034A7" w14:textId="3BAA33D6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244,500</w:t>
            </w:r>
          </w:p>
        </w:tc>
      </w:tr>
      <w:tr w:rsidR="00221FAC" w:rsidRPr="005D0215" w14:paraId="2727DCC7" w14:textId="77777777" w:rsidTr="00D328F2">
        <w:trPr>
          <w:trHeight w:val="113"/>
        </w:trPr>
        <w:tc>
          <w:tcPr>
            <w:tcW w:w="3570" w:type="dxa"/>
          </w:tcPr>
          <w:p w14:paraId="361468FE" w14:textId="77777777" w:rsidR="00221FAC" w:rsidRPr="005D0215" w:rsidRDefault="00221FAC" w:rsidP="00221FAC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ดอกเบี้ยค้าง</w:t>
            </w:r>
            <w:r w:rsidRPr="005D0215">
              <w:rPr>
                <w:rFonts w:ascii="Browallia New" w:hAnsi="Browallia New" w:cs="Browalli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1114" w:type="dxa"/>
            <w:vAlign w:val="bottom"/>
          </w:tcPr>
          <w:p w14:paraId="480C96D7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2,505</w:t>
            </w:r>
          </w:p>
        </w:tc>
        <w:tc>
          <w:tcPr>
            <w:tcW w:w="283" w:type="dxa"/>
            <w:vAlign w:val="bottom"/>
          </w:tcPr>
          <w:p w14:paraId="26038349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FD03E70" w14:textId="0B9370DD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7,243</w:t>
            </w:r>
          </w:p>
        </w:tc>
        <w:tc>
          <w:tcPr>
            <w:tcW w:w="282" w:type="dxa"/>
            <w:vAlign w:val="bottom"/>
          </w:tcPr>
          <w:p w14:paraId="22F8545D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BC92910" w14:textId="374134AC" w:rsidR="00221FAC" w:rsidRPr="005D0215" w:rsidRDefault="00F814DE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21FAC"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7,370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5F3903E8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2957C4DB" w14:textId="46090160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2,378</w:t>
            </w:r>
          </w:p>
        </w:tc>
      </w:tr>
      <w:tr w:rsidR="00221FAC" w:rsidRPr="005D0215" w14:paraId="6E1004D7" w14:textId="77777777" w:rsidTr="00D328F2">
        <w:trPr>
          <w:trHeight w:val="113"/>
        </w:trPr>
        <w:tc>
          <w:tcPr>
            <w:tcW w:w="3570" w:type="dxa"/>
          </w:tcPr>
          <w:p w14:paraId="3F4D8241" w14:textId="77777777" w:rsidR="00221FAC" w:rsidRPr="005D0215" w:rsidRDefault="00221FAC" w:rsidP="00221FAC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8AC7CA" w14:textId="77777777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283" w:type="dxa"/>
            <w:vAlign w:val="bottom"/>
          </w:tcPr>
          <w:p w14:paraId="361F517F" w14:textId="77777777" w:rsidR="00221FAC" w:rsidRPr="005D0215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A86490E" w14:textId="6286ABD8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7,243</w:t>
            </w:r>
          </w:p>
        </w:tc>
        <w:tc>
          <w:tcPr>
            <w:tcW w:w="282" w:type="dxa"/>
            <w:vAlign w:val="bottom"/>
          </w:tcPr>
          <w:p w14:paraId="3CAD88B6" w14:textId="77777777" w:rsidR="00221FAC" w:rsidRPr="005D0215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6273CC" w14:textId="03CDC8F8" w:rsidR="00221FAC" w:rsidRPr="005D0215" w:rsidRDefault="00F814DE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21FAC"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22,370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24015677" w14:textId="77777777" w:rsidR="00221FAC" w:rsidRPr="005D0215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5EE8A6" w14:textId="1218721A" w:rsidR="00221FAC" w:rsidRPr="005D0215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246,878</w:t>
            </w:r>
          </w:p>
        </w:tc>
      </w:tr>
    </w:tbl>
    <w:p w14:paraId="77969274" w14:textId="77777777" w:rsidR="0049374F" w:rsidRPr="000D1D4B" w:rsidRDefault="0049374F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667D7123" w14:textId="77777777" w:rsidR="00EE542D" w:rsidRDefault="00402E81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0DF5012A" w14:textId="77777777" w:rsidR="009A5996" w:rsidRPr="00027FB1" w:rsidRDefault="009A5996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cs/>
          <w:lang w:val="en-GB"/>
        </w:rPr>
      </w:pPr>
    </w:p>
    <w:p w14:paraId="0690EED8" w14:textId="08A3813A" w:rsidR="00477C94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สินค้าคงเหลือ 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–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สุทธิ</w:t>
      </w:r>
    </w:p>
    <w:p w14:paraId="03A14B37" w14:textId="5DCF38D9" w:rsidR="00F814DE" w:rsidRPr="00027FB1" w:rsidRDefault="00F814DE" w:rsidP="00F8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tbl>
      <w:tblPr>
        <w:tblW w:w="889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00"/>
        <w:gridCol w:w="1143"/>
        <w:gridCol w:w="240"/>
        <w:gridCol w:w="1085"/>
        <w:gridCol w:w="7"/>
        <w:gridCol w:w="235"/>
        <w:gridCol w:w="7"/>
        <w:gridCol w:w="1162"/>
        <w:gridCol w:w="242"/>
        <w:gridCol w:w="1171"/>
      </w:tblGrid>
      <w:tr w:rsidR="00F814DE" w:rsidRPr="005D0215" w14:paraId="578188BE" w14:textId="77777777" w:rsidTr="00F814DE">
        <w:trPr>
          <w:cantSplit/>
          <w:tblHeader/>
        </w:trPr>
        <w:tc>
          <w:tcPr>
            <w:tcW w:w="3600" w:type="dxa"/>
            <w:vAlign w:val="center"/>
          </w:tcPr>
          <w:p w14:paraId="46FEED79" w14:textId="77777777" w:rsidR="00F814DE" w:rsidRPr="005D0215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92" w:type="dxa"/>
            <w:gridSpan w:val="9"/>
          </w:tcPr>
          <w:p w14:paraId="3CE926C8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F814DE" w:rsidRPr="005D0215" w14:paraId="40EBF563" w14:textId="77777777" w:rsidTr="00F814DE">
        <w:trPr>
          <w:cantSplit/>
          <w:tblHeader/>
        </w:trPr>
        <w:tc>
          <w:tcPr>
            <w:tcW w:w="3600" w:type="dxa"/>
            <w:vAlign w:val="center"/>
          </w:tcPr>
          <w:p w14:paraId="1F67C2CF" w14:textId="77777777" w:rsidR="00F814DE" w:rsidRPr="005D0215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8" w:type="dxa"/>
            <w:gridSpan w:val="3"/>
            <w:tcBorders>
              <w:bottom w:val="single" w:sz="4" w:space="0" w:color="auto"/>
            </w:tcBorders>
          </w:tcPr>
          <w:p w14:paraId="6AA9343F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784645CD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82" w:type="dxa"/>
            <w:gridSpan w:val="4"/>
            <w:tcBorders>
              <w:bottom w:val="single" w:sz="4" w:space="0" w:color="auto"/>
            </w:tcBorders>
          </w:tcPr>
          <w:p w14:paraId="3AF0BF69" w14:textId="77777777" w:rsidR="00F814DE" w:rsidRPr="005D0215" w:rsidRDefault="00F814DE" w:rsidP="0090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814DE" w:rsidRPr="005D0215" w14:paraId="4442A93B" w14:textId="77777777" w:rsidTr="00F814DE">
        <w:trPr>
          <w:cantSplit/>
          <w:tblHeader/>
        </w:trPr>
        <w:tc>
          <w:tcPr>
            <w:tcW w:w="3600" w:type="dxa"/>
            <w:vAlign w:val="center"/>
          </w:tcPr>
          <w:p w14:paraId="3731B36D" w14:textId="77777777" w:rsidR="00F814DE" w:rsidRPr="005D0215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8BD3BFC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  <w:p w14:paraId="5EB2EECA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240" w:type="dxa"/>
          </w:tcPr>
          <w:p w14:paraId="117F96B9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bottom"/>
          </w:tcPr>
          <w:p w14:paraId="66C5FACA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7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ธันวาคม</w:t>
            </w:r>
          </w:p>
          <w:p w14:paraId="54331171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42" w:type="dxa"/>
            <w:gridSpan w:val="2"/>
          </w:tcPr>
          <w:p w14:paraId="4630F1C5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5EB7E49D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1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  <w:p w14:paraId="4FCA30E7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242" w:type="dxa"/>
          </w:tcPr>
          <w:p w14:paraId="1AC2EDE7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32D848B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5D02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5D0215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F814DE" w:rsidRPr="005D0215" w14:paraId="563A247B" w14:textId="77777777" w:rsidTr="00F814DE">
        <w:trPr>
          <w:cantSplit/>
        </w:trPr>
        <w:tc>
          <w:tcPr>
            <w:tcW w:w="3600" w:type="dxa"/>
            <w:vAlign w:val="center"/>
          </w:tcPr>
          <w:p w14:paraId="4C630304" w14:textId="7DEF00DD" w:rsidR="00F814DE" w:rsidRPr="005D0215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0D778E57" w14:textId="77777777" w:rsidR="00F814DE" w:rsidRPr="005D0215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</w:tcPr>
          <w:p w14:paraId="3E9C69EF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198D6DC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2F777204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145DD0DB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6E222D62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303401E9" w14:textId="77777777" w:rsidR="00F814DE" w:rsidRPr="005D0215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2DDF" w:rsidRPr="005D0215" w14:paraId="04ED4B8A" w14:textId="77777777" w:rsidTr="00F814DE">
        <w:trPr>
          <w:cantSplit/>
        </w:trPr>
        <w:tc>
          <w:tcPr>
            <w:tcW w:w="3600" w:type="dxa"/>
          </w:tcPr>
          <w:p w14:paraId="0F965E8D" w14:textId="0D36E50A" w:rsidR="00512DDF" w:rsidRPr="005D0215" w:rsidRDefault="00512DDF" w:rsidP="00512DD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43" w:type="dxa"/>
          </w:tcPr>
          <w:p w14:paraId="16B5EEDD" w14:textId="3D241685" w:rsidR="00512DDF" w:rsidRPr="00CF2166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DD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333,391</w:t>
            </w:r>
          </w:p>
        </w:tc>
        <w:tc>
          <w:tcPr>
            <w:tcW w:w="240" w:type="dxa"/>
          </w:tcPr>
          <w:p w14:paraId="5C994B22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FE42FB0" w14:textId="516D6502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245,750</w:t>
            </w:r>
          </w:p>
        </w:tc>
        <w:tc>
          <w:tcPr>
            <w:tcW w:w="242" w:type="dxa"/>
            <w:gridSpan w:val="2"/>
          </w:tcPr>
          <w:p w14:paraId="7006790E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435F13AF" w14:textId="34665662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333,391</w:t>
            </w:r>
          </w:p>
        </w:tc>
        <w:tc>
          <w:tcPr>
            <w:tcW w:w="242" w:type="dxa"/>
          </w:tcPr>
          <w:p w14:paraId="3182F552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080A0EFA" w14:textId="02DB29F3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245,750</w:t>
            </w:r>
          </w:p>
        </w:tc>
      </w:tr>
      <w:tr w:rsidR="00512DDF" w:rsidRPr="005D0215" w14:paraId="1D59F341" w14:textId="77777777" w:rsidTr="00F814DE">
        <w:trPr>
          <w:cantSplit/>
        </w:trPr>
        <w:tc>
          <w:tcPr>
            <w:tcW w:w="3600" w:type="dxa"/>
          </w:tcPr>
          <w:p w14:paraId="3E663481" w14:textId="0DFD78F1" w:rsidR="00512DDF" w:rsidRPr="005D0215" w:rsidRDefault="00512DDF" w:rsidP="00512DD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143" w:type="dxa"/>
          </w:tcPr>
          <w:p w14:paraId="71F90729" w14:textId="61C34F46" w:rsidR="00512DDF" w:rsidRPr="00CF2166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DDF">
              <w:rPr>
                <w:rFonts w:ascii="Browallia New" w:hAnsi="Browallia New" w:cs="Browallia New"/>
                <w:sz w:val="24"/>
                <w:szCs w:val="24"/>
                <w:lang w:val="en-GB"/>
              </w:rPr>
              <w:t>182,080</w:t>
            </w:r>
          </w:p>
        </w:tc>
        <w:tc>
          <w:tcPr>
            <w:tcW w:w="240" w:type="dxa"/>
          </w:tcPr>
          <w:p w14:paraId="7994A8FA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57236D0A" w14:textId="6CC8DA43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167,360</w:t>
            </w:r>
          </w:p>
        </w:tc>
        <w:tc>
          <w:tcPr>
            <w:tcW w:w="242" w:type="dxa"/>
            <w:gridSpan w:val="2"/>
          </w:tcPr>
          <w:p w14:paraId="051AF9F8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6F450B1" w14:textId="550CBDA0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182,080</w:t>
            </w:r>
          </w:p>
        </w:tc>
        <w:tc>
          <w:tcPr>
            <w:tcW w:w="242" w:type="dxa"/>
          </w:tcPr>
          <w:p w14:paraId="15C89FF2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4CACD451" w14:textId="2CE50B26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167,360</w:t>
            </w:r>
          </w:p>
        </w:tc>
      </w:tr>
      <w:tr w:rsidR="00512DDF" w:rsidRPr="005D0215" w14:paraId="6FFE2EE8" w14:textId="77777777" w:rsidTr="00F814DE">
        <w:trPr>
          <w:cantSplit/>
        </w:trPr>
        <w:tc>
          <w:tcPr>
            <w:tcW w:w="3600" w:type="dxa"/>
          </w:tcPr>
          <w:p w14:paraId="1E77A1E2" w14:textId="620BD076" w:rsidR="00512DDF" w:rsidRPr="005D0215" w:rsidRDefault="00512DDF" w:rsidP="00512DD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วัตถุดิบและอะไหล่</w:t>
            </w:r>
          </w:p>
        </w:tc>
        <w:tc>
          <w:tcPr>
            <w:tcW w:w="1143" w:type="dxa"/>
          </w:tcPr>
          <w:p w14:paraId="6E8A3025" w14:textId="4F1EFF9E" w:rsidR="00512DDF" w:rsidRPr="00CF2166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DDF">
              <w:rPr>
                <w:rFonts w:ascii="Browallia New" w:hAnsi="Browallia New" w:cs="Browallia New"/>
                <w:sz w:val="24"/>
                <w:szCs w:val="24"/>
                <w:lang w:val="en-GB"/>
              </w:rPr>
              <w:t>72,299</w:t>
            </w:r>
          </w:p>
        </w:tc>
        <w:tc>
          <w:tcPr>
            <w:tcW w:w="240" w:type="dxa"/>
          </w:tcPr>
          <w:p w14:paraId="4665DB80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CA2923E" w14:textId="706A22B0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66,958</w:t>
            </w:r>
          </w:p>
        </w:tc>
        <w:tc>
          <w:tcPr>
            <w:tcW w:w="242" w:type="dxa"/>
            <w:gridSpan w:val="2"/>
          </w:tcPr>
          <w:p w14:paraId="13D13F13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D6D7A9E" w14:textId="64D37CAA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69,935</w:t>
            </w:r>
          </w:p>
        </w:tc>
        <w:tc>
          <w:tcPr>
            <w:tcW w:w="242" w:type="dxa"/>
          </w:tcPr>
          <w:p w14:paraId="4C05DA83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179CA8A3" w14:textId="69E9694D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66,958</w:t>
            </w:r>
          </w:p>
        </w:tc>
      </w:tr>
      <w:tr w:rsidR="00512DDF" w:rsidRPr="005D0215" w14:paraId="67FC6B0E" w14:textId="77777777" w:rsidTr="00F814DE">
        <w:trPr>
          <w:cantSplit/>
        </w:trPr>
        <w:tc>
          <w:tcPr>
            <w:tcW w:w="3600" w:type="dxa"/>
          </w:tcPr>
          <w:p w14:paraId="055A753E" w14:textId="63A42E23" w:rsidR="00512DDF" w:rsidRPr="005D0215" w:rsidRDefault="00512DDF" w:rsidP="00512DD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A5081D8" w14:textId="38DEAB26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DD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44A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12DD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240" w:type="dxa"/>
          </w:tcPr>
          <w:p w14:paraId="7D922FC1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6C3EFBB7" w14:textId="32C1BEF0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242" w:type="dxa"/>
            <w:gridSpan w:val="2"/>
          </w:tcPr>
          <w:p w14:paraId="474B9E61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B07D5AA" w14:textId="5917B6A3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1,207</w:t>
            </w:r>
          </w:p>
        </w:tc>
        <w:tc>
          <w:tcPr>
            <w:tcW w:w="242" w:type="dxa"/>
          </w:tcPr>
          <w:p w14:paraId="369CC036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6AF36" w14:textId="3A799E2B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</w:tr>
      <w:tr w:rsidR="00512DDF" w:rsidRPr="005D0215" w14:paraId="5C000547" w14:textId="77777777" w:rsidTr="00CE1A19">
        <w:trPr>
          <w:cantSplit/>
        </w:trPr>
        <w:tc>
          <w:tcPr>
            <w:tcW w:w="3600" w:type="dxa"/>
          </w:tcPr>
          <w:p w14:paraId="2C25AC84" w14:textId="2C8ADAFE" w:rsidR="00512DDF" w:rsidRPr="005D0215" w:rsidRDefault="00512DDF" w:rsidP="00512DD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C57FF5F" w14:textId="05975C95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DDF">
              <w:rPr>
                <w:rFonts w:ascii="Browallia New" w:hAnsi="Browallia New" w:cs="Browallia New"/>
                <w:sz w:val="24"/>
                <w:szCs w:val="24"/>
                <w:lang w:val="en-GB"/>
              </w:rPr>
              <w:t>588,977</w:t>
            </w:r>
          </w:p>
        </w:tc>
        <w:tc>
          <w:tcPr>
            <w:tcW w:w="240" w:type="dxa"/>
          </w:tcPr>
          <w:p w14:paraId="16ECBAED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</w:tcPr>
          <w:p w14:paraId="12CBE0A8" w14:textId="4DC6C08C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480,410</w:t>
            </w:r>
          </w:p>
        </w:tc>
        <w:tc>
          <w:tcPr>
            <w:tcW w:w="242" w:type="dxa"/>
            <w:gridSpan w:val="2"/>
          </w:tcPr>
          <w:p w14:paraId="3276363E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C0BBE9D" w14:textId="4158C227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586,613</w:t>
            </w:r>
          </w:p>
        </w:tc>
        <w:tc>
          <w:tcPr>
            <w:tcW w:w="242" w:type="dxa"/>
          </w:tcPr>
          <w:p w14:paraId="699C81EC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31225C" w14:textId="66B5A060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480,410</w:t>
            </w:r>
          </w:p>
        </w:tc>
      </w:tr>
      <w:tr w:rsidR="00512DDF" w:rsidRPr="005D0215" w14:paraId="101DC109" w14:textId="77777777" w:rsidTr="00CE1A19">
        <w:trPr>
          <w:cantSplit/>
        </w:trPr>
        <w:tc>
          <w:tcPr>
            <w:tcW w:w="3600" w:type="dxa"/>
          </w:tcPr>
          <w:p w14:paraId="1C9A9E7D" w14:textId="660019CA" w:rsidR="00512DDF" w:rsidRPr="005D0215" w:rsidRDefault="00512DDF" w:rsidP="00512DD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5D021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3" w:type="dxa"/>
          </w:tcPr>
          <w:p w14:paraId="72BEE66B" w14:textId="5A6EDBC8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E1A19">
              <w:rPr>
                <w:rFonts w:ascii="Browallia New" w:hAnsi="Browallia New" w:cs="Browallia New"/>
                <w:sz w:val="24"/>
                <w:szCs w:val="24"/>
              </w:rPr>
              <w:t>1,914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</w:tcPr>
          <w:p w14:paraId="209A7BE0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618F1485" w14:textId="5CD5A003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(3,254)</w:t>
            </w:r>
          </w:p>
        </w:tc>
        <w:tc>
          <w:tcPr>
            <w:tcW w:w="242" w:type="dxa"/>
            <w:gridSpan w:val="2"/>
          </w:tcPr>
          <w:p w14:paraId="49130B7B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AAC4D5D" w14:textId="7F9FB29F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E1A19">
              <w:rPr>
                <w:rFonts w:ascii="Browallia New" w:hAnsi="Browallia New" w:cs="Browallia New"/>
                <w:sz w:val="24"/>
                <w:szCs w:val="24"/>
                <w:lang w:val="en-GB"/>
              </w:rPr>
              <w:t>1,914</w:t>
            </w: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2" w:type="dxa"/>
          </w:tcPr>
          <w:p w14:paraId="3F20E744" w14:textId="77777777" w:rsidR="00512DDF" w:rsidRPr="005D0215" w:rsidRDefault="00512DDF" w:rsidP="0051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</w:tcPr>
          <w:p w14:paraId="6C54E68E" w14:textId="60D66B06" w:rsidR="00512DDF" w:rsidRPr="005D0215" w:rsidRDefault="00512DDF" w:rsidP="005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(3,254)</w:t>
            </w:r>
          </w:p>
        </w:tc>
      </w:tr>
      <w:tr w:rsidR="00027FB1" w:rsidRPr="005D0215" w14:paraId="56D96340" w14:textId="77777777" w:rsidTr="00CE1A19">
        <w:trPr>
          <w:cantSplit/>
        </w:trPr>
        <w:tc>
          <w:tcPr>
            <w:tcW w:w="3600" w:type="dxa"/>
          </w:tcPr>
          <w:p w14:paraId="059DD033" w14:textId="5BCD6459" w:rsidR="00027FB1" w:rsidRPr="00CE1A19" w:rsidRDefault="00027FB1" w:rsidP="00027FB1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bookmarkStart w:id="2" w:name="_Hlk521668581"/>
            <w:r w:rsidRPr="00CE1A1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ค่าเผื่อมูลค่าสินค้าลดลง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248DB91" w14:textId="176260F9" w:rsidR="00027FB1" w:rsidRPr="00027FB1" w:rsidRDefault="00027FB1" w:rsidP="00027F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(9,656)</w:t>
            </w:r>
          </w:p>
        </w:tc>
        <w:tc>
          <w:tcPr>
            <w:tcW w:w="240" w:type="dxa"/>
          </w:tcPr>
          <w:p w14:paraId="101C1582" w14:textId="77777777" w:rsidR="00027FB1" w:rsidRPr="00CE1A19" w:rsidRDefault="00027FB1" w:rsidP="0002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2071C8D0" w14:textId="4A811970" w:rsidR="00027FB1" w:rsidRPr="00CE1A19" w:rsidRDefault="00027FB1" w:rsidP="00027F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42" w:type="dxa"/>
            <w:gridSpan w:val="2"/>
          </w:tcPr>
          <w:p w14:paraId="483189F6" w14:textId="77777777" w:rsidR="00027FB1" w:rsidRPr="00CE1A19" w:rsidRDefault="00027FB1" w:rsidP="0002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867743" w14:textId="73249BA0" w:rsidR="00027FB1" w:rsidRPr="00CE1A19" w:rsidRDefault="00027FB1" w:rsidP="00027F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(9,656)</w:t>
            </w:r>
          </w:p>
        </w:tc>
        <w:tc>
          <w:tcPr>
            <w:tcW w:w="242" w:type="dxa"/>
          </w:tcPr>
          <w:p w14:paraId="549A1776" w14:textId="77777777" w:rsidR="00027FB1" w:rsidRPr="00CE1A19" w:rsidRDefault="00027FB1" w:rsidP="0002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2E6B4" w14:textId="537188CE" w:rsidR="00027FB1" w:rsidRPr="00CE1A19" w:rsidRDefault="00027FB1" w:rsidP="00027F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bookmarkEnd w:id="2"/>
      <w:tr w:rsidR="00027FB1" w:rsidRPr="005D0215" w14:paraId="4BD1AEC9" w14:textId="77777777" w:rsidTr="00F814DE">
        <w:trPr>
          <w:cantSplit/>
        </w:trPr>
        <w:tc>
          <w:tcPr>
            <w:tcW w:w="3600" w:type="dxa"/>
          </w:tcPr>
          <w:p w14:paraId="59A3DA04" w14:textId="0B459987" w:rsidR="00027FB1" w:rsidRPr="005D0215" w:rsidRDefault="00027FB1" w:rsidP="00027FB1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021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7DEFB4CD" w14:textId="7E600AED" w:rsidR="00027FB1" w:rsidRPr="005D0215" w:rsidRDefault="00027FB1" w:rsidP="00027F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DD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77,407</w:t>
            </w:r>
          </w:p>
        </w:tc>
        <w:tc>
          <w:tcPr>
            <w:tcW w:w="240" w:type="dxa"/>
          </w:tcPr>
          <w:p w14:paraId="6FF80525" w14:textId="77777777" w:rsidR="00027FB1" w:rsidRPr="005D0215" w:rsidRDefault="00027FB1" w:rsidP="0002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8EA5335" w14:textId="0A68752D" w:rsidR="00027FB1" w:rsidRPr="005D0215" w:rsidRDefault="00027FB1" w:rsidP="00027F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477,156</w:t>
            </w:r>
          </w:p>
        </w:tc>
        <w:tc>
          <w:tcPr>
            <w:tcW w:w="242" w:type="dxa"/>
            <w:gridSpan w:val="2"/>
          </w:tcPr>
          <w:p w14:paraId="7086C7FB" w14:textId="77777777" w:rsidR="00027FB1" w:rsidRPr="005D0215" w:rsidRDefault="00027FB1" w:rsidP="0002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7DB2DD11" w14:textId="3EF372C7" w:rsidR="00027FB1" w:rsidRPr="005D0215" w:rsidRDefault="00027FB1" w:rsidP="00027F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575,043</w:t>
            </w:r>
          </w:p>
        </w:tc>
        <w:tc>
          <w:tcPr>
            <w:tcW w:w="242" w:type="dxa"/>
          </w:tcPr>
          <w:p w14:paraId="51D7E32A" w14:textId="77777777" w:rsidR="00027FB1" w:rsidRPr="005D0215" w:rsidRDefault="00027FB1" w:rsidP="0002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232A430" w14:textId="1CD4B174" w:rsidR="00027FB1" w:rsidRPr="005D0215" w:rsidRDefault="00027FB1" w:rsidP="00027FB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0215">
              <w:rPr>
                <w:rFonts w:ascii="Browallia New" w:hAnsi="Browallia New" w:cs="Browallia New"/>
                <w:sz w:val="24"/>
                <w:szCs w:val="24"/>
                <w:lang w:val="en-GB"/>
              </w:rPr>
              <w:t>477,156</w:t>
            </w:r>
          </w:p>
        </w:tc>
      </w:tr>
    </w:tbl>
    <w:p w14:paraId="3018ED9E" w14:textId="0F6C561F" w:rsidR="008B601D" w:rsidRPr="008F2A3E" w:rsidRDefault="008B601D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ในระหว่างงวด รายการเคลื่อนไหวของค่าเผื่อสินค้าเสื่อมคุณภาพ</w:t>
      </w:r>
      <w:r w:rsidR="004B11EE">
        <w:rPr>
          <w:rFonts w:ascii="Browallia New" w:hAnsi="Browallia New" w:cs="Browallia New" w:hint="cs"/>
          <w:sz w:val="28"/>
          <w:szCs w:val="28"/>
          <w:cs/>
        </w:rPr>
        <w:t>และมูลค่าของสินค้าลดลง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47609B71" w14:textId="77777777" w:rsidR="008B601D" w:rsidRPr="002B0ABD" w:rsidRDefault="008B601D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78"/>
        <w:gridCol w:w="236"/>
        <w:gridCol w:w="1800"/>
        <w:gridCol w:w="270"/>
        <w:gridCol w:w="1784"/>
      </w:tblGrid>
      <w:tr w:rsidR="008B601D" w:rsidRPr="00482A5D" w14:paraId="5372F7D0" w14:textId="77777777" w:rsidTr="000E61BD">
        <w:tc>
          <w:tcPr>
            <w:tcW w:w="4878" w:type="dxa"/>
          </w:tcPr>
          <w:p w14:paraId="60381E1B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90" w:type="dxa"/>
            <w:gridSpan w:val="4"/>
          </w:tcPr>
          <w:p w14:paraId="63E7ECC4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8B601D" w:rsidRPr="00482A5D" w14:paraId="25EAAA13" w14:textId="77777777" w:rsidTr="002B0ABD">
        <w:trPr>
          <w:trHeight w:val="351"/>
        </w:trPr>
        <w:tc>
          <w:tcPr>
            <w:tcW w:w="4878" w:type="dxa"/>
          </w:tcPr>
          <w:p w14:paraId="7C99D3E1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625F77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54" w:type="dxa"/>
            <w:gridSpan w:val="3"/>
            <w:tcBorders>
              <w:bottom w:val="single" w:sz="4" w:space="0" w:color="auto"/>
            </w:tcBorders>
          </w:tcPr>
          <w:p w14:paraId="3CF53478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A5D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งบการเงินรวมและ</w:t>
            </w:r>
            <w:r w:rsidRPr="00482A5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8B601D" w:rsidRPr="00482A5D" w14:paraId="5176746C" w14:textId="77777777" w:rsidTr="002B0ABD">
        <w:trPr>
          <w:trHeight w:val="351"/>
        </w:trPr>
        <w:tc>
          <w:tcPr>
            <w:tcW w:w="4878" w:type="dxa"/>
          </w:tcPr>
          <w:p w14:paraId="368B6382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754C71" w14:textId="77777777" w:rsidR="008B601D" w:rsidRPr="00482A5D" w:rsidRDefault="008B601D" w:rsidP="00304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025933" w14:textId="0DF33D9B" w:rsidR="008B601D" w:rsidRPr="00482A5D" w:rsidRDefault="002B0ABD" w:rsidP="00304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482A5D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8B601D" w:rsidRPr="00482A5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B601D" w:rsidRPr="00482A5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0424E4AE" w14:textId="77777777" w:rsidR="008B601D" w:rsidRPr="00482A5D" w:rsidRDefault="008B601D" w:rsidP="00304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vAlign w:val="bottom"/>
          </w:tcPr>
          <w:p w14:paraId="166590F3" w14:textId="77777777" w:rsidR="008B601D" w:rsidRPr="00482A5D" w:rsidRDefault="008B601D" w:rsidP="00304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6"/>
                <w:szCs w:val="26"/>
                <w:lang w:bidi="lo-LA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82A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482A5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D6B1A" w:rsidRPr="00482A5D">
              <w:rPr>
                <w:rFonts w:ascii="Browallia New" w:hAnsi="Browallia New" w:cs="DokChampa"/>
                <w:sz w:val="26"/>
                <w:szCs w:val="26"/>
                <w:lang w:bidi="lo-LA"/>
              </w:rPr>
              <w:t>60</w:t>
            </w:r>
          </w:p>
        </w:tc>
      </w:tr>
      <w:tr w:rsidR="008B601D" w:rsidRPr="00482A5D" w14:paraId="750C5DD6" w14:textId="77777777" w:rsidTr="002B0ABD">
        <w:trPr>
          <w:trHeight w:val="271"/>
        </w:trPr>
        <w:tc>
          <w:tcPr>
            <w:tcW w:w="4878" w:type="dxa"/>
          </w:tcPr>
          <w:p w14:paraId="485D2B46" w14:textId="77777777" w:rsidR="008B601D" w:rsidRPr="00482A5D" w:rsidRDefault="008B601D" w:rsidP="003049B6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95206AE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D70A6B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B7701B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06548F5C" w14:textId="77777777" w:rsidR="008B601D" w:rsidRPr="00482A5D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1BD" w:rsidRPr="00482A5D" w14:paraId="4AD7180E" w14:textId="77777777" w:rsidTr="002B0ABD">
        <w:trPr>
          <w:trHeight w:val="113"/>
        </w:trPr>
        <w:tc>
          <w:tcPr>
            <w:tcW w:w="4878" w:type="dxa"/>
          </w:tcPr>
          <w:p w14:paraId="7678DB64" w14:textId="77777777" w:rsidR="000E61BD" w:rsidRPr="00482A5D" w:rsidRDefault="000E61BD" w:rsidP="000E61BD">
            <w:pPr>
              <w:pStyle w:val="a4"/>
              <w:widowControl/>
              <w:ind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Pr="00482A5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 w:rsidRPr="00482A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</w:t>
            </w:r>
            <w:r w:rsidRPr="00482A5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158586E3" w14:textId="77777777" w:rsidR="000E61BD" w:rsidRPr="00482A5D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E947A2C" w14:textId="7C60CC75" w:rsidR="000E61BD" w:rsidRPr="00482A5D" w:rsidRDefault="000E61BD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</w:rPr>
              <w:t>3,254</w:t>
            </w:r>
          </w:p>
        </w:tc>
        <w:tc>
          <w:tcPr>
            <w:tcW w:w="270" w:type="dxa"/>
          </w:tcPr>
          <w:p w14:paraId="611FBD4E" w14:textId="77777777" w:rsidR="000E61BD" w:rsidRPr="00482A5D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4" w:type="dxa"/>
          </w:tcPr>
          <w:p w14:paraId="19AE3294" w14:textId="77777777" w:rsidR="000E61BD" w:rsidRPr="00482A5D" w:rsidRDefault="000E61BD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</w:rPr>
              <w:t>4,121</w:t>
            </w:r>
          </w:p>
        </w:tc>
      </w:tr>
      <w:tr w:rsidR="00EA1B00" w:rsidRPr="00482A5D" w14:paraId="3D7DC222" w14:textId="77777777" w:rsidTr="002B0ABD">
        <w:trPr>
          <w:trHeight w:val="113"/>
        </w:trPr>
        <w:tc>
          <w:tcPr>
            <w:tcW w:w="4878" w:type="dxa"/>
          </w:tcPr>
          <w:p w14:paraId="5010A6EA" w14:textId="438CF856" w:rsidR="00EA1B00" w:rsidRPr="00482A5D" w:rsidRDefault="00EA1B00" w:rsidP="000E61BD">
            <w:pPr>
              <w:pStyle w:val="a4"/>
              <w:widowControl/>
              <w:ind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A5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36" w:type="dxa"/>
          </w:tcPr>
          <w:p w14:paraId="29E03E2B" w14:textId="77777777" w:rsidR="00EA1B00" w:rsidRPr="00482A5D" w:rsidRDefault="00EA1B00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ABDC553" w14:textId="45756255" w:rsidR="00EA1B00" w:rsidRPr="00482A5D" w:rsidRDefault="00EA1B0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</w:rPr>
              <w:t>9,656</w:t>
            </w:r>
          </w:p>
        </w:tc>
        <w:tc>
          <w:tcPr>
            <w:tcW w:w="270" w:type="dxa"/>
          </w:tcPr>
          <w:p w14:paraId="7D47C27D" w14:textId="77777777" w:rsidR="00EA1B00" w:rsidRPr="00482A5D" w:rsidRDefault="00EA1B00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4" w:type="dxa"/>
          </w:tcPr>
          <w:p w14:paraId="44FD1E3C" w14:textId="418EF634" w:rsidR="00EA1B00" w:rsidRPr="00482A5D" w:rsidRDefault="008C550D" w:rsidP="008C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      </w:t>
            </w:r>
            <w:r w:rsidR="00482A5D" w:rsidRPr="00482A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1B00" w:rsidRPr="00482A5D" w14:paraId="2A07DBB7" w14:textId="77777777" w:rsidTr="002B0ABD">
        <w:trPr>
          <w:trHeight w:val="113"/>
        </w:trPr>
        <w:tc>
          <w:tcPr>
            <w:tcW w:w="4878" w:type="dxa"/>
          </w:tcPr>
          <w:p w14:paraId="38C2A515" w14:textId="77777777" w:rsidR="00EA1B00" w:rsidRPr="00482A5D" w:rsidRDefault="00EA1B00" w:rsidP="00EA1B00">
            <w:pPr>
              <w:pStyle w:val="a4"/>
              <w:widowControl/>
              <w:ind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236" w:type="dxa"/>
          </w:tcPr>
          <w:p w14:paraId="1E43E1DC" w14:textId="77777777" w:rsidR="00EA1B00" w:rsidRPr="00482A5D" w:rsidRDefault="00EA1B00" w:rsidP="00EA1B00">
            <w:pPr>
              <w:pStyle w:val="a4"/>
              <w:widowControl/>
              <w:ind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3C767C" w14:textId="1CFE962B" w:rsidR="00EA1B00" w:rsidRPr="00482A5D" w:rsidRDefault="00EA1B00" w:rsidP="00EA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82A5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1</w:t>
            </w:r>
            <w:r w:rsidRPr="00482A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A5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340</w:t>
            </w:r>
            <w:r w:rsidRPr="00482A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039A4A6B" w14:textId="77777777" w:rsidR="00EA1B00" w:rsidRPr="00482A5D" w:rsidRDefault="00EA1B00" w:rsidP="00EA1B00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51259667" w14:textId="77777777" w:rsidR="00EA1B00" w:rsidRPr="00482A5D" w:rsidRDefault="00EA1B00" w:rsidP="00EA1B00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82A5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482A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1B00" w:rsidRPr="00482A5D" w14:paraId="76E607DB" w14:textId="77777777" w:rsidTr="002B0ABD">
        <w:trPr>
          <w:trHeight w:val="299"/>
        </w:trPr>
        <w:tc>
          <w:tcPr>
            <w:tcW w:w="4878" w:type="dxa"/>
          </w:tcPr>
          <w:p w14:paraId="0A84BD59" w14:textId="77777777" w:rsidR="00EA1B00" w:rsidRPr="00482A5D" w:rsidRDefault="00EA1B00" w:rsidP="00EA1B00">
            <w:pPr>
              <w:pStyle w:val="a4"/>
              <w:widowControl/>
              <w:ind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A5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ยอดสิ้นงวด</w:t>
            </w:r>
            <w:r w:rsidRPr="00482A5D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82A5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2160A5D9" w14:textId="77777777" w:rsidR="00EA1B00" w:rsidRPr="00482A5D" w:rsidRDefault="00EA1B00" w:rsidP="00EA1B00">
            <w:pPr>
              <w:pStyle w:val="a4"/>
              <w:widowControl/>
              <w:ind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</w:tcPr>
          <w:p w14:paraId="13C7373F" w14:textId="030810C4" w:rsidR="00EA1B00" w:rsidRPr="00482A5D" w:rsidRDefault="00EA1B00" w:rsidP="00EA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</w:rPr>
              <w:t>11,570</w:t>
            </w:r>
          </w:p>
        </w:tc>
        <w:tc>
          <w:tcPr>
            <w:tcW w:w="270" w:type="dxa"/>
          </w:tcPr>
          <w:p w14:paraId="5C9F3551" w14:textId="77777777" w:rsidR="00EA1B00" w:rsidRPr="00482A5D" w:rsidRDefault="00EA1B00" w:rsidP="00EA1B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12" w:space="0" w:color="auto"/>
            </w:tcBorders>
          </w:tcPr>
          <w:p w14:paraId="62CD3E90" w14:textId="77777777" w:rsidR="00EA1B00" w:rsidRPr="00482A5D" w:rsidRDefault="00EA1B00" w:rsidP="00EA1B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A5D">
              <w:rPr>
                <w:rFonts w:ascii="Browallia New" w:hAnsi="Browallia New" w:cs="Browallia New"/>
                <w:sz w:val="26"/>
                <w:szCs w:val="26"/>
              </w:rPr>
              <w:t>3,254</w:t>
            </w:r>
          </w:p>
        </w:tc>
      </w:tr>
    </w:tbl>
    <w:p w14:paraId="2C11D3D1" w14:textId="7A056B74" w:rsidR="00B706E7" w:rsidRDefault="00B70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2F7BDA3" w14:textId="77777777" w:rsidR="00572677" w:rsidRPr="008F2A3E" w:rsidRDefault="00572677" w:rsidP="0057267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เงินลงทุนในหลักทรัพย์เผื่อขาย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และเงินลงทุนทั่วไป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–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สุทธิ</w:t>
      </w:r>
    </w:p>
    <w:p w14:paraId="3532DF59" w14:textId="77777777" w:rsidR="00572677" w:rsidRPr="008F2A3E" w:rsidRDefault="00572677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BAF1798" w14:textId="77777777" w:rsidR="00572677" w:rsidRPr="008F2A3E" w:rsidRDefault="00572677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เงินลงทุนในหลักทรัพย์เผื่อขาย</w:t>
      </w:r>
    </w:p>
    <w:p w14:paraId="07292040" w14:textId="77777777" w:rsidR="00DA15D9" w:rsidRPr="008F2A3E" w:rsidRDefault="00DA15D9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30"/>
        <w:gridCol w:w="900"/>
        <w:gridCol w:w="900"/>
        <w:gridCol w:w="900"/>
        <w:gridCol w:w="900"/>
        <w:gridCol w:w="900"/>
        <w:gridCol w:w="900"/>
      </w:tblGrid>
      <w:tr w:rsidR="00DA15D9" w:rsidRPr="008F2A3E" w14:paraId="19551DAD" w14:textId="77777777" w:rsidTr="0091210F">
        <w:trPr>
          <w:cantSplit/>
          <w:trHeight w:val="283"/>
        </w:trPr>
        <w:tc>
          <w:tcPr>
            <w:tcW w:w="3630" w:type="dxa"/>
          </w:tcPr>
          <w:p w14:paraId="4FC6FECE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A1096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CB059D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A31792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C3D70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hideMark/>
          </w:tcPr>
          <w:p w14:paraId="5C5DE633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A15D9" w:rsidRPr="008F2A3E" w14:paraId="59D64846" w14:textId="77777777" w:rsidTr="0091210F">
        <w:trPr>
          <w:cantSplit/>
          <w:trHeight w:val="283"/>
        </w:trPr>
        <w:tc>
          <w:tcPr>
            <w:tcW w:w="3630" w:type="dxa"/>
          </w:tcPr>
          <w:p w14:paraId="716045F1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00" w:type="dxa"/>
            <w:gridSpan w:val="6"/>
          </w:tcPr>
          <w:p w14:paraId="1568356D" w14:textId="77777777" w:rsidR="00DA15D9" w:rsidRPr="008F2A3E" w:rsidRDefault="00DA15D9" w:rsidP="0091210F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DA15D9" w:rsidRPr="008F2A3E" w14:paraId="497836D7" w14:textId="77777777" w:rsidTr="0091210F">
        <w:trPr>
          <w:cantSplit/>
          <w:trHeight w:val="306"/>
        </w:trPr>
        <w:tc>
          <w:tcPr>
            <w:tcW w:w="3630" w:type="dxa"/>
          </w:tcPr>
          <w:p w14:paraId="0C9F8FAE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6057CF6A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23BD011B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24E03C5B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DA15D9" w:rsidRPr="008F2A3E" w14:paraId="4AC9AC88" w14:textId="77777777" w:rsidTr="0091210F">
        <w:trPr>
          <w:cantSplit/>
          <w:trHeight w:val="306"/>
        </w:trPr>
        <w:tc>
          <w:tcPr>
            <w:tcW w:w="3630" w:type="dxa"/>
          </w:tcPr>
          <w:p w14:paraId="23DCB065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467E7CF" w14:textId="4FFB496D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B0AB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B0ABD"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0134D73B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63319C8B" w14:textId="2A2F90A5" w:rsidR="00DA15D9" w:rsidRPr="008F2A3E" w:rsidRDefault="002B0ABD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014F5D7D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5CC22CF2" w14:textId="5373B814" w:rsidR="00DA15D9" w:rsidRPr="008F2A3E" w:rsidRDefault="002B0ABD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20432406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796D14" w:rsidRPr="008F2A3E" w14:paraId="6B5D441C" w14:textId="77777777" w:rsidTr="0091210F">
        <w:trPr>
          <w:cantSplit/>
          <w:trHeight w:val="207"/>
        </w:trPr>
        <w:tc>
          <w:tcPr>
            <w:tcW w:w="3630" w:type="dxa"/>
          </w:tcPr>
          <w:p w14:paraId="35ECB9A5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9AB96B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2BC82CD7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396D0E52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B2DF1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E3B56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272258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61BD" w:rsidRPr="008F2A3E" w14:paraId="05EF8032" w14:textId="77777777" w:rsidTr="0091210F">
        <w:trPr>
          <w:cantSplit/>
          <w:trHeight w:val="207"/>
        </w:trPr>
        <w:tc>
          <w:tcPr>
            <w:tcW w:w="3630" w:type="dxa"/>
          </w:tcPr>
          <w:p w14:paraId="740AE493" w14:textId="77777777" w:rsidR="000E61BD" w:rsidRPr="000C3FE3" w:rsidRDefault="000E61BD" w:rsidP="000E61BD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- 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บริษัท มิลล์คอน สตีล จำกัด 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มหาชน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0EFC5B9" w14:textId="33D39759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</w:tcPr>
          <w:p w14:paraId="698140D1" w14:textId="635F962D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</w:rPr>
              <w:t>729,900</w:t>
            </w:r>
          </w:p>
        </w:tc>
        <w:tc>
          <w:tcPr>
            <w:tcW w:w="900" w:type="dxa"/>
          </w:tcPr>
          <w:p w14:paraId="1EA0805F" w14:textId="60278C16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ED07A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D07A2">
              <w:rPr>
                <w:rFonts w:ascii="Browallia New" w:hAnsi="Browallia New" w:cs="Browallia New"/>
                <w:sz w:val="24"/>
                <w:szCs w:val="24"/>
              </w:rPr>
              <w:t>97</w:t>
            </w:r>
          </w:p>
        </w:tc>
        <w:tc>
          <w:tcPr>
            <w:tcW w:w="900" w:type="dxa"/>
          </w:tcPr>
          <w:p w14:paraId="0E698C50" w14:textId="7AA09DAB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ED07A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D07A2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900" w:type="dxa"/>
          </w:tcPr>
          <w:p w14:paraId="02389DB3" w14:textId="6BCE25D5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900" w:type="dxa"/>
          </w:tcPr>
          <w:p w14:paraId="51069E30" w14:textId="77777777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0E61BD" w:rsidRPr="008F2A3E" w14:paraId="1FE9CB1C" w14:textId="77777777" w:rsidTr="004732BD">
        <w:trPr>
          <w:cantSplit/>
          <w:trHeight w:val="327"/>
        </w:trPr>
        <w:tc>
          <w:tcPr>
            <w:tcW w:w="3630" w:type="dxa"/>
            <w:hideMark/>
          </w:tcPr>
          <w:p w14:paraId="50159FBB" w14:textId="77777777" w:rsidR="000E61BD" w:rsidRPr="008F2A3E" w:rsidRDefault="000E61BD" w:rsidP="000E61BD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กำไร (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) 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900" w:type="dxa"/>
            <w:vAlign w:val="bottom"/>
          </w:tcPr>
          <w:p w14:paraId="689DB128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A23EC6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4EF357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4065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E56332" w14:textId="5E8E5DEE" w:rsidR="000E61BD" w:rsidRPr="008F2A3E" w:rsidRDefault="000E61BD" w:rsidP="000E61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ED07A2">
              <w:rPr>
                <w:rFonts w:ascii="Browallia New" w:hAnsi="Browallia New" w:cs="Browallia New"/>
                <w:sz w:val="24"/>
                <w:szCs w:val="24"/>
              </w:rPr>
              <w:t>204,688</w:t>
            </w:r>
            <w:r w:rsidRPr="00ED07A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01B3C6C" w14:textId="77777777" w:rsidR="000E61BD" w:rsidRPr="008F2A3E" w:rsidRDefault="000E61BD" w:rsidP="000E61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5,523</w:t>
            </w:r>
          </w:p>
        </w:tc>
      </w:tr>
      <w:tr w:rsidR="000E61BD" w:rsidRPr="008F2A3E" w14:paraId="0AD20AAC" w14:textId="77777777" w:rsidTr="0091210F">
        <w:trPr>
          <w:cantSplit/>
          <w:trHeight w:val="327"/>
        </w:trPr>
        <w:tc>
          <w:tcPr>
            <w:tcW w:w="3630" w:type="dxa"/>
          </w:tcPr>
          <w:p w14:paraId="6721BCC6" w14:textId="77777777" w:rsidR="000E61BD" w:rsidRPr="008F2A3E" w:rsidRDefault="000E61BD" w:rsidP="000E61BD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- สุทธิ</w:t>
            </w:r>
          </w:p>
        </w:tc>
        <w:tc>
          <w:tcPr>
            <w:tcW w:w="900" w:type="dxa"/>
            <w:vAlign w:val="bottom"/>
          </w:tcPr>
          <w:p w14:paraId="1453DC56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89200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460422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196930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E5324D" w14:textId="16B64F8D" w:rsidR="000E61BD" w:rsidRPr="008F2A3E" w:rsidRDefault="000E61BD" w:rsidP="000E61BD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</w:rPr>
              <w:t>1,074,413</w:t>
            </w:r>
          </w:p>
        </w:tc>
        <w:tc>
          <w:tcPr>
            <w:tcW w:w="900" w:type="dxa"/>
            <w:vAlign w:val="bottom"/>
          </w:tcPr>
          <w:p w14:paraId="12C781FA" w14:textId="77777777" w:rsidR="000E61BD" w:rsidRPr="008F2A3E" w:rsidRDefault="000E61BD" w:rsidP="000E61BD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1,284,624</w:t>
            </w:r>
          </w:p>
        </w:tc>
      </w:tr>
    </w:tbl>
    <w:p w14:paraId="1968BB9E" w14:textId="77777777" w:rsidR="001A0039" w:rsidRPr="008F2A3E" w:rsidRDefault="001A0039" w:rsidP="00473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EA1B56" w14:textId="77777777" w:rsidR="001D1FAF" w:rsidRDefault="00BE586B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  <w:r w:rsidRPr="006D54BE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2B0ABD">
        <w:rPr>
          <w:rFonts w:ascii="Browallia New" w:hAnsi="Browallia New" w:cs="Browallia New" w:hint="cs"/>
          <w:sz w:val="28"/>
          <w:szCs w:val="28"/>
          <w:cs/>
        </w:rPr>
        <w:t>หกเดือน</w:t>
      </w:r>
      <w:r w:rsidRPr="006D54BE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6D54B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54BE">
        <w:rPr>
          <w:rFonts w:ascii="Browallia New" w:hAnsi="Browallia New" w:cs="Browallia New"/>
          <w:sz w:val="28"/>
          <w:szCs w:val="28"/>
        </w:rPr>
        <w:t xml:space="preserve">2561 </w:t>
      </w:r>
      <w:r w:rsidRPr="006D54BE">
        <w:rPr>
          <w:rFonts w:ascii="Browallia New" w:hAnsi="Browallia New" w:cs="Browallia New"/>
          <w:sz w:val="28"/>
          <w:szCs w:val="28"/>
          <w:cs/>
        </w:rPr>
        <w:t xml:space="preserve">บริษัท มิลล์คอน สตีล จำกัด </w:t>
      </w:r>
      <w:r w:rsidRPr="006D54BE">
        <w:rPr>
          <w:rFonts w:ascii="Browallia New" w:hAnsi="Browallia New" w:cs="Browallia New"/>
          <w:sz w:val="28"/>
          <w:szCs w:val="28"/>
        </w:rPr>
        <w:t>(</w:t>
      </w:r>
      <w:r w:rsidRPr="006D54BE">
        <w:rPr>
          <w:rFonts w:ascii="Browallia New" w:hAnsi="Browallia New" w:cs="Browallia New"/>
          <w:sz w:val="28"/>
          <w:szCs w:val="28"/>
          <w:cs/>
        </w:rPr>
        <w:t>มหาชน</w:t>
      </w:r>
      <w:r w:rsidRPr="006D54BE">
        <w:rPr>
          <w:rFonts w:ascii="Browallia New" w:hAnsi="Browallia New" w:cs="Browallia New"/>
          <w:sz w:val="28"/>
          <w:szCs w:val="28"/>
        </w:rPr>
        <w:t>)</w:t>
      </w:r>
      <w:r w:rsidRPr="006D54BE">
        <w:rPr>
          <w:rFonts w:ascii="Browallia New" w:hAnsi="Browallia New" w:cs="Browallia New" w:hint="cs"/>
          <w:sz w:val="28"/>
          <w:szCs w:val="28"/>
          <w:cs/>
        </w:rPr>
        <w:t xml:space="preserve"> มีการเพิ่มทุน เป็นผลให้สัดส่วนการลงทุนของบริษัทลดลงร้อย</w:t>
      </w:r>
      <w:r w:rsidRPr="008C3091">
        <w:rPr>
          <w:rFonts w:ascii="Browallia New" w:hAnsi="Browallia New" w:cs="Browallia New" w:hint="cs"/>
          <w:sz w:val="28"/>
          <w:szCs w:val="28"/>
          <w:cs/>
        </w:rPr>
        <w:t xml:space="preserve">ละ </w:t>
      </w:r>
      <w:r w:rsidR="000C3FE3" w:rsidRPr="008C3091">
        <w:rPr>
          <w:rFonts w:ascii="Browallia New" w:hAnsi="Browallia New" w:cs="Browallia New"/>
          <w:sz w:val="28"/>
          <w:szCs w:val="28"/>
        </w:rPr>
        <w:t xml:space="preserve">0.93 </w:t>
      </w:r>
      <w:r w:rsidRPr="008C3091">
        <w:rPr>
          <w:rFonts w:ascii="Browallia New" w:hAnsi="Browallia New" w:cs="Browallia New" w:hint="cs"/>
          <w:sz w:val="28"/>
          <w:szCs w:val="28"/>
          <w:cs/>
        </w:rPr>
        <w:t xml:space="preserve">จากร้อยละ </w:t>
      </w:r>
      <w:r w:rsidR="000C3FE3" w:rsidRPr="008C3091">
        <w:rPr>
          <w:rFonts w:ascii="Browallia New" w:hAnsi="Browallia New" w:cs="Browallia New"/>
          <w:sz w:val="28"/>
          <w:szCs w:val="28"/>
        </w:rPr>
        <w:t>18.90</w:t>
      </w:r>
      <w:r w:rsidRPr="008C3091">
        <w:rPr>
          <w:rFonts w:ascii="Browallia New" w:hAnsi="Browallia New" w:cs="Browallia New" w:hint="cs"/>
          <w:sz w:val="28"/>
          <w:szCs w:val="28"/>
          <w:cs/>
        </w:rPr>
        <w:t xml:space="preserve"> เป็นร้อยละ</w:t>
      </w:r>
      <w:r w:rsidR="000C3FE3" w:rsidRPr="008C3091">
        <w:rPr>
          <w:rFonts w:ascii="Browallia New" w:hAnsi="Browallia New" w:cs="Browallia New"/>
          <w:sz w:val="28"/>
          <w:szCs w:val="28"/>
        </w:rPr>
        <w:t xml:space="preserve"> 17.97</w:t>
      </w:r>
    </w:p>
    <w:p w14:paraId="5C4D54CB" w14:textId="77777777" w:rsidR="001D1FAF" w:rsidRDefault="001D1FAF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343400A0" w14:textId="2F6B50E9" w:rsidR="00916230" w:rsidRDefault="001D1FAF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27C40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ในระหว่างงวดหกเดือนสิ้นสุดวันที่ </w:t>
      </w:r>
      <w:r w:rsidRPr="00427C40">
        <w:rPr>
          <w:rFonts w:ascii="Browallia New" w:hAnsi="Browallia New" w:cs="Browallia New"/>
          <w:sz w:val="28"/>
          <w:szCs w:val="28"/>
        </w:rPr>
        <w:t xml:space="preserve">30 </w:t>
      </w:r>
      <w:r w:rsidRPr="00427C40">
        <w:rPr>
          <w:rFonts w:ascii="Browallia New" w:hAnsi="Browallia New" w:cs="Browallia New" w:hint="cs"/>
          <w:sz w:val="28"/>
          <w:szCs w:val="28"/>
          <w:cs/>
        </w:rPr>
        <w:t xml:space="preserve">มิถุนายน </w:t>
      </w:r>
      <w:r w:rsidRPr="00427C40">
        <w:rPr>
          <w:rFonts w:ascii="Browallia New" w:hAnsi="Browallia New" w:cs="Browallia New"/>
          <w:sz w:val="28"/>
          <w:szCs w:val="28"/>
        </w:rPr>
        <w:t xml:space="preserve">2561 </w:t>
      </w:r>
      <w:r w:rsidR="00BE19E3" w:rsidRPr="00427C40">
        <w:rPr>
          <w:rFonts w:ascii="Browallia New" w:hAnsi="Browallia New" w:cs="Browallia New" w:hint="cs"/>
          <w:sz w:val="28"/>
          <w:szCs w:val="28"/>
          <w:cs/>
        </w:rPr>
        <w:t>บริษัทได้รับ</w:t>
      </w:r>
      <w:r w:rsidR="00020DCE" w:rsidRPr="00427C40">
        <w:rPr>
          <w:rFonts w:ascii="Browallia New" w:hAnsi="Browallia New" w:cs="Browallia New" w:hint="cs"/>
          <w:sz w:val="28"/>
          <w:szCs w:val="28"/>
          <w:cs/>
        </w:rPr>
        <w:t>หุ้นปัน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>ผล</w:t>
      </w:r>
      <w:r w:rsidR="00020DCE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8C3091">
        <w:rPr>
          <w:rFonts w:ascii="Browallia New" w:hAnsi="Browallia New" w:cs="Browallia New" w:hint="cs"/>
          <w:sz w:val="28"/>
          <w:szCs w:val="28"/>
          <w:cs/>
        </w:rPr>
        <w:t xml:space="preserve">บริษัท มิลล์คอน สตีล จำกัด (มหาชน) 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>ในอัตรา</w:t>
      </w:r>
      <w:r w:rsidR="00020DCE">
        <w:rPr>
          <w:rFonts w:ascii="Browallia New" w:hAnsi="Browallia New" w:cs="Browallia New" w:hint="cs"/>
          <w:sz w:val="28"/>
          <w:szCs w:val="28"/>
          <w:cs/>
        </w:rPr>
        <w:t xml:space="preserve">หุ้นละ </w:t>
      </w:r>
      <w:r w:rsidR="00020DCE">
        <w:rPr>
          <w:rFonts w:ascii="Browallia New" w:hAnsi="Browallia New" w:cs="Browallia New"/>
          <w:sz w:val="28"/>
          <w:szCs w:val="28"/>
        </w:rPr>
        <w:t xml:space="preserve">0.0267 </w:t>
      </w:r>
      <w:r w:rsidR="00020DCE">
        <w:rPr>
          <w:rFonts w:ascii="Browallia New" w:hAnsi="Browallia New" w:cs="Browallia New" w:hint="cs"/>
          <w:sz w:val="28"/>
          <w:szCs w:val="28"/>
          <w:cs/>
        </w:rPr>
        <w:t>บาท ในอัตรา</w:t>
      </w:r>
      <w:r w:rsidR="00020DCE">
        <w:rPr>
          <w:rFonts w:ascii="Browallia New" w:hAnsi="Browallia New" w:cs="Browallia New"/>
          <w:sz w:val="28"/>
          <w:szCs w:val="28"/>
        </w:rPr>
        <w:t xml:space="preserve"> </w:t>
      </w:r>
      <w:r w:rsidR="00020DCE" w:rsidRPr="00964F37">
        <w:rPr>
          <w:rFonts w:ascii="Browallia New" w:hAnsi="Browallia New" w:cs="Browallia New"/>
          <w:sz w:val="28"/>
          <w:szCs w:val="28"/>
        </w:rPr>
        <w:t xml:space="preserve">15 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="00CF65AC">
        <w:rPr>
          <w:rFonts w:ascii="Browallia New" w:hAnsi="Browallia New" w:cs="Browallia New" w:hint="cs"/>
          <w:sz w:val="28"/>
          <w:szCs w:val="28"/>
          <w:cs/>
        </w:rPr>
        <w:t>เดิม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 xml:space="preserve">ต่อ </w:t>
      </w:r>
      <w:r w:rsidR="00020DCE" w:rsidRPr="00964F37">
        <w:rPr>
          <w:rFonts w:ascii="Browallia New" w:hAnsi="Browallia New" w:cs="Browallia New"/>
          <w:sz w:val="28"/>
          <w:szCs w:val="28"/>
        </w:rPr>
        <w:t xml:space="preserve">1 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="00020DCE" w:rsidRPr="00BB2B1A">
        <w:rPr>
          <w:rFonts w:ascii="Browallia New" w:hAnsi="Browallia New" w:cs="Browallia New" w:hint="cs"/>
          <w:sz w:val="28"/>
          <w:szCs w:val="28"/>
          <w:cs/>
        </w:rPr>
        <w:t xml:space="preserve">ปันผล รวมเฉพาะส่วนของบริษัทที่ลงทุนเป็นจำนวน </w:t>
      </w:r>
      <w:r w:rsidR="00020DCE" w:rsidRPr="00BB2B1A">
        <w:rPr>
          <w:rFonts w:ascii="Browallia New" w:hAnsi="Browallia New" w:cs="Browallia New"/>
          <w:sz w:val="28"/>
          <w:szCs w:val="28"/>
        </w:rPr>
        <w:t xml:space="preserve">48.66 </w:t>
      </w:r>
      <w:r w:rsidR="00020DCE" w:rsidRPr="00BB2B1A">
        <w:rPr>
          <w:rFonts w:ascii="Browallia New" w:hAnsi="Browallia New" w:cs="Browallia New" w:hint="cs"/>
          <w:sz w:val="28"/>
          <w:szCs w:val="28"/>
          <w:cs/>
        </w:rPr>
        <w:t>ล้านหุ้น</w:t>
      </w:r>
      <w:r w:rsidR="004B11EE">
        <w:rPr>
          <w:rFonts w:ascii="Browallia New" w:hAnsi="Browallia New" w:cs="Browallia New" w:hint="cs"/>
          <w:sz w:val="28"/>
          <w:szCs w:val="28"/>
          <w:cs/>
        </w:rPr>
        <w:t xml:space="preserve"> ซึ่งไม่ทำให้สัดส่วนการลงทุนเปลี่ยนแปลง</w:t>
      </w:r>
      <w:r w:rsidR="00020DCE" w:rsidRPr="00BB2B1A">
        <w:rPr>
          <w:rFonts w:ascii="Browallia New" w:hAnsi="Browallia New" w:cs="Browallia New"/>
          <w:sz w:val="28"/>
          <w:szCs w:val="28"/>
        </w:rPr>
        <w:t xml:space="preserve"> </w:t>
      </w:r>
      <w:r w:rsidR="00020DCE" w:rsidRPr="00BB2B1A">
        <w:rPr>
          <w:rFonts w:ascii="Browallia New" w:hAnsi="Browallia New" w:cs="Browallia New" w:hint="cs"/>
          <w:sz w:val="28"/>
          <w:szCs w:val="28"/>
          <w:cs/>
        </w:rPr>
        <w:t>และเงินปันผล</w:t>
      </w:r>
      <w:r w:rsidR="00020DCE">
        <w:rPr>
          <w:rFonts w:ascii="Browallia New" w:hAnsi="Browallia New" w:cs="Browallia New" w:hint="cs"/>
          <w:sz w:val="28"/>
          <w:szCs w:val="28"/>
          <w:cs/>
        </w:rPr>
        <w:t xml:space="preserve">ในอัตราหุ้นละ </w:t>
      </w:r>
      <w:r w:rsidR="00020DCE">
        <w:rPr>
          <w:rFonts w:ascii="Browallia New" w:hAnsi="Browallia New" w:cs="Browallia New"/>
          <w:sz w:val="28"/>
          <w:szCs w:val="28"/>
        </w:rPr>
        <w:t xml:space="preserve">0.0033 </w:t>
      </w:r>
      <w:r w:rsidR="00020DCE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4B11EE">
        <w:rPr>
          <w:rFonts w:ascii="Browallia New" w:hAnsi="Browallia New" w:cs="Browallia New" w:hint="cs"/>
          <w:sz w:val="28"/>
          <w:szCs w:val="28"/>
          <w:cs/>
        </w:rPr>
        <w:t xml:space="preserve"> เป็นจำนวนเงิน </w:t>
      </w:r>
      <w:r w:rsidR="004B11EE">
        <w:rPr>
          <w:rFonts w:ascii="Browallia New" w:hAnsi="Browallia New" w:cs="Browallia New"/>
          <w:sz w:val="28"/>
          <w:szCs w:val="28"/>
        </w:rPr>
        <w:t xml:space="preserve">2.41 </w:t>
      </w:r>
      <w:r w:rsidR="004B11EE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020DCE">
        <w:rPr>
          <w:rFonts w:ascii="Browallia New" w:hAnsi="Browallia New" w:cs="Browallia New" w:hint="cs"/>
          <w:sz w:val="28"/>
          <w:szCs w:val="28"/>
          <w:cs/>
        </w:rPr>
        <w:t xml:space="preserve"> เพื่อรองรับภาษีหัก ณ ที่จ่าย รวมปันผล</w:t>
      </w:r>
      <w:r w:rsidR="00BB2B1A">
        <w:rPr>
          <w:rFonts w:ascii="Browallia New" w:hAnsi="Browallia New" w:cs="Browallia New" w:hint="cs"/>
          <w:sz w:val="28"/>
          <w:szCs w:val="28"/>
          <w:cs/>
        </w:rPr>
        <w:t>รับ</w:t>
      </w:r>
      <w:r w:rsidR="004B11EE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="00020DC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20DCE">
        <w:rPr>
          <w:rFonts w:ascii="Browallia New" w:hAnsi="Browallia New" w:cs="Browallia New"/>
          <w:sz w:val="28"/>
          <w:szCs w:val="28"/>
        </w:rPr>
        <w:t xml:space="preserve">0.03 </w:t>
      </w:r>
      <w:r w:rsidR="00020DCE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="00BB2B1A">
        <w:rPr>
          <w:rFonts w:ascii="Browallia New" w:hAnsi="Browallia New" w:cs="Browallia New"/>
          <w:sz w:val="28"/>
          <w:szCs w:val="28"/>
        </w:rPr>
        <w:t xml:space="preserve"> </w:t>
      </w:r>
    </w:p>
    <w:p w14:paraId="4A08D935" w14:textId="77777777" w:rsidR="00A25D57" w:rsidRPr="00BE586B" w:rsidRDefault="00A25D57" w:rsidP="00BE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1CB56FA" w14:textId="77777777" w:rsidR="005D0215" w:rsidRDefault="005D0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081B359" w14:textId="1CE7C05C" w:rsidR="00EE542D" w:rsidRDefault="00DA15D9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รายการเคลื่อนไหวสำหรับงวด</w:t>
      </w:r>
      <w:r w:rsidR="002B0ABD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ของเงินลงทุน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8F2A3E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ACA4928" w14:textId="77777777" w:rsidR="006F0042" w:rsidRPr="008F2A3E" w:rsidRDefault="006F0042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52"/>
        <w:gridCol w:w="338"/>
        <w:gridCol w:w="1980"/>
        <w:gridCol w:w="270"/>
        <w:gridCol w:w="2090"/>
      </w:tblGrid>
      <w:tr w:rsidR="00DA15D9" w:rsidRPr="005D0215" w14:paraId="7809E01F" w14:textId="77777777" w:rsidTr="0091210F">
        <w:tc>
          <w:tcPr>
            <w:tcW w:w="4252" w:type="dxa"/>
          </w:tcPr>
          <w:p w14:paraId="5D65459E" w14:textId="77777777" w:rsidR="00DA15D9" w:rsidRPr="005D0215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4"/>
          </w:tcPr>
          <w:p w14:paraId="112CA02F" w14:textId="77777777" w:rsidR="00DA15D9" w:rsidRPr="005D0215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5D0215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DA15D9" w:rsidRPr="005D0215" w14:paraId="6285CF73" w14:textId="77777777" w:rsidTr="0091210F">
        <w:tc>
          <w:tcPr>
            <w:tcW w:w="4252" w:type="dxa"/>
          </w:tcPr>
          <w:p w14:paraId="2DE7F62E" w14:textId="77777777" w:rsidR="00DA15D9" w:rsidRPr="005D0215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dxa"/>
          </w:tcPr>
          <w:p w14:paraId="36DC125C" w14:textId="77777777" w:rsidR="00DA15D9" w:rsidRPr="005D0215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40" w:type="dxa"/>
            <w:gridSpan w:val="3"/>
            <w:tcBorders>
              <w:bottom w:val="single" w:sz="4" w:space="0" w:color="auto"/>
            </w:tcBorders>
          </w:tcPr>
          <w:p w14:paraId="33B9307C" w14:textId="77777777" w:rsidR="00DA15D9" w:rsidRPr="005D0215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D0215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งบการเงินรวมและงบการเงิน</w:t>
            </w:r>
            <w:r w:rsidRPr="005D0215">
              <w:rPr>
                <w:rFonts w:ascii="Browallia New" w:hAnsi="Browallia New" w:cs="Browallia New"/>
                <w:sz w:val="26"/>
                <w:szCs w:val="26"/>
                <w:cs/>
              </w:rPr>
              <w:t>เฉพาะของบริษัท</w:t>
            </w:r>
          </w:p>
        </w:tc>
      </w:tr>
      <w:tr w:rsidR="00DA15D9" w:rsidRPr="005D0215" w14:paraId="353A9C99" w14:textId="77777777" w:rsidTr="0091210F">
        <w:trPr>
          <w:trHeight w:val="351"/>
        </w:trPr>
        <w:tc>
          <w:tcPr>
            <w:tcW w:w="4252" w:type="dxa"/>
          </w:tcPr>
          <w:p w14:paraId="427456C7" w14:textId="77777777" w:rsidR="00DA15D9" w:rsidRPr="005D0215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dxa"/>
            <w:vAlign w:val="bottom"/>
          </w:tcPr>
          <w:p w14:paraId="0431EEA2" w14:textId="77777777" w:rsidR="00DA15D9" w:rsidRPr="005D0215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A9C6444" w14:textId="4E74745E" w:rsidR="00DA15D9" w:rsidRPr="005D0215" w:rsidRDefault="002B0ABD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D0215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5D021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DA15D9" w:rsidRPr="005D0215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D6F20"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2CBF4D03" w14:textId="77777777" w:rsidR="00DA15D9" w:rsidRPr="005D0215" w:rsidRDefault="00DA15D9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vAlign w:val="bottom"/>
          </w:tcPr>
          <w:p w14:paraId="41FA2A6E" w14:textId="77777777" w:rsidR="00DA15D9" w:rsidRPr="005D0215" w:rsidRDefault="00BD6F20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15D9" w:rsidRPr="005D0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</w:tr>
      <w:tr w:rsidR="00DA15D9" w:rsidRPr="005D0215" w14:paraId="78937526" w14:textId="77777777" w:rsidTr="0091210F">
        <w:trPr>
          <w:trHeight w:val="113"/>
        </w:trPr>
        <w:tc>
          <w:tcPr>
            <w:tcW w:w="4252" w:type="dxa"/>
          </w:tcPr>
          <w:p w14:paraId="24965CDF" w14:textId="77777777" w:rsidR="00DA15D9" w:rsidRPr="005D0215" w:rsidRDefault="00DA15D9" w:rsidP="0091210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8" w:type="dxa"/>
          </w:tcPr>
          <w:p w14:paraId="37758ED6" w14:textId="77777777" w:rsidR="00DA15D9" w:rsidRPr="005D0215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3F56795" w14:textId="77777777" w:rsidR="00DA15D9" w:rsidRPr="005D0215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38FAD" w14:textId="77777777" w:rsidR="00DA15D9" w:rsidRPr="005D0215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</w:tcPr>
          <w:p w14:paraId="7FFBC3CC" w14:textId="77777777" w:rsidR="00DA15D9" w:rsidRPr="005D0215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61BD" w:rsidRPr="005D0215" w14:paraId="742F03BC" w14:textId="77777777" w:rsidTr="0091210F">
        <w:trPr>
          <w:trHeight w:val="113"/>
        </w:trPr>
        <w:tc>
          <w:tcPr>
            <w:tcW w:w="4252" w:type="dxa"/>
          </w:tcPr>
          <w:p w14:paraId="4C021F60" w14:textId="77777777" w:rsidR="000E61BD" w:rsidRPr="005D0215" w:rsidRDefault="000E61BD" w:rsidP="000E61B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2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ณ วันต้น</w:t>
            </w:r>
            <w:r w:rsidRPr="005D02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Pr="005D0215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D02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38" w:type="dxa"/>
          </w:tcPr>
          <w:p w14:paraId="087A875C" w14:textId="77777777" w:rsidR="000E61BD" w:rsidRPr="005D0215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FA793F6" w14:textId="0B20A28E" w:rsidR="000E61BD" w:rsidRPr="005D0215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2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1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,284,624</w:t>
            </w:r>
          </w:p>
        </w:tc>
        <w:tc>
          <w:tcPr>
            <w:tcW w:w="270" w:type="dxa"/>
          </w:tcPr>
          <w:p w14:paraId="3AE41F68" w14:textId="77777777" w:rsidR="000E61BD" w:rsidRPr="005D0215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</w:tcPr>
          <w:p w14:paraId="5C95A6DB" w14:textId="77777777" w:rsidR="000E61BD" w:rsidRPr="005D0215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D0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0E61BD" w:rsidRPr="005D0215" w14:paraId="623CB864" w14:textId="77777777" w:rsidTr="0091210F">
        <w:trPr>
          <w:trHeight w:val="113"/>
        </w:trPr>
        <w:tc>
          <w:tcPr>
            <w:tcW w:w="4252" w:type="dxa"/>
          </w:tcPr>
          <w:p w14:paraId="4AAF3DE1" w14:textId="77777777" w:rsidR="000E61BD" w:rsidRPr="005D0215" w:rsidRDefault="000E61BD" w:rsidP="000E61B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2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5D0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D02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5D02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338" w:type="dxa"/>
          </w:tcPr>
          <w:p w14:paraId="3FE5C0DF" w14:textId="77777777" w:rsidR="000E61BD" w:rsidRPr="005D0215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C250692" w14:textId="7E08C6E6" w:rsidR="000E61BD" w:rsidRPr="005D0215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210,211</w:t>
            </w:r>
            <w:r w:rsidRPr="005D02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37A0DE4" w14:textId="77777777" w:rsidR="000E61BD" w:rsidRPr="005D0215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vAlign w:val="bottom"/>
          </w:tcPr>
          <w:p w14:paraId="5C73D199" w14:textId="77777777" w:rsidR="000E61BD" w:rsidRPr="005D0215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5D0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0E61BD" w:rsidRPr="005D0215" w14:paraId="5DC02EFB" w14:textId="77777777" w:rsidTr="0091210F">
        <w:trPr>
          <w:trHeight w:val="113"/>
        </w:trPr>
        <w:tc>
          <w:tcPr>
            <w:tcW w:w="4252" w:type="dxa"/>
          </w:tcPr>
          <w:p w14:paraId="4E7ABE0D" w14:textId="77777777" w:rsidR="000E61BD" w:rsidRPr="005D0215" w:rsidRDefault="000E61BD" w:rsidP="000E61BD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02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ณ</w:t>
            </w:r>
            <w:r w:rsidRPr="005D02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02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วันสิ้น</w:t>
            </w:r>
            <w:r w:rsidRPr="005D02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Pr="005D0215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D02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38" w:type="dxa"/>
          </w:tcPr>
          <w:p w14:paraId="55D9DDE0" w14:textId="77777777" w:rsidR="000E61BD" w:rsidRPr="005D0215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21BC75" w14:textId="31C350EE" w:rsidR="000E61BD" w:rsidRPr="005D0215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1,074,413</w:t>
            </w:r>
          </w:p>
        </w:tc>
        <w:tc>
          <w:tcPr>
            <w:tcW w:w="270" w:type="dxa"/>
          </w:tcPr>
          <w:p w14:paraId="0347A56E" w14:textId="77777777" w:rsidR="000E61BD" w:rsidRPr="005D0215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EA22707" w14:textId="77777777" w:rsidR="000E61BD" w:rsidRPr="005D0215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0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5D0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215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30D73245" w14:textId="77777777" w:rsidR="00030743" w:rsidRPr="005D0215" w:rsidRDefault="00030743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AB047CC" w14:textId="6C63E770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</w:rPr>
        <w:t>256</w:t>
      </w:r>
      <w:r w:rsidRPr="008F2A3E">
        <w:rPr>
          <w:rFonts w:ascii="Browallia New" w:hAnsi="Browallia New" w:cs="DokChampa"/>
          <w:sz w:val="28"/>
          <w:szCs w:val="28"/>
          <w:lang w:bidi="lo-LA"/>
        </w:rPr>
        <w:t>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บริษัทมีใบสำคัญแสดงสิทธิ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7BF48EE" w14:textId="77777777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9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1376"/>
        <w:gridCol w:w="1384"/>
        <w:gridCol w:w="1586"/>
        <w:gridCol w:w="1620"/>
        <w:gridCol w:w="1530"/>
      </w:tblGrid>
      <w:tr w:rsidR="00F115E8" w:rsidRPr="005D0215" w14:paraId="00A4EEFC" w14:textId="77777777" w:rsidTr="003049B6">
        <w:tc>
          <w:tcPr>
            <w:tcW w:w="1459" w:type="dxa"/>
          </w:tcPr>
          <w:p w14:paraId="305DBAEA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ใบสำคัญแสดงสิทธิ</w:t>
            </w:r>
          </w:p>
        </w:tc>
        <w:tc>
          <w:tcPr>
            <w:tcW w:w="1376" w:type="dxa"/>
          </w:tcPr>
          <w:p w14:paraId="16D85E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จำนวน</w:t>
            </w:r>
          </w:p>
          <w:p w14:paraId="05AB570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(ล้านหน่วย)</w:t>
            </w:r>
          </w:p>
        </w:tc>
        <w:tc>
          <w:tcPr>
            <w:tcW w:w="1384" w:type="dxa"/>
          </w:tcPr>
          <w:p w14:paraId="1935D8A5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ราคาใช้สิทธิ</w:t>
            </w:r>
          </w:p>
          <w:p w14:paraId="41C5018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(บาทต่อหุ้น)</w:t>
            </w:r>
          </w:p>
        </w:tc>
        <w:tc>
          <w:tcPr>
            <w:tcW w:w="1586" w:type="dxa"/>
          </w:tcPr>
          <w:p w14:paraId="3DD7FB0C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อัตราการใช้สิทธิ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ต่อหุ้นสามัญ</w:t>
            </w:r>
          </w:p>
        </w:tc>
        <w:tc>
          <w:tcPr>
            <w:tcW w:w="1620" w:type="dxa"/>
          </w:tcPr>
          <w:p w14:paraId="21C6C9E3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23BCABA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ครบกำหนดอายุ</w:t>
            </w:r>
          </w:p>
        </w:tc>
        <w:tc>
          <w:tcPr>
            <w:tcW w:w="1530" w:type="dxa"/>
          </w:tcPr>
          <w:p w14:paraId="2ADD23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มูลค่ายุติธรรม (บาทต่อหุ้น)</w:t>
            </w:r>
          </w:p>
        </w:tc>
      </w:tr>
      <w:tr w:rsidR="00F115E8" w:rsidRPr="005D0215" w14:paraId="55B23D27" w14:textId="77777777" w:rsidTr="003049B6">
        <w:tc>
          <w:tcPr>
            <w:tcW w:w="1459" w:type="dxa"/>
          </w:tcPr>
          <w:p w14:paraId="5270D99E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MILL-W3</w:t>
            </w:r>
          </w:p>
        </w:tc>
        <w:tc>
          <w:tcPr>
            <w:tcW w:w="1376" w:type="dxa"/>
          </w:tcPr>
          <w:p w14:paraId="4E595259" w14:textId="77777777" w:rsidR="00F115E8" w:rsidRPr="005D0215" w:rsidRDefault="0085086A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114.71</w:t>
            </w:r>
            <w:r w:rsidR="00F115E8"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384" w:type="dxa"/>
          </w:tcPr>
          <w:p w14:paraId="53B8FE5E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1586" w:type="dxa"/>
          </w:tcPr>
          <w:p w14:paraId="7B033469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:1</w:t>
            </w:r>
          </w:p>
        </w:tc>
        <w:tc>
          <w:tcPr>
            <w:tcW w:w="1620" w:type="dxa"/>
          </w:tcPr>
          <w:p w14:paraId="44FE9F4C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21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ค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530" w:type="dxa"/>
          </w:tcPr>
          <w:p w14:paraId="773209E3" w14:textId="78ADDFB3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0.</w:t>
            </w:r>
            <w:r w:rsidR="006F2051" w:rsidRPr="005D0215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0E61BD" w:rsidRPr="005D0215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</w:tr>
      <w:tr w:rsidR="00F115E8" w:rsidRPr="005D0215" w14:paraId="27922F47" w14:textId="77777777" w:rsidTr="003049B6">
        <w:tc>
          <w:tcPr>
            <w:tcW w:w="1459" w:type="dxa"/>
          </w:tcPr>
          <w:p w14:paraId="31E0EC64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MILL-W4</w:t>
            </w:r>
          </w:p>
        </w:tc>
        <w:tc>
          <w:tcPr>
            <w:tcW w:w="1376" w:type="dxa"/>
          </w:tcPr>
          <w:p w14:paraId="1CD98F66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72.99</w:t>
            </w:r>
          </w:p>
        </w:tc>
        <w:tc>
          <w:tcPr>
            <w:tcW w:w="1384" w:type="dxa"/>
          </w:tcPr>
          <w:p w14:paraId="615EF214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2.20</w:t>
            </w:r>
          </w:p>
        </w:tc>
        <w:tc>
          <w:tcPr>
            <w:tcW w:w="1586" w:type="dxa"/>
          </w:tcPr>
          <w:p w14:paraId="1279C1AF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:1</w:t>
            </w:r>
          </w:p>
        </w:tc>
        <w:tc>
          <w:tcPr>
            <w:tcW w:w="1620" w:type="dxa"/>
          </w:tcPr>
          <w:p w14:paraId="640816F0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11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ค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530" w:type="dxa"/>
          </w:tcPr>
          <w:p w14:paraId="2564D027" w14:textId="3AAFFE73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0.</w:t>
            </w:r>
            <w:r w:rsidR="000E61BD" w:rsidRPr="005D0215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</w:tr>
    </w:tbl>
    <w:p w14:paraId="2E2C78BB" w14:textId="77777777" w:rsidR="006A66B4" w:rsidRPr="005D0215" w:rsidRDefault="006A66B4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7"/>
          <w:szCs w:val="27"/>
          <w:lang w:val="en-GB"/>
        </w:rPr>
      </w:pPr>
    </w:p>
    <w:p w14:paraId="44B9FFAC" w14:textId="7D1A9A1C" w:rsidR="00E5563C" w:rsidRPr="008856DF" w:rsidRDefault="001C30B4" w:rsidP="0088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2B0ABD">
        <w:rPr>
          <w:rFonts w:ascii="Browallia New" w:hAnsi="Browallia New" w:cs="Browallia New" w:hint="cs"/>
          <w:sz w:val="28"/>
          <w:szCs w:val="28"/>
          <w:cs/>
        </w:rPr>
        <w:t>หกเดือน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</w:rPr>
        <w:t xml:space="preserve">2561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บริษัทขายใบสำคัญแสดงสิทธิที่จะซื้อหุ้นสามัญ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45408" w:rsidRPr="008F2A3E">
        <w:rPr>
          <w:rFonts w:ascii="Browallia New" w:hAnsi="Browallia New" w:cs="Browallia New"/>
          <w:sz w:val="28"/>
          <w:szCs w:val="28"/>
        </w:rPr>
        <w:t xml:space="preserve">(MILL-W3)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ของบริษัท มิลล์คอน สตีล จำกัด (มหาชน) 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D45408" w:rsidRPr="008F2A3E">
        <w:rPr>
          <w:rFonts w:ascii="Browallia New" w:hAnsi="Browallia New" w:cs="Browallia New"/>
          <w:sz w:val="28"/>
          <w:szCs w:val="28"/>
        </w:rPr>
        <w:t>6.94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 ล้านหน่วย เป็นเงินจำนวน </w:t>
      </w:r>
      <w:r w:rsidR="00D45408" w:rsidRPr="008F2A3E">
        <w:rPr>
          <w:rFonts w:ascii="Browallia New" w:hAnsi="Browallia New" w:cs="Browallia New"/>
          <w:sz w:val="28"/>
          <w:szCs w:val="28"/>
        </w:rPr>
        <w:t xml:space="preserve">0.55 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>ล้านบาท โดยขาย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ผ่านตลาดหลักทรัพย์แห่งประเทศไทย</w:t>
      </w:r>
    </w:p>
    <w:p w14:paraId="398A91C1" w14:textId="00972EDE" w:rsidR="00E5563C" w:rsidRDefault="00E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13C0F1FE" w14:textId="12E014CC" w:rsidR="00AE5094" w:rsidRPr="008F2A3E" w:rsidRDefault="00AE5094" w:rsidP="00AE5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เงินลงทุนทั่วไป </w:t>
      </w:r>
      <w:bookmarkStart w:id="3" w:name="_Hlk513646934"/>
      <w:r w:rsidRPr="008F2A3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–</w:t>
      </w:r>
      <w:bookmarkEnd w:id="3"/>
      <w:r w:rsidRPr="008F2A3E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 สุทธิ</w:t>
      </w:r>
    </w:p>
    <w:p w14:paraId="6C10479B" w14:textId="77777777" w:rsidR="00F115E8" w:rsidRPr="008F2A3E" w:rsidRDefault="00F115E8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8924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618"/>
        <w:gridCol w:w="961"/>
        <w:gridCol w:w="900"/>
        <w:gridCol w:w="900"/>
        <w:gridCol w:w="900"/>
        <w:gridCol w:w="795"/>
        <w:gridCol w:w="850"/>
      </w:tblGrid>
      <w:tr w:rsidR="0035542B" w:rsidRPr="008F2A3E" w14:paraId="1AB9A48A" w14:textId="77777777" w:rsidTr="00525B94">
        <w:trPr>
          <w:cantSplit/>
          <w:trHeight w:val="283"/>
        </w:trPr>
        <w:tc>
          <w:tcPr>
            <w:tcW w:w="3618" w:type="dxa"/>
          </w:tcPr>
          <w:p w14:paraId="4797F733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2BF33CF7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76969D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CD86E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7D42C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hideMark/>
          </w:tcPr>
          <w:p w14:paraId="46E35827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35542B" w:rsidRPr="008F2A3E" w14:paraId="2F823ED7" w14:textId="77777777" w:rsidTr="00525B94">
        <w:trPr>
          <w:cantSplit/>
          <w:trHeight w:val="283"/>
        </w:trPr>
        <w:tc>
          <w:tcPr>
            <w:tcW w:w="3618" w:type="dxa"/>
          </w:tcPr>
          <w:p w14:paraId="5EEA09D6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06" w:type="dxa"/>
            <w:gridSpan w:val="6"/>
          </w:tcPr>
          <w:p w14:paraId="5388506D" w14:textId="77777777" w:rsidR="0035542B" w:rsidRPr="008F2A3E" w:rsidRDefault="0035542B" w:rsidP="003049B6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35542B" w:rsidRPr="008F2A3E" w14:paraId="4A74D884" w14:textId="77777777" w:rsidTr="00525B94">
        <w:trPr>
          <w:cantSplit/>
          <w:trHeight w:val="306"/>
        </w:trPr>
        <w:tc>
          <w:tcPr>
            <w:tcW w:w="3618" w:type="dxa"/>
          </w:tcPr>
          <w:p w14:paraId="32B17E65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61" w:type="dxa"/>
            <w:gridSpan w:val="2"/>
            <w:hideMark/>
          </w:tcPr>
          <w:p w14:paraId="5E4ABCA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7435772A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645" w:type="dxa"/>
            <w:gridSpan w:val="2"/>
            <w:hideMark/>
          </w:tcPr>
          <w:p w14:paraId="42296E2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35542B" w:rsidRPr="008F2A3E" w14:paraId="08616AF8" w14:textId="77777777" w:rsidTr="00525B94">
        <w:trPr>
          <w:cantSplit/>
          <w:trHeight w:val="68"/>
        </w:trPr>
        <w:tc>
          <w:tcPr>
            <w:tcW w:w="3618" w:type="dxa"/>
          </w:tcPr>
          <w:p w14:paraId="7FA318D1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1" w:type="dxa"/>
            <w:hideMark/>
          </w:tcPr>
          <w:p w14:paraId="2EFBF41A" w14:textId="3A83BEB2" w:rsidR="0035542B" w:rsidRPr="008F2A3E" w:rsidRDefault="002B0ABD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35542B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35542B" w:rsidRPr="008F2A3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00" w:type="dxa"/>
            <w:hideMark/>
          </w:tcPr>
          <w:p w14:paraId="12D04BC3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00" w:type="dxa"/>
            <w:hideMark/>
          </w:tcPr>
          <w:p w14:paraId="5BF721CC" w14:textId="41A580CB" w:rsidR="0035542B" w:rsidRPr="008F2A3E" w:rsidRDefault="002B0ABD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8530C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900" w:type="dxa"/>
            <w:hideMark/>
          </w:tcPr>
          <w:p w14:paraId="32D88486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795" w:type="dxa"/>
            <w:hideMark/>
          </w:tcPr>
          <w:p w14:paraId="3760D45C" w14:textId="28D2C77E" w:rsidR="0035542B" w:rsidRPr="008F2A3E" w:rsidRDefault="002B0ABD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8530C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850" w:type="dxa"/>
            <w:hideMark/>
          </w:tcPr>
          <w:p w14:paraId="18BF926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35542B" w:rsidRPr="008F2A3E" w14:paraId="32177378" w14:textId="77777777" w:rsidTr="00525B94">
        <w:trPr>
          <w:cantSplit/>
          <w:trHeight w:val="207"/>
        </w:trPr>
        <w:tc>
          <w:tcPr>
            <w:tcW w:w="3618" w:type="dxa"/>
          </w:tcPr>
          <w:p w14:paraId="1C5159E1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77F1BF89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104DF0D2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191C5A1E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BA02B8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4E07342B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69420C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40A6" w:rsidRPr="008F2A3E" w14:paraId="1F80E4E4" w14:textId="77777777" w:rsidTr="00525B94">
        <w:trPr>
          <w:cantSplit/>
          <w:trHeight w:val="207"/>
        </w:trPr>
        <w:tc>
          <w:tcPr>
            <w:tcW w:w="3618" w:type="dxa"/>
          </w:tcPr>
          <w:p w14:paraId="48B58368" w14:textId="77777777" w:rsidR="009C40A6" w:rsidRPr="008F2A3E" w:rsidRDefault="009C40A6" w:rsidP="009C40A6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</w:rPr>
              <w:t>–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บริษัท </w:t>
            </w: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ปรินดา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961" w:type="dxa"/>
          </w:tcPr>
          <w:p w14:paraId="767F0B30" w14:textId="52339D39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4,000</w:t>
            </w:r>
          </w:p>
        </w:tc>
        <w:tc>
          <w:tcPr>
            <w:tcW w:w="900" w:type="dxa"/>
          </w:tcPr>
          <w:p w14:paraId="02DD2B8C" w14:textId="667F0D6B" w:rsidR="009C40A6" w:rsidRPr="008F2A3E" w:rsidRDefault="009C40A6" w:rsidP="009C40A6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00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79DC5E1E" w14:textId="3332B0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17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900" w:type="dxa"/>
          </w:tcPr>
          <w:p w14:paraId="161390F3" w14:textId="7280C07C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795" w:type="dxa"/>
          </w:tcPr>
          <w:p w14:paraId="07AC81FD" w14:textId="078BDF8C" w:rsidR="009C40A6" w:rsidRPr="008F2A3E" w:rsidRDefault="009C40A6" w:rsidP="009C40A6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0A6">
              <w:rPr>
                <w:rFonts w:ascii="Browallia New" w:hAnsi="Browallia New" w:cs="Browallia New"/>
                <w:sz w:val="24"/>
                <w:szCs w:val="24"/>
              </w:rPr>
              <w:t>87,126</w:t>
            </w:r>
          </w:p>
        </w:tc>
        <w:tc>
          <w:tcPr>
            <w:tcW w:w="850" w:type="dxa"/>
          </w:tcPr>
          <w:p w14:paraId="000373DF" w14:textId="77777777" w:rsidR="009C40A6" w:rsidRPr="008F2A3E" w:rsidRDefault="009C40A6" w:rsidP="009C40A6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</w:p>
        </w:tc>
      </w:tr>
      <w:tr w:rsidR="009C40A6" w:rsidRPr="008F2A3E" w14:paraId="66B02134" w14:textId="77777777" w:rsidTr="00525B94">
        <w:trPr>
          <w:cantSplit/>
          <w:trHeight w:val="327"/>
        </w:trPr>
        <w:tc>
          <w:tcPr>
            <w:tcW w:w="3618" w:type="dxa"/>
            <w:hideMark/>
          </w:tcPr>
          <w:p w14:paraId="2ED9BF1F" w14:textId="77777777" w:rsidR="009C40A6" w:rsidRPr="008F2A3E" w:rsidRDefault="009C40A6" w:rsidP="009C40A6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61" w:type="dxa"/>
          </w:tcPr>
          <w:p w14:paraId="7285C3B7" w14:textId="777777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B23590" w14:textId="777777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BD8ABD" w14:textId="777777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803BB1" w14:textId="777777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37ED6A1" w14:textId="06433191" w:rsidR="009C40A6" w:rsidRPr="008F2A3E" w:rsidRDefault="009C40A6" w:rsidP="00027FB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0A6">
              <w:rPr>
                <w:rFonts w:ascii="Browallia New" w:hAnsi="Browallia New" w:cs="Browallia New"/>
                <w:sz w:val="24"/>
                <w:szCs w:val="24"/>
              </w:rPr>
              <w:t>(45,126)</w:t>
            </w:r>
          </w:p>
        </w:tc>
        <w:tc>
          <w:tcPr>
            <w:tcW w:w="850" w:type="dxa"/>
          </w:tcPr>
          <w:p w14:paraId="13FCDCD2" w14:textId="77777777" w:rsidR="009C40A6" w:rsidRPr="008F2A3E" w:rsidRDefault="009C40A6" w:rsidP="00027FB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C40A6" w:rsidRPr="008F2A3E" w14:paraId="13B43138" w14:textId="77777777" w:rsidTr="00525B94">
        <w:trPr>
          <w:cantSplit/>
          <w:trHeight w:val="327"/>
        </w:trPr>
        <w:tc>
          <w:tcPr>
            <w:tcW w:w="3618" w:type="dxa"/>
          </w:tcPr>
          <w:p w14:paraId="0DF6BB95" w14:textId="3B7D3995" w:rsidR="009C40A6" w:rsidRPr="008F2A3E" w:rsidRDefault="009C40A6" w:rsidP="009C40A6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961" w:type="dxa"/>
          </w:tcPr>
          <w:p w14:paraId="4D8707FD" w14:textId="777777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4A4BFA" w14:textId="777777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519235" w14:textId="777777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62D3AB" w14:textId="77777777" w:rsidR="009C40A6" w:rsidRPr="008F2A3E" w:rsidRDefault="009C40A6" w:rsidP="009C40A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35F2DD9" w14:textId="27C2F9BF" w:rsidR="009C40A6" w:rsidRPr="008F2A3E" w:rsidRDefault="009C40A6" w:rsidP="00BB2B1A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0A6">
              <w:rPr>
                <w:rFonts w:ascii="Browallia New" w:hAnsi="Browallia New" w:cs="Browallia New"/>
                <w:sz w:val="24"/>
                <w:szCs w:val="24"/>
              </w:rPr>
              <w:t>42,000</w:t>
            </w:r>
          </w:p>
        </w:tc>
        <w:tc>
          <w:tcPr>
            <w:tcW w:w="850" w:type="dxa"/>
          </w:tcPr>
          <w:p w14:paraId="556EB8CB" w14:textId="52CCBE2E" w:rsidR="009C40A6" w:rsidRPr="008F2A3E" w:rsidRDefault="0020093E" w:rsidP="0020093E">
            <w:pPr>
              <w:pStyle w:val="BodyText"/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9C40A6" w:rsidRPr="008F2A3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B2B1A" w:rsidRPr="008F2A3E" w14:paraId="6DFEA6B1" w14:textId="77777777" w:rsidTr="00027FB1">
        <w:trPr>
          <w:cantSplit/>
          <w:trHeight w:val="327"/>
        </w:trPr>
        <w:tc>
          <w:tcPr>
            <w:tcW w:w="3618" w:type="dxa"/>
          </w:tcPr>
          <w:p w14:paraId="4415CBEB" w14:textId="402C1816" w:rsidR="00BB2B1A" w:rsidRPr="008F2A3E" w:rsidRDefault="00BB2B1A" w:rsidP="00BB2B1A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จัดประเภทเป็นสินทรัพย์ไม่หมุนเวียนที่ถือไว้เผื่อขาย</w:t>
            </w:r>
          </w:p>
        </w:tc>
        <w:tc>
          <w:tcPr>
            <w:tcW w:w="961" w:type="dxa"/>
          </w:tcPr>
          <w:p w14:paraId="133CBF94" w14:textId="77777777" w:rsidR="00BB2B1A" w:rsidRPr="008F2A3E" w:rsidRDefault="00BB2B1A" w:rsidP="00BB2B1A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8E5600" w14:textId="77777777" w:rsidR="00BB2B1A" w:rsidRPr="008F2A3E" w:rsidRDefault="00BB2B1A" w:rsidP="00BB2B1A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86118C" w14:textId="77777777" w:rsidR="00BB2B1A" w:rsidRPr="008F2A3E" w:rsidRDefault="00BB2B1A" w:rsidP="00BB2B1A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5BEFA5" w14:textId="77777777" w:rsidR="00BB2B1A" w:rsidRPr="008F2A3E" w:rsidRDefault="00BB2B1A" w:rsidP="00BB2B1A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4054821" w14:textId="77777777" w:rsidR="008116D5" w:rsidRDefault="008116D5" w:rsidP="00BB2B1A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0540DE" w14:textId="6AE95240" w:rsidR="00BB2B1A" w:rsidRPr="009C40A6" w:rsidRDefault="00BB2B1A" w:rsidP="00BB2B1A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C40A6">
              <w:rPr>
                <w:rFonts w:ascii="Browallia New" w:hAnsi="Browallia New" w:cs="Browallia New"/>
                <w:sz w:val="24"/>
                <w:szCs w:val="24"/>
              </w:rPr>
              <w:t>42,000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695271DC" w14:textId="77777777" w:rsidR="008116D5" w:rsidRDefault="008116D5" w:rsidP="0020093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9659C5" w14:textId="69439448" w:rsidR="00BB2B1A" w:rsidRPr="008F2A3E" w:rsidRDefault="0020093E" w:rsidP="0020093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BB2B1A" w:rsidRPr="008F2A3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0093E" w:rsidRPr="008F2A3E" w14:paraId="47D4F85A" w14:textId="77777777" w:rsidTr="00525B94">
        <w:trPr>
          <w:cantSplit/>
          <w:trHeight w:val="327"/>
        </w:trPr>
        <w:tc>
          <w:tcPr>
            <w:tcW w:w="3618" w:type="dxa"/>
          </w:tcPr>
          <w:p w14:paraId="644674FB" w14:textId="0EE9D42B" w:rsidR="0020093E" w:rsidRPr="008F2A3E" w:rsidRDefault="0020093E" w:rsidP="0020093E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0093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เงินลงทุนทั่วไป – สุทธิ</w:t>
            </w:r>
          </w:p>
        </w:tc>
        <w:tc>
          <w:tcPr>
            <w:tcW w:w="961" w:type="dxa"/>
          </w:tcPr>
          <w:p w14:paraId="7E02B8FE" w14:textId="77777777" w:rsidR="0020093E" w:rsidRPr="008F2A3E" w:rsidRDefault="0020093E" w:rsidP="0020093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7FD31F" w14:textId="77777777" w:rsidR="0020093E" w:rsidRPr="008F2A3E" w:rsidRDefault="0020093E" w:rsidP="0020093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D32700" w14:textId="77777777" w:rsidR="0020093E" w:rsidRPr="008F2A3E" w:rsidRDefault="0020093E" w:rsidP="0020093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8C0392" w14:textId="77777777" w:rsidR="0020093E" w:rsidRPr="008F2A3E" w:rsidRDefault="0020093E" w:rsidP="0020093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8719FFA" w14:textId="72C3ED04" w:rsidR="0020093E" w:rsidRPr="009C40A6" w:rsidRDefault="0020093E" w:rsidP="0020093E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A130C8A" w14:textId="7D7CC0BB" w:rsidR="0020093E" w:rsidRPr="008F2A3E" w:rsidRDefault="0020093E" w:rsidP="0020093E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5694A992" w14:textId="347FC4D1" w:rsidR="00C16CC5" w:rsidRDefault="00C16CC5" w:rsidP="00C16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both"/>
        <w:rPr>
          <w:rFonts w:ascii="Browallia New" w:hAnsi="Browallia New" w:cs="Browallia New"/>
          <w:sz w:val="28"/>
          <w:szCs w:val="28"/>
        </w:rPr>
      </w:pPr>
    </w:p>
    <w:p w14:paraId="24AE4338" w14:textId="4C558526" w:rsidR="008856DF" w:rsidRDefault="008856DF" w:rsidP="00C16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both"/>
        <w:rPr>
          <w:rFonts w:ascii="Browallia New" w:hAnsi="Browallia New" w:cs="Browallia New"/>
          <w:sz w:val="28"/>
          <w:szCs w:val="28"/>
        </w:rPr>
      </w:pPr>
    </w:p>
    <w:p w14:paraId="07E1D96D" w14:textId="7C24FA40" w:rsidR="008856DF" w:rsidRDefault="008856DF" w:rsidP="00C16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both"/>
        <w:rPr>
          <w:rFonts w:ascii="Browallia New" w:hAnsi="Browallia New" w:cs="Browallia New"/>
          <w:sz w:val="28"/>
          <w:szCs w:val="28"/>
        </w:rPr>
      </w:pPr>
    </w:p>
    <w:p w14:paraId="31A16748" w14:textId="77777777" w:rsidR="008856DF" w:rsidRPr="00C16CC5" w:rsidRDefault="008856DF" w:rsidP="00C16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both"/>
        <w:rPr>
          <w:rFonts w:ascii="Browallia New" w:hAnsi="Browallia New" w:cs="Browallia New"/>
          <w:sz w:val="28"/>
          <w:szCs w:val="28"/>
        </w:rPr>
      </w:pPr>
    </w:p>
    <w:p w14:paraId="717D7A6E" w14:textId="083B31A8" w:rsidR="008C3091" w:rsidRDefault="00C16CC5" w:rsidP="004B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Hlk521669188"/>
      <w:r w:rsidRPr="00C16CC5">
        <w:rPr>
          <w:rFonts w:ascii="Browallia New" w:hAnsi="Browallia New" w:cs="Browallia New"/>
          <w:sz w:val="28"/>
          <w:szCs w:val="28"/>
          <w:cs/>
        </w:rPr>
        <w:lastRenderedPageBreak/>
        <w:t xml:space="preserve">ในระหว่างงวดหกเดือนสิ้นสุดวันที่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>30</w:t>
      </w:r>
      <w:r w:rsidRPr="00C16CC5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>
        <w:rPr>
          <w:rFonts w:ascii="Browallia New" w:hAnsi="Browallia New" w:cs="Browallia New"/>
          <w:sz w:val="28"/>
          <w:szCs w:val="28"/>
        </w:rPr>
        <w:t>2561</w:t>
      </w:r>
      <w:r w:rsidRPr="00C16CC5">
        <w:rPr>
          <w:rFonts w:ascii="Browallia New" w:hAnsi="Browallia New" w:cs="Browallia New"/>
          <w:sz w:val="28"/>
          <w:szCs w:val="28"/>
          <w:cs/>
        </w:rPr>
        <w:t xml:space="preserve"> บริษัทได้จัดประเภทเงินลงทุนทั่วไปเป็นสินทรัพย์ไม่หมุนเวียนที่ถือไว้เพื่อขาย และแสดง</w:t>
      </w:r>
      <w:r w:rsidR="00D533EB">
        <w:rPr>
          <w:rFonts w:ascii="Browallia New" w:hAnsi="Browallia New" w:cs="Browallia New" w:hint="cs"/>
          <w:sz w:val="28"/>
          <w:szCs w:val="28"/>
          <w:cs/>
        </w:rPr>
        <w:t>ด้วย</w:t>
      </w:r>
      <w:r w:rsidRPr="00C16CC5">
        <w:rPr>
          <w:rFonts w:ascii="Browallia New" w:hAnsi="Browallia New" w:cs="Browallia New"/>
          <w:sz w:val="28"/>
          <w:szCs w:val="28"/>
          <w:cs/>
        </w:rPr>
        <w:t>มูลค่าที่จะได้รับจากการจำหน่ายเงินลงทุน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ในบริษัท ปรินดา จำกัด (มหาชน) ทั้งหมดแก่ห้างหุ้นส่วนจำกัด เม็ดทรายค้าวัสดุก่อสร้าง จำนวน </w:t>
      </w:r>
      <w:r w:rsidR="003525F6">
        <w:rPr>
          <w:rFonts w:ascii="Browallia New" w:hAnsi="Browallia New" w:cs="Browallia New"/>
          <w:sz w:val="28"/>
          <w:szCs w:val="28"/>
        </w:rPr>
        <w:t>4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ล้านหุ้น มูลค่าหุ้นละ </w:t>
      </w:r>
      <w:r w:rsidR="003525F6">
        <w:rPr>
          <w:rFonts w:ascii="Browallia New" w:hAnsi="Browallia New" w:cs="Browallia New"/>
          <w:sz w:val="28"/>
          <w:szCs w:val="28"/>
        </w:rPr>
        <w:t xml:space="preserve">10.50 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บาท เป็นเงิน </w:t>
      </w:r>
      <w:r w:rsidR="003525F6">
        <w:rPr>
          <w:rFonts w:ascii="Browallia New" w:hAnsi="Browallia New" w:cs="Browallia New"/>
          <w:sz w:val="28"/>
          <w:szCs w:val="28"/>
        </w:rPr>
        <w:t>42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บริษัทได้</w:t>
      </w:r>
      <w:r w:rsidR="001F74D7">
        <w:rPr>
          <w:rFonts w:ascii="Browallia New" w:hAnsi="Browallia New" w:cs="Browallia New" w:hint="cs"/>
          <w:sz w:val="28"/>
          <w:szCs w:val="28"/>
          <w:cs/>
        </w:rPr>
        <w:t>ทำ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สัญญาขายหุ้นแล้วเมื่อวันที่ </w:t>
      </w:r>
      <w:r w:rsidR="003525F6">
        <w:rPr>
          <w:rFonts w:ascii="Browallia New" w:hAnsi="Browallia New" w:cs="Browallia New"/>
          <w:sz w:val="28"/>
          <w:szCs w:val="28"/>
        </w:rPr>
        <w:t>9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="003525F6">
        <w:rPr>
          <w:rFonts w:ascii="Browallia New" w:hAnsi="Browallia New" w:cs="Browallia New"/>
          <w:sz w:val="28"/>
          <w:szCs w:val="28"/>
        </w:rPr>
        <w:t>2561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และได้รับชำระเงินพร้อมโอนหุ้นแล้วในเดือนกรกฎาคม </w:t>
      </w:r>
      <w:r w:rsidR="003525F6">
        <w:rPr>
          <w:rFonts w:ascii="Browallia New" w:hAnsi="Browallia New" w:cs="Browallia New"/>
          <w:sz w:val="28"/>
          <w:szCs w:val="28"/>
        </w:rPr>
        <w:t>2561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บริษัทจึงกลับรายการ</w:t>
      </w:r>
      <w:r w:rsidR="001F74D7">
        <w:rPr>
          <w:rFonts w:ascii="Browallia New" w:hAnsi="Browallia New" w:cs="Browallia New" w:hint="cs"/>
          <w:sz w:val="28"/>
          <w:szCs w:val="28"/>
          <w:cs/>
        </w:rPr>
        <w:t>ค่าเผื่อ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จากการด้อยค่าของเงินลงทุน จำนวน </w:t>
      </w:r>
      <w:r w:rsidR="004B432B">
        <w:rPr>
          <w:rFonts w:ascii="Browallia New" w:hAnsi="Browallia New" w:cs="Browallia New"/>
          <w:sz w:val="28"/>
          <w:szCs w:val="28"/>
        </w:rPr>
        <w:t xml:space="preserve">42 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>ล้านบาท เพื่อให้มูลค่าเงินลงทุนแสดงเท่ากับมูลค่าที่คาดว่าจะได้รับคืน</w:t>
      </w:r>
    </w:p>
    <w:p w14:paraId="0A371CCC" w14:textId="77777777" w:rsidR="004B432B" w:rsidRPr="004B432B" w:rsidRDefault="004B432B" w:rsidP="004B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8743C6C" w14:textId="10681E71" w:rsidR="008C3091" w:rsidRPr="008F2A3E" w:rsidRDefault="008C3091" w:rsidP="008C3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รายการเคลื่อนไหวของค่าเผื่อ</w:t>
      </w:r>
      <w:r>
        <w:rPr>
          <w:rFonts w:ascii="Browallia New" w:hAnsi="Browallia New" w:cs="Browallia New" w:hint="cs"/>
          <w:sz w:val="28"/>
          <w:szCs w:val="28"/>
          <w:cs/>
        </w:rPr>
        <w:t>การด้อยค่าของเงินลงทุนทั่วไป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75780410" w14:textId="05648695" w:rsidR="008C3091" w:rsidRDefault="008C3091" w:rsidP="008C3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78"/>
        <w:gridCol w:w="236"/>
        <w:gridCol w:w="1800"/>
        <w:gridCol w:w="270"/>
        <w:gridCol w:w="1784"/>
      </w:tblGrid>
      <w:tr w:rsidR="008C3091" w:rsidRPr="005D0215" w14:paraId="0BC5902D" w14:textId="77777777" w:rsidTr="000E61BD">
        <w:tc>
          <w:tcPr>
            <w:tcW w:w="4878" w:type="dxa"/>
          </w:tcPr>
          <w:p w14:paraId="0781293E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90" w:type="dxa"/>
            <w:gridSpan w:val="4"/>
          </w:tcPr>
          <w:p w14:paraId="0117DEA8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8C3091" w:rsidRPr="005D0215" w14:paraId="6D3A71AF" w14:textId="77777777" w:rsidTr="00427C40">
        <w:trPr>
          <w:trHeight w:val="351"/>
        </w:trPr>
        <w:tc>
          <w:tcPr>
            <w:tcW w:w="4878" w:type="dxa"/>
          </w:tcPr>
          <w:p w14:paraId="3538CA38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EB28A57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854" w:type="dxa"/>
            <w:gridSpan w:val="3"/>
            <w:tcBorders>
              <w:bottom w:val="single" w:sz="4" w:space="0" w:color="auto"/>
            </w:tcBorders>
          </w:tcPr>
          <w:p w14:paraId="02721273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งบการเงินรวมและ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8C3091" w:rsidRPr="005D0215" w14:paraId="7917E05D" w14:textId="77777777" w:rsidTr="00427C40">
        <w:trPr>
          <w:trHeight w:val="351"/>
        </w:trPr>
        <w:tc>
          <w:tcPr>
            <w:tcW w:w="4878" w:type="dxa"/>
          </w:tcPr>
          <w:p w14:paraId="76283159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FA0DF4" w14:textId="77777777" w:rsidR="008C3091" w:rsidRPr="005D0215" w:rsidRDefault="008C3091" w:rsidP="00427C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F635C3" w14:textId="77777777" w:rsidR="008C3091" w:rsidRPr="005D0215" w:rsidRDefault="008C3091" w:rsidP="00427C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Pr="005D0215">
              <w:rPr>
                <w:rFonts w:ascii="Browallia New" w:eastAsia="SimSun" w:hAnsi="Browallia New" w:cs="Browallia New"/>
                <w:sz w:val="27"/>
                <w:szCs w:val="27"/>
                <w:cs/>
                <w:lang w:val="en-GB"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557957E0" w14:textId="77777777" w:rsidR="008C3091" w:rsidRPr="005D0215" w:rsidRDefault="008C3091" w:rsidP="00427C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vAlign w:val="bottom"/>
          </w:tcPr>
          <w:p w14:paraId="2B2D04A4" w14:textId="77777777" w:rsidR="008C3091" w:rsidRPr="005D0215" w:rsidRDefault="008C3091" w:rsidP="00427C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5D0215">
              <w:rPr>
                <w:rFonts w:ascii="Browallia New" w:hAnsi="Browallia New" w:cs="DokChampa"/>
                <w:sz w:val="27"/>
                <w:szCs w:val="27"/>
                <w:lang w:bidi="lo-LA"/>
              </w:rPr>
              <w:t>60</w:t>
            </w:r>
          </w:p>
        </w:tc>
      </w:tr>
      <w:tr w:rsidR="008C3091" w:rsidRPr="005D0215" w14:paraId="0BC65968" w14:textId="77777777" w:rsidTr="00427C40">
        <w:trPr>
          <w:trHeight w:val="271"/>
        </w:trPr>
        <w:tc>
          <w:tcPr>
            <w:tcW w:w="4878" w:type="dxa"/>
          </w:tcPr>
          <w:p w14:paraId="2407595B" w14:textId="77777777" w:rsidR="008C3091" w:rsidRPr="005D0215" w:rsidRDefault="008C3091" w:rsidP="00427C40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8FBBE6B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CC4D7D9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6999CE4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6E249072" w14:textId="77777777" w:rsidR="008C3091" w:rsidRPr="005D0215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E61BD" w:rsidRPr="005D0215" w14:paraId="59A2FB7F" w14:textId="77777777" w:rsidTr="00427C40">
        <w:trPr>
          <w:trHeight w:val="113"/>
        </w:trPr>
        <w:tc>
          <w:tcPr>
            <w:tcW w:w="4878" w:type="dxa"/>
          </w:tcPr>
          <w:p w14:paraId="5360A526" w14:textId="77777777" w:rsidR="000E61BD" w:rsidRPr="005D0215" w:rsidRDefault="000E61BD" w:rsidP="000E61BD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ยอดต้น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งวด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/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3DAC8FC0" w14:textId="77777777" w:rsidR="000E61BD" w:rsidRPr="005D0215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01396A3" w14:textId="45B5D4A6" w:rsidR="000E61BD" w:rsidRPr="005D0215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87,126</w:t>
            </w:r>
          </w:p>
        </w:tc>
        <w:tc>
          <w:tcPr>
            <w:tcW w:w="270" w:type="dxa"/>
          </w:tcPr>
          <w:p w14:paraId="2A86B58C" w14:textId="77777777" w:rsidR="000E61BD" w:rsidRPr="005D0215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84" w:type="dxa"/>
          </w:tcPr>
          <w:p w14:paraId="0CEF7688" w14:textId="4AC011D2" w:rsidR="000E61BD" w:rsidRPr="005D0215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87,126</w:t>
            </w:r>
          </w:p>
        </w:tc>
      </w:tr>
      <w:tr w:rsidR="00553AB3" w:rsidRPr="005D0215" w14:paraId="63D0B214" w14:textId="77777777" w:rsidTr="00427C40">
        <w:trPr>
          <w:trHeight w:val="113"/>
        </w:trPr>
        <w:tc>
          <w:tcPr>
            <w:tcW w:w="4878" w:type="dxa"/>
          </w:tcPr>
          <w:p w14:paraId="5C972AE6" w14:textId="091B36D8" w:rsidR="00553AB3" w:rsidRPr="005D0215" w:rsidRDefault="00F56BC3" w:rsidP="00553AB3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กลับรายการ</w:t>
            </w:r>
          </w:p>
        </w:tc>
        <w:tc>
          <w:tcPr>
            <w:tcW w:w="236" w:type="dxa"/>
          </w:tcPr>
          <w:p w14:paraId="2E55ABBF" w14:textId="77777777" w:rsidR="00553AB3" w:rsidRPr="005D0215" w:rsidRDefault="00553AB3" w:rsidP="00553AB3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AA9156" w14:textId="410F9C99" w:rsidR="00553AB3" w:rsidRPr="005D0215" w:rsidRDefault="00553AB3" w:rsidP="00553AB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(42,000)</w:t>
            </w:r>
          </w:p>
        </w:tc>
        <w:tc>
          <w:tcPr>
            <w:tcW w:w="270" w:type="dxa"/>
          </w:tcPr>
          <w:p w14:paraId="559646A4" w14:textId="77777777" w:rsidR="00553AB3" w:rsidRPr="005D0215" w:rsidRDefault="00553AB3" w:rsidP="00553AB3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0120D67A" w14:textId="54F156BD" w:rsidR="00553AB3" w:rsidRPr="005D0215" w:rsidRDefault="00553AB3" w:rsidP="004B432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20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 xml:space="preserve">               </w:t>
            </w:r>
            <w:r w:rsidR="001E7146" w:rsidRPr="005D0215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="004B432B" w:rsidRPr="005D0215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553AB3" w:rsidRPr="005D0215" w14:paraId="09EE54B8" w14:textId="77777777" w:rsidTr="00427C40">
        <w:trPr>
          <w:trHeight w:val="299"/>
        </w:trPr>
        <w:tc>
          <w:tcPr>
            <w:tcW w:w="4878" w:type="dxa"/>
          </w:tcPr>
          <w:p w14:paraId="584C861A" w14:textId="77777777" w:rsidR="00553AB3" w:rsidRPr="005D0215" w:rsidRDefault="00553AB3" w:rsidP="00553AB3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ยอดสิ้นงวด</w:t>
            </w:r>
            <w:r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/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0AC17AC6" w14:textId="77777777" w:rsidR="00553AB3" w:rsidRPr="005D0215" w:rsidRDefault="00553AB3" w:rsidP="00553AB3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</w:tcPr>
          <w:p w14:paraId="3B8FC3EA" w14:textId="43D201E7" w:rsidR="00553AB3" w:rsidRPr="005D0215" w:rsidRDefault="00553AB3" w:rsidP="00553AB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45,126</w:t>
            </w:r>
          </w:p>
        </w:tc>
        <w:tc>
          <w:tcPr>
            <w:tcW w:w="270" w:type="dxa"/>
          </w:tcPr>
          <w:p w14:paraId="155BB483" w14:textId="77777777" w:rsidR="00553AB3" w:rsidRPr="005D0215" w:rsidRDefault="00553AB3" w:rsidP="00553AB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12" w:space="0" w:color="auto"/>
            </w:tcBorders>
          </w:tcPr>
          <w:p w14:paraId="7A28CA85" w14:textId="525EF458" w:rsidR="00553AB3" w:rsidRPr="005D0215" w:rsidRDefault="00553AB3" w:rsidP="00553AB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87,126</w:t>
            </w:r>
          </w:p>
        </w:tc>
      </w:tr>
    </w:tbl>
    <w:p w14:paraId="7C8BB813" w14:textId="77777777" w:rsidR="008C3091" w:rsidRDefault="008C3091" w:rsidP="008C3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bookmarkEnd w:id="4"/>
    <w:p w14:paraId="2658D621" w14:textId="2E42B821" w:rsidR="007D0F72" w:rsidRPr="004E6D30" w:rsidRDefault="00371706" w:rsidP="004E6D3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175F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</w:t>
      </w:r>
      <w:r w:rsidR="00F8036C" w:rsidRPr="00C175F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ินลงทุนในบริษัทย่อย</w:t>
      </w:r>
      <w:r w:rsidR="00132BB8" w:rsidRPr="004E6D3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A8B14A8" w14:textId="77777777" w:rsidR="003841D5" w:rsidRPr="008F2A3E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30"/>
        <w:gridCol w:w="900"/>
        <w:gridCol w:w="900"/>
        <w:gridCol w:w="900"/>
        <w:gridCol w:w="900"/>
        <w:gridCol w:w="900"/>
        <w:gridCol w:w="900"/>
      </w:tblGrid>
      <w:tr w:rsidR="007D0F72" w:rsidRPr="008F2A3E" w14:paraId="6D185663" w14:textId="77777777" w:rsidTr="009E1B94">
        <w:trPr>
          <w:cantSplit/>
          <w:trHeight w:val="283"/>
        </w:trPr>
        <w:tc>
          <w:tcPr>
            <w:tcW w:w="3630" w:type="dxa"/>
          </w:tcPr>
          <w:p w14:paraId="04A451D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EE472A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D0F70C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4670CD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0636513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hideMark/>
          </w:tcPr>
          <w:p w14:paraId="202957C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หน่วย :</w:t>
            </w:r>
            <w:proofErr w:type="gramEnd"/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7D0F72" w:rsidRPr="008F2A3E" w14:paraId="40F25D4A" w14:textId="77777777" w:rsidTr="009E1B94">
        <w:trPr>
          <w:cantSplit/>
          <w:trHeight w:val="306"/>
        </w:trPr>
        <w:tc>
          <w:tcPr>
            <w:tcW w:w="3630" w:type="dxa"/>
          </w:tcPr>
          <w:p w14:paraId="59B6F48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5AD07DF1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hideMark/>
          </w:tcPr>
          <w:p w14:paraId="0B7C73A6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406D6CC3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วิธีราคาทุน</w:t>
            </w:r>
          </w:p>
        </w:tc>
      </w:tr>
      <w:tr w:rsidR="00957CFD" w:rsidRPr="008F2A3E" w14:paraId="3AAABAD6" w14:textId="77777777" w:rsidTr="00BF1A33">
        <w:trPr>
          <w:cantSplit/>
          <w:trHeight w:val="306"/>
        </w:trPr>
        <w:tc>
          <w:tcPr>
            <w:tcW w:w="3630" w:type="dxa"/>
          </w:tcPr>
          <w:p w14:paraId="2CF1C1AA" w14:textId="77777777" w:rsidR="00957CFD" w:rsidRPr="008F2A3E" w:rsidRDefault="00957CFD" w:rsidP="00957CF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519F722B" w14:textId="611D5C3F" w:rsidR="00957CFD" w:rsidRPr="008F2A3E" w:rsidRDefault="002B0ABD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6CEBCC89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2D1299B5" w14:textId="3ED3E5D2" w:rsidR="00957CFD" w:rsidRPr="008F2A3E" w:rsidRDefault="002B0ABD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3D9F8AFF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2CA4351A" w14:textId="3E964A67" w:rsidR="00957CFD" w:rsidRPr="008F2A3E" w:rsidRDefault="002B0ABD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3295DF78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</w:tr>
      <w:tr w:rsidR="007D0F72" w:rsidRPr="008F2A3E" w14:paraId="125AF818" w14:textId="77777777" w:rsidTr="009E1B94">
        <w:trPr>
          <w:cantSplit/>
          <w:trHeight w:val="207"/>
        </w:trPr>
        <w:tc>
          <w:tcPr>
            <w:tcW w:w="3630" w:type="dxa"/>
          </w:tcPr>
          <w:p w14:paraId="42CE7F14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EE0C3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576DA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6175B9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9209BB9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302DE13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00E5EE4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175F4" w:rsidRPr="008F2A3E" w14:paraId="3982CFCD" w14:textId="77777777" w:rsidTr="00350216">
        <w:trPr>
          <w:cantSplit/>
          <w:trHeight w:val="193"/>
        </w:trPr>
        <w:tc>
          <w:tcPr>
            <w:tcW w:w="3630" w:type="dxa"/>
            <w:hideMark/>
          </w:tcPr>
          <w:p w14:paraId="46EC6B16" w14:textId="77777777" w:rsidR="00C175F4" w:rsidRPr="008F2A3E" w:rsidRDefault="00C175F4" w:rsidP="00350216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General Engineering Mauritius Limited</w:t>
            </w:r>
          </w:p>
        </w:tc>
        <w:tc>
          <w:tcPr>
            <w:tcW w:w="900" w:type="dxa"/>
          </w:tcPr>
          <w:p w14:paraId="76D517EF" w14:textId="27994042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  <w:hideMark/>
          </w:tcPr>
          <w:p w14:paraId="68043012" w14:textId="48D1A8FE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</w:tcPr>
          <w:p w14:paraId="03B5134F" w14:textId="2E4CF808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99.99</w:t>
            </w:r>
          </w:p>
        </w:tc>
        <w:tc>
          <w:tcPr>
            <w:tcW w:w="900" w:type="dxa"/>
            <w:hideMark/>
          </w:tcPr>
          <w:p w14:paraId="54B27F56" w14:textId="3B5BBC02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99.99</w:t>
            </w:r>
          </w:p>
        </w:tc>
        <w:tc>
          <w:tcPr>
            <w:tcW w:w="900" w:type="dxa"/>
          </w:tcPr>
          <w:p w14:paraId="5ECBE493" w14:textId="49485E2F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  <w:vAlign w:val="bottom"/>
            <w:hideMark/>
          </w:tcPr>
          <w:p w14:paraId="4F0CCF8A" w14:textId="77777777" w:rsidR="00C175F4" w:rsidRPr="008F2A3E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</w:tr>
      <w:tr w:rsidR="00C175F4" w:rsidRPr="008F2A3E" w14:paraId="06C34F06" w14:textId="77777777" w:rsidTr="00350216">
        <w:trPr>
          <w:cantSplit/>
          <w:trHeight w:val="265"/>
        </w:trPr>
        <w:tc>
          <w:tcPr>
            <w:tcW w:w="3630" w:type="dxa"/>
          </w:tcPr>
          <w:p w14:paraId="6A6AD02D" w14:textId="77777777" w:rsidR="00C175F4" w:rsidRPr="008F2A3E" w:rsidRDefault="00C175F4" w:rsidP="00350216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900" w:type="dxa"/>
          </w:tcPr>
          <w:p w14:paraId="1EC12CFC" w14:textId="78521985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280,000</w:t>
            </w:r>
          </w:p>
        </w:tc>
        <w:tc>
          <w:tcPr>
            <w:tcW w:w="900" w:type="dxa"/>
          </w:tcPr>
          <w:p w14:paraId="73E782D4" w14:textId="1686895C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280,000</w:t>
            </w:r>
          </w:p>
        </w:tc>
        <w:tc>
          <w:tcPr>
            <w:tcW w:w="900" w:type="dxa"/>
          </w:tcPr>
          <w:p w14:paraId="13930391" w14:textId="42503995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99.99</w:t>
            </w:r>
          </w:p>
        </w:tc>
        <w:tc>
          <w:tcPr>
            <w:tcW w:w="900" w:type="dxa"/>
          </w:tcPr>
          <w:p w14:paraId="09FC9198" w14:textId="014A6AC9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99.99</w:t>
            </w:r>
          </w:p>
        </w:tc>
        <w:tc>
          <w:tcPr>
            <w:tcW w:w="900" w:type="dxa"/>
          </w:tcPr>
          <w:p w14:paraId="396A255F" w14:textId="1EEF5CBD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279,999</w:t>
            </w:r>
          </w:p>
        </w:tc>
        <w:tc>
          <w:tcPr>
            <w:tcW w:w="900" w:type="dxa"/>
            <w:vAlign w:val="bottom"/>
          </w:tcPr>
          <w:p w14:paraId="38288D59" w14:textId="77777777" w:rsidR="00C175F4" w:rsidRPr="008F2A3E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279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999</w:t>
            </w:r>
          </w:p>
        </w:tc>
      </w:tr>
      <w:tr w:rsidR="00C175F4" w:rsidRPr="008F2A3E" w14:paraId="3D53C1A8" w14:textId="77777777" w:rsidTr="00350216">
        <w:trPr>
          <w:cantSplit/>
          <w:trHeight w:val="256"/>
        </w:trPr>
        <w:tc>
          <w:tcPr>
            <w:tcW w:w="3630" w:type="dxa"/>
            <w:vAlign w:val="center"/>
          </w:tcPr>
          <w:p w14:paraId="0DBB5BCB" w14:textId="77777777" w:rsidR="00C175F4" w:rsidRPr="008F2A3E" w:rsidRDefault="00C175F4" w:rsidP="00350216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900" w:type="dxa"/>
          </w:tcPr>
          <w:p w14:paraId="67BD4094" w14:textId="5FC58F95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280,000</w:t>
            </w:r>
          </w:p>
        </w:tc>
        <w:tc>
          <w:tcPr>
            <w:tcW w:w="900" w:type="dxa"/>
          </w:tcPr>
          <w:p w14:paraId="626352B1" w14:textId="700DCC91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280,000</w:t>
            </w:r>
          </w:p>
        </w:tc>
        <w:tc>
          <w:tcPr>
            <w:tcW w:w="900" w:type="dxa"/>
          </w:tcPr>
          <w:p w14:paraId="176843D8" w14:textId="5C6DDC1F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82.50</w:t>
            </w:r>
          </w:p>
        </w:tc>
        <w:tc>
          <w:tcPr>
            <w:tcW w:w="900" w:type="dxa"/>
          </w:tcPr>
          <w:p w14:paraId="15FF6C65" w14:textId="5DD934C0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82.50</w:t>
            </w:r>
          </w:p>
        </w:tc>
        <w:tc>
          <w:tcPr>
            <w:tcW w:w="900" w:type="dxa"/>
          </w:tcPr>
          <w:p w14:paraId="02EE17A4" w14:textId="70C98E14" w:rsidR="00C175F4" w:rsidRPr="00C175F4" w:rsidRDefault="00C175F4" w:rsidP="0035021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165,000</w:t>
            </w:r>
          </w:p>
        </w:tc>
        <w:tc>
          <w:tcPr>
            <w:tcW w:w="900" w:type="dxa"/>
            <w:vAlign w:val="bottom"/>
          </w:tcPr>
          <w:p w14:paraId="030DA3DB" w14:textId="77777777" w:rsidR="00C175F4" w:rsidRPr="008F2A3E" w:rsidRDefault="00C175F4" w:rsidP="0035021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C175F4" w:rsidRPr="008F2A3E" w14:paraId="0FBE515A" w14:textId="77777777" w:rsidTr="009E1B94">
        <w:trPr>
          <w:cantSplit/>
          <w:trHeight w:val="235"/>
        </w:trPr>
        <w:tc>
          <w:tcPr>
            <w:tcW w:w="3630" w:type="dxa"/>
          </w:tcPr>
          <w:p w14:paraId="5139243D" w14:textId="77777777" w:rsidR="00C175F4" w:rsidRPr="008F2A3E" w:rsidRDefault="00C175F4" w:rsidP="00350216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</w:tcPr>
          <w:p w14:paraId="18302509" w14:textId="77777777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</w:tcPr>
          <w:p w14:paraId="0A097AD4" w14:textId="77777777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</w:tcPr>
          <w:p w14:paraId="28B9BF1B" w14:textId="77777777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</w:tcPr>
          <w:p w14:paraId="78E5291A" w14:textId="77777777" w:rsidR="00C175F4" w:rsidRPr="00C175F4" w:rsidRDefault="00C175F4" w:rsidP="0035021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</w:tcPr>
          <w:p w14:paraId="0A66B06D" w14:textId="7F5C776B" w:rsidR="00C175F4" w:rsidRPr="00C175F4" w:rsidRDefault="00C175F4" w:rsidP="00350216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445,337</w:t>
            </w:r>
          </w:p>
        </w:tc>
        <w:tc>
          <w:tcPr>
            <w:tcW w:w="900" w:type="dxa"/>
            <w:hideMark/>
          </w:tcPr>
          <w:p w14:paraId="208B0151" w14:textId="77777777" w:rsidR="00C175F4" w:rsidRPr="008F2A3E" w:rsidRDefault="00C175F4" w:rsidP="00350216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445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337</w:t>
            </w:r>
          </w:p>
        </w:tc>
      </w:tr>
    </w:tbl>
    <w:p w14:paraId="1343A3C5" w14:textId="77777777" w:rsidR="00150F18" w:rsidRPr="00D02200" w:rsidRDefault="00150F18" w:rsidP="008C668B">
      <w:pPr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4"/>
          <w:szCs w:val="24"/>
        </w:rPr>
      </w:pPr>
    </w:p>
    <w:p w14:paraId="24EE6747" w14:textId="77777777" w:rsidR="00371706" w:rsidRPr="00A4407E" w:rsidRDefault="001D08BF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A4407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เงินลงทุนใน</w:t>
      </w:r>
      <w:r w:rsidR="00371706" w:rsidRPr="00A4407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บริษัทร่วม</w:t>
      </w:r>
      <w:r w:rsidR="000357CE" w:rsidRPr="00A4407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</w:t>
      </w:r>
      <w:r w:rsidR="00F8036C" w:rsidRPr="00A4407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การร่วมค้า</w:t>
      </w:r>
      <w:r w:rsidR="00152EEC" w:rsidRPr="00A4407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B419EE" w:rsidRPr="00A4407E">
        <w:rPr>
          <w:rFonts w:ascii="Browallia New" w:hAnsi="Browallia New" w:cs="Browallia New"/>
          <w:b/>
          <w:bCs/>
          <w:sz w:val="28"/>
          <w:szCs w:val="28"/>
        </w:rPr>
        <w:t>–</w:t>
      </w:r>
      <w:r w:rsidR="00367348" w:rsidRPr="00A4407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67348" w:rsidRPr="00A4407E">
        <w:rPr>
          <w:rFonts w:ascii="Browallia New" w:hAnsi="Browallia New" w:cs="Browallia New" w:hint="cs"/>
          <w:b/>
          <w:bCs/>
          <w:sz w:val="28"/>
          <w:szCs w:val="28"/>
          <w:cs/>
        </w:rPr>
        <w:t>สุทธิ</w:t>
      </w:r>
    </w:p>
    <w:p w14:paraId="68FCD6CC" w14:textId="77777777" w:rsidR="00371706" w:rsidRPr="008856DF" w:rsidRDefault="00371706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1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72"/>
        <w:gridCol w:w="764"/>
        <w:gridCol w:w="800"/>
        <w:gridCol w:w="819"/>
        <w:gridCol w:w="860"/>
        <w:gridCol w:w="879"/>
        <w:gridCol w:w="810"/>
        <w:gridCol w:w="810"/>
        <w:gridCol w:w="801"/>
      </w:tblGrid>
      <w:tr w:rsidR="006827F3" w:rsidRPr="008F2A3E" w14:paraId="7CE67CFE" w14:textId="77777777" w:rsidTr="001A0039">
        <w:trPr>
          <w:cantSplit/>
        </w:trPr>
        <w:tc>
          <w:tcPr>
            <w:tcW w:w="2472" w:type="dxa"/>
          </w:tcPr>
          <w:p w14:paraId="46C93F4E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</w:tcPr>
          <w:p w14:paraId="318E5C1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D6FC682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041F2F2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60174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00" w:type="dxa"/>
            <w:gridSpan w:val="4"/>
          </w:tcPr>
          <w:p w14:paraId="7068BB4D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6827F3" w:rsidRPr="008F2A3E" w14:paraId="0DBA12B4" w14:textId="77777777" w:rsidTr="001A0039">
        <w:trPr>
          <w:cantSplit/>
        </w:trPr>
        <w:tc>
          <w:tcPr>
            <w:tcW w:w="2472" w:type="dxa"/>
          </w:tcPr>
          <w:p w14:paraId="31561E9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4" w:type="dxa"/>
            <w:gridSpan w:val="2"/>
          </w:tcPr>
          <w:p w14:paraId="4FDFC27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79" w:type="dxa"/>
            <w:gridSpan w:val="2"/>
          </w:tcPr>
          <w:p w14:paraId="56336F79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689" w:type="dxa"/>
            <w:gridSpan w:val="2"/>
          </w:tcPr>
          <w:p w14:paraId="0E48498E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1" w:type="dxa"/>
            <w:gridSpan w:val="2"/>
          </w:tcPr>
          <w:p w14:paraId="063A82D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6827F3" w:rsidRPr="008F2A3E" w14:paraId="191AE99B" w14:textId="77777777" w:rsidTr="001A0039">
        <w:trPr>
          <w:cantSplit/>
        </w:trPr>
        <w:tc>
          <w:tcPr>
            <w:tcW w:w="2472" w:type="dxa"/>
          </w:tcPr>
          <w:p w14:paraId="366C3764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</w:tcPr>
          <w:p w14:paraId="7095D36A" w14:textId="049ECB35" w:rsidR="006827F3" w:rsidRPr="002B0ABD" w:rsidRDefault="002B0ABD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0A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0ABD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Pr="002B0ABD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3EDC6C6A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DokChampa"/>
                <w:sz w:val="22"/>
                <w:szCs w:val="22"/>
                <w:lang w:val="en-GB" w:bidi="lo-LA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00" w:type="dxa"/>
          </w:tcPr>
          <w:p w14:paraId="2937EF5B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9" w:type="dxa"/>
          </w:tcPr>
          <w:p w14:paraId="00B20353" w14:textId="77777777" w:rsidR="002B0ABD" w:rsidRPr="002B0ABD" w:rsidRDefault="002B0ABD" w:rsidP="002B0A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0A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0ABD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Pr="002B0ABD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5B859CDF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60" w:type="dxa"/>
          </w:tcPr>
          <w:p w14:paraId="2FE0050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79" w:type="dxa"/>
          </w:tcPr>
          <w:p w14:paraId="6CDA999A" w14:textId="77777777" w:rsidR="002B0ABD" w:rsidRPr="002B0ABD" w:rsidRDefault="002B0ABD" w:rsidP="002B0A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0A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0ABD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Pr="002B0ABD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161CDEA1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10" w:type="dxa"/>
          </w:tcPr>
          <w:p w14:paraId="6C95866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0" w:type="dxa"/>
          </w:tcPr>
          <w:p w14:paraId="11D79784" w14:textId="77777777" w:rsidR="002B0ABD" w:rsidRPr="002B0ABD" w:rsidRDefault="002B0ABD" w:rsidP="002B0A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0A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0ABD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Pr="002B0ABD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462E54A8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01" w:type="dxa"/>
          </w:tcPr>
          <w:p w14:paraId="7A729715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</w:tr>
      <w:tr w:rsidR="006827F3" w:rsidRPr="008F2A3E" w14:paraId="2FDA673C" w14:textId="77777777" w:rsidTr="001A0039">
        <w:trPr>
          <w:cantSplit/>
        </w:trPr>
        <w:tc>
          <w:tcPr>
            <w:tcW w:w="2472" w:type="dxa"/>
          </w:tcPr>
          <w:p w14:paraId="3880A53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4" w:type="dxa"/>
          </w:tcPr>
          <w:p w14:paraId="3A4F1AE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0" w:type="dxa"/>
          </w:tcPr>
          <w:p w14:paraId="07C6F2CC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765D3367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7089F89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7811C025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0533D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A1B3D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2C7C191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96451" w:rsidRPr="008F2A3E" w14:paraId="5973A1CD" w14:textId="77777777" w:rsidTr="00334349">
        <w:trPr>
          <w:cantSplit/>
        </w:trPr>
        <w:tc>
          <w:tcPr>
            <w:tcW w:w="2472" w:type="dxa"/>
          </w:tcPr>
          <w:p w14:paraId="68B73C44" w14:textId="77777777" w:rsidR="00396451" w:rsidRPr="008F2A3E" w:rsidRDefault="00396451" w:rsidP="00396451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764" w:type="dxa"/>
          </w:tcPr>
          <w:p w14:paraId="588FE3E1" w14:textId="52ADE936" w:rsidR="00396451" w:rsidRPr="008F2A3E" w:rsidRDefault="00396451" w:rsidP="00396451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00" w:type="dxa"/>
          </w:tcPr>
          <w:p w14:paraId="23260D26" w14:textId="77777777" w:rsidR="00396451" w:rsidRPr="008F2A3E" w:rsidRDefault="00396451" w:rsidP="00396451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19" w:type="dxa"/>
          </w:tcPr>
          <w:p w14:paraId="05D33F8D" w14:textId="4C58101A" w:rsidR="00396451" w:rsidRPr="008F2A3E" w:rsidRDefault="00396451" w:rsidP="00396451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60" w:type="dxa"/>
          </w:tcPr>
          <w:p w14:paraId="1439C869" w14:textId="77777777" w:rsidR="00396451" w:rsidRPr="008F2A3E" w:rsidRDefault="00396451" w:rsidP="00396451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79" w:type="dxa"/>
          </w:tcPr>
          <w:p w14:paraId="07CA22DD" w14:textId="639A3495" w:rsidR="00396451" w:rsidRPr="008F2A3E" w:rsidRDefault="00396451" w:rsidP="00396451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70A82D08" w14:textId="77777777" w:rsidR="00396451" w:rsidRPr="008F2A3E" w:rsidRDefault="00396451" w:rsidP="00396451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  <w:shd w:val="clear" w:color="auto" w:fill="auto"/>
          </w:tcPr>
          <w:p w14:paraId="7ED4874F" w14:textId="30917E88" w:rsidR="00396451" w:rsidRPr="00334349" w:rsidRDefault="00396451" w:rsidP="00396451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34349">
              <w:rPr>
                <w:rFonts w:ascii="Browallia New" w:hAnsi="Browallia New" w:cs="Browallia New"/>
                <w:sz w:val="22"/>
                <w:szCs w:val="22"/>
              </w:rPr>
              <w:t>139,570</w:t>
            </w:r>
          </w:p>
        </w:tc>
        <w:tc>
          <w:tcPr>
            <w:tcW w:w="801" w:type="dxa"/>
          </w:tcPr>
          <w:p w14:paraId="3A57E832" w14:textId="77777777" w:rsidR="00396451" w:rsidRPr="008F2A3E" w:rsidRDefault="00396451" w:rsidP="00396451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135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,0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94</w:t>
            </w:r>
          </w:p>
        </w:tc>
      </w:tr>
      <w:tr w:rsidR="00993E94" w:rsidRPr="008F2A3E" w14:paraId="32593665" w14:textId="77777777" w:rsidTr="00334349">
        <w:trPr>
          <w:cantSplit/>
        </w:trPr>
        <w:tc>
          <w:tcPr>
            <w:tcW w:w="2472" w:type="dxa"/>
          </w:tcPr>
          <w:p w14:paraId="441314EE" w14:textId="77777777" w:rsidR="00993E94" w:rsidRPr="008F2A3E" w:rsidRDefault="00993E94" w:rsidP="00993E94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764" w:type="dxa"/>
          </w:tcPr>
          <w:p w14:paraId="2B16D809" w14:textId="77777777" w:rsidR="00993E94" w:rsidRPr="008F2A3E" w:rsidRDefault="00993E94" w:rsidP="00993E94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266AA87D" w14:textId="77777777" w:rsidR="00993E94" w:rsidRPr="008F2A3E" w:rsidRDefault="00993E94" w:rsidP="00993E94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64CE875E" w14:textId="77777777" w:rsidR="00993E94" w:rsidRPr="008F2A3E" w:rsidRDefault="00993E94" w:rsidP="00993E94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22C17AF" w14:textId="77777777" w:rsidR="00993E94" w:rsidRPr="008F2A3E" w:rsidRDefault="00993E94" w:rsidP="00993E94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50957C0D" w14:textId="2DE01A23" w:rsidR="00993E94" w:rsidRPr="008F2A3E" w:rsidRDefault="00993E94" w:rsidP="00993E9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</w:tcPr>
          <w:p w14:paraId="11C4D2A5" w14:textId="77777777" w:rsidR="00993E94" w:rsidRPr="008F2A3E" w:rsidRDefault="00993E94" w:rsidP="00993E9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  <w:shd w:val="clear" w:color="auto" w:fill="auto"/>
          </w:tcPr>
          <w:p w14:paraId="46D1C833" w14:textId="78A0DA66" w:rsidR="00993E94" w:rsidRPr="00334349" w:rsidRDefault="00993E94" w:rsidP="00993E9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34349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801" w:type="dxa"/>
          </w:tcPr>
          <w:p w14:paraId="78FA3892" w14:textId="77777777" w:rsidR="00993E94" w:rsidRPr="008F2A3E" w:rsidRDefault="00993E94" w:rsidP="00993E9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</w:tr>
      <w:tr w:rsidR="00C36A8B" w:rsidRPr="008F2A3E" w14:paraId="559E3595" w14:textId="77777777" w:rsidTr="00334349">
        <w:trPr>
          <w:cantSplit/>
        </w:trPr>
        <w:tc>
          <w:tcPr>
            <w:tcW w:w="2472" w:type="dxa"/>
          </w:tcPr>
          <w:p w14:paraId="23889630" w14:textId="77777777" w:rsidR="00C36A8B" w:rsidRPr="008F2A3E" w:rsidRDefault="00C36A8B" w:rsidP="00C36A8B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64" w:type="dxa"/>
          </w:tcPr>
          <w:p w14:paraId="49F66C94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0DB04C00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3F60547F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D966453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3D93BC56" w14:textId="09577AAC" w:rsidR="00C36A8B" w:rsidRPr="008F2A3E" w:rsidRDefault="00C36A8B" w:rsidP="0020093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vAlign w:val="bottom"/>
          </w:tcPr>
          <w:p w14:paraId="67AD1691" w14:textId="77777777" w:rsidR="00C36A8B" w:rsidRPr="008F2A3E" w:rsidRDefault="00C36A8B" w:rsidP="0020093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47A505" w14:textId="75CF5AF4" w:rsidR="00C36A8B" w:rsidRPr="00334349" w:rsidRDefault="00993E94" w:rsidP="0020093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34349">
              <w:rPr>
                <w:rFonts w:ascii="Browallia New" w:hAnsi="Browallia New" w:cs="Browallia New"/>
                <w:sz w:val="22"/>
                <w:szCs w:val="22"/>
                <w:lang w:val="en-GB"/>
              </w:rPr>
              <w:t>139,570</w:t>
            </w:r>
          </w:p>
        </w:tc>
        <w:tc>
          <w:tcPr>
            <w:tcW w:w="801" w:type="dxa"/>
            <w:vAlign w:val="bottom"/>
          </w:tcPr>
          <w:p w14:paraId="3592A3AF" w14:textId="77777777" w:rsidR="00C36A8B" w:rsidRPr="008F2A3E" w:rsidRDefault="00C36A8B" w:rsidP="0020093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135,094</w:t>
            </w:r>
          </w:p>
        </w:tc>
      </w:tr>
      <w:tr w:rsidR="00C36A8B" w:rsidRPr="008F2A3E" w14:paraId="1E5FC69C" w14:textId="77777777" w:rsidTr="001A0039">
        <w:trPr>
          <w:cantSplit/>
        </w:trPr>
        <w:tc>
          <w:tcPr>
            <w:tcW w:w="2472" w:type="dxa"/>
          </w:tcPr>
          <w:p w14:paraId="317A7A22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764" w:type="dxa"/>
          </w:tcPr>
          <w:p w14:paraId="42AC3E7F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64E6674D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7615D4A7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3E8C0926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1D47C1A9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DD357A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1559754B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23F58E46" w14:textId="77777777" w:rsidR="00C36A8B" w:rsidRPr="008F2A3E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</w:tr>
      <w:tr w:rsidR="00A4407E" w:rsidRPr="008F2A3E" w14:paraId="22C9B779" w14:textId="77777777" w:rsidTr="001A0039">
        <w:trPr>
          <w:cantSplit/>
        </w:trPr>
        <w:tc>
          <w:tcPr>
            <w:tcW w:w="2472" w:type="dxa"/>
          </w:tcPr>
          <w:p w14:paraId="5B530478" w14:textId="77777777" w:rsidR="00A4407E" w:rsidRPr="008F2A3E" w:rsidRDefault="00A4407E" w:rsidP="00A4407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Wisdom Tree Investment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764" w:type="dxa"/>
            <w:vAlign w:val="center"/>
          </w:tcPr>
          <w:p w14:paraId="7D86F3A0" w14:textId="77777777" w:rsidR="00A4407E" w:rsidRPr="008F2A3E" w:rsidRDefault="00A4407E" w:rsidP="00A4407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5781D53" w14:textId="3D3D48AC" w:rsidR="00A4407E" w:rsidRPr="008F2A3E" w:rsidRDefault="00A4407E" w:rsidP="00A4407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00" w:type="dxa"/>
            <w:vAlign w:val="center"/>
          </w:tcPr>
          <w:p w14:paraId="6C09ACA0" w14:textId="77777777" w:rsidR="00A4407E" w:rsidRPr="008F2A3E" w:rsidRDefault="00A4407E" w:rsidP="00A4407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A306E29" w14:textId="77777777" w:rsidR="00A4407E" w:rsidRPr="008F2A3E" w:rsidRDefault="00A4407E" w:rsidP="00A4407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19" w:type="dxa"/>
          </w:tcPr>
          <w:p w14:paraId="1785C581" w14:textId="77777777" w:rsidR="00A4407E" w:rsidRPr="008F2A3E" w:rsidRDefault="00A4407E" w:rsidP="00A4407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5F4227C" w14:textId="01F6A6FB" w:rsidR="00A4407E" w:rsidRPr="008F2A3E" w:rsidRDefault="00A4407E" w:rsidP="00A4407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60" w:type="dxa"/>
          </w:tcPr>
          <w:p w14:paraId="11DBD8EC" w14:textId="77777777" w:rsidR="00A4407E" w:rsidRPr="008F2A3E" w:rsidRDefault="00A4407E" w:rsidP="00A4407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1DA276" w14:textId="77777777" w:rsidR="00A4407E" w:rsidRPr="008F2A3E" w:rsidRDefault="00A4407E" w:rsidP="00A4407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79" w:type="dxa"/>
            <w:vAlign w:val="bottom"/>
          </w:tcPr>
          <w:p w14:paraId="1DEE62B5" w14:textId="7C09D6AC" w:rsidR="00A4407E" w:rsidRPr="008F2A3E" w:rsidRDefault="00A4407E" w:rsidP="00A4407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5D4D8B6D" w14:textId="77777777" w:rsidR="00A4407E" w:rsidRPr="008F2A3E" w:rsidRDefault="00A4407E" w:rsidP="00A4407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02EAADFE" w14:textId="1C3467EB" w:rsidR="00A4407E" w:rsidRPr="008F2A3E" w:rsidRDefault="00A4407E" w:rsidP="00A4407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165,614</w:t>
            </w:r>
          </w:p>
        </w:tc>
        <w:tc>
          <w:tcPr>
            <w:tcW w:w="801" w:type="dxa"/>
            <w:vAlign w:val="bottom"/>
          </w:tcPr>
          <w:p w14:paraId="00219124" w14:textId="77777777" w:rsidR="00A4407E" w:rsidRPr="008F2A3E" w:rsidRDefault="00A4407E" w:rsidP="00A4407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170,478</w:t>
            </w:r>
          </w:p>
        </w:tc>
      </w:tr>
      <w:tr w:rsidR="00C36A8B" w:rsidRPr="008F2A3E" w14:paraId="14F7D52B" w14:textId="77777777" w:rsidTr="001A0039">
        <w:trPr>
          <w:cantSplit/>
        </w:trPr>
        <w:tc>
          <w:tcPr>
            <w:tcW w:w="2472" w:type="dxa"/>
          </w:tcPr>
          <w:p w14:paraId="2F905992" w14:textId="77777777" w:rsidR="00C36A8B" w:rsidRPr="008F2A3E" w:rsidRDefault="00C36A8B" w:rsidP="00C36A8B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764" w:type="dxa"/>
            <w:vAlign w:val="center"/>
          </w:tcPr>
          <w:p w14:paraId="4FC8FD98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0" w:type="dxa"/>
            <w:vAlign w:val="center"/>
          </w:tcPr>
          <w:p w14:paraId="6CB59BF7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9" w:type="dxa"/>
            <w:vAlign w:val="center"/>
          </w:tcPr>
          <w:p w14:paraId="0E2D3437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0" w:type="dxa"/>
          </w:tcPr>
          <w:p w14:paraId="7738E197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C336639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AE58906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2C68FBD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  <w:vAlign w:val="bottom"/>
          </w:tcPr>
          <w:p w14:paraId="6684EFFE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36A8B" w:rsidRPr="008F2A3E" w14:paraId="66DC970C" w14:textId="77777777" w:rsidTr="001A0039">
        <w:trPr>
          <w:cantSplit/>
        </w:trPr>
        <w:tc>
          <w:tcPr>
            <w:tcW w:w="4036" w:type="dxa"/>
            <w:gridSpan w:val="3"/>
          </w:tcPr>
          <w:p w14:paraId="02B989B3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เงินลงทุนในบริษัทร่วมและการร่วมค้า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–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19" w:type="dxa"/>
            <w:vAlign w:val="center"/>
          </w:tcPr>
          <w:p w14:paraId="22E4388C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0" w:type="dxa"/>
          </w:tcPr>
          <w:p w14:paraId="285A2642" w14:textId="77777777" w:rsidR="00C36A8B" w:rsidRPr="008F2A3E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57A82D3" w14:textId="298BFDC1" w:rsidR="00C36A8B" w:rsidRPr="008F2A3E" w:rsidRDefault="00C36A8B" w:rsidP="00C36A8B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67F9B21D" w14:textId="77777777" w:rsidR="00C36A8B" w:rsidRPr="008F2A3E" w:rsidRDefault="00C36A8B" w:rsidP="00C36A8B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7132FE17" w14:textId="420AA18C" w:rsidR="00C36A8B" w:rsidRPr="008F2A3E" w:rsidRDefault="00A4407E" w:rsidP="00C36A8B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305,184</w:t>
            </w:r>
          </w:p>
        </w:tc>
        <w:tc>
          <w:tcPr>
            <w:tcW w:w="801" w:type="dxa"/>
            <w:vAlign w:val="bottom"/>
          </w:tcPr>
          <w:p w14:paraId="4C4AA65A" w14:textId="77777777" w:rsidR="00C36A8B" w:rsidRPr="008F2A3E" w:rsidRDefault="00C36A8B" w:rsidP="00C36A8B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305,572</w:t>
            </w:r>
          </w:p>
        </w:tc>
      </w:tr>
    </w:tbl>
    <w:p w14:paraId="704A15C6" w14:textId="78DE7609" w:rsidR="00577F4D" w:rsidRPr="008F2A3E" w:rsidRDefault="00371706" w:rsidP="00577F4D">
      <w:pPr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รายการเคลื่</w:t>
      </w:r>
      <w:r w:rsidR="00FF1E7D" w:rsidRPr="008F2A3E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FF1E7D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การร่วมค้า</w:t>
      </w:r>
      <w:r w:rsidR="00152EEC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(บันทึกบัญชีตามวิธีส่วนได้เสียในงบการเงินรวม) </w:t>
      </w:r>
      <w:r w:rsidR="00974785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>งวด</w:t>
      </w:r>
      <w:r w:rsidR="002B0ABD">
        <w:rPr>
          <w:rFonts w:ascii="Browallia New" w:hAnsi="Browallia New" w:cs="Browallia New" w:hint="cs"/>
          <w:sz w:val="28"/>
          <w:szCs w:val="28"/>
          <w:cs/>
        </w:rPr>
        <w:t>หก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65325320" w14:textId="77777777" w:rsidR="00577F4D" w:rsidRPr="008F2A3E" w:rsidRDefault="00577F4D" w:rsidP="00577F4D">
      <w:pPr>
        <w:tabs>
          <w:tab w:val="left" w:pos="2160"/>
        </w:tabs>
        <w:ind w:left="851" w:right="-1"/>
        <w:jc w:val="righ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9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69"/>
        <w:gridCol w:w="2351"/>
      </w:tblGrid>
      <w:tr w:rsidR="00577F4D" w:rsidRPr="005D0215" w14:paraId="763D932D" w14:textId="77777777" w:rsidTr="00577F4D">
        <w:trPr>
          <w:cantSplit/>
        </w:trPr>
        <w:tc>
          <w:tcPr>
            <w:tcW w:w="4252" w:type="dxa"/>
          </w:tcPr>
          <w:p w14:paraId="56ABD8C0" w14:textId="77777777" w:rsidR="00577F4D" w:rsidRPr="005D0215" w:rsidRDefault="00577F4D" w:rsidP="00BF1A33">
            <w:pPr>
              <w:ind w:right="-36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369" w:type="dxa"/>
          </w:tcPr>
          <w:p w14:paraId="19A72DB2" w14:textId="77777777" w:rsidR="00577F4D" w:rsidRPr="005D0215" w:rsidRDefault="00577F4D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51" w:type="dxa"/>
          </w:tcPr>
          <w:p w14:paraId="3D90C760" w14:textId="77777777" w:rsidR="00577F4D" w:rsidRPr="005D0215" w:rsidRDefault="00577F4D" w:rsidP="00BF1A33">
            <w:pPr>
              <w:tabs>
                <w:tab w:val="clear" w:pos="1644"/>
                <w:tab w:val="decimal" w:pos="1008"/>
                <w:tab w:val="left" w:pos="1663"/>
              </w:tabs>
              <w:ind w:left="18" w:right="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(หน่วย </w:t>
            </w:r>
            <w:r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: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พันบาท)</w:t>
            </w:r>
          </w:p>
        </w:tc>
      </w:tr>
      <w:tr w:rsidR="00577F4D" w:rsidRPr="005D0215" w14:paraId="48F1DD72" w14:textId="77777777" w:rsidTr="00577F4D">
        <w:trPr>
          <w:cantSplit/>
        </w:trPr>
        <w:tc>
          <w:tcPr>
            <w:tcW w:w="4252" w:type="dxa"/>
          </w:tcPr>
          <w:p w14:paraId="3344155E" w14:textId="77777777" w:rsidR="00577F4D" w:rsidRPr="005D0215" w:rsidRDefault="00577F4D" w:rsidP="00BF1A33">
            <w:pPr>
              <w:ind w:right="-3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9" w:type="dxa"/>
          </w:tcPr>
          <w:p w14:paraId="55F47FE7" w14:textId="77777777" w:rsidR="00577F4D" w:rsidRPr="005D0215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51" w:type="dxa"/>
          </w:tcPr>
          <w:p w14:paraId="1FDBA912" w14:textId="77777777" w:rsidR="00577F4D" w:rsidRPr="005D0215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577F4D" w:rsidRPr="001F74D7" w14:paraId="1778B4BE" w14:textId="77777777" w:rsidTr="00577F4D">
        <w:trPr>
          <w:cantSplit/>
        </w:trPr>
        <w:tc>
          <w:tcPr>
            <w:tcW w:w="4252" w:type="dxa"/>
          </w:tcPr>
          <w:p w14:paraId="01C94A51" w14:textId="77777777" w:rsidR="00577F4D" w:rsidRPr="001F74D7" w:rsidRDefault="00577F4D" w:rsidP="00BF1A33">
            <w:pPr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9" w:type="dxa"/>
          </w:tcPr>
          <w:p w14:paraId="2234A81F" w14:textId="77777777" w:rsidR="00577F4D" w:rsidRPr="001F74D7" w:rsidRDefault="00577F4D" w:rsidP="00BF1A33">
            <w:pPr>
              <w:ind w:left="50" w:right="1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</w:tcPr>
          <w:p w14:paraId="5922648F" w14:textId="77777777" w:rsidR="00577F4D" w:rsidRPr="001F74D7" w:rsidRDefault="00577F4D" w:rsidP="00BF1A33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0052F" w:rsidRPr="005D0215" w14:paraId="3DF1EA90" w14:textId="77777777" w:rsidTr="00577F4D">
        <w:trPr>
          <w:cantSplit/>
        </w:trPr>
        <w:tc>
          <w:tcPr>
            <w:tcW w:w="4252" w:type="dxa"/>
          </w:tcPr>
          <w:p w14:paraId="0CBA9AFE" w14:textId="77777777" w:rsidR="0000052F" w:rsidRPr="005D0215" w:rsidRDefault="0000052F" w:rsidP="0000052F">
            <w:pPr>
              <w:ind w:right="-3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ยอดคงเหลือ ณ วันที่ </w:t>
            </w:r>
            <w:r w:rsidR="00BD6F20"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มกราคม </w:t>
            </w:r>
            <w:r w:rsidR="00BD6F20"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369" w:type="dxa"/>
          </w:tcPr>
          <w:p w14:paraId="6DD8BE10" w14:textId="77777777" w:rsidR="0000052F" w:rsidRPr="005D0215" w:rsidRDefault="00BD6F20" w:rsidP="0000052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lang w:val="en-GB"/>
              </w:rPr>
              <w:t>305</w:t>
            </w:r>
            <w:r w:rsidR="0000052F"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lang w:val="en-GB"/>
              </w:rPr>
              <w:t>572</w:t>
            </w:r>
          </w:p>
        </w:tc>
        <w:tc>
          <w:tcPr>
            <w:tcW w:w="2351" w:type="dxa"/>
          </w:tcPr>
          <w:p w14:paraId="2F006A11" w14:textId="77777777" w:rsidR="0000052F" w:rsidRPr="005D0215" w:rsidRDefault="00BD6F20" w:rsidP="0000052F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344</w:t>
            </w:r>
            <w:r w:rsidR="0000052F" w:rsidRPr="005D0215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250</w:t>
            </w:r>
          </w:p>
        </w:tc>
      </w:tr>
      <w:tr w:rsidR="0000052F" w:rsidRPr="005D0215" w14:paraId="4B08F082" w14:textId="77777777" w:rsidTr="0020035F">
        <w:trPr>
          <w:cantSplit/>
        </w:trPr>
        <w:tc>
          <w:tcPr>
            <w:tcW w:w="4252" w:type="dxa"/>
          </w:tcPr>
          <w:p w14:paraId="04C06EBB" w14:textId="77777777" w:rsidR="0000052F" w:rsidRPr="005D0215" w:rsidRDefault="0000052F" w:rsidP="0000052F">
            <w:pPr>
              <w:ind w:right="-3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ส่วนแบ่ง</w:t>
            </w:r>
            <w:r w:rsidR="007C5229"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กำไร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ของบริษัทร่วม</w:t>
            </w:r>
          </w:p>
        </w:tc>
        <w:tc>
          <w:tcPr>
            <w:tcW w:w="2369" w:type="dxa"/>
          </w:tcPr>
          <w:p w14:paraId="6564BC4C" w14:textId="6B18D881" w:rsidR="0000052F" w:rsidRPr="005D0215" w:rsidRDefault="00993E94" w:rsidP="0000052F">
            <w:pPr>
              <w:ind w:left="18" w:right="10"/>
              <w:jc w:val="right"/>
              <w:rPr>
                <w:rFonts w:ascii="Browallia New" w:hAnsi="Browallia New" w:cs="Browallia New"/>
                <w:sz w:val="27"/>
                <w:szCs w:val="27"/>
                <w:highlight w:val="cyan"/>
                <w:lang w:val="en-GB"/>
              </w:rPr>
            </w:pPr>
            <w:r w:rsidRPr="00334349">
              <w:rPr>
                <w:rFonts w:ascii="Browallia New" w:hAnsi="Browallia New" w:cs="Browallia New"/>
                <w:sz w:val="27"/>
                <w:szCs w:val="27"/>
                <w:lang w:val="en-GB"/>
              </w:rPr>
              <w:t>4,476</w:t>
            </w:r>
          </w:p>
        </w:tc>
        <w:tc>
          <w:tcPr>
            <w:tcW w:w="2351" w:type="dxa"/>
          </w:tcPr>
          <w:p w14:paraId="64988A92" w14:textId="7A92A1E9" w:rsidR="0000052F" w:rsidRPr="005D0215" w:rsidRDefault="00C36A8B" w:rsidP="00D271D3">
            <w:pPr>
              <w:ind w:left="18" w:right="285"/>
              <w:jc w:val="right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color w:val="000000"/>
                <w:sz w:val="27"/>
                <w:szCs w:val="27"/>
              </w:rPr>
              <w:t>-</w:t>
            </w:r>
          </w:p>
        </w:tc>
      </w:tr>
      <w:tr w:rsidR="00036DA0" w:rsidRPr="005D0215" w14:paraId="60AB9410" w14:textId="77777777" w:rsidTr="0020035F">
        <w:trPr>
          <w:cantSplit/>
        </w:trPr>
        <w:tc>
          <w:tcPr>
            <w:tcW w:w="4252" w:type="dxa"/>
          </w:tcPr>
          <w:p w14:paraId="30FF9387" w14:textId="77777777" w:rsidR="00036DA0" w:rsidRPr="005D0215" w:rsidRDefault="00036DA0" w:rsidP="00036DA0">
            <w:pPr>
              <w:ind w:right="-36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ส่วนแบ่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งขาดทุนของการร่วมค้า</w:t>
            </w:r>
          </w:p>
        </w:tc>
        <w:tc>
          <w:tcPr>
            <w:tcW w:w="2369" w:type="dxa"/>
          </w:tcPr>
          <w:p w14:paraId="57CB75E3" w14:textId="2CD070C4" w:rsidR="00036DA0" w:rsidRPr="005D0215" w:rsidRDefault="00A4407E" w:rsidP="00036DA0">
            <w:pPr>
              <w:pBdr>
                <w:bottom w:val="single" w:sz="4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(4,864)</w:t>
            </w:r>
          </w:p>
        </w:tc>
        <w:tc>
          <w:tcPr>
            <w:tcW w:w="2351" w:type="dxa"/>
          </w:tcPr>
          <w:p w14:paraId="3376691F" w14:textId="23EFFB1A" w:rsidR="00036DA0" w:rsidRPr="005D0215" w:rsidRDefault="001E7146" w:rsidP="001E7146">
            <w:pPr>
              <w:pBdr>
                <w:bottom w:val="single" w:sz="4" w:space="1" w:color="auto"/>
              </w:pBdr>
              <w:ind w:left="18" w:right="10"/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color w:val="000000"/>
                <w:sz w:val="27"/>
                <w:szCs w:val="27"/>
              </w:rPr>
              <w:t xml:space="preserve">                       </w:t>
            </w:r>
            <w:r w:rsidR="00C76334">
              <w:rPr>
                <w:rFonts w:ascii="Browallia New" w:hAnsi="Browallia New" w:cs="Browallia New"/>
                <w:color w:val="000000"/>
                <w:sz w:val="27"/>
                <w:szCs w:val="27"/>
              </w:rPr>
              <w:t xml:space="preserve"> </w:t>
            </w:r>
            <w:r w:rsidRPr="005D0215">
              <w:rPr>
                <w:rFonts w:ascii="Browallia New" w:hAnsi="Browallia New" w:cs="Browallia New"/>
                <w:color w:val="000000"/>
                <w:sz w:val="27"/>
                <w:szCs w:val="27"/>
              </w:rPr>
              <w:t xml:space="preserve"> </w:t>
            </w:r>
            <w:r w:rsidR="00C36A8B" w:rsidRPr="005D0215">
              <w:rPr>
                <w:rFonts w:ascii="Browallia New" w:hAnsi="Browallia New" w:cs="Browallia New"/>
                <w:color w:val="000000"/>
                <w:sz w:val="27"/>
                <w:szCs w:val="27"/>
              </w:rPr>
              <w:t>-</w:t>
            </w:r>
          </w:p>
        </w:tc>
      </w:tr>
      <w:tr w:rsidR="0000052F" w:rsidRPr="005D0215" w14:paraId="1147B4F6" w14:textId="77777777" w:rsidTr="0020035F">
        <w:trPr>
          <w:cantSplit/>
        </w:trPr>
        <w:tc>
          <w:tcPr>
            <w:tcW w:w="4252" w:type="dxa"/>
          </w:tcPr>
          <w:p w14:paraId="315C26CB" w14:textId="0161AB26" w:rsidR="0000052F" w:rsidRPr="005D0215" w:rsidRDefault="0000052F" w:rsidP="0000052F">
            <w:pPr>
              <w:ind w:right="-3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ยอดคงเหลือ ณ วันที่ </w:t>
            </w:r>
            <w:r w:rsidR="002B0ABD" w:rsidRPr="005D0215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2B0ABD"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BD6F20"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369" w:type="dxa"/>
          </w:tcPr>
          <w:p w14:paraId="374912B0" w14:textId="50C46023" w:rsidR="0000052F" w:rsidRPr="005D0215" w:rsidRDefault="00A4407E" w:rsidP="0000052F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7"/>
                <w:szCs w:val="27"/>
                <w:lang w:val="en-GB"/>
              </w:rPr>
              <w:t>305,184</w:t>
            </w: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fldChar w:fldCharType="end"/>
            </w:r>
          </w:p>
        </w:tc>
        <w:tc>
          <w:tcPr>
            <w:tcW w:w="2351" w:type="dxa"/>
          </w:tcPr>
          <w:p w14:paraId="095EB4B8" w14:textId="297BA854" w:rsidR="0000052F" w:rsidRPr="005D0215" w:rsidRDefault="00C36A8B" w:rsidP="0000052F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344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>250</w:t>
            </w:r>
            <w:r w:rsidR="00E81A71" w:rsidRPr="005D0215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</w:p>
        </w:tc>
      </w:tr>
    </w:tbl>
    <w:p w14:paraId="06F60B1A" w14:textId="452D9293" w:rsidR="00EF06A5" w:rsidRPr="008856DF" w:rsidRDefault="00EF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lang w:val="en-GB"/>
        </w:rPr>
      </w:pPr>
    </w:p>
    <w:p w14:paraId="28148DBC" w14:textId="08019494" w:rsidR="002A6F10" w:rsidRPr="007122DA" w:rsidRDefault="002A6F10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122D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ที่ดิน อาคาร</w:t>
      </w:r>
      <w:r w:rsidR="00293ED1" w:rsidRPr="007122D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7122D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และอุปกรณ์</w:t>
      </w:r>
      <w:r w:rsidR="00646255" w:rsidRPr="007122D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5A5162" w:rsidRPr="007122D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– </w:t>
      </w:r>
      <w:r w:rsidR="005A5162" w:rsidRPr="007122D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สุทธิ</w:t>
      </w:r>
    </w:p>
    <w:p w14:paraId="378E1BFF" w14:textId="77777777" w:rsidR="0078774C" w:rsidRPr="008856DF" w:rsidRDefault="0078774C" w:rsidP="00F65AA7">
      <w:pPr>
        <w:ind w:left="426"/>
        <w:jc w:val="thaiDistribute"/>
        <w:rPr>
          <w:rFonts w:ascii="Browallia New" w:hAnsi="Browallia New" w:cs="Browallia New"/>
          <w:sz w:val="4"/>
          <w:szCs w:val="4"/>
        </w:rPr>
      </w:pPr>
    </w:p>
    <w:p w14:paraId="61D4D00A" w14:textId="4634EF49" w:rsidR="0092497F" w:rsidRPr="008F2A3E" w:rsidRDefault="0092497F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="002B0ABD">
        <w:rPr>
          <w:rFonts w:ascii="Browallia New" w:hAnsi="Browallia New" w:cs="Browallia New" w:hint="cs"/>
          <w:sz w:val="28"/>
          <w:szCs w:val="28"/>
          <w:cs/>
          <w:lang w:val="en-GB"/>
        </w:rPr>
        <w:t>หก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</w:p>
    <w:p w14:paraId="3C3DF7A2" w14:textId="77777777" w:rsidR="0092497F" w:rsidRPr="008856DF" w:rsidRDefault="0092497F" w:rsidP="00F65AA7">
      <w:pPr>
        <w:ind w:left="426"/>
        <w:jc w:val="thaiDistribute"/>
        <w:rPr>
          <w:rFonts w:ascii="Browallia New" w:hAnsi="Browallia New" w:cs="Browallia New"/>
          <w:sz w:val="4"/>
          <w:szCs w:val="4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2126"/>
        <w:gridCol w:w="236"/>
        <w:gridCol w:w="2178"/>
      </w:tblGrid>
      <w:tr w:rsidR="0092497F" w:rsidRPr="0004055B" w14:paraId="602E9A39" w14:textId="77777777" w:rsidTr="001A0039">
        <w:tc>
          <w:tcPr>
            <w:tcW w:w="4394" w:type="dxa"/>
          </w:tcPr>
          <w:p w14:paraId="3051E030" w14:textId="77777777" w:rsidR="0092497F" w:rsidRPr="0004055B" w:rsidRDefault="0092497F" w:rsidP="00BF1A33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126" w:type="dxa"/>
          </w:tcPr>
          <w:p w14:paraId="50125F36" w14:textId="77777777" w:rsidR="0092497F" w:rsidRPr="0004055B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414" w:type="dxa"/>
            <w:gridSpan w:val="2"/>
          </w:tcPr>
          <w:p w14:paraId="6BDB8949" w14:textId="77777777" w:rsidR="0092497F" w:rsidRPr="0004055B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:</w:t>
            </w:r>
            <w:proofErr w:type="gramEnd"/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92497F" w:rsidRPr="0004055B" w14:paraId="44C1D656" w14:textId="77777777" w:rsidTr="001A0039">
        <w:tc>
          <w:tcPr>
            <w:tcW w:w="4394" w:type="dxa"/>
          </w:tcPr>
          <w:p w14:paraId="76DF5B57" w14:textId="77777777" w:rsidR="0092497F" w:rsidRPr="0004055B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C00240" w14:textId="77777777" w:rsidR="0092497F" w:rsidRPr="0004055B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งบการเงิน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6E2355F2" w14:textId="77777777" w:rsidR="0092497F" w:rsidRPr="0004055B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5CA51920" w14:textId="77777777" w:rsidR="0092497F" w:rsidRPr="0004055B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92497F" w:rsidRPr="001F74D7" w14:paraId="7220325E" w14:textId="77777777" w:rsidTr="002B0ABD">
        <w:trPr>
          <w:trHeight w:val="318"/>
        </w:trPr>
        <w:tc>
          <w:tcPr>
            <w:tcW w:w="4394" w:type="dxa"/>
          </w:tcPr>
          <w:p w14:paraId="5B4888CB" w14:textId="77777777" w:rsidR="0092497F" w:rsidRPr="001F74D7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8B4AEA3" w14:textId="77777777" w:rsidR="0092497F" w:rsidRPr="001F74D7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169C635B" w14:textId="77777777" w:rsidR="0092497F" w:rsidRPr="001F74D7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089C601F" w14:textId="77777777" w:rsidR="0092497F" w:rsidRPr="001F74D7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1D116B" w:rsidRPr="0004055B" w14:paraId="35A96122" w14:textId="77777777" w:rsidTr="001A0039">
        <w:tc>
          <w:tcPr>
            <w:tcW w:w="4394" w:type="dxa"/>
          </w:tcPr>
          <w:p w14:paraId="58392753" w14:textId="77777777" w:rsidR="001D116B" w:rsidRPr="0004055B" w:rsidRDefault="001D116B" w:rsidP="001D116B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มูลค่าสุทธิ 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  <w:t xml:space="preserve">ณ วันที่ 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  <w:t xml:space="preserve">1 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  <w:t>มกราคม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  <w:t>2561</w:t>
            </w:r>
          </w:p>
        </w:tc>
        <w:tc>
          <w:tcPr>
            <w:tcW w:w="2126" w:type="dxa"/>
          </w:tcPr>
          <w:p w14:paraId="23A679A4" w14:textId="7D597B5B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1D116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2,560,585 </w:t>
            </w:r>
          </w:p>
        </w:tc>
        <w:tc>
          <w:tcPr>
            <w:tcW w:w="236" w:type="dxa"/>
          </w:tcPr>
          <w:p w14:paraId="44953DED" w14:textId="77777777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</w:p>
        </w:tc>
        <w:tc>
          <w:tcPr>
            <w:tcW w:w="2178" w:type="dxa"/>
          </w:tcPr>
          <w:p w14:paraId="2C759387" w14:textId="0336A002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1,705,584 </w:t>
            </w:r>
          </w:p>
        </w:tc>
      </w:tr>
      <w:tr w:rsidR="001D116B" w:rsidRPr="0004055B" w14:paraId="213E4FA2" w14:textId="77777777" w:rsidTr="001A0039">
        <w:tc>
          <w:tcPr>
            <w:tcW w:w="4394" w:type="dxa"/>
          </w:tcPr>
          <w:p w14:paraId="3E002CF1" w14:textId="77777777" w:rsidR="001D116B" w:rsidRPr="0004055B" w:rsidRDefault="001D116B" w:rsidP="001D116B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เพิ่มระหว่างงวด</w:t>
            </w:r>
          </w:p>
        </w:tc>
        <w:tc>
          <w:tcPr>
            <w:tcW w:w="2126" w:type="dxa"/>
          </w:tcPr>
          <w:p w14:paraId="27C9005B" w14:textId="25DBDF20" w:rsidR="001D116B" w:rsidRPr="001D116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1D116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272,610 </w:t>
            </w:r>
          </w:p>
        </w:tc>
        <w:tc>
          <w:tcPr>
            <w:tcW w:w="236" w:type="dxa"/>
          </w:tcPr>
          <w:p w14:paraId="651F5EA0" w14:textId="77777777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</w:p>
        </w:tc>
        <w:tc>
          <w:tcPr>
            <w:tcW w:w="2178" w:type="dxa"/>
          </w:tcPr>
          <w:p w14:paraId="7F7E0978" w14:textId="77BBFBB9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25,423 </w:t>
            </w:r>
          </w:p>
        </w:tc>
      </w:tr>
      <w:tr w:rsidR="001D116B" w:rsidRPr="0004055B" w14:paraId="37F458B6" w14:textId="77777777" w:rsidTr="001A0039">
        <w:tc>
          <w:tcPr>
            <w:tcW w:w="4394" w:type="dxa"/>
          </w:tcPr>
          <w:p w14:paraId="6E81CA3F" w14:textId="77777777" w:rsidR="001D116B" w:rsidRPr="0004055B" w:rsidRDefault="001D116B" w:rsidP="001D116B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ต้นทุนการกู้ยืมเงินที่รวมเป็นต้นทุน</w:t>
            </w:r>
          </w:p>
        </w:tc>
        <w:tc>
          <w:tcPr>
            <w:tcW w:w="2126" w:type="dxa"/>
          </w:tcPr>
          <w:p w14:paraId="0438CF46" w14:textId="30F2026A" w:rsidR="001D116B" w:rsidRPr="001D116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1D116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9,44</w:t>
            </w:r>
            <w:r w:rsidR="00DF7A3E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eastAsia="th-TH"/>
              </w:rPr>
              <w:t>8</w:t>
            </w:r>
            <w:r w:rsidRPr="001D116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</w:t>
            </w:r>
          </w:p>
        </w:tc>
        <w:tc>
          <w:tcPr>
            <w:tcW w:w="236" w:type="dxa"/>
          </w:tcPr>
          <w:p w14:paraId="127451A0" w14:textId="77777777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</w:p>
        </w:tc>
        <w:tc>
          <w:tcPr>
            <w:tcW w:w="2178" w:type="dxa"/>
          </w:tcPr>
          <w:p w14:paraId="136C2C83" w14:textId="34E6BB58" w:rsidR="001D116B" w:rsidRPr="0004055B" w:rsidRDefault="001D116B" w:rsidP="001D116B">
            <w:pPr>
              <w:tabs>
                <w:tab w:val="clear" w:pos="1644"/>
                <w:tab w:val="left" w:pos="1350"/>
                <w:tab w:val="left" w:pos="3090"/>
                <w:tab w:val="left" w:pos="4860"/>
              </w:tabs>
              <w:ind w:right="255"/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-   </w:t>
            </w:r>
          </w:p>
        </w:tc>
      </w:tr>
      <w:tr w:rsidR="001D116B" w:rsidRPr="0004055B" w14:paraId="59602633" w14:textId="77777777" w:rsidTr="001A0039">
        <w:tc>
          <w:tcPr>
            <w:tcW w:w="4394" w:type="dxa"/>
          </w:tcPr>
          <w:p w14:paraId="33FBFDA8" w14:textId="77777777" w:rsidR="001D116B" w:rsidRPr="0004055B" w:rsidRDefault="001D116B" w:rsidP="001D116B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653EF111" w14:textId="12E5FBBC" w:rsidR="001D116B" w:rsidRPr="001D116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1D116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(35,</w:t>
            </w:r>
            <w:r w:rsidR="00EF5AEF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>768</w:t>
            </w:r>
            <w:r w:rsidRPr="001D116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>)</w:t>
            </w:r>
          </w:p>
        </w:tc>
        <w:tc>
          <w:tcPr>
            <w:tcW w:w="236" w:type="dxa"/>
          </w:tcPr>
          <w:p w14:paraId="3AB30D9D" w14:textId="77777777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</w:p>
        </w:tc>
        <w:tc>
          <w:tcPr>
            <w:tcW w:w="2178" w:type="dxa"/>
          </w:tcPr>
          <w:p w14:paraId="021E2438" w14:textId="5176F194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(35,014)</w:t>
            </w:r>
          </w:p>
        </w:tc>
      </w:tr>
      <w:tr w:rsidR="001D116B" w:rsidRPr="0004055B" w14:paraId="2CBA1A72" w14:textId="77777777" w:rsidTr="001A0039">
        <w:tc>
          <w:tcPr>
            <w:tcW w:w="4394" w:type="dxa"/>
          </w:tcPr>
          <w:p w14:paraId="09B9EA74" w14:textId="68B895D4" w:rsidR="001D116B" w:rsidRPr="0004055B" w:rsidRDefault="001D116B" w:rsidP="001D116B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มูลค่าสุทธิ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  <w:t xml:space="preserve"> ณ วันที่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Pr="0004055B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 xml:space="preserve">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3C6426AD" w14:textId="27BBB0D9" w:rsidR="001D116B" w:rsidRPr="001D116B" w:rsidRDefault="00EF5AEF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fldChar w:fldCharType="separate"/>
            </w:r>
            <w:r w:rsidR="00A60204">
              <w:rPr>
                <w:rFonts w:ascii="Browallia New" w:hAnsi="Browallia New" w:cs="Browallia New"/>
                <w:noProof/>
                <w:snapToGrid w:val="0"/>
                <w:color w:val="000000"/>
                <w:sz w:val="27"/>
                <w:szCs w:val="27"/>
                <w:lang w:val="en-GB" w:eastAsia="th-TH"/>
              </w:rPr>
              <w:t>2,806,875</w:t>
            </w:r>
            <w:r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fldChar w:fldCharType="end"/>
            </w:r>
          </w:p>
        </w:tc>
        <w:tc>
          <w:tcPr>
            <w:tcW w:w="236" w:type="dxa"/>
          </w:tcPr>
          <w:p w14:paraId="692CA013" w14:textId="77777777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</w:tcPr>
          <w:p w14:paraId="7005E1F3" w14:textId="0A2E4B49" w:rsidR="001D116B" w:rsidRPr="0004055B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color w:val="000000"/>
                <w:sz w:val="27"/>
                <w:szCs w:val="27"/>
                <w:lang w:val="en-GB" w:eastAsia="th-TH"/>
              </w:rPr>
              <w:t xml:space="preserve"> 1,695,993 </w:t>
            </w:r>
          </w:p>
        </w:tc>
      </w:tr>
    </w:tbl>
    <w:p w14:paraId="7A9541EE" w14:textId="77777777" w:rsidR="0081450C" w:rsidRPr="008856DF" w:rsidRDefault="0081450C" w:rsidP="00F65AA7">
      <w:pPr>
        <w:ind w:left="426"/>
        <w:jc w:val="thaiDistribute"/>
        <w:rPr>
          <w:rFonts w:ascii="Browallia New" w:hAnsi="Browallia New" w:cs="Browallia New"/>
          <w:sz w:val="4"/>
          <w:szCs w:val="4"/>
        </w:rPr>
      </w:pPr>
    </w:p>
    <w:p w14:paraId="4B0F4258" w14:textId="752FB197" w:rsidR="00371706" w:rsidRDefault="00CB5A4B" w:rsidP="00170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8F2A3E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ได้ถูกจดจำนองเพื่อใช้เป็นหลักประกันสำหรับวงเงินสินเชื่อจา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แห่งหนึ่ง </w:t>
      </w:r>
      <w:r w:rsidR="006F004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หมายเหตุข้อ </w:t>
      </w:r>
      <w:r w:rsidR="006F0042">
        <w:rPr>
          <w:rFonts w:ascii="Browallia New" w:hAnsi="Browallia New" w:cs="Browallia New"/>
          <w:sz w:val="28"/>
          <w:szCs w:val="28"/>
        </w:rPr>
        <w:t>1</w:t>
      </w:r>
      <w:r w:rsidR="009063A2">
        <w:rPr>
          <w:rFonts w:ascii="Browallia New" w:hAnsi="Browallia New" w:cs="Browallia New"/>
          <w:sz w:val="28"/>
          <w:szCs w:val="28"/>
        </w:rPr>
        <w:t>3</w:t>
      </w:r>
    </w:p>
    <w:p w14:paraId="41BCEA29" w14:textId="77777777" w:rsidR="001F74D7" w:rsidRPr="001F74D7" w:rsidRDefault="001F74D7" w:rsidP="00170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2F66FEF1" w14:textId="3627B0BE" w:rsidR="00834639" w:rsidRPr="008856DF" w:rsidRDefault="0083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0"/>
          <w:szCs w:val="10"/>
          <w:cs/>
          <w:lang w:val="en-GB"/>
        </w:rPr>
      </w:pPr>
    </w:p>
    <w:p w14:paraId="410AF51D" w14:textId="65CAC7FC" w:rsidR="008C1521" w:rsidRPr="008F2A3E" w:rsidRDefault="008C1521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5C6A3386" w14:textId="77777777" w:rsidR="008C1521" w:rsidRPr="008856DF" w:rsidRDefault="008C1521" w:rsidP="008C1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4"/>
          <w:szCs w:val="14"/>
          <w:lang w:val="en-GB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86"/>
        <w:gridCol w:w="1107"/>
        <w:gridCol w:w="242"/>
        <w:gridCol w:w="1126"/>
        <w:gridCol w:w="237"/>
        <w:gridCol w:w="1113"/>
        <w:gridCol w:w="236"/>
        <w:gridCol w:w="1096"/>
      </w:tblGrid>
      <w:tr w:rsidR="008C1521" w:rsidRPr="0004055B" w14:paraId="7B1BDCF4" w14:textId="77777777" w:rsidTr="001A0039">
        <w:trPr>
          <w:cantSplit/>
        </w:trPr>
        <w:tc>
          <w:tcPr>
            <w:tcW w:w="3786" w:type="dxa"/>
          </w:tcPr>
          <w:p w14:paraId="71477B49" w14:textId="77777777" w:rsidR="008C1521" w:rsidRPr="0004055B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5157" w:type="dxa"/>
            <w:gridSpan w:val="7"/>
          </w:tcPr>
          <w:p w14:paraId="5E519707" w14:textId="77777777" w:rsidR="008C1521" w:rsidRPr="0004055B" w:rsidRDefault="008C1521" w:rsidP="003049B6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8C1521" w:rsidRPr="0004055B" w14:paraId="128D2C9A" w14:textId="77777777" w:rsidTr="001A0039">
        <w:trPr>
          <w:cantSplit/>
          <w:trHeight w:val="373"/>
        </w:trPr>
        <w:tc>
          <w:tcPr>
            <w:tcW w:w="3786" w:type="dxa"/>
          </w:tcPr>
          <w:p w14:paraId="76F86EAE" w14:textId="77777777" w:rsidR="008C1521" w:rsidRPr="0004055B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75" w:type="dxa"/>
            <w:gridSpan w:val="3"/>
          </w:tcPr>
          <w:p w14:paraId="33BAF4BC" w14:textId="77777777" w:rsidR="008C1521" w:rsidRPr="0004055B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64B9CF3" w14:textId="77777777" w:rsidR="008C1521" w:rsidRPr="0004055B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3DD0E926" w14:textId="77777777" w:rsidR="008C1521" w:rsidRPr="0004055B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8C1521" w:rsidRPr="0004055B" w14:paraId="5170AB50" w14:textId="77777777" w:rsidTr="001A0039">
        <w:trPr>
          <w:cantSplit/>
        </w:trPr>
        <w:tc>
          <w:tcPr>
            <w:tcW w:w="3786" w:type="dxa"/>
          </w:tcPr>
          <w:p w14:paraId="4CF4C299" w14:textId="77777777" w:rsidR="008C1521" w:rsidRPr="0004055B" w:rsidRDefault="008C1521" w:rsidP="008C152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3954" w14:textId="53D83102" w:rsidR="008C1521" w:rsidRPr="0004055B" w:rsidRDefault="002B0ABD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="008C1521" w:rsidRPr="0004055B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2D62BE0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DFA7C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04055B">
              <w:rPr>
                <w:rFonts w:ascii="Browallia New" w:hAnsi="Browallia New" w:cs="DokChampa"/>
                <w:sz w:val="27"/>
                <w:szCs w:val="27"/>
                <w:lang w:bidi="lo-LA"/>
              </w:rPr>
              <w:t>60</w:t>
            </w:r>
          </w:p>
        </w:tc>
        <w:tc>
          <w:tcPr>
            <w:tcW w:w="237" w:type="dxa"/>
            <w:vAlign w:val="bottom"/>
          </w:tcPr>
          <w:p w14:paraId="695F0CCF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E7B5004" w14:textId="3C9401A6" w:rsidR="008C1521" w:rsidRPr="0004055B" w:rsidRDefault="002B0ABD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="008C1521" w:rsidRPr="0004055B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B99C18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61B42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04055B">
              <w:rPr>
                <w:rFonts w:ascii="Browallia New" w:hAnsi="Browallia New" w:cs="DokChampa"/>
                <w:sz w:val="27"/>
                <w:szCs w:val="27"/>
                <w:lang w:bidi="lo-LA"/>
              </w:rPr>
              <w:t>60</w:t>
            </w:r>
          </w:p>
        </w:tc>
      </w:tr>
      <w:tr w:rsidR="008C1521" w:rsidRPr="001F74D7" w14:paraId="2B960FD1" w14:textId="77777777" w:rsidTr="001A0039">
        <w:trPr>
          <w:cantSplit/>
          <w:trHeight w:val="318"/>
        </w:trPr>
        <w:tc>
          <w:tcPr>
            <w:tcW w:w="3786" w:type="dxa"/>
          </w:tcPr>
          <w:p w14:paraId="6A68EB1C" w14:textId="77777777" w:rsidR="008C1521" w:rsidRPr="001F74D7" w:rsidRDefault="008C1521" w:rsidP="008C152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07" w:type="dxa"/>
          </w:tcPr>
          <w:p w14:paraId="56108336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" w:type="dxa"/>
          </w:tcPr>
          <w:p w14:paraId="528699FD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6" w:type="dxa"/>
          </w:tcPr>
          <w:p w14:paraId="10CE63EB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58DBDC27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3" w:type="dxa"/>
          </w:tcPr>
          <w:p w14:paraId="05999D56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35A58F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96" w:type="dxa"/>
          </w:tcPr>
          <w:p w14:paraId="321D5D6E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C42C9" w:rsidRPr="0004055B" w14:paraId="268C57B1" w14:textId="77777777" w:rsidTr="001A0039">
        <w:trPr>
          <w:cantSplit/>
        </w:trPr>
        <w:tc>
          <w:tcPr>
            <w:tcW w:w="3786" w:type="dxa"/>
          </w:tcPr>
          <w:p w14:paraId="36E98A03" w14:textId="77777777" w:rsidR="00EC42C9" w:rsidRPr="0004055B" w:rsidRDefault="00EC42C9" w:rsidP="00EC42C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เจ้า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หนี้การค้า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1107" w:type="dxa"/>
          </w:tcPr>
          <w:p w14:paraId="38605AB3" w14:textId="49A2031E" w:rsidR="00EC42C9" w:rsidRPr="00774031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 328,131 </w:t>
            </w:r>
          </w:p>
        </w:tc>
        <w:tc>
          <w:tcPr>
            <w:tcW w:w="242" w:type="dxa"/>
          </w:tcPr>
          <w:p w14:paraId="6384550D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66BFAD43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268,215</w:t>
            </w:r>
          </w:p>
        </w:tc>
        <w:tc>
          <w:tcPr>
            <w:tcW w:w="237" w:type="dxa"/>
          </w:tcPr>
          <w:p w14:paraId="6266BF80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1ACD7B60" w14:textId="103E6A3D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327,212</w:t>
            </w:r>
          </w:p>
        </w:tc>
        <w:tc>
          <w:tcPr>
            <w:tcW w:w="236" w:type="dxa"/>
          </w:tcPr>
          <w:p w14:paraId="5802DE9A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012293CA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268,215</w:t>
            </w:r>
          </w:p>
        </w:tc>
      </w:tr>
      <w:tr w:rsidR="00EC42C9" w:rsidRPr="0004055B" w14:paraId="13E52300" w14:textId="77777777" w:rsidTr="001A0039">
        <w:trPr>
          <w:cantSplit/>
        </w:trPr>
        <w:tc>
          <w:tcPr>
            <w:tcW w:w="3786" w:type="dxa"/>
          </w:tcPr>
          <w:p w14:paraId="710CFAB0" w14:textId="77777777" w:rsidR="00EC42C9" w:rsidRPr="0004055B" w:rsidRDefault="00EC42C9" w:rsidP="00EC42C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 xml:space="preserve">เจ้าหนี้การค้า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19FA3208" w14:textId="675E6E29" w:rsidR="00EC42C9" w:rsidRPr="00774031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 59,706 </w:t>
            </w:r>
          </w:p>
        </w:tc>
        <w:tc>
          <w:tcPr>
            <w:tcW w:w="242" w:type="dxa"/>
          </w:tcPr>
          <w:p w14:paraId="2E5E10FC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69BE503D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47,683</w:t>
            </w:r>
          </w:p>
        </w:tc>
        <w:tc>
          <w:tcPr>
            <w:tcW w:w="237" w:type="dxa"/>
          </w:tcPr>
          <w:p w14:paraId="451912F2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6DF89F22" w14:textId="457E6AF2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52,747</w:t>
            </w:r>
          </w:p>
        </w:tc>
        <w:tc>
          <w:tcPr>
            <w:tcW w:w="236" w:type="dxa"/>
          </w:tcPr>
          <w:p w14:paraId="75FDD7A8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26472F0F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47,683</w:t>
            </w:r>
          </w:p>
        </w:tc>
      </w:tr>
      <w:tr w:rsidR="00774031" w:rsidRPr="0004055B" w14:paraId="38207A44" w14:textId="77777777" w:rsidTr="001A0039">
        <w:trPr>
          <w:cantSplit/>
        </w:trPr>
        <w:tc>
          <w:tcPr>
            <w:tcW w:w="3786" w:type="dxa"/>
          </w:tcPr>
          <w:p w14:paraId="587C7497" w14:textId="77777777" w:rsidR="00774031" w:rsidRPr="0004055B" w:rsidRDefault="00774031" w:rsidP="0077403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 xml:space="preserve">เจ้าหนี้ค่าก่อสร้าง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ผู้ค้าทั่วไป</w:t>
            </w:r>
          </w:p>
        </w:tc>
        <w:tc>
          <w:tcPr>
            <w:tcW w:w="1107" w:type="dxa"/>
          </w:tcPr>
          <w:p w14:paraId="3991AA89" w14:textId="7843AC05" w:rsidR="00774031" w:rsidRPr="00774031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 20,795 </w:t>
            </w:r>
          </w:p>
        </w:tc>
        <w:tc>
          <w:tcPr>
            <w:tcW w:w="242" w:type="dxa"/>
          </w:tcPr>
          <w:p w14:paraId="24480FE8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7B96EB5A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31,973</w:t>
            </w:r>
          </w:p>
        </w:tc>
        <w:tc>
          <w:tcPr>
            <w:tcW w:w="237" w:type="dxa"/>
          </w:tcPr>
          <w:p w14:paraId="67CFE51D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2D956879" w14:textId="72D4080C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4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7D5A2C0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39D193D1" w14:textId="0F27166E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774031" w:rsidRPr="0004055B" w14:paraId="6D3A71D3" w14:textId="77777777" w:rsidTr="001A0039">
        <w:trPr>
          <w:cantSplit/>
        </w:trPr>
        <w:tc>
          <w:tcPr>
            <w:tcW w:w="3786" w:type="dxa"/>
          </w:tcPr>
          <w:p w14:paraId="50FF452A" w14:textId="77777777" w:rsidR="00774031" w:rsidRPr="0004055B" w:rsidRDefault="00774031" w:rsidP="0077403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เจ้าหน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ี้ค่าก่อสร้าง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1107" w:type="dxa"/>
          </w:tcPr>
          <w:p w14:paraId="6C0D3A84" w14:textId="7174FD10" w:rsidR="00774031" w:rsidRPr="00774031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B37694">
              <w:rPr>
                <w:rFonts w:ascii="Browallia New" w:hAnsi="Browallia New" w:cs="Browallia New"/>
                <w:sz w:val="27"/>
                <w:szCs w:val="27"/>
              </w:rPr>
              <w:t>41,</w:t>
            </w:r>
            <w:r w:rsidR="004B0A05">
              <w:rPr>
                <w:rFonts w:ascii="Browallia New" w:hAnsi="Browallia New" w:cs="Browallia New"/>
                <w:sz w:val="27"/>
                <w:szCs w:val="27"/>
              </w:rPr>
              <w:t>393</w:t>
            </w: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42" w:type="dxa"/>
          </w:tcPr>
          <w:p w14:paraId="528AC71F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3105E321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40,732</w:t>
            </w:r>
          </w:p>
        </w:tc>
        <w:tc>
          <w:tcPr>
            <w:tcW w:w="237" w:type="dxa"/>
          </w:tcPr>
          <w:p w14:paraId="49E72DEC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44D994C5" w14:textId="3F5CD199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553</w:t>
            </w:r>
          </w:p>
        </w:tc>
        <w:tc>
          <w:tcPr>
            <w:tcW w:w="236" w:type="dxa"/>
          </w:tcPr>
          <w:p w14:paraId="6A2D21D4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6077C12B" w14:textId="69942172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774031" w:rsidRPr="0004055B" w14:paraId="15B2AAF3" w14:textId="77777777" w:rsidTr="001A0039">
        <w:trPr>
          <w:cantSplit/>
        </w:trPr>
        <w:tc>
          <w:tcPr>
            <w:tcW w:w="3786" w:type="dxa"/>
          </w:tcPr>
          <w:p w14:paraId="762D985F" w14:textId="77777777" w:rsidR="00774031" w:rsidRPr="0004055B" w:rsidRDefault="00774031" w:rsidP="0077403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 xml:space="preserve">เจ้าหนี้อื่น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3B63EE" w14:textId="1F5B043C" w:rsidR="00774031" w:rsidRPr="00774031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4B0A05">
              <w:rPr>
                <w:rFonts w:ascii="Browallia New" w:hAnsi="Browallia New" w:cs="Browallia New"/>
                <w:sz w:val="27"/>
                <w:szCs w:val="27"/>
              </w:rPr>
              <w:t>16,654</w:t>
            </w: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42" w:type="dxa"/>
          </w:tcPr>
          <w:p w14:paraId="57757F32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519D83EB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11,457</w:t>
            </w:r>
          </w:p>
        </w:tc>
        <w:tc>
          <w:tcPr>
            <w:tcW w:w="237" w:type="dxa"/>
          </w:tcPr>
          <w:p w14:paraId="22DAB7A6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3BC416A6" w14:textId="66E1B29F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15,248</w:t>
            </w:r>
          </w:p>
        </w:tc>
        <w:tc>
          <w:tcPr>
            <w:tcW w:w="236" w:type="dxa"/>
          </w:tcPr>
          <w:p w14:paraId="6CA5B2BF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2BC73E6D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 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8,065</w:t>
            </w:r>
          </w:p>
        </w:tc>
      </w:tr>
      <w:tr w:rsidR="00774031" w:rsidRPr="0004055B" w14:paraId="685CB5F4" w14:textId="77777777" w:rsidTr="001A0039">
        <w:trPr>
          <w:cantSplit/>
        </w:trPr>
        <w:tc>
          <w:tcPr>
            <w:tcW w:w="3786" w:type="dxa"/>
          </w:tcPr>
          <w:p w14:paraId="0254ED78" w14:textId="77777777" w:rsidR="00774031" w:rsidRPr="0004055B" w:rsidRDefault="00774031" w:rsidP="0077403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ต้นทุนค้างจ่าย</w:t>
            </w:r>
          </w:p>
        </w:tc>
        <w:tc>
          <w:tcPr>
            <w:tcW w:w="1107" w:type="dxa"/>
          </w:tcPr>
          <w:p w14:paraId="0F26C91F" w14:textId="6B8131CF" w:rsidR="00774031" w:rsidRPr="00774031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 52,533 </w:t>
            </w:r>
          </w:p>
        </w:tc>
        <w:tc>
          <w:tcPr>
            <w:tcW w:w="242" w:type="dxa"/>
          </w:tcPr>
          <w:p w14:paraId="5DFE6A67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0444CE7C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30,688</w:t>
            </w:r>
          </w:p>
        </w:tc>
        <w:tc>
          <w:tcPr>
            <w:tcW w:w="237" w:type="dxa"/>
          </w:tcPr>
          <w:p w14:paraId="5EB20F16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6FF9A6FD" w14:textId="7B8E6802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52,533</w:t>
            </w:r>
          </w:p>
        </w:tc>
        <w:tc>
          <w:tcPr>
            <w:tcW w:w="236" w:type="dxa"/>
          </w:tcPr>
          <w:p w14:paraId="57883C9B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2089FA86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30,688</w:t>
            </w:r>
          </w:p>
        </w:tc>
      </w:tr>
      <w:tr w:rsidR="00774031" w:rsidRPr="0004055B" w14:paraId="49633D31" w14:textId="77777777" w:rsidTr="001A0039">
        <w:trPr>
          <w:cantSplit/>
        </w:trPr>
        <w:tc>
          <w:tcPr>
            <w:tcW w:w="3786" w:type="dxa"/>
          </w:tcPr>
          <w:p w14:paraId="47BD3239" w14:textId="77777777" w:rsidR="00774031" w:rsidRPr="0004055B" w:rsidRDefault="00774031" w:rsidP="0077403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07" w:type="dxa"/>
          </w:tcPr>
          <w:p w14:paraId="403C93B7" w14:textId="34CB3DBA" w:rsidR="00774031" w:rsidRPr="00774031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74031">
              <w:rPr>
                <w:rFonts w:ascii="Browallia New" w:hAnsi="Browallia New" w:cs="Browallia New"/>
                <w:sz w:val="27"/>
                <w:szCs w:val="27"/>
              </w:rPr>
              <w:t xml:space="preserve">42,537          </w:t>
            </w:r>
          </w:p>
        </w:tc>
        <w:tc>
          <w:tcPr>
            <w:tcW w:w="242" w:type="dxa"/>
          </w:tcPr>
          <w:p w14:paraId="6EFBB99B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4A0C5F40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40,156</w:t>
            </w:r>
          </w:p>
        </w:tc>
        <w:tc>
          <w:tcPr>
            <w:tcW w:w="237" w:type="dxa"/>
          </w:tcPr>
          <w:p w14:paraId="57AF0279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6FFECF32" w14:textId="2139044C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38,378</w:t>
            </w:r>
          </w:p>
        </w:tc>
        <w:tc>
          <w:tcPr>
            <w:tcW w:w="236" w:type="dxa"/>
          </w:tcPr>
          <w:p w14:paraId="1D5F98F1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777B1F0D" w14:textId="77777777" w:rsidR="00774031" w:rsidRPr="0004055B" w:rsidRDefault="00774031" w:rsidP="0077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38,723</w:t>
            </w:r>
          </w:p>
        </w:tc>
      </w:tr>
      <w:tr w:rsidR="00EC42C9" w:rsidRPr="0004055B" w14:paraId="7FF83BB0" w14:textId="77777777" w:rsidTr="001A0039">
        <w:trPr>
          <w:cantSplit/>
        </w:trPr>
        <w:tc>
          <w:tcPr>
            <w:tcW w:w="3786" w:type="dxa"/>
          </w:tcPr>
          <w:p w14:paraId="7F2F6A39" w14:textId="77777777" w:rsidR="00EC42C9" w:rsidRPr="0004055B" w:rsidRDefault="00EC42C9" w:rsidP="00EC42C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590AFC59" w14:textId="5C341E23" w:rsidR="00EC42C9" w:rsidRPr="0005094A" w:rsidRDefault="0020093E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094A">
              <w:rPr>
                <w:rFonts w:ascii="Browallia New" w:hAnsi="Browallia New" w:cs="Browallia New"/>
                <w:sz w:val="27"/>
                <w:szCs w:val="27"/>
              </w:rPr>
              <w:fldChar w:fldCharType="begin"/>
            </w:r>
            <w:r w:rsidRPr="0005094A">
              <w:rPr>
                <w:rFonts w:ascii="Browallia New" w:hAnsi="Browallia New" w:cs="Browallia New"/>
                <w:sz w:val="27"/>
                <w:szCs w:val="27"/>
              </w:rPr>
              <w:instrText xml:space="preserve"> =SUM(ABOVE) </w:instrText>
            </w:r>
            <w:r w:rsidRPr="0005094A">
              <w:rPr>
                <w:rFonts w:ascii="Browallia New" w:hAnsi="Browallia New" w:cs="Browallia New"/>
                <w:sz w:val="27"/>
                <w:szCs w:val="27"/>
              </w:rPr>
              <w:fldChar w:fldCharType="separate"/>
            </w:r>
            <w:r w:rsidR="00A60204">
              <w:rPr>
                <w:rFonts w:ascii="Browallia New" w:hAnsi="Browallia New" w:cs="Browallia New"/>
                <w:noProof/>
                <w:sz w:val="27"/>
                <w:szCs w:val="27"/>
              </w:rPr>
              <w:t>561,749</w:t>
            </w:r>
            <w:r w:rsidRPr="0005094A">
              <w:rPr>
                <w:rFonts w:ascii="Browallia New" w:hAnsi="Browallia New" w:cs="Browallia New"/>
                <w:sz w:val="27"/>
                <w:szCs w:val="27"/>
              </w:rPr>
              <w:fldChar w:fldCharType="end"/>
            </w:r>
          </w:p>
        </w:tc>
        <w:tc>
          <w:tcPr>
            <w:tcW w:w="242" w:type="dxa"/>
          </w:tcPr>
          <w:p w14:paraId="157FD50D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641D0AB8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470,904</w:t>
            </w:r>
          </w:p>
        </w:tc>
        <w:tc>
          <w:tcPr>
            <w:tcW w:w="237" w:type="dxa"/>
          </w:tcPr>
          <w:p w14:paraId="49311B1F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7BEA4BC6" w14:textId="23669CEC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486,671</w:t>
            </w:r>
          </w:p>
        </w:tc>
        <w:tc>
          <w:tcPr>
            <w:tcW w:w="236" w:type="dxa"/>
          </w:tcPr>
          <w:p w14:paraId="6669F120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</w:tcPr>
          <w:p w14:paraId="09543EC2" w14:textId="77777777" w:rsidR="00EC42C9" w:rsidRPr="0004055B" w:rsidRDefault="00EC42C9" w:rsidP="00EC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393,374</w:t>
            </w:r>
          </w:p>
        </w:tc>
      </w:tr>
    </w:tbl>
    <w:p w14:paraId="15379142" w14:textId="7C1E93BC" w:rsidR="00D911E3" w:rsidRPr="008F2A3E" w:rsidRDefault="00D911E3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เงินกู้ยืมระยะยาวจากสถาบันการเงิน</w:t>
      </w:r>
      <w:r w:rsidR="002D614A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2D614A"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–</w:t>
      </w:r>
      <w:r w:rsidR="00173756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73756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สุทธิ</w:t>
      </w:r>
    </w:p>
    <w:p w14:paraId="0FCC3B50" w14:textId="77777777" w:rsidR="00D911E3" w:rsidRPr="00437549" w:rsidRDefault="00D911E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</w:rPr>
      </w:pPr>
    </w:p>
    <w:tbl>
      <w:tblPr>
        <w:tblW w:w="88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7"/>
        <w:gridCol w:w="1098"/>
        <w:gridCol w:w="236"/>
        <w:gridCol w:w="1123"/>
        <w:gridCol w:w="237"/>
        <w:gridCol w:w="1131"/>
        <w:gridCol w:w="236"/>
        <w:gridCol w:w="1132"/>
      </w:tblGrid>
      <w:tr w:rsidR="00845A05" w:rsidRPr="0004055B" w14:paraId="03E2F922" w14:textId="77777777" w:rsidTr="001A0039">
        <w:trPr>
          <w:cantSplit/>
        </w:trPr>
        <w:tc>
          <w:tcPr>
            <w:tcW w:w="3687" w:type="dxa"/>
          </w:tcPr>
          <w:p w14:paraId="290C3798" w14:textId="77777777" w:rsidR="00845A05" w:rsidRPr="0004055B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5193" w:type="dxa"/>
            <w:gridSpan w:val="7"/>
          </w:tcPr>
          <w:p w14:paraId="54BD794A" w14:textId="77777777" w:rsidR="00845A05" w:rsidRPr="0004055B" w:rsidRDefault="00845A05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845A05" w:rsidRPr="0004055B" w14:paraId="73550DE9" w14:textId="77777777" w:rsidTr="001A0039">
        <w:trPr>
          <w:cantSplit/>
        </w:trPr>
        <w:tc>
          <w:tcPr>
            <w:tcW w:w="3687" w:type="dxa"/>
          </w:tcPr>
          <w:p w14:paraId="357C3A62" w14:textId="77777777" w:rsidR="00845A05" w:rsidRPr="0004055B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57" w:type="dxa"/>
            <w:gridSpan w:val="3"/>
          </w:tcPr>
          <w:p w14:paraId="79D8A1CE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06C464BC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7592E61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845A05" w:rsidRPr="0004055B" w14:paraId="488D1D87" w14:textId="77777777" w:rsidTr="001A0039">
        <w:trPr>
          <w:cantSplit/>
        </w:trPr>
        <w:tc>
          <w:tcPr>
            <w:tcW w:w="3687" w:type="dxa"/>
          </w:tcPr>
          <w:p w14:paraId="21039936" w14:textId="77777777" w:rsidR="00845A05" w:rsidRPr="0004055B" w:rsidRDefault="00845A05" w:rsidP="00936F8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5FF2" w14:textId="45E48A94" w:rsidR="00845A05" w:rsidRPr="0004055B" w:rsidRDefault="002B0ABD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="00845A05" w:rsidRPr="0004055B">
              <w:rPr>
                <w:rFonts w:ascii="Browallia New" w:eastAsia="SimSun" w:hAnsi="Browallia New" w:cs="Browallia New"/>
                <w:sz w:val="27"/>
                <w:szCs w:val="27"/>
                <w:cs/>
                <w:lang w:val="en-GB"/>
              </w:rPr>
              <w:t xml:space="preserve"> </w:t>
            </w:r>
            <w:r w:rsidR="00BD6F20"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828AA6" w14:textId="77777777" w:rsidR="00845A05" w:rsidRPr="0004055B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E3F0" w14:textId="77777777" w:rsidR="00845A05" w:rsidRPr="0004055B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="00845A05"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2560</w:t>
            </w:r>
          </w:p>
        </w:tc>
        <w:tc>
          <w:tcPr>
            <w:tcW w:w="237" w:type="dxa"/>
            <w:vAlign w:val="bottom"/>
          </w:tcPr>
          <w:p w14:paraId="20EE3BAA" w14:textId="77777777" w:rsidR="00845A05" w:rsidRPr="0004055B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E73BB8D" w14:textId="1ED96206" w:rsidR="00845A05" w:rsidRPr="0004055B" w:rsidRDefault="002B0ABD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="00845A05" w:rsidRPr="0004055B">
              <w:rPr>
                <w:rFonts w:ascii="Browallia New" w:eastAsia="SimSun" w:hAnsi="Browallia New" w:cs="Browallia New"/>
                <w:sz w:val="27"/>
                <w:szCs w:val="27"/>
                <w:cs/>
                <w:lang w:val="en-GB"/>
              </w:rPr>
              <w:t xml:space="preserve"> </w:t>
            </w:r>
            <w:r w:rsidR="00BD6F20"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EF0569" w14:textId="77777777" w:rsidR="00845A05" w:rsidRPr="0004055B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6A48" w14:textId="77777777" w:rsidR="00845A05" w:rsidRPr="0004055B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="00845A05"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2560</w:t>
            </w:r>
          </w:p>
        </w:tc>
      </w:tr>
      <w:tr w:rsidR="00845A05" w:rsidRPr="0004055B" w14:paraId="7DC90876" w14:textId="77777777" w:rsidTr="001A0039">
        <w:trPr>
          <w:cantSplit/>
          <w:trHeight w:val="300"/>
        </w:trPr>
        <w:tc>
          <w:tcPr>
            <w:tcW w:w="3687" w:type="dxa"/>
          </w:tcPr>
          <w:p w14:paraId="68B2A7EC" w14:textId="77777777" w:rsidR="00845A05" w:rsidRPr="0004055B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8" w:type="dxa"/>
          </w:tcPr>
          <w:p w14:paraId="28E0E772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71BCAAB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3" w:type="dxa"/>
          </w:tcPr>
          <w:p w14:paraId="603ADC2F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4D1DDDA7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0DCD1CB3" w14:textId="77777777" w:rsidR="00845A05" w:rsidRPr="0004055B" w:rsidRDefault="00845A05" w:rsidP="0061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0D2A804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32" w:type="dxa"/>
          </w:tcPr>
          <w:p w14:paraId="7C8462A3" w14:textId="77777777" w:rsidR="00845A05" w:rsidRPr="0004055B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73E73" w:rsidRPr="0004055B" w14:paraId="03F93D61" w14:textId="77777777" w:rsidTr="001A0039">
        <w:trPr>
          <w:cantSplit/>
        </w:trPr>
        <w:tc>
          <w:tcPr>
            <w:tcW w:w="3687" w:type="dxa"/>
            <w:vAlign w:val="bottom"/>
          </w:tcPr>
          <w:p w14:paraId="2456A3CF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098" w:type="dxa"/>
          </w:tcPr>
          <w:p w14:paraId="2AD7094D" w14:textId="08C17146" w:rsidR="00173E73" w:rsidRPr="0004055B" w:rsidRDefault="00173E73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0A64">
              <w:rPr>
                <w:rFonts w:ascii="Browallia New" w:hAnsi="Browallia New" w:cs="Browallia New"/>
                <w:sz w:val="27"/>
                <w:szCs w:val="27"/>
              </w:rPr>
              <w:t xml:space="preserve"> 73</w:t>
            </w:r>
            <w:r w:rsidR="00EC19D6">
              <w:rPr>
                <w:rFonts w:ascii="Browallia New" w:hAnsi="Browallia New" w:cs="Browallia New"/>
                <w:sz w:val="27"/>
                <w:szCs w:val="27"/>
              </w:rPr>
              <w:t>4,077</w:t>
            </w:r>
            <w:r w:rsidRPr="00A30A64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</w:tcPr>
          <w:p w14:paraId="168CA54B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3" w:type="dxa"/>
          </w:tcPr>
          <w:p w14:paraId="2CADEB50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710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086</w:t>
            </w:r>
          </w:p>
        </w:tc>
        <w:tc>
          <w:tcPr>
            <w:tcW w:w="237" w:type="dxa"/>
          </w:tcPr>
          <w:p w14:paraId="27293754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733C4E21" w14:textId="266EA26D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349,945</w:t>
            </w:r>
          </w:p>
        </w:tc>
        <w:tc>
          <w:tcPr>
            <w:tcW w:w="236" w:type="dxa"/>
          </w:tcPr>
          <w:p w14:paraId="6B8E462A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2" w:type="dxa"/>
          </w:tcPr>
          <w:p w14:paraId="4C26B4F7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386,679</w:t>
            </w:r>
          </w:p>
        </w:tc>
      </w:tr>
      <w:tr w:rsidR="00173E73" w:rsidRPr="0004055B" w14:paraId="46734E58" w14:textId="77777777" w:rsidTr="00172AFB">
        <w:trPr>
          <w:cantSplit/>
        </w:trPr>
        <w:tc>
          <w:tcPr>
            <w:tcW w:w="3687" w:type="dxa"/>
            <w:vAlign w:val="bottom"/>
          </w:tcPr>
          <w:p w14:paraId="0BB456F5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32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98" w:type="dxa"/>
          </w:tcPr>
          <w:p w14:paraId="2078A8A2" w14:textId="6F43EC6E" w:rsidR="00173E73" w:rsidRPr="00A30A64" w:rsidRDefault="00173E73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0A64">
              <w:rPr>
                <w:rFonts w:ascii="Browallia New" w:hAnsi="Browallia New" w:cs="Browallia New"/>
                <w:sz w:val="27"/>
                <w:szCs w:val="27"/>
              </w:rPr>
              <w:t xml:space="preserve"> (180,000)</w:t>
            </w:r>
          </w:p>
        </w:tc>
        <w:tc>
          <w:tcPr>
            <w:tcW w:w="236" w:type="dxa"/>
          </w:tcPr>
          <w:p w14:paraId="4FEA0819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3" w:type="dxa"/>
            <w:vAlign w:val="bottom"/>
          </w:tcPr>
          <w:p w14:paraId="6045783A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432,979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237" w:type="dxa"/>
          </w:tcPr>
          <w:p w14:paraId="64223E68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10C106DB" w14:textId="189E8C6F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111,600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</w:tcPr>
          <w:p w14:paraId="5830C8B0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2" w:type="dxa"/>
            <w:vAlign w:val="bottom"/>
          </w:tcPr>
          <w:p w14:paraId="628FEC90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386,679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</w:tr>
      <w:tr w:rsidR="00173E73" w:rsidRPr="0004055B" w14:paraId="0B5445D3" w14:textId="77777777" w:rsidTr="001A0039">
        <w:trPr>
          <w:cantSplit/>
        </w:trPr>
        <w:tc>
          <w:tcPr>
            <w:tcW w:w="3687" w:type="dxa"/>
            <w:vAlign w:val="center"/>
          </w:tcPr>
          <w:p w14:paraId="50914D60" w14:textId="77777777" w:rsidR="00173E73" w:rsidRPr="0004055B" w:rsidRDefault="00173E73" w:rsidP="00173E73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715239AF" w14:textId="57284FED" w:rsidR="00173E73" w:rsidRPr="0004055B" w:rsidRDefault="00173E73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30A64">
              <w:rPr>
                <w:rFonts w:ascii="Browallia New" w:hAnsi="Browallia New" w:cs="Browallia New"/>
                <w:sz w:val="27"/>
                <w:szCs w:val="27"/>
              </w:rPr>
              <w:t xml:space="preserve"> 55</w:t>
            </w:r>
            <w:r w:rsidR="00EC19D6">
              <w:rPr>
                <w:rFonts w:ascii="Browallia New" w:hAnsi="Browallia New" w:cs="Browallia New"/>
                <w:sz w:val="27"/>
                <w:szCs w:val="27"/>
              </w:rPr>
              <w:t>4,077</w:t>
            </w:r>
            <w:r w:rsidRPr="00A30A64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</w:tcPr>
          <w:p w14:paraId="7A7BD84B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12" w:space="0" w:color="auto"/>
            </w:tcBorders>
          </w:tcPr>
          <w:p w14:paraId="7C25C0D6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277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107</w:t>
            </w:r>
          </w:p>
        </w:tc>
        <w:tc>
          <w:tcPr>
            <w:tcW w:w="237" w:type="dxa"/>
          </w:tcPr>
          <w:p w14:paraId="4F63BADE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12" w:space="0" w:color="auto"/>
            </w:tcBorders>
          </w:tcPr>
          <w:p w14:paraId="4004AA7E" w14:textId="7ED8E582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238,345</w:t>
            </w:r>
          </w:p>
        </w:tc>
        <w:tc>
          <w:tcPr>
            <w:tcW w:w="236" w:type="dxa"/>
          </w:tcPr>
          <w:p w14:paraId="0E0D876E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12" w:space="0" w:color="auto"/>
            </w:tcBorders>
          </w:tcPr>
          <w:p w14:paraId="381150C4" w14:textId="77777777" w:rsidR="00173E73" w:rsidRPr="0004055B" w:rsidRDefault="00173E73" w:rsidP="0017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  -</w:t>
            </w:r>
          </w:p>
        </w:tc>
      </w:tr>
    </w:tbl>
    <w:p w14:paraId="3B07623B" w14:textId="77777777" w:rsidR="00747163" w:rsidRPr="001A0039" w:rsidRDefault="0074716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</w:p>
    <w:p w14:paraId="25503C37" w14:textId="77777777" w:rsidR="00173756" w:rsidRPr="008F2A3E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รายการเคลื่อนไหวของเงินกู้ยืมระยะยาวจากสถาบันการเงิน มี</w:t>
      </w:r>
      <w:r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222C819" w14:textId="77777777" w:rsidR="00173756" w:rsidRPr="008F1AAC" w:rsidRDefault="00173756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</w:rPr>
      </w:pPr>
    </w:p>
    <w:tbl>
      <w:tblPr>
        <w:tblW w:w="88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05"/>
        <w:gridCol w:w="1107"/>
        <w:gridCol w:w="236"/>
        <w:gridCol w:w="1123"/>
        <w:gridCol w:w="236"/>
        <w:gridCol w:w="1114"/>
        <w:gridCol w:w="239"/>
        <w:gridCol w:w="1129"/>
      </w:tblGrid>
      <w:tr w:rsidR="00FC7A44" w:rsidRPr="0004055B" w14:paraId="4CA1D3AD" w14:textId="77777777" w:rsidTr="002B0ABD">
        <w:trPr>
          <w:cantSplit/>
        </w:trPr>
        <w:tc>
          <w:tcPr>
            <w:tcW w:w="3705" w:type="dxa"/>
          </w:tcPr>
          <w:p w14:paraId="5B6330CF" w14:textId="77777777" w:rsidR="00FC7A44" w:rsidRPr="0004055B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5184" w:type="dxa"/>
            <w:gridSpan w:val="7"/>
          </w:tcPr>
          <w:p w14:paraId="07546B37" w14:textId="77777777" w:rsidR="00FC7A44" w:rsidRPr="0004055B" w:rsidRDefault="00FC7A44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FC7A44" w:rsidRPr="0004055B" w14:paraId="31F31A4D" w14:textId="77777777" w:rsidTr="002B0ABD">
        <w:trPr>
          <w:cantSplit/>
        </w:trPr>
        <w:tc>
          <w:tcPr>
            <w:tcW w:w="3705" w:type="dxa"/>
          </w:tcPr>
          <w:p w14:paraId="7742849D" w14:textId="77777777" w:rsidR="00FC7A44" w:rsidRPr="0004055B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66" w:type="dxa"/>
            <w:gridSpan w:val="3"/>
          </w:tcPr>
          <w:p w14:paraId="4DE66309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722E9B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2972BE16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FC7A44" w:rsidRPr="0004055B" w14:paraId="5BDF4C6F" w14:textId="77777777" w:rsidTr="002B0ABD">
        <w:trPr>
          <w:cantSplit/>
        </w:trPr>
        <w:tc>
          <w:tcPr>
            <w:tcW w:w="3705" w:type="dxa"/>
          </w:tcPr>
          <w:p w14:paraId="5644BA50" w14:textId="77777777" w:rsidR="00FC7A44" w:rsidRPr="0004055B" w:rsidRDefault="00FC7A44" w:rsidP="00936F8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6DB3" w14:textId="7315EF66" w:rsidR="00FC7A44" w:rsidRPr="0004055B" w:rsidRDefault="002B0ABD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="00FC7A44" w:rsidRPr="0004055B">
              <w:rPr>
                <w:rFonts w:ascii="Browallia New" w:eastAsia="SimSun" w:hAnsi="Browallia New" w:cs="Browallia New"/>
                <w:sz w:val="27"/>
                <w:szCs w:val="27"/>
                <w:cs/>
                <w:lang w:val="en-GB"/>
              </w:rPr>
              <w:t xml:space="preserve"> </w:t>
            </w:r>
            <w:r w:rsidR="00BD6F20"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F92F50" w14:textId="77777777" w:rsidR="00FC7A44" w:rsidRPr="0004055B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EE40" w14:textId="77777777" w:rsidR="00FC7A44" w:rsidRPr="0004055B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="00FC7A44"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2560</w:t>
            </w:r>
          </w:p>
        </w:tc>
        <w:tc>
          <w:tcPr>
            <w:tcW w:w="236" w:type="dxa"/>
            <w:vAlign w:val="bottom"/>
          </w:tcPr>
          <w:p w14:paraId="61F8CD16" w14:textId="77777777" w:rsidR="00FC7A44" w:rsidRPr="0004055B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0E0BBE8" w14:textId="65B2C74C" w:rsidR="00FC7A44" w:rsidRPr="0004055B" w:rsidRDefault="002B0ABD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  <w:r w:rsidR="00FC7A44" w:rsidRPr="0004055B">
              <w:rPr>
                <w:rFonts w:ascii="Browallia New" w:eastAsia="SimSun" w:hAnsi="Browallia New" w:cs="Browallia New"/>
                <w:sz w:val="27"/>
                <w:szCs w:val="27"/>
                <w:cs/>
                <w:lang w:val="en-GB"/>
              </w:rPr>
              <w:t xml:space="preserve"> </w:t>
            </w:r>
            <w:r w:rsidR="00BD6F20"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89570DF" w14:textId="77777777" w:rsidR="00FC7A44" w:rsidRPr="0004055B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800B0" w14:textId="77777777" w:rsidR="00FC7A44" w:rsidRPr="0004055B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="00FC7A44"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2560</w:t>
            </w:r>
          </w:p>
        </w:tc>
      </w:tr>
      <w:tr w:rsidR="00FC7A44" w:rsidRPr="0004055B" w14:paraId="15029539" w14:textId="77777777" w:rsidTr="002B0ABD">
        <w:trPr>
          <w:cantSplit/>
          <w:trHeight w:val="300"/>
        </w:trPr>
        <w:tc>
          <w:tcPr>
            <w:tcW w:w="3705" w:type="dxa"/>
          </w:tcPr>
          <w:p w14:paraId="208418C4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07" w:type="dxa"/>
          </w:tcPr>
          <w:p w14:paraId="06B6D3E6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EEBD6FA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3" w:type="dxa"/>
          </w:tcPr>
          <w:p w14:paraId="28A3060B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12BA9F1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4" w:type="dxa"/>
          </w:tcPr>
          <w:p w14:paraId="53234323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9" w:type="dxa"/>
          </w:tcPr>
          <w:p w14:paraId="0AD38596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9" w:type="dxa"/>
          </w:tcPr>
          <w:p w14:paraId="6FB8863C" w14:textId="77777777" w:rsidR="00FC7A44" w:rsidRPr="0004055B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30A64" w:rsidRPr="0004055B" w14:paraId="7132B626" w14:textId="77777777" w:rsidTr="002B0ABD">
        <w:trPr>
          <w:cantSplit/>
        </w:trPr>
        <w:tc>
          <w:tcPr>
            <w:tcW w:w="3705" w:type="dxa"/>
          </w:tcPr>
          <w:p w14:paraId="1F237510" w14:textId="77777777" w:rsidR="00A30A64" w:rsidRPr="0004055B" w:rsidRDefault="00A30A64" w:rsidP="00A30A64">
            <w:pPr>
              <w:spacing w:line="240" w:lineRule="auto"/>
              <w:rPr>
                <w:rFonts w:ascii="Browallia New" w:hAnsi="Browallia New" w:cs="Browallia New"/>
                <w:color w:val="000000"/>
                <w:sz w:val="27"/>
                <w:szCs w:val="27"/>
                <w:rtl/>
                <w:cs/>
                <w:lang w:val="en-GB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ยอดคงเหลือ ณ วันต้นงวด/ปี</w:t>
            </w:r>
          </w:p>
        </w:tc>
        <w:tc>
          <w:tcPr>
            <w:tcW w:w="1107" w:type="dxa"/>
          </w:tcPr>
          <w:p w14:paraId="2E4EB9FC" w14:textId="56C5D0A8" w:rsidR="00A30A64" w:rsidRPr="00A30A64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A30A64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710,086 </w:t>
            </w:r>
          </w:p>
        </w:tc>
        <w:tc>
          <w:tcPr>
            <w:tcW w:w="236" w:type="dxa"/>
          </w:tcPr>
          <w:p w14:paraId="1D41C3DA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3" w:type="dxa"/>
          </w:tcPr>
          <w:p w14:paraId="7F034AB9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284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109</w:t>
            </w:r>
          </w:p>
        </w:tc>
        <w:tc>
          <w:tcPr>
            <w:tcW w:w="236" w:type="dxa"/>
          </w:tcPr>
          <w:p w14:paraId="3C5694D1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4" w:type="dxa"/>
          </w:tcPr>
          <w:p w14:paraId="6097E845" w14:textId="4CA73B49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386,679</w:t>
            </w:r>
          </w:p>
        </w:tc>
        <w:tc>
          <w:tcPr>
            <w:tcW w:w="239" w:type="dxa"/>
          </w:tcPr>
          <w:p w14:paraId="3EB690CF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9" w:type="dxa"/>
          </w:tcPr>
          <w:p w14:paraId="7CDE24B2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284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109</w:t>
            </w:r>
          </w:p>
        </w:tc>
      </w:tr>
      <w:tr w:rsidR="00A30A64" w:rsidRPr="0004055B" w14:paraId="26032FE8" w14:textId="77777777" w:rsidTr="002B0ABD">
        <w:trPr>
          <w:cantSplit/>
        </w:trPr>
        <w:tc>
          <w:tcPr>
            <w:tcW w:w="3705" w:type="dxa"/>
          </w:tcPr>
          <w:p w14:paraId="4182C8D0" w14:textId="77777777" w:rsidR="00A30A64" w:rsidRPr="0004055B" w:rsidRDefault="00A30A64" w:rsidP="00A30A64">
            <w:pPr>
              <w:spacing w:line="240" w:lineRule="auto"/>
              <w:rPr>
                <w:rFonts w:ascii="Browallia New" w:hAnsi="Browallia New" w:cs="Browallia New"/>
                <w:color w:val="000000"/>
                <w:sz w:val="27"/>
                <w:szCs w:val="27"/>
                <w:u w:val="single"/>
                <w:cs/>
                <w:lang w:val="en-GB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u w:val="single"/>
                <w:cs/>
                <w:lang w:val="en-GB"/>
              </w:rPr>
              <w:t>บวก</w:t>
            </w: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 xml:space="preserve"> กู้ระหว่างงวด/ปี</w:t>
            </w:r>
          </w:p>
        </w:tc>
        <w:tc>
          <w:tcPr>
            <w:tcW w:w="1107" w:type="dxa"/>
          </w:tcPr>
          <w:p w14:paraId="515EBAE3" w14:textId="141DABDF" w:rsidR="00A30A64" w:rsidRPr="00E4658E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E4658E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E4658E" w:rsidRPr="00E4658E">
              <w:rPr>
                <w:rFonts w:ascii="Browallia New" w:hAnsi="Browallia New" w:cs="Browallia New"/>
                <w:sz w:val="27"/>
                <w:szCs w:val="27"/>
                <w:lang w:val="en-GB"/>
              </w:rPr>
              <w:t>8</w:t>
            </w:r>
            <w:r w:rsidR="005830D8">
              <w:rPr>
                <w:rFonts w:ascii="Browallia New" w:hAnsi="Browallia New" w:cs="Browallia New"/>
                <w:sz w:val="27"/>
                <w:szCs w:val="27"/>
                <w:lang w:val="en-GB"/>
              </w:rPr>
              <w:t>3,491</w:t>
            </w:r>
            <w:r w:rsidRPr="00E4658E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3A3482D0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3" w:type="dxa"/>
          </w:tcPr>
          <w:p w14:paraId="0B8B3211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503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977</w:t>
            </w:r>
          </w:p>
        </w:tc>
        <w:tc>
          <w:tcPr>
            <w:tcW w:w="236" w:type="dxa"/>
          </w:tcPr>
          <w:p w14:paraId="760C7B1B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4" w:type="dxa"/>
          </w:tcPr>
          <w:p w14:paraId="57DBBF35" w14:textId="469A2FC5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      10,666</w:t>
            </w:r>
          </w:p>
        </w:tc>
        <w:tc>
          <w:tcPr>
            <w:tcW w:w="239" w:type="dxa"/>
          </w:tcPr>
          <w:p w14:paraId="24432C99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9" w:type="dxa"/>
          </w:tcPr>
          <w:p w14:paraId="4012A2FA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180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570</w:t>
            </w:r>
          </w:p>
        </w:tc>
      </w:tr>
      <w:tr w:rsidR="00A30A64" w:rsidRPr="0004055B" w14:paraId="62212A37" w14:textId="77777777" w:rsidTr="002B0ABD">
        <w:trPr>
          <w:cantSplit/>
        </w:trPr>
        <w:tc>
          <w:tcPr>
            <w:tcW w:w="3705" w:type="dxa"/>
            <w:vAlign w:val="bottom"/>
          </w:tcPr>
          <w:p w14:paraId="63519E03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 xml:space="preserve"> จ่ายชำระ</w:t>
            </w:r>
          </w:p>
        </w:tc>
        <w:tc>
          <w:tcPr>
            <w:tcW w:w="1107" w:type="dxa"/>
          </w:tcPr>
          <w:p w14:paraId="4D27C4E9" w14:textId="7AB6E42D" w:rsidR="00A30A64" w:rsidRPr="00E4658E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E4658E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(59,500)</w:t>
            </w:r>
          </w:p>
        </w:tc>
        <w:tc>
          <w:tcPr>
            <w:tcW w:w="236" w:type="dxa"/>
          </w:tcPr>
          <w:p w14:paraId="09BA0719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3" w:type="dxa"/>
          </w:tcPr>
          <w:p w14:paraId="40AF0580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78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000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</w:tcPr>
          <w:p w14:paraId="1572DAEA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4" w:type="dxa"/>
          </w:tcPr>
          <w:p w14:paraId="72450D8F" w14:textId="242760A6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47,400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14:paraId="5E261CE3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9" w:type="dxa"/>
          </w:tcPr>
          <w:p w14:paraId="772F06B4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78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000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</w:tr>
      <w:tr w:rsidR="00A30A64" w:rsidRPr="0004055B" w14:paraId="162D0849" w14:textId="77777777" w:rsidTr="002B0ABD">
        <w:trPr>
          <w:cantSplit/>
        </w:trPr>
        <w:tc>
          <w:tcPr>
            <w:tcW w:w="3705" w:type="dxa"/>
            <w:vAlign w:val="center"/>
          </w:tcPr>
          <w:p w14:paraId="2D5D5F84" w14:textId="77777777" w:rsidR="00A30A64" w:rsidRPr="0004055B" w:rsidRDefault="00A30A64" w:rsidP="00A30A6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ยอดคงเหลือ ณ วันสิ้นงวด/ปี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72261521" w14:textId="1791BA22" w:rsidR="00A30A64" w:rsidRPr="00E4658E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E4658E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73</w:t>
            </w:r>
            <w:r w:rsidR="005830D8">
              <w:rPr>
                <w:rFonts w:ascii="Browallia New" w:hAnsi="Browallia New" w:cs="Browallia New"/>
                <w:sz w:val="27"/>
                <w:szCs w:val="27"/>
                <w:lang w:val="en-GB"/>
              </w:rPr>
              <w:t>4,077</w:t>
            </w:r>
            <w:r w:rsidRPr="00E4658E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3A058C73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12" w:space="0" w:color="auto"/>
            </w:tcBorders>
          </w:tcPr>
          <w:p w14:paraId="01E9DC31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710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086</w:t>
            </w:r>
          </w:p>
        </w:tc>
        <w:tc>
          <w:tcPr>
            <w:tcW w:w="236" w:type="dxa"/>
          </w:tcPr>
          <w:p w14:paraId="03B0F110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</w:tcPr>
          <w:p w14:paraId="361C9B34" w14:textId="15B3901B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349,945</w:t>
            </w:r>
          </w:p>
        </w:tc>
        <w:tc>
          <w:tcPr>
            <w:tcW w:w="239" w:type="dxa"/>
          </w:tcPr>
          <w:p w14:paraId="027AE0B1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12" w:space="0" w:color="auto"/>
            </w:tcBorders>
          </w:tcPr>
          <w:p w14:paraId="3F0AA371" w14:textId="77777777" w:rsidR="00A30A64" w:rsidRPr="0004055B" w:rsidRDefault="00A30A64" w:rsidP="00A3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386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679</w:t>
            </w:r>
          </w:p>
        </w:tc>
      </w:tr>
    </w:tbl>
    <w:p w14:paraId="58A3A804" w14:textId="77777777" w:rsidR="008F1AAC" w:rsidRPr="00A60204" w:rsidRDefault="008F1AAC" w:rsidP="008F1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0"/>
        <w:jc w:val="thaiDistribute"/>
        <w:rPr>
          <w:rFonts w:ascii="Browallia New" w:hAnsi="Browallia New" w:cs="Browallia New"/>
          <w:sz w:val="28"/>
          <w:szCs w:val="28"/>
        </w:rPr>
      </w:pPr>
    </w:p>
    <w:p w14:paraId="6B462E23" w14:textId="3E09B793" w:rsidR="00437549" w:rsidRDefault="00046118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วงเงินสินเชื่อดังกล่าวค้ำประกันโดยการจดจำนองเครื่องจักรและที่ดินพร้อมสิ่งปลูกสร้าง (หมายเหตุ </w:t>
      </w:r>
      <w:r>
        <w:rPr>
          <w:rFonts w:ascii="Browallia New" w:hAnsi="Browallia New" w:cs="Browallia New"/>
          <w:sz w:val="28"/>
          <w:szCs w:val="28"/>
        </w:rPr>
        <w:t>1</w:t>
      </w:r>
      <w:r w:rsidR="006F1C00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)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และเงินฝากธนาคาร</w:t>
      </w:r>
      <w:r w:rsidR="001A00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1EE5CBCD" w14:textId="77777777" w:rsidR="00437549" w:rsidRPr="00437549" w:rsidRDefault="00437549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B86E33" w14:textId="682A96FF" w:rsidR="006B28A3" w:rsidRPr="006B28A3" w:rsidRDefault="006B28A3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6B28A3">
        <w:rPr>
          <w:rFonts w:ascii="Browallia New" w:hAnsi="Browallia New" w:cs="Browallia New"/>
          <w:sz w:val="28"/>
          <w:szCs w:val="28"/>
          <w:lang w:val="en-GB"/>
        </w:rPr>
        <w:t xml:space="preserve"> 31</w:t>
      </w:r>
      <w:r w:rsidRPr="006B28A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</w:t>
      </w:r>
      <w:r w:rsidRPr="006B28A3">
        <w:rPr>
          <w:rFonts w:ascii="Browallia New" w:hAnsi="Browallia New" w:cs="Browallia New"/>
          <w:sz w:val="28"/>
          <w:szCs w:val="28"/>
          <w:lang w:val="en-GB"/>
        </w:rPr>
        <w:t xml:space="preserve"> 2560 </w:t>
      </w:r>
      <w:r w:rsidRPr="006B28A3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ดังนั้น บริษัทจึงได้จัดประเภทเงินกู้ยืมดังกล่าวเป็นหนี้สินหมุนเวียนในงบแสดงฐานะการเงิน ทั้งนี้ ในระหว่างงวด</w:t>
      </w:r>
      <w:r w:rsidR="002B0ABD">
        <w:rPr>
          <w:rFonts w:ascii="Browallia New" w:hAnsi="Browallia New" w:cs="Browallia New" w:hint="cs"/>
          <w:sz w:val="28"/>
          <w:szCs w:val="28"/>
          <w:cs/>
          <w:lang w:val="en-GB"/>
        </w:rPr>
        <w:t>หกเดือน</w:t>
      </w:r>
      <w:r w:rsidRPr="006B28A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2561 </w:t>
      </w: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บริษัทได้รับหนังสือผ่อนผันเงื่อนไขดังกล่าวจากสถาบันการเงินแล้ว บริษัทจึงได้จัดประเภทเงินกู้ยืมดังกล่าวเป็นหนี้สินไม่หมุนเวียนในงบแสดงฐานะการเงิน</w:t>
      </w:r>
    </w:p>
    <w:p w14:paraId="7F685B69" w14:textId="77777777" w:rsidR="00893D63" w:rsidRDefault="00893D63" w:rsidP="00893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D53F386" w14:textId="77777777" w:rsidR="00E5563C" w:rsidRDefault="00E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6187D6E2" w14:textId="5FA9BA10" w:rsidR="00371706" w:rsidRPr="008F2A3E" w:rsidRDefault="00371706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การเปิดเผยข้อมูลเครื่องมือทางการเงิน</w:t>
      </w:r>
    </w:p>
    <w:p w14:paraId="334B932A" w14:textId="77777777" w:rsidR="00CA3DC0" w:rsidRPr="00437549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75597DC8" w14:textId="77777777" w:rsidR="00CA3DC0" w:rsidRPr="008F2A3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F2A3E">
        <w:rPr>
          <w:rFonts w:ascii="Browallia New" w:hAnsi="Browallia New" w:cs="Browallia New"/>
          <w:i/>
          <w:iCs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14:paraId="053B6576" w14:textId="77777777" w:rsidR="00CA3DC0" w:rsidRPr="00437549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52B00076" w14:textId="77777777" w:rsidR="00DE069E" w:rsidRPr="008F2A3E" w:rsidRDefault="00CA3DC0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</w:t>
      </w:r>
      <w:r w:rsidR="004F7754">
        <w:rPr>
          <w:rFonts w:ascii="Browallia New" w:hAnsi="Browallia New" w:cs="Browallia New" w:hint="cs"/>
          <w:sz w:val="28"/>
          <w:szCs w:val="28"/>
          <w:cs/>
        </w:rPr>
        <w:t>สินทรัพย์และหนี้สิน</w:t>
      </w:r>
      <w:r w:rsidRPr="008F2A3E">
        <w:rPr>
          <w:rFonts w:ascii="Browallia New" w:hAnsi="Browallia New" w:cs="Browallia New"/>
          <w:sz w:val="28"/>
          <w:szCs w:val="28"/>
          <w:cs/>
        </w:rPr>
        <w:t>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50E893B" w14:textId="3FF613EF" w:rsidR="004E53AA" w:rsidRDefault="004E53AA" w:rsidP="008F1AAC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59B37885" w14:textId="2B66DB17" w:rsidR="00371706" w:rsidRPr="008F2A3E" w:rsidRDefault="00371706" w:rsidP="00FC227D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8F2A3E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ณ 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F601D4" w:rsidRPr="008F2A3E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F601D4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บริษัท</w:t>
      </w:r>
      <w:r w:rsidR="002324F3" w:rsidRPr="008F2A3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8F2A3E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</w:t>
      </w:r>
      <w:r w:rsidRPr="008F2A3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ที่ไม่ได้</w:t>
      </w:r>
      <w:r w:rsidR="001A0039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          </w:t>
      </w:r>
      <w:r w:rsidRPr="008F2A3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ทำการป้องกันความเสี่ยง</w:t>
      </w:r>
      <w:r w:rsidR="00A14A44" w:rsidRPr="008F2A3E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ดังนี้  </w:t>
      </w:r>
    </w:p>
    <w:p w14:paraId="55236939" w14:textId="77777777" w:rsidR="00FC7663" w:rsidRPr="0004055B" w:rsidRDefault="00FC7663" w:rsidP="00530D0F">
      <w:pPr>
        <w:tabs>
          <w:tab w:val="clear" w:pos="454"/>
          <w:tab w:val="clear" w:pos="907"/>
          <w:tab w:val="left" w:pos="2160"/>
          <w:tab w:val="left" w:pos="6120"/>
          <w:tab w:val="left" w:pos="6480"/>
        </w:tabs>
        <w:spacing w:line="240" w:lineRule="auto"/>
        <w:ind w:left="990" w:firstLine="6"/>
        <w:jc w:val="thaiDistribute"/>
        <w:rPr>
          <w:rFonts w:ascii="Browallia New" w:hAnsi="Browallia New" w:cs="Browallia New"/>
          <w:color w:val="000000"/>
          <w:spacing w:val="-8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3"/>
        <w:gridCol w:w="1548"/>
        <w:gridCol w:w="1530"/>
        <w:gridCol w:w="1530"/>
        <w:gridCol w:w="1530"/>
      </w:tblGrid>
      <w:tr w:rsidR="00FC7663" w:rsidRPr="0004055B" w14:paraId="58EBB314" w14:textId="77777777" w:rsidTr="007122DA">
        <w:trPr>
          <w:cantSplit/>
        </w:trPr>
        <w:tc>
          <w:tcPr>
            <w:tcW w:w="2669" w:type="dxa"/>
            <w:vAlign w:val="bottom"/>
          </w:tcPr>
          <w:p w14:paraId="4A88808E" w14:textId="77777777" w:rsidR="00FC7663" w:rsidRPr="0004055B" w:rsidRDefault="00FC7663" w:rsidP="005C4E38">
            <w:pP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</w:p>
        </w:tc>
        <w:tc>
          <w:tcPr>
            <w:tcW w:w="3091" w:type="dxa"/>
            <w:gridSpan w:val="3"/>
            <w:vAlign w:val="bottom"/>
          </w:tcPr>
          <w:p w14:paraId="71B8A10C" w14:textId="77777777" w:rsidR="00FC7663" w:rsidRPr="0004055B" w:rsidRDefault="00E44889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ind w:firstLine="1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30744EA" w14:textId="77777777" w:rsidR="00FC7663" w:rsidRPr="0004055B" w:rsidRDefault="00FC7663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งบการเงินเฉพาะของ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</w:p>
        </w:tc>
      </w:tr>
      <w:tr w:rsidR="00E44889" w:rsidRPr="0004055B" w14:paraId="0E858525" w14:textId="77777777" w:rsidTr="007122DA">
        <w:tc>
          <w:tcPr>
            <w:tcW w:w="2669" w:type="dxa"/>
            <w:vAlign w:val="bottom"/>
          </w:tcPr>
          <w:p w14:paraId="6541D995" w14:textId="77777777" w:rsidR="00E44889" w:rsidRPr="0004055B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A4528BC" w14:textId="77777777" w:rsidR="00E44889" w:rsidRPr="0004055B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3A387496" w14:textId="77777777" w:rsidR="00E44889" w:rsidRPr="0004055B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22DD727D" w14:textId="77777777" w:rsidR="00E44889" w:rsidRPr="0004055B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247DF0A4" w14:textId="77777777" w:rsidR="00E44889" w:rsidRPr="0004055B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หนี้สิน</w:t>
            </w:r>
          </w:p>
        </w:tc>
      </w:tr>
      <w:tr w:rsidR="00E44889" w:rsidRPr="0004055B" w14:paraId="6D1A25A6" w14:textId="77777777" w:rsidTr="007122DA">
        <w:tc>
          <w:tcPr>
            <w:tcW w:w="2669" w:type="dxa"/>
            <w:vAlign w:val="bottom"/>
          </w:tcPr>
          <w:p w14:paraId="33518D72" w14:textId="77777777" w:rsidR="00E44889" w:rsidRPr="0004055B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561" w:type="dxa"/>
            <w:gridSpan w:val="2"/>
            <w:vAlign w:val="bottom"/>
          </w:tcPr>
          <w:p w14:paraId="5AAC204F" w14:textId="77777777" w:rsidR="00E44889" w:rsidRPr="0004055B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186064FF" w14:textId="77777777" w:rsidR="00E44889" w:rsidRPr="0004055B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450F4C80" w14:textId="77777777" w:rsidR="00E44889" w:rsidRPr="0004055B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76F69760" w14:textId="77777777" w:rsidR="00E44889" w:rsidRPr="0004055B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  <w:t>ทางการเงิน</w:t>
            </w:r>
          </w:p>
        </w:tc>
      </w:tr>
      <w:tr w:rsidR="00E44889" w:rsidRPr="0004055B" w14:paraId="68D1C045" w14:textId="77777777" w:rsidTr="007122DA">
        <w:tc>
          <w:tcPr>
            <w:tcW w:w="2669" w:type="dxa"/>
            <w:vAlign w:val="bottom"/>
          </w:tcPr>
          <w:p w14:paraId="1F23412D" w14:textId="77777777" w:rsidR="00E44889" w:rsidRPr="0004055B" w:rsidRDefault="00E44889" w:rsidP="00E44889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688162B" w14:textId="77777777" w:rsidR="00E44889" w:rsidRPr="0004055B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4DC739A6" w14:textId="77777777" w:rsidR="00E44889" w:rsidRPr="0004055B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EFB80D3" w14:textId="77777777" w:rsidR="00E44889" w:rsidRPr="0004055B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418A1198" w14:textId="77777777" w:rsidR="00E44889" w:rsidRPr="0004055B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color w:val="000000"/>
                <w:sz w:val="27"/>
                <w:szCs w:val="27"/>
              </w:rPr>
            </w:pPr>
          </w:p>
        </w:tc>
      </w:tr>
      <w:tr w:rsidR="005830D8" w:rsidRPr="0004055B" w14:paraId="698A021F" w14:textId="77777777" w:rsidTr="007122DA">
        <w:trPr>
          <w:trHeight w:val="366"/>
        </w:trPr>
        <w:tc>
          <w:tcPr>
            <w:tcW w:w="2682" w:type="dxa"/>
            <w:gridSpan w:val="2"/>
            <w:vAlign w:val="bottom"/>
          </w:tcPr>
          <w:p w14:paraId="34E57F3F" w14:textId="77777777" w:rsidR="005830D8" w:rsidRPr="0004055B" w:rsidRDefault="005830D8" w:rsidP="005830D8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 w:hint="cs"/>
                <w:b w:val="0"/>
                <w:bCs w:val="0"/>
                <w:color w:val="000000"/>
                <w:sz w:val="27"/>
                <w:szCs w:val="27"/>
                <w:cs/>
              </w:rPr>
              <w:t>เหรียญสหรัฐฯ</w:t>
            </w:r>
          </w:p>
        </w:tc>
        <w:tc>
          <w:tcPr>
            <w:tcW w:w="1548" w:type="dxa"/>
            <w:vAlign w:val="bottom"/>
          </w:tcPr>
          <w:p w14:paraId="634F5B97" w14:textId="65EE46ED" w:rsidR="005830D8" w:rsidRPr="00B71DF4" w:rsidRDefault="00803BD5" w:rsidP="00803BD5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B71DF4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7</w:t>
            </w:r>
            <w:r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B71DF4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907</w:t>
            </w:r>
          </w:p>
        </w:tc>
        <w:tc>
          <w:tcPr>
            <w:tcW w:w="1530" w:type="dxa"/>
          </w:tcPr>
          <w:p w14:paraId="7679A989" w14:textId="67640972" w:rsidR="005830D8" w:rsidRPr="00B71DF4" w:rsidRDefault="005830D8" w:rsidP="005830D8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2,390</w:t>
            </w:r>
            <w:r w:rsidR="00394035"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,297</w:t>
            </w:r>
          </w:p>
        </w:tc>
        <w:tc>
          <w:tcPr>
            <w:tcW w:w="1530" w:type="dxa"/>
            <w:vAlign w:val="bottom"/>
          </w:tcPr>
          <w:p w14:paraId="3469EC60" w14:textId="77777777" w:rsidR="005830D8" w:rsidRPr="00B71DF4" w:rsidRDefault="005830D8" w:rsidP="005830D8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B71DF4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7</w:t>
            </w:r>
            <w:r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B71DF4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907</w:t>
            </w:r>
          </w:p>
        </w:tc>
        <w:tc>
          <w:tcPr>
            <w:tcW w:w="1530" w:type="dxa"/>
          </w:tcPr>
          <w:p w14:paraId="5E9DDF3D" w14:textId="5228E9B0" w:rsidR="005830D8" w:rsidRPr="00B71DF4" w:rsidRDefault="00B71DF4" w:rsidP="005830D8">
            <w:pPr>
              <w:tabs>
                <w:tab w:val="clear" w:pos="1644"/>
              </w:tabs>
              <w:ind w:left="-157" w:right="-735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  </w:t>
            </w:r>
            <w:r w:rsidR="005830D8"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</w:tr>
      <w:tr w:rsidR="00803BD5" w:rsidRPr="0004055B" w14:paraId="51BAC127" w14:textId="77777777" w:rsidTr="007122DA">
        <w:trPr>
          <w:trHeight w:val="366"/>
        </w:trPr>
        <w:tc>
          <w:tcPr>
            <w:tcW w:w="2682" w:type="dxa"/>
            <w:gridSpan w:val="2"/>
            <w:vAlign w:val="bottom"/>
          </w:tcPr>
          <w:p w14:paraId="502E1497" w14:textId="1498CCED" w:rsidR="00803BD5" w:rsidRPr="0004055B" w:rsidRDefault="00803BD5" w:rsidP="00803BD5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 w:hint="cs"/>
                <w:b w:val="0"/>
                <w:bCs w:val="0"/>
                <w:color w:val="000000"/>
                <w:sz w:val="27"/>
                <w:szCs w:val="27"/>
                <w:cs/>
              </w:rPr>
              <w:t>เยน</w:t>
            </w:r>
          </w:p>
        </w:tc>
        <w:tc>
          <w:tcPr>
            <w:tcW w:w="1548" w:type="dxa"/>
            <w:vAlign w:val="bottom"/>
          </w:tcPr>
          <w:p w14:paraId="12D8C97D" w14:textId="3822DE9D" w:rsidR="00803BD5" w:rsidRPr="00B71DF4" w:rsidRDefault="00803BD5" w:rsidP="00803BD5">
            <w:pPr>
              <w:ind w:left="-157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B71DF4">
              <w:rPr>
                <w:rFonts w:ascii="Browallia New" w:hAnsi="Browallia New" w:cs="Browallia New"/>
                <w:sz w:val="27"/>
                <w:szCs w:val="27"/>
              </w:rPr>
              <w:t xml:space="preserve">              </w:t>
            </w:r>
            <w:r w:rsidR="00B71DF4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Pr="00B71DF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14:paraId="21B671B7" w14:textId="791F093F" w:rsidR="00803BD5" w:rsidRPr="00B71DF4" w:rsidRDefault="00803BD5" w:rsidP="00803BD5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3,861</w:t>
            </w:r>
            <w:r w:rsidR="006D6037"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,000</w:t>
            </w:r>
          </w:p>
        </w:tc>
        <w:tc>
          <w:tcPr>
            <w:tcW w:w="1530" w:type="dxa"/>
            <w:vAlign w:val="bottom"/>
          </w:tcPr>
          <w:p w14:paraId="6F3540E2" w14:textId="4CF7BE92" w:rsidR="00803BD5" w:rsidRPr="00B71DF4" w:rsidRDefault="00B71DF4" w:rsidP="00803BD5">
            <w:pPr>
              <w:ind w:left="-157" w:right="-82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="00803BD5" w:rsidRPr="00B71DF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14:paraId="69072246" w14:textId="2FAD32C6" w:rsidR="00803BD5" w:rsidRPr="00B71DF4" w:rsidRDefault="00803BD5" w:rsidP="00803BD5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3,861</w:t>
            </w:r>
            <w:r w:rsidR="006D6037" w:rsidRPr="00B71DF4">
              <w:rPr>
                <w:rFonts w:ascii="Browallia New" w:hAnsi="Browallia New" w:cs="Browallia New"/>
                <w:sz w:val="27"/>
                <w:szCs w:val="27"/>
                <w:lang w:val="en-GB"/>
              </w:rPr>
              <w:t>,000</w:t>
            </w:r>
          </w:p>
        </w:tc>
      </w:tr>
    </w:tbl>
    <w:p w14:paraId="1B3ED5AE" w14:textId="77777777" w:rsidR="0020035F" w:rsidRPr="0004055B" w:rsidRDefault="0020035F" w:rsidP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54982942" w14:textId="77777777" w:rsidR="003251F5" w:rsidRPr="008F2A3E" w:rsidRDefault="003251F5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ส่วนงานดำเนินงาน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C73B9E4" w14:textId="77777777" w:rsidR="00EE66CF" w:rsidRPr="008F1AAC" w:rsidRDefault="00EE66CF" w:rsidP="00EE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EAF55C4" w14:textId="6F076627" w:rsidR="00854033" w:rsidRDefault="00EE66CF" w:rsidP="001A0039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บริษัทดำเนินธุรกิจหลักในส่วนงานดำเนินงานที่รายงานเพียงส่วนงานเดียว คือส่วนงานธุรกิจผลิตและขายผลิตภัณฑ์คอนกรีต</w:t>
      </w:r>
      <w:r w:rsidR="00FB53CD" w:rsidRPr="008F2A3E">
        <w:rPr>
          <w:rFonts w:ascii="Browallia New" w:hAnsi="Browallia New" w:cs="Browallia New" w:hint="cs"/>
          <w:sz w:val="28"/>
          <w:szCs w:val="28"/>
          <w:cs/>
        </w:rPr>
        <w:t>สำเร็จรูป</w:t>
      </w:r>
      <w:r w:rsidR="00521181" w:rsidRPr="008F2A3E">
        <w:rPr>
          <w:rFonts w:ascii="Browallia New" w:hAnsi="Browallia New" w:cs="Browallia New" w:hint="cs"/>
          <w:sz w:val="28"/>
          <w:szCs w:val="28"/>
          <w:cs/>
        </w:rPr>
        <w:t>เพื่อใช้ในการก่อสร้าง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ดำเนินธุรกิจในเขตภูมิศาสตร์ในประเทศไทย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1A0039">
        <w:rPr>
          <w:rFonts w:ascii="Browallia New" w:hAnsi="Browallia New" w:cs="Browallia New"/>
          <w:sz w:val="28"/>
          <w:szCs w:val="28"/>
        </w:rPr>
        <w:t xml:space="preserve">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77A1673" w14:textId="77777777" w:rsidR="00942BE4" w:rsidRPr="008F2A3E" w:rsidRDefault="00942BE4" w:rsidP="00942BE4">
      <w:pPr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1BBEFE0" w14:textId="37106A91" w:rsidR="008A5461" w:rsidRPr="00192B3C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92B3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ภาระผูกพันและหนี้สินที่อาจเกิดขึ้น</w:t>
      </w:r>
    </w:p>
    <w:p w14:paraId="61EE43C2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0CAA4C16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7C359CF7" w14:textId="77777777" w:rsidR="00D95F0B" w:rsidRPr="008F2A3E" w:rsidRDefault="00D95F0B" w:rsidP="00154E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FD399AE" w14:textId="6CF620A0" w:rsidR="00D83556" w:rsidRPr="00FF0043" w:rsidRDefault="00D95F0B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F0043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FF0043">
        <w:rPr>
          <w:rFonts w:ascii="Browallia New" w:hAnsi="Browallia New" w:cs="Browallia New"/>
          <w:spacing w:val="-4"/>
          <w:sz w:val="28"/>
          <w:szCs w:val="28"/>
          <w:cs/>
        </w:rPr>
        <w:t>มีสัญญาขาย</w:t>
      </w:r>
      <w:r w:rsidRPr="00610777">
        <w:rPr>
          <w:rFonts w:ascii="Browallia New" w:hAnsi="Browallia New" w:cs="Browallia New"/>
          <w:spacing w:val="-4"/>
          <w:sz w:val="28"/>
          <w:szCs w:val="28"/>
          <w:cs/>
        </w:rPr>
        <w:t>สินค้าและให้บริการกับลูกค้าซึ่งยังไม่ได้ส่งมอบสินค้าหรือยังไม่ได้ส่งมอบงานบริการ</w:t>
      </w:r>
      <w:r w:rsidR="001A0039" w:rsidRPr="00610777">
        <w:rPr>
          <w:rFonts w:ascii="Browallia New" w:hAnsi="Browallia New" w:cs="Browallia New"/>
          <w:spacing w:val="-4"/>
          <w:sz w:val="28"/>
          <w:szCs w:val="28"/>
        </w:rPr>
        <w:t xml:space="preserve">           </w:t>
      </w:r>
      <w:r w:rsidRPr="00610777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เป็นจำนวนเงินรวม </w:t>
      </w:r>
      <w:bookmarkStart w:id="5" w:name="_Hlk521422775"/>
      <w:r w:rsidR="002861FF" w:rsidRPr="00610777">
        <w:rPr>
          <w:rFonts w:ascii="Browallia New" w:hAnsi="Browallia New" w:cs="Browallia New"/>
          <w:spacing w:val="-4"/>
          <w:sz w:val="28"/>
          <w:szCs w:val="28"/>
          <w:lang w:val="en-GB"/>
        </w:rPr>
        <w:t>2,</w:t>
      </w:r>
      <w:r w:rsidR="00610777" w:rsidRPr="00610777">
        <w:rPr>
          <w:rFonts w:ascii="Browallia New" w:hAnsi="Browallia New" w:cs="Browallia New"/>
          <w:spacing w:val="-4"/>
          <w:sz w:val="28"/>
          <w:szCs w:val="28"/>
          <w:lang w:val="en-GB"/>
        </w:rPr>
        <w:t>523.43</w:t>
      </w:r>
      <w:r w:rsidR="002861FF" w:rsidRPr="0061077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bookmarkEnd w:id="5"/>
      <w:r w:rsidRPr="00610777">
        <w:rPr>
          <w:rFonts w:ascii="Browallia New" w:hAnsi="Browallia New" w:cs="Browallia New"/>
          <w:spacing w:val="-4"/>
          <w:sz w:val="28"/>
          <w:szCs w:val="28"/>
          <w:cs/>
        </w:rPr>
        <w:t>ล้านบา</w:t>
      </w:r>
      <w:r w:rsidR="00C95748" w:rsidRPr="00610777">
        <w:rPr>
          <w:rFonts w:ascii="Browallia New" w:hAnsi="Browallia New" w:cs="Browallia New" w:hint="cs"/>
          <w:spacing w:val="-4"/>
          <w:sz w:val="28"/>
          <w:szCs w:val="28"/>
          <w:cs/>
        </w:rPr>
        <w:t>ท</w:t>
      </w:r>
    </w:p>
    <w:p w14:paraId="2F2047B3" w14:textId="77777777" w:rsidR="00C175F4" w:rsidRPr="008F1AAC" w:rsidRDefault="00C175F4" w:rsidP="00D835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2"/>
        </w:rPr>
      </w:pPr>
    </w:p>
    <w:p w14:paraId="65C32AD3" w14:textId="180BF328" w:rsidR="00D83556" w:rsidRPr="00192B3C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92B3C">
        <w:rPr>
          <w:rFonts w:ascii="Browallia New" w:hAnsi="Browallia New" w:cs="Browallia New"/>
          <w:spacing w:val="-4"/>
          <w:sz w:val="28"/>
          <w:szCs w:val="28"/>
          <w:cs/>
        </w:rPr>
        <w:t>บริษัทมีหนี้สินที่อาจเกิดขึ้นจากการที่ธนาคารออกหนังสือค้ำประกัน</w:t>
      </w:r>
      <w:r w:rsidR="00E1048D" w:rsidRPr="00192B3C">
        <w:rPr>
          <w:rFonts w:ascii="Browallia New" w:hAnsi="Browallia New" w:cs="Browallia New"/>
          <w:spacing w:val="-4"/>
          <w:sz w:val="28"/>
          <w:szCs w:val="28"/>
          <w:cs/>
        </w:rPr>
        <w:t>สำหรับการปฏิบัติตามสัญญาและการใช้ไฟฟ้า พร้อมทั้งได้นำเงินฝากประจำของบริษัท และที่ดินบางส่วนพร้อมสิ่งปลูกสร้างของบริษัทไปเป็นหลักประกันหนังสือค้ำประกันดังกล</w:t>
      </w:r>
      <w:r w:rsidR="008E687F" w:rsidRPr="00192B3C">
        <w:rPr>
          <w:rFonts w:ascii="Browallia New" w:hAnsi="Browallia New" w:cs="Browallia New" w:hint="cs"/>
          <w:spacing w:val="-4"/>
          <w:sz w:val="28"/>
          <w:szCs w:val="28"/>
          <w:cs/>
        </w:rPr>
        <w:t>่าว ดังต่อไปนี้</w:t>
      </w:r>
    </w:p>
    <w:p w14:paraId="0B4EDDA3" w14:textId="77777777" w:rsidR="0020035F" w:rsidRPr="0004055B" w:rsidRDefault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8277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90"/>
        <w:gridCol w:w="2070"/>
      </w:tblGrid>
      <w:tr w:rsidR="008E687F" w:rsidRPr="0004055B" w14:paraId="65BF6A6C" w14:textId="77777777" w:rsidTr="0004055B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B9968CA" w14:textId="77777777" w:rsidR="008E687F" w:rsidRPr="0004055B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  <w:bookmarkStart w:id="6" w:name="_Hlk513819362"/>
          </w:p>
        </w:tc>
        <w:tc>
          <w:tcPr>
            <w:tcW w:w="2160" w:type="dxa"/>
          </w:tcPr>
          <w:p w14:paraId="7755FE86" w14:textId="77777777" w:rsidR="008E687F" w:rsidRPr="0004055B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0" w:type="dxa"/>
            <w:tcBorders>
              <w:right w:val="nil"/>
            </w:tcBorders>
          </w:tcPr>
          <w:p w14:paraId="39123F4F" w14:textId="77777777" w:rsidR="008E687F" w:rsidRPr="0004055B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0C139172" w14:textId="37A0A87B" w:rsidR="008E687F" w:rsidRPr="0004055B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: </w:t>
            </w:r>
            <w:r w:rsidR="008C550D">
              <w:rPr>
                <w:rFonts w:ascii="Browallia New" w:hAnsi="Browallia New" w:cs="Browallia New" w:hint="cs"/>
                <w:sz w:val="27"/>
                <w:szCs w:val="27"/>
                <w:cs/>
              </w:rPr>
              <w:t>พัน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บาท)</w:t>
            </w:r>
          </w:p>
        </w:tc>
      </w:tr>
      <w:tr w:rsidR="008E687F" w:rsidRPr="0004055B" w14:paraId="6A098C65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B62B149" w14:textId="77777777" w:rsidR="008E687F" w:rsidRPr="0004055B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438279F" w14:textId="77777777" w:rsidR="008E687F" w:rsidRPr="0004055B" w:rsidRDefault="008E687F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54BA08" w14:textId="77777777" w:rsidR="008E687F" w:rsidRPr="0004055B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19262" w14:textId="77777777" w:rsidR="008E687F" w:rsidRPr="0004055B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8E687F" w:rsidRPr="0004055B" w14:paraId="62C1DF7C" w14:textId="77777777" w:rsidTr="0004055B">
        <w:trPr>
          <w:cantSplit/>
          <w:trHeight w:val="34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B5BF3E2" w14:textId="77777777" w:rsidR="008E687F" w:rsidRPr="0004055B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1A7DBDF" w14:textId="77777777" w:rsidR="008E687F" w:rsidRPr="0004055B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90" w:type="dxa"/>
          </w:tcPr>
          <w:p w14:paraId="7FAAF1BE" w14:textId="77777777" w:rsidR="008E687F" w:rsidRPr="0004055B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091044" w14:textId="77777777" w:rsidR="008E687F" w:rsidRPr="0004055B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</w:tr>
      <w:tr w:rsidR="00682090" w:rsidRPr="0004055B" w14:paraId="27289B84" w14:textId="77777777" w:rsidTr="0004055B">
        <w:trPr>
          <w:cantSplit/>
          <w:trHeight w:val="35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2A78FA2" w14:textId="77777777" w:rsidR="00682090" w:rsidRPr="0004055B" w:rsidRDefault="00682090" w:rsidP="0068209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2160" w:type="dxa"/>
          </w:tcPr>
          <w:p w14:paraId="313E0FCC" w14:textId="00AB4F7C" w:rsidR="00682090" w:rsidRPr="00105971" w:rsidRDefault="00682090" w:rsidP="00105971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05971">
              <w:rPr>
                <w:rFonts w:ascii="Browallia New" w:hAnsi="Browallia New" w:cs="Browallia New"/>
                <w:sz w:val="27"/>
                <w:szCs w:val="27"/>
              </w:rPr>
              <w:t>222,601</w:t>
            </w:r>
          </w:p>
        </w:tc>
        <w:tc>
          <w:tcPr>
            <w:tcW w:w="90" w:type="dxa"/>
          </w:tcPr>
          <w:p w14:paraId="34F0C5B3" w14:textId="77777777" w:rsidR="00682090" w:rsidRPr="0004055B" w:rsidRDefault="00682090" w:rsidP="00682090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DD2D89" w14:textId="4E3453B1" w:rsidR="00682090" w:rsidRPr="0004055B" w:rsidRDefault="00682090" w:rsidP="00682090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219,600</w:t>
            </w:r>
          </w:p>
        </w:tc>
      </w:tr>
    </w:tbl>
    <w:bookmarkEnd w:id="6"/>
    <w:p w14:paraId="28D294BC" w14:textId="634102D2" w:rsidR="00371706" w:rsidRPr="00FF0043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F0043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บริษัทมีภาระผูกพันเกี่ยวกับสัญญาเช่า</w:t>
      </w:r>
      <w:r w:rsidR="007C1BAE" w:rsidRPr="00FF0043">
        <w:rPr>
          <w:rFonts w:ascii="Browallia New" w:hAnsi="Browallia New" w:cs="Browallia New" w:hint="cs"/>
          <w:spacing w:val="-4"/>
          <w:sz w:val="28"/>
          <w:szCs w:val="28"/>
          <w:cs/>
        </w:rPr>
        <w:t>ที่ดิน</w:t>
      </w:r>
      <w:r w:rsidRPr="00FF0043">
        <w:rPr>
          <w:rFonts w:ascii="Browallia New" w:hAnsi="Browallia New" w:cs="Browallia New"/>
          <w:spacing w:val="-4"/>
          <w:sz w:val="28"/>
          <w:szCs w:val="28"/>
          <w:cs/>
        </w:rPr>
        <w:t>และรถยนต์ จำนวนเงินที่ต้องจ่ายในอนาคตตามสัญญาเช่าดำเนินงานที่ไม่สามารถยกเลิกได้ มีดังนี้</w:t>
      </w:r>
    </w:p>
    <w:p w14:paraId="084BF2FC" w14:textId="77777777" w:rsidR="001A0039" w:rsidRPr="001A0039" w:rsidRDefault="001A0039" w:rsidP="001A0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1A0BC80" w14:textId="77777777" w:rsidR="00371706" w:rsidRPr="003562D3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6"/>
          <w:szCs w:val="6"/>
          <w:cs/>
        </w:rPr>
      </w:pPr>
    </w:p>
    <w:tbl>
      <w:tblPr>
        <w:tblW w:w="8376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80"/>
        <w:gridCol w:w="2079"/>
      </w:tblGrid>
      <w:tr w:rsidR="002861FF" w:rsidRPr="0004055B" w14:paraId="2005A454" w14:textId="77777777" w:rsidTr="0004055B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6C49EC" w14:textId="77777777" w:rsidR="002861FF" w:rsidRPr="0004055B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  <w:bookmarkStart w:id="7" w:name="_Hlk513819592"/>
          </w:p>
        </w:tc>
        <w:tc>
          <w:tcPr>
            <w:tcW w:w="2160" w:type="dxa"/>
          </w:tcPr>
          <w:p w14:paraId="1B5CD142" w14:textId="77777777" w:rsidR="002861FF" w:rsidRPr="0004055B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" w:type="dxa"/>
            <w:tcBorders>
              <w:right w:val="nil"/>
            </w:tcBorders>
          </w:tcPr>
          <w:p w14:paraId="52D48174" w14:textId="77777777" w:rsidR="002861FF" w:rsidRPr="0004055B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079" w:type="dxa"/>
            <w:tcBorders>
              <w:left w:val="nil"/>
            </w:tcBorders>
          </w:tcPr>
          <w:p w14:paraId="3D772CFC" w14:textId="77777777" w:rsidR="002861FF" w:rsidRPr="0004055B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2861FF" w:rsidRPr="0004055B" w14:paraId="1F440977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7DE9C2" w14:textId="77777777" w:rsidR="002861FF" w:rsidRPr="0004055B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83D5023" w14:textId="7DE77B0F" w:rsidR="002861FF" w:rsidRPr="0004055B" w:rsidRDefault="002861FF" w:rsidP="001037A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383165" w14:textId="77777777" w:rsidR="002861FF" w:rsidRPr="0004055B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BD1FF" w14:textId="77777777" w:rsidR="002861FF" w:rsidRPr="0004055B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861FF" w:rsidRPr="0004055B" w14:paraId="4049165E" w14:textId="77777777" w:rsidTr="0004055B">
        <w:trPr>
          <w:cantSplit/>
          <w:trHeight w:val="21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02BEE4E" w14:textId="77777777" w:rsidR="002861FF" w:rsidRPr="0004055B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61D22C" w14:textId="77777777" w:rsidR="002861FF" w:rsidRPr="0004055B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C89F6D" w14:textId="77777777" w:rsidR="002861FF" w:rsidRPr="0004055B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0298F058" w14:textId="77777777" w:rsidR="002861FF" w:rsidRPr="0004055B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</w:tr>
      <w:tr w:rsidR="00244DDF" w:rsidRPr="0004055B" w14:paraId="30DF0D25" w14:textId="77777777" w:rsidTr="0004055B">
        <w:trPr>
          <w:cantSplit/>
          <w:trHeight w:val="8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EEBE90B" w14:textId="77777777" w:rsidR="00244DDF" w:rsidRPr="0004055B" w:rsidRDefault="00244DDF" w:rsidP="00244DDF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ภายใน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B58341F" w14:textId="51B2FAD5" w:rsidR="00244DDF" w:rsidRPr="00244DDF" w:rsidRDefault="00244DDF" w:rsidP="00CC1858">
            <w:pPr>
              <w:ind w:left="-157" w:right="9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44DDF">
              <w:rPr>
                <w:rFonts w:ascii="Browallia New" w:hAnsi="Browallia New" w:cs="Browallia New"/>
                <w:sz w:val="27"/>
                <w:szCs w:val="27"/>
              </w:rPr>
              <w:t>16,607</w:t>
            </w:r>
          </w:p>
        </w:tc>
        <w:tc>
          <w:tcPr>
            <w:tcW w:w="180" w:type="dxa"/>
          </w:tcPr>
          <w:p w14:paraId="11D45D09" w14:textId="77777777" w:rsidR="00244DDF" w:rsidRPr="0004055B" w:rsidRDefault="00244DDF" w:rsidP="00244DD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07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01D898" w14:textId="4F16B035" w:rsidR="00244DDF" w:rsidRPr="0004055B" w:rsidRDefault="00244DDF" w:rsidP="00244DDF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15,671</w:t>
            </w:r>
          </w:p>
        </w:tc>
      </w:tr>
      <w:tr w:rsidR="00244DDF" w:rsidRPr="0004055B" w14:paraId="2E88718D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8081AAE" w14:textId="77777777" w:rsidR="00244DDF" w:rsidRPr="0004055B" w:rsidRDefault="00244DDF" w:rsidP="00244DDF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เกินกว่า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ปี แต่ไม่เกิน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5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F48809" w14:textId="5A4D8D40" w:rsidR="00244DDF" w:rsidRPr="00244DDF" w:rsidRDefault="00244DDF" w:rsidP="00CC1858">
            <w:pPr>
              <w:ind w:left="-157" w:right="9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44DDF">
              <w:rPr>
                <w:rFonts w:ascii="Browallia New" w:hAnsi="Browallia New" w:cs="Browallia New"/>
                <w:sz w:val="27"/>
                <w:szCs w:val="27"/>
              </w:rPr>
              <w:t>23,510</w:t>
            </w:r>
          </w:p>
        </w:tc>
        <w:tc>
          <w:tcPr>
            <w:tcW w:w="180" w:type="dxa"/>
          </w:tcPr>
          <w:p w14:paraId="6513A0CD" w14:textId="77777777" w:rsidR="00244DDF" w:rsidRPr="0004055B" w:rsidRDefault="00244DDF" w:rsidP="00244DD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0CC904" w14:textId="3472D2C5" w:rsidR="00244DDF" w:rsidRPr="0004055B" w:rsidRDefault="00244DDF" w:rsidP="00244DDF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22,470</w:t>
            </w:r>
          </w:p>
        </w:tc>
      </w:tr>
      <w:tr w:rsidR="00244DDF" w:rsidRPr="0004055B" w14:paraId="0410E0DD" w14:textId="77777777" w:rsidTr="00A57E2F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378F28F" w14:textId="77777777" w:rsidR="00244DDF" w:rsidRPr="0004055B" w:rsidRDefault="00244DDF" w:rsidP="00244DDF">
            <w:pPr>
              <w:spacing w:line="240" w:lineRule="auto"/>
              <w:ind w:left="25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11FE249B" w14:textId="6C30C237" w:rsidR="00244DDF" w:rsidRPr="00244DDF" w:rsidRDefault="00244DDF" w:rsidP="00CC1858">
            <w:pPr>
              <w:ind w:left="-157" w:right="9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44DDF">
              <w:rPr>
                <w:rFonts w:ascii="Browallia New" w:hAnsi="Browallia New" w:cs="Browallia New"/>
                <w:sz w:val="27"/>
                <w:szCs w:val="27"/>
              </w:rPr>
              <w:t>40,117</w:t>
            </w:r>
          </w:p>
        </w:tc>
        <w:tc>
          <w:tcPr>
            <w:tcW w:w="180" w:type="dxa"/>
          </w:tcPr>
          <w:p w14:paraId="5DCEFAD1" w14:textId="77777777" w:rsidR="00244DDF" w:rsidRPr="0004055B" w:rsidRDefault="00244DDF" w:rsidP="00244DD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6878F9B7" w14:textId="340CB086" w:rsidR="00244DDF" w:rsidRPr="0004055B" w:rsidRDefault="00244DDF" w:rsidP="00244DDF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38,141</w:t>
            </w:r>
          </w:p>
        </w:tc>
      </w:tr>
      <w:bookmarkEnd w:id="7"/>
    </w:tbl>
    <w:p w14:paraId="168F29AC" w14:textId="77777777" w:rsidR="00630B01" w:rsidRPr="00020DCE" w:rsidRDefault="00630B01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Cs w:val="18"/>
        </w:rPr>
      </w:pPr>
    </w:p>
    <w:p w14:paraId="0D3E657B" w14:textId="691C8EA4" w:rsidR="00371706" w:rsidRPr="008F2A3E" w:rsidRDefault="007A4E5F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26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E013EC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วันที่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71706" w:rsidRPr="008F2A3E">
        <w:rPr>
          <w:rFonts w:ascii="Browallia New" w:hAnsi="Browallia New" w:cs="Browallia New"/>
          <w:spacing w:val="-4"/>
          <w:sz w:val="28"/>
          <w:szCs w:val="28"/>
          <w:cs/>
        </w:rPr>
        <w:t>บริษัทและบริษัทย่อยมีวงเงินสินเชื่อ ดังต่อไปนี้</w:t>
      </w:r>
    </w:p>
    <w:p w14:paraId="2DC7E9CA" w14:textId="77777777" w:rsidR="00371706" w:rsidRPr="001A0039" w:rsidRDefault="00371706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5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900"/>
        <w:gridCol w:w="900"/>
        <w:gridCol w:w="900"/>
        <w:gridCol w:w="900"/>
        <w:gridCol w:w="810"/>
      </w:tblGrid>
      <w:tr w:rsidR="00371706" w:rsidRPr="008F2A3E" w14:paraId="32DE00A3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6960B682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6880C" w14:textId="77777777" w:rsidR="00371706" w:rsidRPr="008F2A3E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371706" w:rsidRPr="008F2A3E" w14:paraId="12AFA5E6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09CB439C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7BB5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1706" w:rsidRPr="008F2A3E" w14:paraId="19028ADB" w14:textId="77777777" w:rsidTr="009D0C73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77C258B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4027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FF59" w14:textId="70A06937" w:rsidR="00371706" w:rsidRPr="008F2A3E" w:rsidRDefault="002B0ABD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0A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30 </w:t>
            </w:r>
            <w:r w:rsidRPr="002B0AB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B174" w14:textId="77777777" w:rsidR="00371706" w:rsidRPr="008F2A3E" w:rsidRDefault="00BD6F20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2560</w:t>
            </w:r>
          </w:p>
        </w:tc>
      </w:tr>
      <w:tr w:rsidR="00371706" w:rsidRPr="008F2A3E" w14:paraId="6830371E" w14:textId="77777777" w:rsidTr="009D0C73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1195B3A0" w14:textId="77777777" w:rsidR="00371706" w:rsidRPr="008F2A3E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C03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D592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28D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209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1C9E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C213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233A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371706" w:rsidRPr="008F2A3E" w14:paraId="111E8224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1CBF6BF1" w14:textId="77777777" w:rsidR="00371706" w:rsidRPr="008F2A3E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CC18F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A6FF3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5B7C8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734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A91A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31A1A2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129D05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05971" w:rsidRPr="008F2A3E" w14:paraId="59E2919E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5A7350D4" w14:textId="77777777" w:rsidR="00105971" w:rsidRPr="008F2A3E" w:rsidRDefault="00105971" w:rsidP="00105971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C63C" w14:textId="77777777" w:rsidR="00105971" w:rsidRPr="008F2A3E" w:rsidRDefault="00105971" w:rsidP="00105971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1B0E1" w14:textId="397CE831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05971">
              <w:rPr>
                <w:rFonts w:ascii="Browallia New" w:hAnsi="Browallia New" w:cs="Browallia New"/>
                <w:sz w:val="24"/>
                <w:szCs w:val="24"/>
                <w:lang w:val="en-GB"/>
              </w:rPr>
              <w:t>600,000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1B93B6" w14:textId="07E47E24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1870">
              <w:rPr>
                <w:rFonts w:ascii="Browallia New" w:hAnsi="Browallia New" w:cs="Browallia New"/>
                <w:sz w:val="24"/>
                <w:szCs w:val="24"/>
                <w:lang w:val="en-GB"/>
              </w:rPr>
              <w:t>(222,601)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E7D38" w14:textId="63C7D27D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187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337,399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6877C" w14:textId="77777777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589E74" w14:textId="77777777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C38C1A" w14:textId="77777777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105971" w:rsidRPr="008F2A3E" w14:paraId="387EB8E6" w14:textId="77777777" w:rsidTr="009D0C73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63F941DF" w14:textId="77777777" w:rsidR="00105971" w:rsidRPr="008F2A3E" w:rsidRDefault="00105971" w:rsidP="00105971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61024B" w14:textId="77777777" w:rsidR="00105971" w:rsidRPr="008F2A3E" w:rsidRDefault="00105971" w:rsidP="00105971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1E1DE" w14:textId="03E2F415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1870">
              <w:rPr>
                <w:rFonts w:ascii="Browallia New" w:hAnsi="Browallia New" w:cs="Browallia New"/>
                <w:sz w:val="24"/>
                <w:szCs w:val="24"/>
                <w:lang w:val="en-GB"/>
              </w:rPr>
              <w:t>2,029,717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62EDC5" w14:textId="79F533B2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1870">
              <w:rPr>
                <w:rFonts w:ascii="Browallia New" w:hAnsi="Browallia New" w:cs="Browallia New"/>
                <w:sz w:val="24"/>
                <w:szCs w:val="24"/>
                <w:lang w:val="en-GB"/>
              </w:rPr>
              <w:t>(1,300,9</w:t>
            </w:r>
            <w:r w:rsidR="001863D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73187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87C87" w14:textId="72FF13BA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1870">
              <w:rPr>
                <w:rFonts w:ascii="Browallia New" w:hAnsi="Browallia New" w:cs="Browallia New"/>
                <w:sz w:val="24"/>
                <w:szCs w:val="24"/>
                <w:lang w:val="en-GB"/>
              </w:rPr>
              <w:t>728,768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E1857" w14:textId="77777777" w:rsidR="00105971" w:rsidRPr="008F2A3E" w:rsidRDefault="00105971" w:rsidP="00105971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589E85" w14:textId="77777777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C610C9" w14:textId="77777777" w:rsidR="00105971" w:rsidRPr="008F2A3E" w:rsidRDefault="00105971" w:rsidP="0010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</w:tr>
      <w:tr w:rsidR="00C073E3" w:rsidRPr="00020DCE" w14:paraId="333892E6" w14:textId="77777777" w:rsidTr="009D0C73">
        <w:trPr>
          <w:trHeight w:val="287"/>
        </w:trPr>
        <w:tc>
          <w:tcPr>
            <w:tcW w:w="8457" w:type="dxa"/>
            <w:gridSpan w:val="8"/>
            <w:tcBorders>
              <w:top w:val="nil"/>
              <w:left w:val="nil"/>
              <w:bottom w:val="nil"/>
            </w:tcBorders>
          </w:tcPr>
          <w:p w14:paraId="5424B802" w14:textId="77777777" w:rsidR="00F53501" w:rsidRPr="00020DCE" w:rsidRDefault="00F53501" w:rsidP="00501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firstLine="28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70882D23" w14:textId="6444229A" w:rsidR="002B0ABD" w:rsidRPr="00020DCE" w:rsidRDefault="002B0ABD" w:rsidP="00501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firstLine="28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073E3" w:rsidRPr="008F2A3E" w14:paraId="6AAFCD9A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1C684CB6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9CB5" w14:textId="77777777" w:rsidR="00C073E3" w:rsidRPr="008F2A3E" w:rsidRDefault="00C073E3" w:rsidP="00C073E3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C073E3" w:rsidRPr="008F2A3E" w14:paraId="227183EC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56F84D4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AD5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073E3" w:rsidRPr="008F2A3E" w14:paraId="3C862DDB" w14:textId="77777777" w:rsidTr="009D0C73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7DEC6B4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DCA7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2D6D9" w14:textId="39AA0CE9" w:rsidR="00C073E3" w:rsidRPr="008F2A3E" w:rsidRDefault="002B0ABD" w:rsidP="0020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B0A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30 </w:t>
            </w:r>
            <w:r w:rsidRPr="002B0AB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C073E3" w:rsidRPr="008F2A3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9170E" w14:textId="77777777" w:rsidR="00C073E3" w:rsidRPr="008F2A3E" w:rsidRDefault="00BD6F20" w:rsidP="0020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C073E3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2560</w:t>
            </w:r>
          </w:p>
        </w:tc>
      </w:tr>
      <w:tr w:rsidR="00C073E3" w:rsidRPr="008F2A3E" w14:paraId="690E7A33" w14:textId="77777777" w:rsidTr="009D0C73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029A0620" w14:textId="77777777" w:rsidR="00C073E3" w:rsidRPr="008F2A3E" w:rsidRDefault="00C073E3" w:rsidP="00C073E3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ABC0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D273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4D42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C1C2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EEB8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C803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D349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C073E3" w:rsidRPr="008F2A3E" w14:paraId="59A1D15E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6B72D8D5" w14:textId="77777777" w:rsidR="00C073E3" w:rsidRPr="008F2A3E" w:rsidRDefault="00C073E3" w:rsidP="00C073E3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4935" w14:textId="77777777" w:rsidR="00C073E3" w:rsidRPr="008F2A3E" w:rsidRDefault="00C073E3" w:rsidP="00C073E3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64A65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10438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BB82D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57C67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823E2E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83E7B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21FAC" w:rsidRPr="008F2A3E" w14:paraId="7842EDB0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2FE9F770" w14:textId="77777777" w:rsidR="00221FAC" w:rsidRPr="008F2A3E" w:rsidRDefault="00221FAC" w:rsidP="00221FAC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59EE" w14:textId="77777777" w:rsidR="00221FAC" w:rsidRPr="008F2A3E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74DBEB" w14:textId="69E5DD2F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21F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5CC1F" w14:textId="32634CEF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21FAC">
              <w:rPr>
                <w:rFonts w:ascii="Browallia New" w:hAnsi="Browallia New" w:cs="Browallia New"/>
                <w:sz w:val="24"/>
                <w:szCs w:val="24"/>
                <w:lang w:val="en-GB"/>
              </w:rPr>
              <w:t>(219,601)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47D94" w14:textId="268B4624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21F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110,399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27912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B8D5D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BB2337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221FAC" w:rsidRPr="008F2A3E" w14:paraId="04A704FE" w14:textId="77777777" w:rsidTr="009D0C73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3AA56AC1" w14:textId="77777777" w:rsidR="00221FAC" w:rsidRPr="008F2A3E" w:rsidRDefault="00221FAC" w:rsidP="00221FAC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FD44A7" w14:textId="77777777" w:rsidR="00221FAC" w:rsidRPr="008F2A3E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3FB300" w14:textId="480E9A56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21FAC">
              <w:rPr>
                <w:rFonts w:ascii="Browallia New" w:hAnsi="Browallia New" w:cs="Browallia New"/>
                <w:sz w:val="24"/>
                <w:szCs w:val="24"/>
                <w:lang w:val="en-GB"/>
              </w:rPr>
              <w:t>895,000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2FC6A" w14:textId="7343A51D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21FAC">
              <w:rPr>
                <w:rFonts w:ascii="Browallia New" w:hAnsi="Browallia New" w:cs="Browallia New"/>
                <w:sz w:val="24"/>
                <w:szCs w:val="24"/>
                <w:lang w:val="en-GB"/>
              </w:rPr>
              <w:t>(760,000)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A3A43" w14:textId="05223B81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21F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9E851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D24C4E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C64738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</w:tr>
    </w:tbl>
    <w:p w14:paraId="167728FE" w14:textId="77777777" w:rsidR="00371706" w:rsidRPr="008F2A3E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14:paraId="1F78EBD3" w14:textId="77777777" w:rsidR="00E5563C" w:rsidRPr="00E5563C" w:rsidRDefault="00E5563C" w:rsidP="00E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9A89629" w14:textId="07FD6784" w:rsidR="00D77E40" w:rsidRPr="004E3151" w:rsidRDefault="00AA5653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บริษัทมีภาระผูกพันจากการออกหนังสือค้ำประกัน </w:t>
      </w:r>
      <w:r w:rsidR="00A45C66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(</w:t>
      </w:r>
      <w:r w:rsidR="00A45C66" w:rsidRPr="004E3151">
        <w:rPr>
          <w:rFonts w:ascii="Browallia New" w:hAnsi="Browallia New" w:cs="Browallia New"/>
          <w:spacing w:val="-4"/>
          <w:sz w:val="28"/>
          <w:szCs w:val="28"/>
        </w:rPr>
        <w:t>Letter of credit</w:t>
      </w:r>
      <w:r w:rsidR="00A45C66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)</w:t>
      </w:r>
      <w:r w:rsidRPr="004E315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กับธนาคาร</w:t>
      </w:r>
      <w:r w:rsidR="005E3E96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แห่งหนึ่งร่วมกับบริษัท</w:t>
      </w:r>
      <w:r w:rsidR="001A0039" w:rsidRPr="004E3151">
        <w:rPr>
          <w:rFonts w:ascii="Browallia New" w:hAnsi="Browallia New" w:cs="Browallia New"/>
          <w:spacing w:val="-4"/>
          <w:sz w:val="28"/>
          <w:szCs w:val="28"/>
        </w:rPr>
        <w:t xml:space="preserve">                     </w:t>
      </w:r>
      <w:r w:rsidR="005E3E96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ที่เกี่ยวข้อง</w:t>
      </w:r>
      <w:r w:rsidR="00706884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กันจำนวน </w:t>
      </w:r>
      <w:r w:rsidR="009F53C7" w:rsidRPr="004E3151">
        <w:rPr>
          <w:rFonts w:ascii="Browallia New" w:hAnsi="Browallia New" w:cs="Browallia New"/>
          <w:spacing w:val="-4"/>
          <w:sz w:val="28"/>
          <w:szCs w:val="28"/>
          <w:lang w:val="en-GB"/>
        </w:rPr>
        <w:t>6.07</w:t>
      </w:r>
      <w:r w:rsidR="002861FF" w:rsidRPr="004E315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06884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ล้านเหรียญสหรัฐ เพื่อค้ำประกันวงเงินสินเชื่อของการร่วมค้า</w:t>
      </w:r>
      <w:r w:rsidR="00411ABF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วงเงินดังกล่าว</w:t>
      </w:r>
      <w:r w:rsidR="001A0039" w:rsidRPr="004E3151">
        <w:rPr>
          <w:rFonts w:ascii="Browallia New" w:hAnsi="Browallia New" w:cs="Browallia New"/>
          <w:spacing w:val="-4"/>
          <w:sz w:val="28"/>
          <w:szCs w:val="28"/>
        </w:rPr>
        <w:t xml:space="preserve">                   </w:t>
      </w:r>
      <w:r w:rsidR="00411ABF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ค้ำประกันโดย</w:t>
      </w:r>
      <w:r w:rsidR="00F2418A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หุ้น</w:t>
      </w:r>
      <w:r w:rsidR="00A45C66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สามัญ</w:t>
      </w:r>
      <w:r w:rsidR="00F2418A" w:rsidRPr="004E3151">
        <w:rPr>
          <w:rFonts w:ascii="Browallia New" w:hAnsi="Browallia New" w:cs="Browallia New" w:hint="cs"/>
          <w:spacing w:val="-4"/>
          <w:sz w:val="28"/>
          <w:szCs w:val="28"/>
          <w:cs/>
        </w:rPr>
        <w:t>ของบริษัท</w:t>
      </w:r>
    </w:p>
    <w:p w14:paraId="36008043" w14:textId="52A2E6E6" w:rsidR="0004055B" w:rsidRDefault="0004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</w:p>
    <w:p w14:paraId="68D20575" w14:textId="7A23444F" w:rsidR="00D77E40" w:rsidRDefault="00D77E40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บริษัทและบริษัทย่อย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>มีภาระผูกพันในการจ่ายชำระค่า</w:t>
      </w:r>
      <w:r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สินทรัพย์ดังนี้</w:t>
      </w:r>
    </w:p>
    <w:p w14:paraId="5C283E81" w14:textId="77777777" w:rsidR="008E28F0" w:rsidRPr="008F2A3E" w:rsidRDefault="008E28F0" w:rsidP="008E2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5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1172"/>
        <w:gridCol w:w="180"/>
        <w:gridCol w:w="1893"/>
        <w:gridCol w:w="180"/>
        <w:gridCol w:w="2138"/>
      </w:tblGrid>
      <w:tr w:rsidR="00D77E40" w:rsidRPr="0004055B" w14:paraId="4534312B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EF2D560" w14:textId="77777777" w:rsidR="00D77E40" w:rsidRPr="0004055B" w:rsidRDefault="00D77E40" w:rsidP="0045302F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076AE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สกุลเงิน</w:t>
            </w:r>
            <w:r w:rsidR="003562D3" w:rsidRPr="0004055B">
              <w:rPr>
                <w:rFonts w:ascii="Browallia New" w:hAnsi="Browallia New" w:cs="Browallia New"/>
                <w:sz w:val="27"/>
                <w:szCs w:val="27"/>
              </w:rPr>
              <w:t xml:space="preserve"> (</w:t>
            </w:r>
            <w:r w:rsidR="003562D3" w:rsidRPr="0004055B">
              <w:rPr>
                <w:rFonts w:ascii="Browallia New" w:hAnsi="Browallia New" w:cs="Browallia New" w:hint="cs"/>
                <w:sz w:val="27"/>
                <w:szCs w:val="27"/>
                <w:cs/>
              </w:rPr>
              <w:t>ล้าน)</w:t>
            </w:r>
          </w:p>
        </w:tc>
        <w:tc>
          <w:tcPr>
            <w:tcW w:w="180" w:type="dxa"/>
          </w:tcPr>
          <w:p w14:paraId="6805AA87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BFB86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9D0E89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4362DA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D77E40" w:rsidRPr="0004055B" w14:paraId="0DBCCEE8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4F0EA4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F1A97B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06FFAFED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0CBB37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576F595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B855B4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D6114" w:rsidRPr="0004055B" w14:paraId="236A6407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5A5F25" w14:textId="77777777" w:rsidR="004D6114" w:rsidRPr="0004055B" w:rsidRDefault="004D6114" w:rsidP="004D6114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  <w:t>การก่อสร้างโรงงาน</w:t>
            </w:r>
          </w:p>
        </w:tc>
        <w:tc>
          <w:tcPr>
            <w:tcW w:w="1172" w:type="dxa"/>
            <w:hideMark/>
          </w:tcPr>
          <w:p w14:paraId="6900BF25" w14:textId="77777777" w:rsidR="004D6114" w:rsidRPr="0004055B" w:rsidRDefault="004D6114" w:rsidP="004D6114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  <w:tc>
          <w:tcPr>
            <w:tcW w:w="180" w:type="dxa"/>
          </w:tcPr>
          <w:p w14:paraId="5CB1CAD4" w14:textId="77777777" w:rsidR="004D6114" w:rsidRPr="0004055B" w:rsidRDefault="004D6114" w:rsidP="004D6114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BBEFF6F" w14:textId="1A1E17FB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74.62</w:t>
            </w:r>
          </w:p>
        </w:tc>
        <w:tc>
          <w:tcPr>
            <w:tcW w:w="180" w:type="dxa"/>
          </w:tcPr>
          <w:p w14:paraId="595A05B0" w14:textId="77777777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6D990BE6" w14:textId="10367B98" w:rsidR="004D6114" w:rsidRPr="0004055B" w:rsidRDefault="00577226" w:rsidP="00577226">
            <w:pPr>
              <w:tabs>
                <w:tab w:val="clear" w:pos="1871"/>
                <w:tab w:val="left" w:pos="1247"/>
                <w:tab w:val="left" w:pos="1427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="004D6114"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4D6114" w:rsidRPr="0004055B" w14:paraId="4063FAE7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38C228E" w14:textId="77777777" w:rsidR="004D6114" w:rsidRPr="0004055B" w:rsidRDefault="004D6114" w:rsidP="004D6114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  <w:t>ค่าที่ปรึกษาการก่อสร้างโรงงาน</w:t>
            </w:r>
          </w:p>
        </w:tc>
        <w:tc>
          <w:tcPr>
            <w:tcW w:w="1172" w:type="dxa"/>
            <w:hideMark/>
          </w:tcPr>
          <w:p w14:paraId="72167C65" w14:textId="77777777" w:rsidR="004D6114" w:rsidRPr="0004055B" w:rsidRDefault="004D6114" w:rsidP="004D6114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เยน</w:t>
            </w:r>
          </w:p>
        </w:tc>
        <w:tc>
          <w:tcPr>
            <w:tcW w:w="180" w:type="dxa"/>
          </w:tcPr>
          <w:p w14:paraId="63AF3496" w14:textId="77777777" w:rsidR="004D6114" w:rsidRPr="0004055B" w:rsidRDefault="004D6114" w:rsidP="004D6114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814F1C" w14:textId="3D36BB1A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16.07</w:t>
            </w:r>
          </w:p>
        </w:tc>
        <w:tc>
          <w:tcPr>
            <w:tcW w:w="180" w:type="dxa"/>
          </w:tcPr>
          <w:p w14:paraId="22C4BF3D" w14:textId="77777777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138" w:type="dxa"/>
          </w:tcPr>
          <w:p w14:paraId="70E9475F" w14:textId="07E3FF85" w:rsidR="004D6114" w:rsidRPr="0004055B" w:rsidRDefault="00577226" w:rsidP="00577226">
            <w:pPr>
              <w:tabs>
                <w:tab w:val="clear" w:pos="1644"/>
                <w:tab w:val="left" w:pos="257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="004D6114"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4D6114" w:rsidRPr="0004055B" w14:paraId="0790A671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69D3F44" w14:textId="77777777" w:rsidR="004D6114" w:rsidRPr="0004055B" w:rsidRDefault="004D6114" w:rsidP="004D6114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  <w:t>ซื้ออุปกรณ์และเครื่องจักร</w:t>
            </w:r>
          </w:p>
        </w:tc>
        <w:tc>
          <w:tcPr>
            <w:tcW w:w="1172" w:type="dxa"/>
            <w:hideMark/>
          </w:tcPr>
          <w:p w14:paraId="6990FB40" w14:textId="77777777" w:rsidR="004D6114" w:rsidRPr="0004055B" w:rsidRDefault="004D6114" w:rsidP="004D6114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  <w:tc>
          <w:tcPr>
            <w:tcW w:w="180" w:type="dxa"/>
          </w:tcPr>
          <w:p w14:paraId="7A03C780" w14:textId="77777777" w:rsidR="004D6114" w:rsidRPr="0004055B" w:rsidRDefault="004D6114" w:rsidP="004D6114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096000" w14:textId="09A06DF1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34.61</w:t>
            </w:r>
          </w:p>
        </w:tc>
        <w:tc>
          <w:tcPr>
            <w:tcW w:w="180" w:type="dxa"/>
          </w:tcPr>
          <w:p w14:paraId="48B4CC6C" w14:textId="77777777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5B131EC7" w14:textId="28632409" w:rsidR="004D6114" w:rsidRPr="0004055B" w:rsidRDefault="00D271D3" w:rsidP="00D271D3">
            <w:pPr>
              <w:ind w:left="-157" w:right="75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="004D6114" w:rsidRPr="0004055B">
              <w:rPr>
                <w:rFonts w:ascii="Browallia New" w:hAnsi="Browallia New" w:cs="Browallia New"/>
                <w:sz w:val="27"/>
                <w:szCs w:val="27"/>
              </w:rPr>
              <w:t>2.88</w:t>
            </w:r>
          </w:p>
        </w:tc>
      </w:tr>
      <w:tr w:rsidR="00577226" w:rsidRPr="0004055B" w14:paraId="000F8775" w14:textId="77777777" w:rsidTr="00D271D3">
        <w:trPr>
          <w:cantSplit/>
          <w:trHeight w:val="344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4DF0FA" w14:textId="77777777" w:rsidR="00577226" w:rsidRPr="0004055B" w:rsidRDefault="00577226" w:rsidP="00577226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172" w:type="dxa"/>
          </w:tcPr>
          <w:p w14:paraId="70227BF0" w14:textId="77777777" w:rsidR="00577226" w:rsidRPr="0004055B" w:rsidRDefault="00577226" w:rsidP="005772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 w:hint="cs"/>
                <w:sz w:val="27"/>
                <w:szCs w:val="27"/>
                <w:cs/>
              </w:rPr>
              <w:t>ดอลลาร์</w:t>
            </w:r>
          </w:p>
        </w:tc>
        <w:tc>
          <w:tcPr>
            <w:tcW w:w="180" w:type="dxa"/>
          </w:tcPr>
          <w:p w14:paraId="75F98D36" w14:textId="77777777" w:rsidR="00577226" w:rsidRPr="0004055B" w:rsidRDefault="00577226" w:rsidP="00577226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1AB4788" w14:textId="641181AE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1.25</w:t>
            </w:r>
          </w:p>
        </w:tc>
        <w:tc>
          <w:tcPr>
            <w:tcW w:w="180" w:type="dxa"/>
          </w:tcPr>
          <w:p w14:paraId="22E3EA13" w14:textId="77777777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1C97A131" w14:textId="4EEEE85D" w:rsidR="00577226" w:rsidRPr="0004055B" w:rsidRDefault="00577226" w:rsidP="00577226">
            <w:pPr>
              <w:tabs>
                <w:tab w:val="clear" w:pos="1644"/>
                <w:tab w:val="clear" w:pos="1871"/>
                <w:tab w:val="left" w:pos="1787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577226" w:rsidRPr="0004055B" w14:paraId="32B581D8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ECC3EE3" w14:textId="77777777" w:rsidR="00577226" w:rsidRPr="0004055B" w:rsidRDefault="00577226" w:rsidP="00577226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172" w:type="dxa"/>
          </w:tcPr>
          <w:p w14:paraId="2C956AD3" w14:textId="77777777" w:rsidR="00577226" w:rsidRPr="0004055B" w:rsidRDefault="00577226" w:rsidP="005772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 w:hint="cs"/>
                <w:sz w:val="27"/>
                <w:szCs w:val="27"/>
                <w:cs/>
              </w:rPr>
              <w:t>ยูโร</w:t>
            </w:r>
          </w:p>
        </w:tc>
        <w:tc>
          <w:tcPr>
            <w:tcW w:w="180" w:type="dxa"/>
          </w:tcPr>
          <w:p w14:paraId="7B2FF88A" w14:textId="77777777" w:rsidR="00577226" w:rsidRPr="0004055B" w:rsidRDefault="00577226" w:rsidP="00577226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5EC8CE" w14:textId="39958698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0.11</w:t>
            </w:r>
          </w:p>
        </w:tc>
        <w:tc>
          <w:tcPr>
            <w:tcW w:w="180" w:type="dxa"/>
          </w:tcPr>
          <w:p w14:paraId="214A7EA6" w14:textId="77777777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41E96ADD" w14:textId="784FEEB5" w:rsidR="00577226" w:rsidRPr="0004055B" w:rsidRDefault="00577226" w:rsidP="00577226">
            <w:pPr>
              <w:tabs>
                <w:tab w:val="clear" w:pos="1644"/>
                <w:tab w:val="clear" w:pos="1871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577226" w:rsidRPr="0004055B" w14:paraId="66D1A51C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84301F9" w14:textId="77777777" w:rsidR="00577226" w:rsidRPr="0004055B" w:rsidRDefault="00577226" w:rsidP="00577226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  <w:t>โปรแกรมคอมพิวเตอร์</w:t>
            </w:r>
          </w:p>
        </w:tc>
        <w:tc>
          <w:tcPr>
            <w:tcW w:w="1172" w:type="dxa"/>
            <w:hideMark/>
          </w:tcPr>
          <w:p w14:paraId="3DAFAABD" w14:textId="77777777" w:rsidR="00577226" w:rsidRPr="0004055B" w:rsidRDefault="00577226" w:rsidP="005772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  <w:tc>
          <w:tcPr>
            <w:tcW w:w="180" w:type="dxa"/>
          </w:tcPr>
          <w:p w14:paraId="1735E31D" w14:textId="77777777" w:rsidR="00577226" w:rsidRPr="0004055B" w:rsidRDefault="00577226" w:rsidP="00577226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95689D5" w14:textId="24F5B863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0.37</w:t>
            </w:r>
          </w:p>
        </w:tc>
        <w:tc>
          <w:tcPr>
            <w:tcW w:w="180" w:type="dxa"/>
          </w:tcPr>
          <w:p w14:paraId="57F26FFE" w14:textId="77777777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0ABF4549" w14:textId="44F70726" w:rsidR="00577226" w:rsidRPr="0004055B" w:rsidRDefault="00577226" w:rsidP="00577226">
            <w:pPr>
              <w:ind w:left="-157" w:right="75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0.37</w:t>
            </w:r>
          </w:p>
        </w:tc>
      </w:tr>
    </w:tbl>
    <w:p w14:paraId="07C368CF" w14:textId="5F687C30" w:rsidR="000B0875" w:rsidRPr="00003449" w:rsidRDefault="000B0875" w:rsidP="000B087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034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การจัดประเภทรายการบัญชีใหม่</w:t>
      </w:r>
      <w:r w:rsidRPr="0000344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46712C42" w14:textId="77777777" w:rsidR="001A0039" w:rsidRPr="00003449" w:rsidRDefault="001A0039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E988DDC" w14:textId="06932AD9" w:rsidR="000B0875" w:rsidRPr="00003449" w:rsidRDefault="000B0875" w:rsidP="002B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03449">
        <w:rPr>
          <w:rFonts w:ascii="Browallia New" w:hAnsi="Browallia New" w:cs="Browallia New"/>
          <w:sz w:val="28"/>
          <w:szCs w:val="28"/>
          <w:cs/>
        </w:rPr>
        <w:t>บริษัทจัดประเภทงบกำไรขาดทุนสำหรับ</w:t>
      </w:r>
      <w:r w:rsidR="0059497F" w:rsidRPr="00003449">
        <w:rPr>
          <w:rFonts w:ascii="Browallia New" w:hAnsi="Browallia New" w:cs="Browallia New" w:hint="cs"/>
          <w:sz w:val="28"/>
          <w:szCs w:val="28"/>
          <w:cs/>
        </w:rPr>
        <w:t>งวด</w:t>
      </w:r>
      <w:r w:rsidR="00EF6F40" w:rsidRPr="00003449">
        <w:rPr>
          <w:rFonts w:ascii="Browallia New" w:hAnsi="Browallia New" w:cs="Browallia New" w:hint="cs"/>
          <w:sz w:val="28"/>
          <w:szCs w:val="28"/>
          <w:cs/>
        </w:rPr>
        <w:t>สามเดือนและ</w:t>
      </w:r>
      <w:r w:rsidR="002B0ABD" w:rsidRPr="00003449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003449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003449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003449">
        <w:rPr>
          <w:rFonts w:ascii="Browallia New" w:hAnsi="Browallia New" w:cs="Browallia New"/>
          <w:sz w:val="28"/>
          <w:szCs w:val="28"/>
        </w:rPr>
        <w:t xml:space="preserve"> </w:t>
      </w:r>
      <w:r w:rsidR="002B0ABD" w:rsidRPr="00003449">
        <w:rPr>
          <w:rFonts w:ascii="Browallia New" w:hAnsi="Browallia New" w:cs="Browallia New"/>
          <w:sz w:val="28"/>
          <w:szCs w:val="28"/>
        </w:rPr>
        <w:t xml:space="preserve">30 </w:t>
      </w:r>
      <w:r w:rsidR="002B0ABD" w:rsidRPr="00003449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0034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497F" w:rsidRPr="00003449">
        <w:rPr>
          <w:rFonts w:ascii="Browallia New" w:hAnsi="Browallia New" w:cs="Browallia New"/>
          <w:sz w:val="28"/>
          <w:szCs w:val="28"/>
        </w:rPr>
        <w:t>2560</w:t>
      </w:r>
      <w:r w:rsidRPr="00003449">
        <w:rPr>
          <w:rFonts w:ascii="Browallia New" w:hAnsi="Browallia New" w:cs="Browallia New"/>
          <w:sz w:val="28"/>
          <w:szCs w:val="28"/>
          <w:cs/>
        </w:rPr>
        <w:t xml:space="preserve"> ใหม่</w:t>
      </w:r>
      <w:r w:rsidRPr="00003449">
        <w:rPr>
          <w:rFonts w:ascii="Browallia New" w:hAnsi="Browallia New" w:cs="Browallia New"/>
          <w:sz w:val="28"/>
          <w:szCs w:val="28"/>
        </w:rPr>
        <w:t xml:space="preserve"> </w:t>
      </w:r>
      <w:r w:rsidRPr="00003449">
        <w:rPr>
          <w:rFonts w:ascii="Browallia New" w:hAnsi="Browallia New" w:cs="Browallia New"/>
          <w:sz w:val="28"/>
          <w:szCs w:val="28"/>
          <w:cs/>
        </w:rPr>
        <w:t>เพื่อให้สอดคล้อ</w:t>
      </w:r>
      <w:r w:rsidR="009E5B4F" w:rsidRPr="00003449">
        <w:rPr>
          <w:rFonts w:ascii="Browallia New" w:hAnsi="Browallia New" w:cs="Browallia New"/>
          <w:sz w:val="28"/>
          <w:szCs w:val="28"/>
          <w:cs/>
        </w:rPr>
        <w:t>งกับรายการในงบกำไรขาดทุนสำหรับ</w:t>
      </w:r>
      <w:r w:rsidR="009E5B4F" w:rsidRPr="00003449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003449">
        <w:rPr>
          <w:rFonts w:ascii="Browallia New" w:hAnsi="Browallia New" w:cs="Browallia New"/>
          <w:sz w:val="28"/>
          <w:szCs w:val="28"/>
          <w:cs/>
        </w:rPr>
        <w:t>ปัจจุบัน โดยมีผลกระทบต่องบการเงินดังนี้</w:t>
      </w:r>
      <w:r w:rsidRPr="00003449">
        <w:rPr>
          <w:rFonts w:ascii="Browallia New" w:hAnsi="Browallia New" w:cs="Browallia New"/>
          <w:sz w:val="28"/>
          <w:szCs w:val="28"/>
        </w:rPr>
        <w:t> </w:t>
      </w:r>
    </w:p>
    <w:p w14:paraId="4BE9B9AD" w14:textId="77777777" w:rsidR="001A0039" w:rsidRPr="00003449" w:rsidRDefault="001A0039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1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40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1350"/>
        <w:gridCol w:w="270"/>
        <w:gridCol w:w="1260"/>
        <w:gridCol w:w="270"/>
        <w:gridCol w:w="1350"/>
        <w:gridCol w:w="277"/>
        <w:gridCol w:w="1343"/>
      </w:tblGrid>
      <w:tr w:rsidR="00230D62" w:rsidRPr="00003449" w14:paraId="12C2CA7C" w14:textId="77777777" w:rsidTr="004955EE">
        <w:tc>
          <w:tcPr>
            <w:tcW w:w="2820" w:type="dxa"/>
          </w:tcPr>
          <w:p w14:paraId="6D8727C1" w14:textId="77777777" w:rsidR="00230D62" w:rsidRPr="00003449" w:rsidRDefault="000B0875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  <w:tc>
          <w:tcPr>
            <w:tcW w:w="6120" w:type="dxa"/>
            <w:gridSpan w:val="7"/>
          </w:tcPr>
          <w:p w14:paraId="750D1A9C" w14:textId="77777777" w:rsidR="00230D62" w:rsidRPr="00003449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หน่วย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230D62" w:rsidRPr="00003449" w14:paraId="5CB9403A" w14:textId="77777777" w:rsidTr="00230D62">
        <w:tc>
          <w:tcPr>
            <w:tcW w:w="2820" w:type="dxa"/>
          </w:tcPr>
          <w:p w14:paraId="55DEBB9B" w14:textId="77777777" w:rsidR="00230D62" w:rsidRPr="00003449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CD00ADD" w14:textId="77777777" w:rsidR="00230D62" w:rsidRPr="00003449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3DAD28" w14:textId="77777777" w:rsidR="00230D62" w:rsidRPr="00003449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D28AE73" w14:textId="77777777" w:rsidR="00230D62" w:rsidRPr="00003449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F6F40" w:rsidRPr="00003449" w14:paraId="0002508B" w14:textId="77777777" w:rsidTr="00230D62">
        <w:tc>
          <w:tcPr>
            <w:tcW w:w="2820" w:type="dxa"/>
          </w:tcPr>
          <w:p w14:paraId="29533F1D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9A90171" w14:textId="54C8A94F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มิถุนายน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14:paraId="63A937F2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DD42E54" w14:textId="449E107B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มิถุนายน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EF6F40" w:rsidRPr="00003449" w14:paraId="5346A890" w14:textId="77777777" w:rsidTr="00230D62">
        <w:tc>
          <w:tcPr>
            <w:tcW w:w="2820" w:type="dxa"/>
          </w:tcPr>
          <w:p w14:paraId="49E1D1BA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37B28B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986DE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47BC9B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270" w:type="dxa"/>
          </w:tcPr>
          <w:p w14:paraId="4F1B4480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1FB332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7" w:type="dxa"/>
          </w:tcPr>
          <w:p w14:paraId="2F2A770E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B263186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</w:tr>
      <w:tr w:rsidR="00EF6F40" w:rsidRPr="00003449" w14:paraId="7EA30B3E" w14:textId="77777777" w:rsidTr="00230D62">
        <w:tc>
          <w:tcPr>
            <w:tcW w:w="2820" w:type="dxa"/>
          </w:tcPr>
          <w:p w14:paraId="58BD6FB5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7352F5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289E6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B11100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E5FBAD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4EB0B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66EA04F9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ACDA796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9DC" w:rsidRPr="00D271D3" w14:paraId="414A25B1" w14:textId="77777777" w:rsidTr="00477B5A">
        <w:tc>
          <w:tcPr>
            <w:tcW w:w="2820" w:type="dxa"/>
          </w:tcPr>
          <w:p w14:paraId="4FF33CFD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</w:tcPr>
          <w:p w14:paraId="41778C4D" w14:textId="01E5FE58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307,246</w:t>
            </w:r>
          </w:p>
        </w:tc>
        <w:tc>
          <w:tcPr>
            <w:tcW w:w="270" w:type="dxa"/>
          </w:tcPr>
          <w:p w14:paraId="224E505F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6E23A8" w14:textId="1C6DC575" w:rsidR="00DA29DC" w:rsidRPr="00D271D3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339,705</w:t>
            </w:r>
          </w:p>
        </w:tc>
        <w:tc>
          <w:tcPr>
            <w:tcW w:w="270" w:type="dxa"/>
          </w:tcPr>
          <w:p w14:paraId="695AA105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4E03779" w14:textId="480824D8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311,211</w:t>
            </w:r>
          </w:p>
        </w:tc>
        <w:tc>
          <w:tcPr>
            <w:tcW w:w="277" w:type="dxa"/>
            <w:shd w:val="clear" w:color="auto" w:fill="auto"/>
          </w:tcPr>
          <w:p w14:paraId="38BD040F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46518AE4" w14:textId="3135FA26" w:rsidR="00DA29DC" w:rsidRPr="00D271D3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343,670</w:t>
            </w:r>
          </w:p>
        </w:tc>
      </w:tr>
      <w:tr w:rsidR="00DA29DC" w:rsidRPr="00D271D3" w14:paraId="5F72845E" w14:textId="77777777" w:rsidTr="00477B5A">
        <w:tc>
          <w:tcPr>
            <w:tcW w:w="2820" w:type="dxa"/>
          </w:tcPr>
          <w:p w14:paraId="0A4937A2" w14:textId="15FFBC40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12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35E7EC7D" w14:textId="781BB0B0" w:rsidR="00DA29DC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A29DC">
              <w:rPr>
                <w:rFonts w:ascii="Browallia New" w:hAnsi="Browallia New" w:cs="Browallia New"/>
                <w:sz w:val="24"/>
                <w:szCs w:val="24"/>
              </w:rPr>
              <w:t>10,512</w:t>
            </w:r>
          </w:p>
        </w:tc>
        <w:tc>
          <w:tcPr>
            <w:tcW w:w="270" w:type="dxa"/>
          </w:tcPr>
          <w:p w14:paraId="1D683873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4A60BB" w14:textId="1332F242" w:rsidR="00DA29DC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12,707</w:t>
            </w:r>
          </w:p>
        </w:tc>
        <w:tc>
          <w:tcPr>
            <w:tcW w:w="270" w:type="dxa"/>
          </w:tcPr>
          <w:p w14:paraId="3A6DAE51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CC51EBD" w14:textId="5F530691" w:rsidR="00DA29DC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A29DC">
              <w:rPr>
                <w:rFonts w:ascii="Browallia New" w:hAnsi="Browallia New" w:cs="Browallia New"/>
                <w:sz w:val="24"/>
                <w:szCs w:val="24"/>
              </w:rPr>
              <w:t>10,512</w:t>
            </w:r>
          </w:p>
        </w:tc>
        <w:tc>
          <w:tcPr>
            <w:tcW w:w="277" w:type="dxa"/>
            <w:shd w:val="clear" w:color="auto" w:fill="auto"/>
          </w:tcPr>
          <w:p w14:paraId="5138ECCF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0FE1AB3A" w14:textId="310A1806" w:rsidR="00DA29DC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12,707</w:t>
            </w:r>
          </w:p>
        </w:tc>
      </w:tr>
      <w:tr w:rsidR="00DA29DC" w:rsidRPr="00D271D3" w14:paraId="7112BC66" w14:textId="77777777" w:rsidTr="00477B5A">
        <w:tc>
          <w:tcPr>
            <w:tcW w:w="2820" w:type="dxa"/>
          </w:tcPr>
          <w:p w14:paraId="36C2CA20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69D10F08" w14:textId="7A1858D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56,180</w:t>
            </w:r>
          </w:p>
        </w:tc>
        <w:tc>
          <w:tcPr>
            <w:tcW w:w="270" w:type="dxa"/>
          </w:tcPr>
          <w:p w14:paraId="143A84D8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070B44" w14:textId="6135B25D" w:rsidR="00DA29DC" w:rsidRPr="00D271D3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21,526</w:t>
            </w:r>
          </w:p>
        </w:tc>
        <w:tc>
          <w:tcPr>
            <w:tcW w:w="270" w:type="dxa"/>
          </w:tcPr>
          <w:p w14:paraId="3D47FD67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DD1401F" w14:textId="7739CD18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51,461</w:t>
            </w:r>
          </w:p>
        </w:tc>
        <w:tc>
          <w:tcPr>
            <w:tcW w:w="277" w:type="dxa"/>
            <w:shd w:val="clear" w:color="auto" w:fill="auto"/>
          </w:tcPr>
          <w:p w14:paraId="2F95A7B9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1B504278" w14:textId="195D5AEE" w:rsidR="00DA29DC" w:rsidRPr="00D271D3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16,807</w:t>
            </w:r>
          </w:p>
        </w:tc>
      </w:tr>
    </w:tbl>
    <w:p w14:paraId="76D287D8" w14:textId="4C8090AA" w:rsidR="00011983" w:rsidRPr="00D271D3" w:rsidRDefault="00011983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Style w:val="TableGrid"/>
        <w:tblW w:w="8940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1350"/>
        <w:gridCol w:w="270"/>
        <w:gridCol w:w="1260"/>
        <w:gridCol w:w="270"/>
        <w:gridCol w:w="1350"/>
        <w:gridCol w:w="277"/>
        <w:gridCol w:w="1343"/>
      </w:tblGrid>
      <w:tr w:rsidR="00EF6F40" w:rsidRPr="00D271D3" w14:paraId="22FDD64A" w14:textId="77777777" w:rsidTr="000E61BD">
        <w:tc>
          <w:tcPr>
            <w:tcW w:w="2820" w:type="dxa"/>
          </w:tcPr>
          <w:p w14:paraId="14918B86" w14:textId="77777777" w:rsidR="00EF6F40" w:rsidRPr="00D271D3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  <w:tc>
          <w:tcPr>
            <w:tcW w:w="6120" w:type="dxa"/>
            <w:gridSpan w:val="7"/>
          </w:tcPr>
          <w:p w14:paraId="2EA24A01" w14:textId="77777777" w:rsidR="00EF6F40" w:rsidRPr="00D271D3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271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หน่วย </w:t>
            </w:r>
            <w:r w:rsidRPr="00D271D3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D271D3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EF6F40" w:rsidRPr="00D271D3" w14:paraId="0CE5D4CE" w14:textId="77777777" w:rsidTr="000E61BD">
        <w:tc>
          <w:tcPr>
            <w:tcW w:w="2820" w:type="dxa"/>
          </w:tcPr>
          <w:p w14:paraId="7F12AB1F" w14:textId="77777777" w:rsidR="00EF6F40" w:rsidRPr="00D271D3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A3BC717" w14:textId="77777777" w:rsidR="00EF6F40" w:rsidRPr="00D271D3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517687" w14:textId="77777777" w:rsidR="00EF6F40" w:rsidRPr="00D271D3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A3CE338" w14:textId="77777777" w:rsidR="00EF6F40" w:rsidRPr="00D271D3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F6F40" w:rsidRPr="00D271D3" w14:paraId="514F485A" w14:textId="77777777" w:rsidTr="000E61BD">
        <w:tc>
          <w:tcPr>
            <w:tcW w:w="2820" w:type="dxa"/>
          </w:tcPr>
          <w:p w14:paraId="5EAF3254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22AA9DE" w14:textId="41B58AF2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71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D271D3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D271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มิถุนายน </w:t>
            </w:r>
            <w:r w:rsidRPr="00D271D3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14:paraId="39C36BF6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9118CB2" w14:textId="385230A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71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D271D3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D271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มิถุนายน </w:t>
            </w:r>
            <w:r w:rsidRPr="00D271D3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EF6F40" w:rsidRPr="00D271D3" w14:paraId="6164991A" w14:textId="77777777" w:rsidTr="000E61BD">
        <w:tc>
          <w:tcPr>
            <w:tcW w:w="2820" w:type="dxa"/>
          </w:tcPr>
          <w:p w14:paraId="6821A73E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19EF81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061CF9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927911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270" w:type="dxa"/>
          </w:tcPr>
          <w:p w14:paraId="733B3759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C737AF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7" w:type="dxa"/>
          </w:tcPr>
          <w:p w14:paraId="12B01336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7DDC1E8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</w:tr>
      <w:tr w:rsidR="00EF6F40" w:rsidRPr="00D271D3" w14:paraId="37453B22" w14:textId="77777777" w:rsidTr="000E61BD">
        <w:tc>
          <w:tcPr>
            <w:tcW w:w="2820" w:type="dxa"/>
          </w:tcPr>
          <w:p w14:paraId="6B5260A5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5290DA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8BDF3A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FF7A5A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05B713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4D085B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5C46443A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EB4559E" w14:textId="77777777" w:rsidR="00EF6F40" w:rsidRPr="00D271D3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9DC" w:rsidRPr="00D271D3" w14:paraId="49C7AC9F" w14:textId="77777777" w:rsidTr="00477B5A">
        <w:tc>
          <w:tcPr>
            <w:tcW w:w="2820" w:type="dxa"/>
          </w:tcPr>
          <w:p w14:paraId="75FA4BAF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</w:tcPr>
          <w:p w14:paraId="1E366B97" w14:textId="690E1A81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727,503</w:t>
            </w:r>
          </w:p>
        </w:tc>
        <w:tc>
          <w:tcPr>
            <w:tcW w:w="270" w:type="dxa"/>
          </w:tcPr>
          <w:p w14:paraId="28CA52CE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D75F3B" w14:textId="31D5456B" w:rsidR="00DA29DC" w:rsidRPr="00D271D3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788,817</w:t>
            </w:r>
          </w:p>
        </w:tc>
        <w:tc>
          <w:tcPr>
            <w:tcW w:w="270" w:type="dxa"/>
          </w:tcPr>
          <w:p w14:paraId="056D55B2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E7D397F" w14:textId="5A4F2CB0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731,469</w:t>
            </w:r>
          </w:p>
        </w:tc>
        <w:tc>
          <w:tcPr>
            <w:tcW w:w="277" w:type="dxa"/>
            <w:shd w:val="clear" w:color="auto" w:fill="auto"/>
          </w:tcPr>
          <w:p w14:paraId="3513A0F1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4D12154B" w14:textId="611DBA82" w:rsidR="00DA29DC" w:rsidRPr="00D271D3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792,783</w:t>
            </w:r>
          </w:p>
        </w:tc>
      </w:tr>
      <w:tr w:rsidR="00DA29DC" w:rsidRPr="008F2A3E" w14:paraId="382ADA42" w14:textId="77777777" w:rsidTr="00477B5A">
        <w:tc>
          <w:tcPr>
            <w:tcW w:w="2820" w:type="dxa"/>
          </w:tcPr>
          <w:p w14:paraId="4CAA7BFF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271D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63B6DC" w14:textId="48F8F34D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114,783</w:t>
            </w:r>
          </w:p>
        </w:tc>
        <w:tc>
          <w:tcPr>
            <w:tcW w:w="270" w:type="dxa"/>
          </w:tcPr>
          <w:p w14:paraId="636AEBDD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E7643D" w14:textId="7BDC1A09" w:rsidR="00DA29DC" w:rsidRPr="00D271D3" w:rsidRDefault="006E205D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53,469</w:t>
            </w:r>
          </w:p>
        </w:tc>
        <w:tc>
          <w:tcPr>
            <w:tcW w:w="270" w:type="dxa"/>
          </w:tcPr>
          <w:p w14:paraId="22FD41AB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8CCF7DD" w14:textId="175679CF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109,367</w:t>
            </w:r>
          </w:p>
        </w:tc>
        <w:tc>
          <w:tcPr>
            <w:tcW w:w="277" w:type="dxa"/>
            <w:shd w:val="clear" w:color="auto" w:fill="auto"/>
          </w:tcPr>
          <w:p w14:paraId="1A4DC2B6" w14:textId="77777777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34338966" w14:textId="2D08EE33" w:rsidR="00DA29DC" w:rsidRPr="00D271D3" w:rsidRDefault="00DA29DC" w:rsidP="00DA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A29DC">
              <w:rPr>
                <w:rFonts w:ascii="Browallia New" w:hAnsi="Browallia New" w:cs="Browallia New"/>
                <w:sz w:val="24"/>
                <w:szCs w:val="24"/>
              </w:rPr>
              <w:t>48,</w:t>
            </w:r>
            <w:r w:rsidR="006E205D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</w:tr>
    </w:tbl>
    <w:p w14:paraId="7B3AA9D0" w14:textId="7A148BEA" w:rsidR="00EF6F40" w:rsidRDefault="00EF6F40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45F6D58" w14:textId="3DDCE83F" w:rsidR="0057620A" w:rsidRPr="00F0250D" w:rsidRDefault="00DE0853" w:rsidP="0057620A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0250D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5EC6919A" w14:textId="77777777" w:rsidR="00993E94" w:rsidRPr="00993E94" w:rsidRDefault="00993E94" w:rsidP="00993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  <w:lang w:val="en-GB"/>
        </w:rPr>
      </w:pPr>
    </w:p>
    <w:p w14:paraId="2B3B6D7D" w14:textId="456B317D" w:rsidR="003755BD" w:rsidRDefault="003755BD" w:rsidP="003755BD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 xml:space="preserve">26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กรกฎาคม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บริษัทได้รับใบสำคัญแสดงสิทธิที่จะซื้อหุ้นสามัญของบริษัทครั้งที่ </w:t>
      </w:r>
      <w:r w:rsidRPr="00993E94">
        <w:rPr>
          <w:rFonts w:ascii="Browallia New" w:hAnsi="Browallia New" w:cs="Browallia New"/>
          <w:sz w:val="28"/>
          <w:szCs w:val="28"/>
        </w:rPr>
        <w:t xml:space="preserve">5 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หรือ </w:t>
      </w:r>
      <w:r w:rsidRPr="00993E94">
        <w:rPr>
          <w:rFonts w:ascii="Browallia New" w:hAnsi="Browallia New" w:cs="Browallia New"/>
          <w:sz w:val="28"/>
          <w:szCs w:val="28"/>
        </w:rPr>
        <w:t xml:space="preserve">MILL-W5 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โดยไม่คิดมูลค่าในอัตรา </w:t>
      </w:r>
      <w:r w:rsidRPr="00993E94">
        <w:rPr>
          <w:rFonts w:ascii="Browallia New" w:hAnsi="Browallia New" w:cs="Browallia New"/>
          <w:sz w:val="28"/>
          <w:szCs w:val="28"/>
        </w:rPr>
        <w:t xml:space="preserve">5 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หุ้นเดิมต่อใบสำคัญแสดงสิทธิ </w:t>
      </w:r>
      <w:r w:rsidRPr="00993E94">
        <w:rPr>
          <w:rFonts w:ascii="Browallia New" w:hAnsi="Browallia New" w:cs="Browallia New"/>
          <w:sz w:val="28"/>
          <w:szCs w:val="28"/>
        </w:rPr>
        <w:t xml:space="preserve">1 </w:t>
      </w:r>
      <w:r w:rsidRPr="00993E94">
        <w:rPr>
          <w:rFonts w:ascii="Browallia New" w:hAnsi="Browallia New" w:cs="Browallia New"/>
          <w:sz w:val="28"/>
          <w:szCs w:val="28"/>
          <w:cs/>
        </w:rPr>
        <w:t xml:space="preserve">หน่วย ราคาใช้สิทธิหุ้นละ </w:t>
      </w:r>
      <w:r w:rsidRPr="00993E94">
        <w:rPr>
          <w:rFonts w:ascii="Browallia New" w:hAnsi="Browallia New" w:cs="Browallia New"/>
          <w:sz w:val="28"/>
          <w:szCs w:val="28"/>
        </w:rPr>
        <w:t xml:space="preserve">1.80 </w:t>
      </w:r>
      <w:r w:rsidRPr="00993E94">
        <w:rPr>
          <w:rFonts w:ascii="Browallia New" w:hAnsi="Browallia New" w:cs="Browallia New"/>
          <w:sz w:val="28"/>
          <w:szCs w:val="28"/>
          <w:cs/>
        </w:rPr>
        <w:t>บาท</w:t>
      </w:r>
    </w:p>
    <w:p w14:paraId="21E410F4" w14:textId="77777777" w:rsidR="003755BD" w:rsidRDefault="003755BD" w:rsidP="003755BD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5EAB3F" w14:textId="77777777" w:rsidR="003755BD" w:rsidRDefault="003755BD" w:rsidP="003562D3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64E6705" w14:textId="77777777" w:rsidR="00993E94" w:rsidRPr="00E5563C" w:rsidRDefault="00993E94" w:rsidP="003562D3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2FC8D63" w14:textId="77777777" w:rsidR="00A77D6B" w:rsidRPr="00A77D6B" w:rsidRDefault="00A77D6B" w:rsidP="003562D3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sectPr w:rsidR="00A77D6B" w:rsidRPr="00A77D6B" w:rsidSect="0067565B">
      <w:footerReference w:type="even" r:id="rId11"/>
      <w:footerReference w:type="default" r:id="rId12"/>
      <w:footerReference w:type="first" r:id="rId13"/>
      <w:pgSz w:w="11909" w:h="16834" w:code="9"/>
      <w:pgMar w:top="1616" w:right="1134" w:bottom="709" w:left="1440" w:header="992" w:footer="293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AAAD5" w14:textId="77777777" w:rsidR="00683678" w:rsidRDefault="00683678">
      <w:r>
        <w:separator/>
      </w:r>
    </w:p>
  </w:endnote>
  <w:endnote w:type="continuationSeparator" w:id="0">
    <w:p w14:paraId="7391D962" w14:textId="77777777" w:rsidR="00683678" w:rsidRDefault="0068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9D0F9" w14:textId="77777777" w:rsidR="000D1542" w:rsidRDefault="000D154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30029668" w14:textId="77777777" w:rsidR="000D1542" w:rsidRDefault="000D15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CCEB" w14:textId="3D90FC17" w:rsidR="000D1542" w:rsidRPr="004D5A33" w:rsidRDefault="000D1542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13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58A02E1C" w14:textId="77777777" w:rsidR="000D1542" w:rsidRDefault="000D1542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14:paraId="1415C0BD" w14:textId="77777777" w:rsidR="000D1542" w:rsidRDefault="000D1542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61017" w14:textId="77777777" w:rsidR="000D1542" w:rsidRDefault="000D1542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BD6F20">
      <w:rPr>
        <w:rStyle w:val="PageNumber"/>
        <w:rFonts w:ascii="Angsana New" w:hAnsi="Angsana New" w:cs="Angsana New"/>
        <w:noProof/>
        <w:sz w:val="28"/>
        <w:szCs w:val="28"/>
        <w:lang w:val="en-GB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FF933" w14:textId="77777777" w:rsidR="00683678" w:rsidRDefault="00683678">
      <w:r>
        <w:separator/>
      </w:r>
    </w:p>
  </w:footnote>
  <w:footnote w:type="continuationSeparator" w:id="0">
    <w:p w14:paraId="42BC45A3" w14:textId="77777777" w:rsidR="00683678" w:rsidRDefault="00683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46079BC"/>
    <w:multiLevelType w:val="hybridMultilevel"/>
    <w:tmpl w:val="F03A606C"/>
    <w:lvl w:ilvl="0" w:tplc="90687C38">
      <w:start w:val="1"/>
      <w:numFmt w:val="bullet"/>
      <w:lvlText w:val="-"/>
      <w:lvlJc w:val="left"/>
      <w:pPr>
        <w:ind w:left="81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06EB259A"/>
    <w:multiLevelType w:val="multilevel"/>
    <w:tmpl w:val="96CA6D7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C93224D"/>
    <w:multiLevelType w:val="multilevel"/>
    <w:tmpl w:val="A2E6F1E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CC6308C"/>
    <w:multiLevelType w:val="multilevel"/>
    <w:tmpl w:val="68B67F0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F276C80"/>
    <w:multiLevelType w:val="multilevel"/>
    <w:tmpl w:val="8B3C22D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BA10C62"/>
    <w:multiLevelType w:val="hybridMultilevel"/>
    <w:tmpl w:val="EA72D322"/>
    <w:lvl w:ilvl="0" w:tplc="444CA6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1" w15:restartNumberingAfterBreak="0">
    <w:nsid w:val="54BC6843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B6877D1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AA32DB2"/>
    <w:multiLevelType w:val="multilevel"/>
    <w:tmpl w:val="A4E68E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3"/>
  </w:num>
  <w:num w:numId="14">
    <w:abstractNumId w:val="18"/>
  </w:num>
  <w:num w:numId="15">
    <w:abstractNumId w:val="20"/>
  </w:num>
  <w:num w:numId="16">
    <w:abstractNumId w:val="22"/>
  </w:num>
  <w:num w:numId="17">
    <w:abstractNumId w:val="21"/>
  </w:num>
  <w:num w:numId="18">
    <w:abstractNumId w:val="24"/>
  </w:num>
  <w:num w:numId="19">
    <w:abstractNumId w:val="16"/>
  </w:num>
  <w:num w:numId="20">
    <w:abstractNumId w:val="14"/>
  </w:num>
  <w:num w:numId="21">
    <w:abstractNumId w:val="12"/>
  </w:num>
  <w:num w:numId="22">
    <w:abstractNumId w:val="17"/>
  </w:num>
  <w:num w:numId="23">
    <w:abstractNumId w:val="10"/>
  </w:num>
  <w:num w:numId="24">
    <w:abstractNumId w:val="11"/>
  </w:num>
  <w:num w:numId="25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2D"/>
    <w:rsid w:val="000017F7"/>
    <w:rsid w:val="000030A8"/>
    <w:rsid w:val="00003449"/>
    <w:rsid w:val="00004FD8"/>
    <w:rsid w:val="0000608E"/>
    <w:rsid w:val="00006E8A"/>
    <w:rsid w:val="00010346"/>
    <w:rsid w:val="00010873"/>
    <w:rsid w:val="00010A95"/>
    <w:rsid w:val="0001139C"/>
    <w:rsid w:val="0001196A"/>
    <w:rsid w:val="00011983"/>
    <w:rsid w:val="00011A1D"/>
    <w:rsid w:val="0001213A"/>
    <w:rsid w:val="0001223E"/>
    <w:rsid w:val="000128FA"/>
    <w:rsid w:val="00012ECC"/>
    <w:rsid w:val="00013288"/>
    <w:rsid w:val="0001339E"/>
    <w:rsid w:val="000138E1"/>
    <w:rsid w:val="00013AE1"/>
    <w:rsid w:val="00014838"/>
    <w:rsid w:val="00014C5F"/>
    <w:rsid w:val="00015D59"/>
    <w:rsid w:val="00016131"/>
    <w:rsid w:val="000164BD"/>
    <w:rsid w:val="00016777"/>
    <w:rsid w:val="0002025E"/>
    <w:rsid w:val="000207D1"/>
    <w:rsid w:val="00020DCE"/>
    <w:rsid w:val="00021167"/>
    <w:rsid w:val="00021371"/>
    <w:rsid w:val="00021705"/>
    <w:rsid w:val="0002174D"/>
    <w:rsid w:val="0002208E"/>
    <w:rsid w:val="0002228C"/>
    <w:rsid w:val="0002245C"/>
    <w:rsid w:val="00023CCC"/>
    <w:rsid w:val="000244F1"/>
    <w:rsid w:val="00024602"/>
    <w:rsid w:val="00024B4F"/>
    <w:rsid w:val="00026D0D"/>
    <w:rsid w:val="0002720A"/>
    <w:rsid w:val="00027654"/>
    <w:rsid w:val="000276EA"/>
    <w:rsid w:val="000277DA"/>
    <w:rsid w:val="00027E09"/>
    <w:rsid w:val="00027FB1"/>
    <w:rsid w:val="0003038B"/>
    <w:rsid w:val="00030743"/>
    <w:rsid w:val="00030E46"/>
    <w:rsid w:val="00031350"/>
    <w:rsid w:val="00031ABC"/>
    <w:rsid w:val="000325C3"/>
    <w:rsid w:val="000326E3"/>
    <w:rsid w:val="000327EE"/>
    <w:rsid w:val="00032BA4"/>
    <w:rsid w:val="00033041"/>
    <w:rsid w:val="000346AC"/>
    <w:rsid w:val="00034741"/>
    <w:rsid w:val="00034CA0"/>
    <w:rsid w:val="00034F52"/>
    <w:rsid w:val="00034F7A"/>
    <w:rsid w:val="00035042"/>
    <w:rsid w:val="00035678"/>
    <w:rsid w:val="000357CE"/>
    <w:rsid w:val="000358C4"/>
    <w:rsid w:val="00036C74"/>
    <w:rsid w:val="00036DA0"/>
    <w:rsid w:val="00037249"/>
    <w:rsid w:val="000373FF"/>
    <w:rsid w:val="0004055B"/>
    <w:rsid w:val="00041946"/>
    <w:rsid w:val="000423CB"/>
    <w:rsid w:val="00042F8E"/>
    <w:rsid w:val="000435DE"/>
    <w:rsid w:val="0004361D"/>
    <w:rsid w:val="00043DF3"/>
    <w:rsid w:val="00044D68"/>
    <w:rsid w:val="00044FCA"/>
    <w:rsid w:val="00045146"/>
    <w:rsid w:val="00045633"/>
    <w:rsid w:val="00045A67"/>
    <w:rsid w:val="00046118"/>
    <w:rsid w:val="0004618D"/>
    <w:rsid w:val="00046865"/>
    <w:rsid w:val="00047995"/>
    <w:rsid w:val="00047D04"/>
    <w:rsid w:val="0005094A"/>
    <w:rsid w:val="00050A67"/>
    <w:rsid w:val="00050C70"/>
    <w:rsid w:val="00052A28"/>
    <w:rsid w:val="0005390F"/>
    <w:rsid w:val="00053C98"/>
    <w:rsid w:val="00053F76"/>
    <w:rsid w:val="00054AE8"/>
    <w:rsid w:val="00055141"/>
    <w:rsid w:val="00055572"/>
    <w:rsid w:val="00055B4C"/>
    <w:rsid w:val="00056382"/>
    <w:rsid w:val="000563D7"/>
    <w:rsid w:val="000565C3"/>
    <w:rsid w:val="00056791"/>
    <w:rsid w:val="00057E91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CD3"/>
    <w:rsid w:val="00062D2B"/>
    <w:rsid w:val="0006359D"/>
    <w:rsid w:val="00063BFE"/>
    <w:rsid w:val="00064E6C"/>
    <w:rsid w:val="0006628D"/>
    <w:rsid w:val="0006699D"/>
    <w:rsid w:val="000676DF"/>
    <w:rsid w:val="000676F0"/>
    <w:rsid w:val="00067E17"/>
    <w:rsid w:val="000703DC"/>
    <w:rsid w:val="000704D4"/>
    <w:rsid w:val="00070F21"/>
    <w:rsid w:val="0007175C"/>
    <w:rsid w:val="00071B38"/>
    <w:rsid w:val="00071DB4"/>
    <w:rsid w:val="000729E9"/>
    <w:rsid w:val="000737B8"/>
    <w:rsid w:val="000739A4"/>
    <w:rsid w:val="00073B12"/>
    <w:rsid w:val="00074AA5"/>
    <w:rsid w:val="00074BC4"/>
    <w:rsid w:val="00075711"/>
    <w:rsid w:val="0007590C"/>
    <w:rsid w:val="000767F0"/>
    <w:rsid w:val="000768AA"/>
    <w:rsid w:val="00076A22"/>
    <w:rsid w:val="00076A94"/>
    <w:rsid w:val="000803F1"/>
    <w:rsid w:val="0008140E"/>
    <w:rsid w:val="00081CC2"/>
    <w:rsid w:val="00081D62"/>
    <w:rsid w:val="00081E2D"/>
    <w:rsid w:val="00082258"/>
    <w:rsid w:val="00082E8A"/>
    <w:rsid w:val="00083752"/>
    <w:rsid w:val="00083A51"/>
    <w:rsid w:val="00085CEC"/>
    <w:rsid w:val="000863BC"/>
    <w:rsid w:val="00086B5D"/>
    <w:rsid w:val="000877B8"/>
    <w:rsid w:val="000900E7"/>
    <w:rsid w:val="00090913"/>
    <w:rsid w:val="00090F2D"/>
    <w:rsid w:val="000915D2"/>
    <w:rsid w:val="00091C5C"/>
    <w:rsid w:val="00091D4F"/>
    <w:rsid w:val="00091E58"/>
    <w:rsid w:val="00092AB3"/>
    <w:rsid w:val="00093975"/>
    <w:rsid w:val="00093DC4"/>
    <w:rsid w:val="000944BD"/>
    <w:rsid w:val="000A0782"/>
    <w:rsid w:val="000A0CA4"/>
    <w:rsid w:val="000A135D"/>
    <w:rsid w:val="000A23A5"/>
    <w:rsid w:val="000A2427"/>
    <w:rsid w:val="000A2B1F"/>
    <w:rsid w:val="000A378D"/>
    <w:rsid w:val="000A3AE8"/>
    <w:rsid w:val="000A5333"/>
    <w:rsid w:val="000A54BE"/>
    <w:rsid w:val="000A5B86"/>
    <w:rsid w:val="000A5C2F"/>
    <w:rsid w:val="000A6BFF"/>
    <w:rsid w:val="000A6C85"/>
    <w:rsid w:val="000A6E21"/>
    <w:rsid w:val="000A73B5"/>
    <w:rsid w:val="000A7505"/>
    <w:rsid w:val="000A7826"/>
    <w:rsid w:val="000A78CD"/>
    <w:rsid w:val="000B0875"/>
    <w:rsid w:val="000B17D5"/>
    <w:rsid w:val="000B1828"/>
    <w:rsid w:val="000B1F61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B1"/>
    <w:rsid w:val="000B4B47"/>
    <w:rsid w:val="000B4F3C"/>
    <w:rsid w:val="000B5042"/>
    <w:rsid w:val="000B5278"/>
    <w:rsid w:val="000B5E03"/>
    <w:rsid w:val="000B6C35"/>
    <w:rsid w:val="000B741C"/>
    <w:rsid w:val="000B7A68"/>
    <w:rsid w:val="000B7B9E"/>
    <w:rsid w:val="000C0D06"/>
    <w:rsid w:val="000C0F26"/>
    <w:rsid w:val="000C1122"/>
    <w:rsid w:val="000C11A2"/>
    <w:rsid w:val="000C1804"/>
    <w:rsid w:val="000C24FC"/>
    <w:rsid w:val="000C2707"/>
    <w:rsid w:val="000C2CCE"/>
    <w:rsid w:val="000C3AA1"/>
    <w:rsid w:val="000C3E61"/>
    <w:rsid w:val="000C3FDE"/>
    <w:rsid w:val="000C3FE3"/>
    <w:rsid w:val="000C4167"/>
    <w:rsid w:val="000C4301"/>
    <w:rsid w:val="000C6751"/>
    <w:rsid w:val="000C6898"/>
    <w:rsid w:val="000C6A8F"/>
    <w:rsid w:val="000C6B88"/>
    <w:rsid w:val="000D00E2"/>
    <w:rsid w:val="000D0132"/>
    <w:rsid w:val="000D1542"/>
    <w:rsid w:val="000D1D4B"/>
    <w:rsid w:val="000D2B79"/>
    <w:rsid w:val="000D2E75"/>
    <w:rsid w:val="000D326E"/>
    <w:rsid w:val="000D3400"/>
    <w:rsid w:val="000D3BA6"/>
    <w:rsid w:val="000D3D7F"/>
    <w:rsid w:val="000D5DD3"/>
    <w:rsid w:val="000D710F"/>
    <w:rsid w:val="000D7E4A"/>
    <w:rsid w:val="000E0A70"/>
    <w:rsid w:val="000E21A2"/>
    <w:rsid w:val="000E23E5"/>
    <w:rsid w:val="000E2571"/>
    <w:rsid w:val="000E38D6"/>
    <w:rsid w:val="000E3920"/>
    <w:rsid w:val="000E4441"/>
    <w:rsid w:val="000E4A00"/>
    <w:rsid w:val="000E5975"/>
    <w:rsid w:val="000E5EA9"/>
    <w:rsid w:val="000E61BD"/>
    <w:rsid w:val="000E682A"/>
    <w:rsid w:val="000E6B33"/>
    <w:rsid w:val="000E6E34"/>
    <w:rsid w:val="000E7D98"/>
    <w:rsid w:val="000F07D5"/>
    <w:rsid w:val="000F0925"/>
    <w:rsid w:val="000F0D4D"/>
    <w:rsid w:val="000F1BB6"/>
    <w:rsid w:val="000F2B1E"/>
    <w:rsid w:val="000F2E76"/>
    <w:rsid w:val="000F3567"/>
    <w:rsid w:val="000F35F6"/>
    <w:rsid w:val="000F3C9A"/>
    <w:rsid w:val="000F3F08"/>
    <w:rsid w:val="000F40B1"/>
    <w:rsid w:val="000F4FF5"/>
    <w:rsid w:val="000F527F"/>
    <w:rsid w:val="000F6BCF"/>
    <w:rsid w:val="000F72E9"/>
    <w:rsid w:val="00100BC2"/>
    <w:rsid w:val="00100C8A"/>
    <w:rsid w:val="001017E2"/>
    <w:rsid w:val="001019BA"/>
    <w:rsid w:val="001020AE"/>
    <w:rsid w:val="00102292"/>
    <w:rsid w:val="001022F0"/>
    <w:rsid w:val="001037AF"/>
    <w:rsid w:val="0010401C"/>
    <w:rsid w:val="00104843"/>
    <w:rsid w:val="00104E6C"/>
    <w:rsid w:val="0010595F"/>
    <w:rsid w:val="00105971"/>
    <w:rsid w:val="0010616D"/>
    <w:rsid w:val="001064A4"/>
    <w:rsid w:val="00107012"/>
    <w:rsid w:val="0010750F"/>
    <w:rsid w:val="001079FC"/>
    <w:rsid w:val="001102F1"/>
    <w:rsid w:val="00111C57"/>
    <w:rsid w:val="001122FD"/>
    <w:rsid w:val="00112A59"/>
    <w:rsid w:val="00112C13"/>
    <w:rsid w:val="001132C2"/>
    <w:rsid w:val="00114A34"/>
    <w:rsid w:val="00114AF8"/>
    <w:rsid w:val="00114B33"/>
    <w:rsid w:val="00114CC8"/>
    <w:rsid w:val="00115199"/>
    <w:rsid w:val="00115351"/>
    <w:rsid w:val="00115BE7"/>
    <w:rsid w:val="00115E65"/>
    <w:rsid w:val="001162E6"/>
    <w:rsid w:val="001167AA"/>
    <w:rsid w:val="00116B6C"/>
    <w:rsid w:val="001172BA"/>
    <w:rsid w:val="0011757D"/>
    <w:rsid w:val="001206FF"/>
    <w:rsid w:val="001214C8"/>
    <w:rsid w:val="00122876"/>
    <w:rsid w:val="00122B86"/>
    <w:rsid w:val="00123ED6"/>
    <w:rsid w:val="00125243"/>
    <w:rsid w:val="00125637"/>
    <w:rsid w:val="00125834"/>
    <w:rsid w:val="001259F6"/>
    <w:rsid w:val="001261CD"/>
    <w:rsid w:val="0012690B"/>
    <w:rsid w:val="001303A2"/>
    <w:rsid w:val="00130E65"/>
    <w:rsid w:val="00130ED8"/>
    <w:rsid w:val="0013121A"/>
    <w:rsid w:val="001312C0"/>
    <w:rsid w:val="001324FA"/>
    <w:rsid w:val="00132BB8"/>
    <w:rsid w:val="00133EC9"/>
    <w:rsid w:val="001344BB"/>
    <w:rsid w:val="00134679"/>
    <w:rsid w:val="0013476A"/>
    <w:rsid w:val="001367CD"/>
    <w:rsid w:val="00136966"/>
    <w:rsid w:val="00141202"/>
    <w:rsid w:val="00141AE3"/>
    <w:rsid w:val="00142225"/>
    <w:rsid w:val="00142529"/>
    <w:rsid w:val="0014258D"/>
    <w:rsid w:val="00142DB5"/>
    <w:rsid w:val="0014388D"/>
    <w:rsid w:val="00143E1A"/>
    <w:rsid w:val="001441FB"/>
    <w:rsid w:val="00144A02"/>
    <w:rsid w:val="00144C14"/>
    <w:rsid w:val="001460BA"/>
    <w:rsid w:val="001466C1"/>
    <w:rsid w:val="0014696A"/>
    <w:rsid w:val="00146980"/>
    <w:rsid w:val="001473D0"/>
    <w:rsid w:val="00147573"/>
    <w:rsid w:val="0014757A"/>
    <w:rsid w:val="0014782A"/>
    <w:rsid w:val="001478DD"/>
    <w:rsid w:val="00147FCA"/>
    <w:rsid w:val="0015001F"/>
    <w:rsid w:val="001501C6"/>
    <w:rsid w:val="001508CA"/>
    <w:rsid w:val="00150F18"/>
    <w:rsid w:val="00151953"/>
    <w:rsid w:val="00151AFA"/>
    <w:rsid w:val="00151C58"/>
    <w:rsid w:val="001520C7"/>
    <w:rsid w:val="001525EE"/>
    <w:rsid w:val="0015277E"/>
    <w:rsid w:val="00152B1F"/>
    <w:rsid w:val="00152EEC"/>
    <w:rsid w:val="00153858"/>
    <w:rsid w:val="00153DC0"/>
    <w:rsid w:val="0015478B"/>
    <w:rsid w:val="00154C8A"/>
    <w:rsid w:val="00154E5A"/>
    <w:rsid w:val="00155252"/>
    <w:rsid w:val="00155BF8"/>
    <w:rsid w:val="00155CE4"/>
    <w:rsid w:val="0015753B"/>
    <w:rsid w:val="00157DF3"/>
    <w:rsid w:val="00160642"/>
    <w:rsid w:val="00163984"/>
    <w:rsid w:val="00163A4F"/>
    <w:rsid w:val="00164266"/>
    <w:rsid w:val="00165649"/>
    <w:rsid w:val="00165810"/>
    <w:rsid w:val="00165D71"/>
    <w:rsid w:val="00166860"/>
    <w:rsid w:val="00166BBB"/>
    <w:rsid w:val="001672C5"/>
    <w:rsid w:val="001674A5"/>
    <w:rsid w:val="00167C7C"/>
    <w:rsid w:val="00170378"/>
    <w:rsid w:val="001719DA"/>
    <w:rsid w:val="00172874"/>
    <w:rsid w:val="00172897"/>
    <w:rsid w:val="001729DF"/>
    <w:rsid w:val="00172AFB"/>
    <w:rsid w:val="00172D62"/>
    <w:rsid w:val="00172F56"/>
    <w:rsid w:val="00173756"/>
    <w:rsid w:val="00173B7C"/>
    <w:rsid w:val="00173E73"/>
    <w:rsid w:val="00174665"/>
    <w:rsid w:val="00174682"/>
    <w:rsid w:val="0017472A"/>
    <w:rsid w:val="001749F4"/>
    <w:rsid w:val="00174B27"/>
    <w:rsid w:val="001757FE"/>
    <w:rsid w:val="00176E7D"/>
    <w:rsid w:val="00177947"/>
    <w:rsid w:val="00180700"/>
    <w:rsid w:val="00180A4B"/>
    <w:rsid w:val="00180A9E"/>
    <w:rsid w:val="00181AFB"/>
    <w:rsid w:val="00181B99"/>
    <w:rsid w:val="0018286A"/>
    <w:rsid w:val="00182BB7"/>
    <w:rsid w:val="00183A02"/>
    <w:rsid w:val="00183C98"/>
    <w:rsid w:val="001845FA"/>
    <w:rsid w:val="001863D6"/>
    <w:rsid w:val="00186C51"/>
    <w:rsid w:val="00186ECA"/>
    <w:rsid w:val="0018706D"/>
    <w:rsid w:val="001879B4"/>
    <w:rsid w:val="001905CA"/>
    <w:rsid w:val="00190DAF"/>
    <w:rsid w:val="001912C3"/>
    <w:rsid w:val="0019167C"/>
    <w:rsid w:val="00192001"/>
    <w:rsid w:val="001923F1"/>
    <w:rsid w:val="0019260E"/>
    <w:rsid w:val="00192AA2"/>
    <w:rsid w:val="00192B1F"/>
    <w:rsid w:val="00192B3C"/>
    <w:rsid w:val="00192CCD"/>
    <w:rsid w:val="00193700"/>
    <w:rsid w:val="001938EC"/>
    <w:rsid w:val="00194342"/>
    <w:rsid w:val="00194431"/>
    <w:rsid w:val="00194917"/>
    <w:rsid w:val="00195295"/>
    <w:rsid w:val="00195673"/>
    <w:rsid w:val="001964ED"/>
    <w:rsid w:val="0019677F"/>
    <w:rsid w:val="00197450"/>
    <w:rsid w:val="0019781A"/>
    <w:rsid w:val="001978B5"/>
    <w:rsid w:val="001A0039"/>
    <w:rsid w:val="001A00D2"/>
    <w:rsid w:val="001A14DB"/>
    <w:rsid w:val="001A16B9"/>
    <w:rsid w:val="001A30E4"/>
    <w:rsid w:val="001A357F"/>
    <w:rsid w:val="001A3EB1"/>
    <w:rsid w:val="001A4651"/>
    <w:rsid w:val="001A47EF"/>
    <w:rsid w:val="001A5344"/>
    <w:rsid w:val="001A535B"/>
    <w:rsid w:val="001A596B"/>
    <w:rsid w:val="001A59BF"/>
    <w:rsid w:val="001A5A62"/>
    <w:rsid w:val="001A68E1"/>
    <w:rsid w:val="001A729A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3801"/>
    <w:rsid w:val="001B3926"/>
    <w:rsid w:val="001B3B99"/>
    <w:rsid w:val="001B760D"/>
    <w:rsid w:val="001B7681"/>
    <w:rsid w:val="001B7D47"/>
    <w:rsid w:val="001C247A"/>
    <w:rsid w:val="001C30B4"/>
    <w:rsid w:val="001C376E"/>
    <w:rsid w:val="001C3C2B"/>
    <w:rsid w:val="001C5070"/>
    <w:rsid w:val="001C6799"/>
    <w:rsid w:val="001C68D1"/>
    <w:rsid w:val="001C6B26"/>
    <w:rsid w:val="001C6D0C"/>
    <w:rsid w:val="001C6E99"/>
    <w:rsid w:val="001C6FD5"/>
    <w:rsid w:val="001D06B8"/>
    <w:rsid w:val="001D08BF"/>
    <w:rsid w:val="001D0A17"/>
    <w:rsid w:val="001D116B"/>
    <w:rsid w:val="001D164E"/>
    <w:rsid w:val="001D1FAF"/>
    <w:rsid w:val="001D3232"/>
    <w:rsid w:val="001D41B6"/>
    <w:rsid w:val="001D4A80"/>
    <w:rsid w:val="001D5767"/>
    <w:rsid w:val="001D5E0B"/>
    <w:rsid w:val="001D5E25"/>
    <w:rsid w:val="001D5EA6"/>
    <w:rsid w:val="001D6B43"/>
    <w:rsid w:val="001D6C03"/>
    <w:rsid w:val="001D6D10"/>
    <w:rsid w:val="001D7696"/>
    <w:rsid w:val="001D7881"/>
    <w:rsid w:val="001E05B8"/>
    <w:rsid w:val="001E0DE2"/>
    <w:rsid w:val="001E0E8A"/>
    <w:rsid w:val="001E1334"/>
    <w:rsid w:val="001E1C8E"/>
    <w:rsid w:val="001E25B3"/>
    <w:rsid w:val="001E288E"/>
    <w:rsid w:val="001E298E"/>
    <w:rsid w:val="001E2D0D"/>
    <w:rsid w:val="001E316F"/>
    <w:rsid w:val="001E3CE0"/>
    <w:rsid w:val="001E3F8A"/>
    <w:rsid w:val="001E482B"/>
    <w:rsid w:val="001E55CD"/>
    <w:rsid w:val="001E5B56"/>
    <w:rsid w:val="001E618D"/>
    <w:rsid w:val="001E624C"/>
    <w:rsid w:val="001E70F6"/>
    <w:rsid w:val="001E7146"/>
    <w:rsid w:val="001E76B3"/>
    <w:rsid w:val="001F17AC"/>
    <w:rsid w:val="001F3227"/>
    <w:rsid w:val="001F41C7"/>
    <w:rsid w:val="001F49C7"/>
    <w:rsid w:val="001F4F82"/>
    <w:rsid w:val="001F537F"/>
    <w:rsid w:val="001F55D3"/>
    <w:rsid w:val="001F56AB"/>
    <w:rsid w:val="001F5B22"/>
    <w:rsid w:val="001F5C6C"/>
    <w:rsid w:val="001F5FF7"/>
    <w:rsid w:val="001F6306"/>
    <w:rsid w:val="001F6595"/>
    <w:rsid w:val="001F6619"/>
    <w:rsid w:val="001F6877"/>
    <w:rsid w:val="001F6DE8"/>
    <w:rsid w:val="001F70FF"/>
    <w:rsid w:val="001F74D7"/>
    <w:rsid w:val="001F767B"/>
    <w:rsid w:val="0020035F"/>
    <w:rsid w:val="0020040C"/>
    <w:rsid w:val="002005CD"/>
    <w:rsid w:val="00200709"/>
    <w:rsid w:val="0020093E"/>
    <w:rsid w:val="0020141A"/>
    <w:rsid w:val="002020F0"/>
    <w:rsid w:val="00203569"/>
    <w:rsid w:val="00203B20"/>
    <w:rsid w:val="00203DFB"/>
    <w:rsid w:val="00204B57"/>
    <w:rsid w:val="00204D0D"/>
    <w:rsid w:val="00205083"/>
    <w:rsid w:val="00205CB8"/>
    <w:rsid w:val="00205F5E"/>
    <w:rsid w:val="00205FC5"/>
    <w:rsid w:val="00207575"/>
    <w:rsid w:val="00207CAF"/>
    <w:rsid w:val="00210AF8"/>
    <w:rsid w:val="00210E5D"/>
    <w:rsid w:val="00210F4A"/>
    <w:rsid w:val="002122CF"/>
    <w:rsid w:val="00212AF1"/>
    <w:rsid w:val="00212B0B"/>
    <w:rsid w:val="00213CAF"/>
    <w:rsid w:val="00214286"/>
    <w:rsid w:val="00214446"/>
    <w:rsid w:val="00214B27"/>
    <w:rsid w:val="00215873"/>
    <w:rsid w:val="002158DC"/>
    <w:rsid w:val="002160B1"/>
    <w:rsid w:val="00216185"/>
    <w:rsid w:val="002161F7"/>
    <w:rsid w:val="00216919"/>
    <w:rsid w:val="00216B1A"/>
    <w:rsid w:val="00217681"/>
    <w:rsid w:val="002176D7"/>
    <w:rsid w:val="0022016C"/>
    <w:rsid w:val="00220765"/>
    <w:rsid w:val="0022173B"/>
    <w:rsid w:val="00221807"/>
    <w:rsid w:val="00221FAC"/>
    <w:rsid w:val="002223F0"/>
    <w:rsid w:val="00222B2C"/>
    <w:rsid w:val="00222F80"/>
    <w:rsid w:val="00223799"/>
    <w:rsid w:val="0022391D"/>
    <w:rsid w:val="00225FD6"/>
    <w:rsid w:val="00226B3B"/>
    <w:rsid w:val="00227F07"/>
    <w:rsid w:val="002301B7"/>
    <w:rsid w:val="00230D62"/>
    <w:rsid w:val="00230E6A"/>
    <w:rsid w:val="00230F6F"/>
    <w:rsid w:val="00231F1C"/>
    <w:rsid w:val="00232276"/>
    <w:rsid w:val="002324F3"/>
    <w:rsid w:val="0023259D"/>
    <w:rsid w:val="00232940"/>
    <w:rsid w:val="00232CDF"/>
    <w:rsid w:val="00233F66"/>
    <w:rsid w:val="0023415F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92F"/>
    <w:rsid w:val="00240CEF"/>
    <w:rsid w:val="00240FCD"/>
    <w:rsid w:val="00241433"/>
    <w:rsid w:val="00241C9A"/>
    <w:rsid w:val="0024216A"/>
    <w:rsid w:val="0024276A"/>
    <w:rsid w:val="00242915"/>
    <w:rsid w:val="00242D43"/>
    <w:rsid w:val="002430D4"/>
    <w:rsid w:val="002434E1"/>
    <w:rsid w:val="00243FB6"/>
    <w:rsid w:val="002440D8"/>
    <w:rsid w:val="0024419B"/>
    <w:rsid w:val="00244DDF"/>
    <w:rsid w:val="002452E7"/>
    <w:rsid w:val="002453EB"/>
    <w:rsid w:val="002466C5"/>
    <w:rsid w:val="00246999"/>
    <w:rsid w:val="0024699E"/>
    <w:rsid w:val="002471D8"/>
    <w:rsid w:val="00247E09"/>
    <w:rsid w:val="0025043D"/>
    <w:rsid w:val="002508AE"/>
    <w:rsid w:val="00251B22"/>
    <w:rsid w:val="00251EAF"/>
    <w:rsid w:val="0025212C"/>
    <w:rsid w:val="0025247A"/>
    <w:rsid w:val="00252BA8"/>
    <w:rsid w:val="00252CF1"/>
    <w:rsid w:val="002546C6"/>
    <w:rsid w:val="0025524A"/>
    <w:rsid w:val="0025619B"/>
    <w:rsid w:val="002562C7"/>
    <w:rsid w:val="002568BB"/>
    <w:rsid w:val="00256FE1"/>
    <w:rsid w:val="00257805"/>
    <w:rsid w:val="00260DDF"/>
    <w:rsid w:val="00261650"/>
    <w:rsid w:val="00262034"/>
    <w:rsid w:val="00262496"/>
    <w:rsid w:val="00262AC5"/>
    <w:rsid w:val="00262DD2"/>
    <w:rsid w:val="002632A0"/>
    <w:rsid w:val="00264119"/>
    <w:rsid w:val="00264265"/>
    <w:rsid w:val="0026485C"/>
    <w:rsid w:val="0026488C"/>
    <w:rsid w:val="00264DAD"/>
    <w:rsid w:val="00265138"/>
    <w:rsid w:val="00265797"/>
    <w:rsid w:val="00265E75"/>
    <w:rsid w:val="00266CC1"/>
    <w:rsid w:val="002670F2"/>
    <w:rsid w:val="00267235"/>
    <w:rsid w:val="00267373"/>
    <w:rsid w:val="0026765F"/>
    <w:rsid w:val="00267792"/>
    <w:rsid w:val="00267A03"/>
    <w:rsid w:val="00267BF4"/>
    <w:rsid w:val="00271CBC"/>
    <w:rsid w:val="0027268F"/>
    <w:rsid w:val="00272A07"/>
    <w:rsid w:val="00272C30"/>
    <w:rsid w:val="00273A12"/>
    <w:rsid w:val="00273E57"/>
    <w:rsid w:val="002749F4"/>
    <w:rsid w:val="00274C49"/>
    <w:rsid w:val="0027510B"/>
    <w:rsid w:val="002757DE"/>
    <w:rsid w:val="00275B21"/>
    <w:rsid w:val="00276311"/>
    <w:rsid w:val="00276B2B"/>
    <w:rsid w:val="0027762B"/>
    <w:rsid w:val="002777F1"/>
    <w:rsid w:val="00280382"/>
    <w:rsid w:val="00280E18"/>
    <w:rsid w:val="002822E3"/>
    <w:rsid w:val="00282878"/>
    <w:rsid w:val="00282CEF"/>
    <w:rsid w:val="002836E1"/>
    <w:rsid w:val="002857C4"/>
    <w:rsid w:val="002858EA"/>
    <w:rsid w:val="00285CD0"/>
    <w:rsid w:val="00286091"/>
    <w:rsid w:val="002861FF"/>
    <w:rsid w:val="00286DD5"/>
    <w:rsid w:val="00287070"/>
    <w:rsid w:val="00287225"/>
    <w:rsid w:val="00287457"/>
    <w:rsid w:val="002874E7"/>
    <w:rsid w:val="00287A0F"/>
    <w:rsid w:val="00287D7F"/>
    <w:rsid w:val="002906AE"/>
    <w:rsid w:val="00290739"/>
    <w:rsid w:val="002907DE"/>
    <w:rsid w:val="0029106F"/>
    <w:rsid w:val="00292211"/>
    <w:rsid w:val="00292AE1"/>
    <w:rsid w:val="00292CCC"/>
    <w:rsid w:val="0029326C"/>
    <w:rsid w:val="0029340D"/>
    <w:rsid w:val="00293ED1"/>
    <w:rsid w:val="0029459D"/>
    <w:rsid w:val="00295995"/>
    <w:rsid w:val="00295B60"/>
    <w:rsid w:val="00295BEE"/>
    <w:rsid w:val="00296434"/>
    <w:rsid w:val="00296805"/>
    <w:rsid w:val="00296F8F"/>
    <w:rsid w:val="002974FD"/>
    <w:rsid w:val="00297B73"/>
    <w:rsid w:val="00297E27"/>
    <w:rsid w:val="002A0E1B"/>
    <w:rsid w:val="002A0EE1"/>
    <w:rsid w:val="002A1115"/>
    <w:rsid w:val="002A1406"/>
    <w:rsid w:val="002A29AB"/>
    <w:rsid w:val="002A2A6A"/>
    <w:rsid w:val="002A2E4A"/>
    <w:rsid w:val="002A2F35"/>
    <w:rsid w:val="002A4AA4"/>
    <w:rsid w:val="002A4CF6"/>
    <w:rsid w:val="002A519D"/>
    <w:rsid w:val="002A5D62"/>
    <w:rsid w:val="002A66B0"/>
    <w:rsid w:val="002A6840"/>
    <w:rsid w:val="002A6C4D"/>
    <w:rsid w:val="002A6F10"/>
    <w:rsid w:val="002A7C83"/>
    <w:rsid w:val="002B0071"/>
    <w:rsid w:val="002B0240"/>
    <w:rsid w:val="002B070C"/>
    <w:rsid w:val="002B0933"/>
    <w:rsid w:val="002B0ABD"/>
    <w:rsid w:val="002B1218"/>
    <w:rsid w:val="002B23A0"/>
    <w:rsid w:val="002B272D"/>
    <w:rsid w:val="002B2B49"/>
    <w:rsid w:val="002B38DC"/>
    <w:rsid w:val="002B4408"/>
    <w:rsid w:val="002B447C"/>
    <w:rsid w:val="002B4775"/>
    <w:rsid w:val="002B48E2"/>
    <w:rsid w:val="002B4A58"/>
    <w:rsid w:val="002B4F4E"/>
    <w:rsid w:val="002B4FEA"/>
    <w:rsid w:val="002B57E8"/>
    <w:rsid w:val="002B5937"/>
    <w:rsid w:val="002B5D33"/>
    <w:rsid w:val="002B6CD0"/>
    <w:rsid w:val="002B73D1"/>
    <w:rsid w:val="002B7A95"/>
    <w:rsid w:val="002C0052"/>
    <w:rsid w:val="002C104A"/>
    <w:rsid w:val="002C1903"/>
    <w:rsid w:val="002C2122"/>
    <w:rsid w:val="002C26E6"/>
    <w:rsid w:val="002C31EA"/>
    <w:rsid w:val="002C3232"/>
    <w:rsid w:val="002C4D4C"/>
    <w:rsid w:val="002C5351"/>
    <w:rsid w:val="002C551D"/>
    <w:rsid w:val="002C557B"/>
    <w:rsid w:val="002C5AE4"/>
    <w:rsid w:val="002C5DED"/>
    <w:rsid w:val="002C5E13"/>
    <w:rsid w:val="002C6A80"/>
    <w:rsid w:val="002C6FED"/>
    <w:rsid w:val="002D02EA"/>
    <w:rsid w:val="002D121C"/>
    <w:rsid w:val="002D127D"/>
    <w:rsid w:val="002D32F8"/>
    <w:rsid w:val="002D3C42"/>
    <w:rsid w:val="002D4E1E"/>
    <w:rsid w:val="002D58D4"/>
    <w:rsid w:val="002D5F51"/>
    <w:rsid w:val="002D5F73"/>
    <w:rsid w:val="002D614A"/>
    <w:rsid w:val="002D6299"/>
    <w:rsid w:val="002D7AE0"/>
    <w:rsid w:val="002E003D"/>
    <w:rsid w:val="002E0986"/>
    <w:rsid w:val="002E0D1B"/>
    <w:rsid w:val="002E1438"/>
    <w:rsid w:val="002E17B0"/>
    <w:rsid w:val="002E25A6"/>
    <w:rsid w:val="002E26BF"/>
    <w:rsid w:val="002E26C2"/>
    <w:rsid w:val="002E2A3C"/>
    <w:rsid w:val="002E2D93"/>
    <w:rsid w:val="002E3050"/>
    <w:rsid w:val="002E35CC"/>
    <w:rsid w:val="002E3760"/>
    <w:rsid w:val="002E3ECF"/>
    <w:rsid w:val="002E46E5"/>
    <w:rsid w:val="002E54B2"/>
    <w:rsid w:val="002E5BE5"/>
    <w:rsid w:val="002E5C0C"/>
    <w:rsid w:val="002E5C25"/>
    <w:rsid w:val="002E6832"/>
    <w:rsid w:val="002E7306"/>
    <w:rsid w:val="002E7AE1"/>
    <w:rsid w:val="002E7D0E"/>
    <w:rsid w:val="002E7D7C"/>
    <w:rsid w:val="002E7DE6"/>
    <w:rsid w:val="002F1EE3"/>
    <w:rsid w:val="002F3311"/>
    <w:rsid w:val="002F33D8"/>
    <w:rsid w:val="002F4050"/>
    <w:rsid w:val="002F40B6"/>
    <w:rsid w:val="002F42E6"/>
    <w:rsid w:val="002F4606"/>
    <w:rsid w:val="002F50BD"/>
    <w:rsid w:val="002F52F8"/>
    <w:rsid w:val="002F607C"/>
    <w:rsid w:val="002F6346"/>
    <w:rsid w:val="002F7665"/>
    <w:rsid w:val="002F775E"/>
    <w:rsid w:val="003003B1"/>
    <w:rsid w:val="00300E2B"/>
    <w:rsid w:val="00301C46"/>
    <w:rsid w:val="0030289B"/>
    <w:rsid w:val="00303A7A"/>
    <w:rsid w:val="0030413C"/>
    <w:rsid w:val="00304903"/>
    <w:rsid w:val="003049B6"/>
    <w:rsid w:val="00304BD5"/>
    <w:rsid w:val="00304F83"/>
    <w:rsid w:val="00306B2C"/>
    <w:rsid w:val="00306F66"/>
    <w:rsid w:val="0030731E"/>
    <w:rsid w:val="0030749E"/>
    <w:rsid w:val="00307733"/>
    <w:rsid w:val="00307FCA"/>
    <w:rsid w:val="0031050C"/>
    <w:rsid w:val="00310DD0"/>
    <w:rsid w:val="00311567"/>
    <w:rsid w:val="003119C1"/>
    <w:rsid w:val="00311E99"/>
    <w:rsid w:val="00313F4A"/>
    <w:rsid w:val="00315594"/>
    <w:rsid w:val="00316029"/>
    <w:rsid w:val="003167F6"/>
    <w:rsid w:val="00317FB8"/>
    <w:rsid w:val="003206D5"/>
    <w:rsid w:val="00320735"/>
    <w:rsid w:val="0032114C"/>
    <w:rsid w:val="00321F47"/>
    <w:rsid w:val="00322B72"/>
    <w:rsid w:val="003250AD"/>
    <w:rsid w:val="003251F5"/>
    <w:rsid w:val="003252C5"/>
    <w:rsid w:val="00325655"/>
    <w:rsid w:val="00326051"/>
    <w:rsid w:val="00326500"/>
    <w:rsid w:val="003269B3"/>
    <w:rsid w:val="00326EA7"/>
    <w:rsid w:val="00327770"/>
    <w:rsid w:val="00330D23"/>
    <w:rsid w:val="00330D27"/>
    <w:rsid w:val="003321FA"/>
    <w:rsid w:val="003329DC"/>
    <w:rsid w:val="00332F60"/>
    <w:rsid w:val="00333047"/>
    <w:rsid w:val="00334296"/>
    <w:rsid w:val="00334349"/>
    <w:rsid w:val="00334FFC"/>
    <w:rsid w:val="003358DF"/>
    <w:rsid w:val="00335FF0"/>
    <w:rsid w:val="00336489"/>
    <w:rsid w:val="0033692E"/>
    <w:rsid w:val="00337512"/>
    <w:rsid w:val="003376AC"/>
    <w:rsid w:val="00337D1A"/>
    <w:rsid w:val="003403A1"/>
    <w:rsid w:val="0034140C"/>
    <w:rsid w:val="003427EE"/>
    <w:rsid w:val="00342DDC"/>
    <w:rsid w:val="0034423E"/>
    <w:rsid w:val="00344405"/>
    <w:rsid w:val="003448A8"/>
    <w:rsid w:val="00345647"/>
    <w:rsid w:val="00345BEE"/>
    <w:rsid w:val="003463C2"/>
    <w:rsid w:val="003471AC"/>
    <w:rsid w:val="00350216"/>
    <w:rsid w:val="003507ED"/>
    <w:rsid w:val="00350A20"/>
    <w:rsid w:val="00350E5A"/>
    <w:rsid w:val="00351129"/>
    <w:rsid w:val="003525F6"/>
    <w:rsid w:val="00352695"/>
    <w:rsid w:val="00352EAB"/>
    <w:rsid w:val="003531F5"/>
    <w:rsid w:val="003542A3"/>
    <w:rsid w:val="00354A66"/>
    <w:rsid w:val="0035542B"/>
    <w:rsid w:val="00355512"/>
    <w:rsid w:val="0035587D"/>
    <w:rsid w:val="003562D3"/>
    <w:rsid w:val="00356792"/>
    <w:rsid w:val="00356AAB"/>
    <w:rsid w:val="00357324"/>
    <w:rsid w:val="003575D4"/>
    <w:rsid w:val="00357EBA"/>
    <w:rsid w:val="003607AB"/>
    <w:rsid w:val="00360EFB"/>
    <w:rsid w:val="00361283"/>
    <w:rsid w:val="003614E8"/>
    <w:rsid w:val="00361A57"/>
    <w:rsid w:val="003631B8"/>
    <w:rsid w:val="003635A3"/>
    <w:rsid w:val="00363896"/>
    <w:rsid w:val="00364367"/>
    <w:rsid w:val="00364492"/>
    <w:rsid w:val="00364B80"/>
    <w:rsid w:val="00364B9B"/>
    <w:rsid w:val="00365050"/>
    <w:rsid w:val="00365DEE"/>
    <w:rsid w:val="00365F59"/>
    <w:rsid w:val="00366381"/>
    <w:rsid w:val="003667F0"/>
    <w:rsid w:val="00366A5F"/>
    <w:rsid w:val="003671C3"/>
    <w:rsid w:val="00367226"/>
    <w:rsid w:val="00367348"/>
    <w:rsid w:val="003708C1"/>
    <w:rsid w:val="00371706"/>
    <w:rsid w:val="003723F3"/>
    <w:rsid w:val="00372573"/>
    <w:rsid w:val="00372894"/>
    <w:rsid w:val="00373042"/>
    <w:rsid w:val="003733BD"/>
    <w:rsid w:val="00373B2A"/>
    <w:rsid w:val="00373D1F"/>
    <w:rsid w:val="00374430"/>
    <w:rsid w:val="003751DB"/>
    <w:rsid w:val="00375416"/>
    <w:rsid w:val="003755BD"/>
    <w:rsid w:val="0037560F"/>
    <w:rsid w:val="0037594E"/>
    <w:rsid w:val="00376051"/>
    <w:rsid w:val="0037646D"/>
    <w:rsid w:val="003764AE"/>
    <w:rsid w:val="00376631"/>
    <w:rsid w:val="00376A1E"/>
    <w:rsid w:val="003771E3"/>
    <w:rsid w:val="00377627"/>
    <w:rsid w:val="00377B12"/>
    <w:rsid w:val="00377DAE"/>
    <w:rsid w:val="003801A2"/>
    <w:rsid w:val="003804EB"/>
    <w:rsid w:val="003807C6"/>
    <w:rsid w:val="00380839"/>
    <w:rsid w:val="003821A1"/>
    <w:rsid w:val="00382442"/>
    <w:rsid w:val="00382F12"/>
    <w:rsid w:val="00382F46"/>
    <w:rsid w:val="003831B3"/>
    <w:rsid w:val="00383E64"/>
    <w:rsid w:val="003841D5"/>
    <w:rsid w:val="00384E78"/>
    <w:rsid w:val="003906FB"/>
    <w:rsid w:val="003907FD"/>
    <w:rsid w:val="003912FD"/>
    <w:rsid w:val="00391960"/>
    <w:rsid w:val="003926F9"/>
    <w:rsid w:val="00393EF5"/>
    <w:rsid w:val="00394035"/>
    <w:rsid w:val="003950A0"/>
    <w:rsid w:val="00395948"/>
    <w:rsid w:val="00396059"/>
    <w:rsid w:val="00396451"/>
    <w:rsid w:val="003965DF"/>
    <w:rsid w:val="0039684A"/>
    <w:rsid w:val="00396AC5"/>
    <w:rsid w:val="003978E3"/>
    <w:rsid w:val="003A068B"/>
    <w:rsid w:val="003A0793"/>
    <w:rsid w:val="003A0C9F"/>
    <w:rsid w:val="003A14D7"/>
    <w:rsid w:val="003A2CBD"/>
    <w:rsid w:val="003A2CFB"/>
    <w:rsid w:val="003A3494"/>
    <w:rsid w:val="003A49F9"/>
    <w:rsid w:val="003A4D7F"/>
    <w:rsid w:val="003A5A94"/>
    <w:rsid w:val="003A6A62"/>
    <w:rsid w:val="003A6C7E"/>
    <w:rsid w:val="003A76CA"/>
    <w:rsid w:val="003A7D69"/>
    <w:rsid w:val="003B0464"/>
    <w:rsid w:val="003B08B0"/>
    <w:rsid w:val="003B0FE9"/>
    <w:rsid w:val="003B22B8"/>
    <w:rsid w:val="003B2368"/>
    <w:rsid w:val="003B2987"/>
    <w:rsid w:val="003B2FAE"/>
    <w:rsid w:val="003B37A2"/>
    <w:rsid w:val="003B37C3"/>
    <w:rsid w:val="003B454D"/>
    <w:rsid w:val="003B612E"/>
    <w:rsid w:val="003B726D"/>
    <w:rsid w:val="003B7AF8"/>
    <w:rsid w:val="003B7EFA"/>
    <w:rsid w:val="003C0401"/>
    <w:rsid w:val="003C0C27"/>
    <w:rsid w:val="003C0DDB"/>
    <w:rsid w:val="003C187D"/>
    <w:rsid w:val="003C25DE"/>
    <w:rsid w:val="003C433D"/>
    <w:rsid w:val="003C43B0"/>
    <w:rsid w:val="003C4537"/>
    <w:rsid w:val="003C48EF"/>
    <w:rsid w:val="003C4A3E"/>
    <w:rsid w:val="003C5A04"/>
    <w:rsid w:val="003C61E4"/>
    <w:rsid w:val="003C645E"/>
    <w:rsid w:val="003C6615"/>
    <w:rsid w:val="003C68E2"/>
    <w:rsid w:val="003C6D5D"/>
    <w:rsid w:val="003C7607"/>
    <w:rsid w:val="003D04DA"/>
    <w:rsid w:val="003D0ED1"/>
    <w:rsid w:val="003D102E"/>
    <w:rsid w:val="003D122B"/>
    <w:rsid w:val="003D1578"/>
    <w:rsid w:val="003D1A9F"/>
    <w:rsid w:val="003D1FD2"/>
    <w:rsid w:val="003D27F8"/>
    <w:rsid w:val="003D3665"/>
    <w:rsid w:val="003D493C"/>
    <w:rsid w:val="003D4BA4"/>
    <w:rsid w:val="003D5310"/>
    <w:rsid w:val="003D55A6"/>
    <w:rsid w:val="003D66F1"/>
    <w:rsid w:val="003D6AC2"/>
    <w:rsid w:val="003D6B53"/>
    <w:rsid w:val="003D6BF5"/>
    <w:rsid w:val="003D6D16"/>
    <w:rsid w:val="003E1A68"/>
    <w:rsid w:val="003E1EBC"/>
    <w:rsid w:val="003E21D1"/>
    <w:rsid w:val="003E28AF"/>
    <w:rsid w:val="003E338E"/>
    <w:rsid w:val="003E345A"/>
    <w:rsid w:val="003E34F2"/>
    <w:rsid w:val="003E350A"/>
    <w:rsid w:val="003E3F07"/>
    <w:rsid w:val="003E4154"/>
    <w:rsid w:val="003E46B2"/>
    <w:rsid w:val="003E51B1"/>
    <w:rsid w:val="003E782B"/>
    <w:rsid w:val="003F0B0F"/>
    <w:rsid w:val="003F0FB4"/>
    <w:rsid w:val="003F1067"/>
    <w:rsid w:val="003F1496"/>
    <w:rsid w:val="003F1D03"/>
    <w:rsid w:val="003F1F7F"/>
    <w:rsid w:val="003F417F"/>
    <w:rsid w:val="003F5EEA"/>
    <w:rsid w:val="003F6CA7"/>
    <w:rsid w:val="003F7670"/>
    <w:rsid w:val="00400ACC"/>
    <w:rsid w:val="00400AFB"/>
    <w:rsid w:val="00401F97"/>
    <w:rsid w:val="00401FBF"/>
    <w:rsid w:val="004029F8"/>
    <w:rsid w:val="00402D70"/>
    <w:rsid w:val="00402E81"/>
    <w:rsid w:val="00402EA0"/>
    <w:rsid w:val="00402FB8"/>
    <w:rsid w:val="0040333F"/>
    <w:rsid w:val="00404550"/>
    <w:rsid w:val="004051D9"/>
    <w:rsid w:val="00405D46"/>
    <w:rsid w:val="0040639E"/>
    <w:rsid w:val="00410B6E"/>
    <w:rsid w:val="004113BA"/>
    <w:rsid w:val="00411ABF"/>
    <w:rsid w:val="00412382"/>
    <w:rsid w:val="004132D8"/>
    <w:rsid w:val="00413C07"/>
    <w:rsid w:val="004146C3"/>
    <w:rsid w:val="0041481D"/>
    <w:rsid w:val="00415194"/>
    <w:rsid w:val="00415300"/>
    <w:rsid w:val="004153B6"/>
    <w:rsid w:val="00415690"/>
    <w:rsid w:val="004159E0"/>
    <w:rsid w:val="00416829"/>
    <w:rsid w:val="00417273"/>
    <w:rsid w:val="00417B00"/>
    <w:rsid w:val="00417B0A"/>
    <w:rsid w:val="0042027D"/>
    <w:rsid w:val="00420310"/>
    <w:rsid w:val="00420530"/>
    <w:rsid w:val="00420ACC"/>
    <w:rsid w:val="00420FFC"/>
    <w:rsid w:val="004223BB"/>
    <w:rsid w:val="00422A69"/>
    <w:rsid w:val="00422F7C"/>
    <w:rsid w:val="004237CB"/>
    <w:rsid w:val="00423977"/>
    <w:rsid w:val="0042414E"/>
    <w:rsid w:val="00424791"/>
    <w:rsid w:val="00424DEA"/>
    <w:rsid w:val="004252FF"/>
    <w:rsid w:val="0042565D"/>
    <w:rsid w:val="004259CB"/>
    <w:rsid w:val="00426972"/>
    <w:rsid w:val="004272B7"/>
    <w:rsid w:val="00427ACB"/>
    <w:rsid w:val="00427C40"/>
    <w:rsid w:val="00427FF3"/>
    <w:rsid w:val="00430335"/>
    <w:rsid w:val="00430CFD"/>
    <w:rsid w:val="00432D49"/>
    <w:rsid w:val="004334F7"/>
    <w:rsid w:val="0043435D"/>
    <w:rsid w:val="00435805"/>
    <w:rsid w:val="0043612A"/>
    <w:rsid w:val="00436523"/>
    <w:rsid w:val="00436AB4"/>
    <w:rsid w:val="00436E3C"/>
    <w:rsid w:val="00437549"/>
    <w:rsid w:val="00437965"/>
    <w:rsid w:val="00437F9B"/>
    <w:rsid w:val="004403CB"/>
    <w:rsid w:val="00440470"/>
    <w:rsid w:val="004408B3"/>
    <w:rsid w:val="00440D17"/>
    <w:rsid w:val="00442AF2"/>
    <w:rsid w:val="00442D84"/>
    <w:rsid w:val="004442AB"/>
    <w:rsid w:val="004454D1"/>
    <w:rsid w:val="00445BC6"/>
    <w:rsid w:val="00445C51"/>
    <w:rsid w:val="00446815"/>
    <w:rsid w:val="00446853"/>
    <w:rsid w:val="004469A1"/>
    <w:rsid w:val="0044731C"/>
    <w:rsid w:val="0044743D"/>
    <w:rsid w:val="00447979"/>
    <w:rsid w:val="00447B79"/>
    <w:rsid w:val="004504B6"/>
    <w:rsid w:val="0045082C"/>
    <w:rsid w:val="00451415"/>
    <w:rsid w:val="00451553"/>
    <w:rsid w:val="0045161F"/>
    <w:rsid w:val="0045167E"/>
    <w:rsid w:val="0045288A"/>
    <w:rsid w:val="0045302F"/>
    <w:rsid w:val="00454234"/>
    <w:rsid w:val="004546B0"/>
    <w:rsid w:val="004546BC"/>
    <w:rsid w:val="00454A81"/>
    <w:rsid w:val="00454DC5"/>
    <w:rsid w:val="004554A9"/>
    <w:rsid w:val="004556F0"/>
    <w:rsid w:val="00455C11"/>
    <w:rsid w:val="00455C9D"/>
    <w:rsid w:val="00457798"/>
    <w:rsid w:val="0045799C"/>
    <w:rsid w:val="00457AF4"/>
    <w:rsid w:val="0046027F"/>
    <w:rsid w:val="0046034D"/>
    <w:rsid w:val="0046058B"/>
    <w:rsid w:val="004608C2"/>
    <w:rsid w:val="00460910"/>
    <w:rsid w:val="0046098A"/>
    <w:rsid w:val="00460DD5"/>
    <w:rsid w:val="00461389"/>
    <w:rsid w:val="00461F67"/>
    <w:rsid w:val="00462420"/>
    <w:rsid w:val="00462642"/>
    <w:rsid w:val="0046406B"/>
    <w:rsid w:val="00464BC6"/>
    <w:rsid w:val="004664BD"/>
    <w:rsid w:val="00466563"/>
    <w:rsid w:val="00466765"/>
    <w:rsid w:val="00466F93"/>
    <w:rsid w:val="0046702D"/>
    <w:rsid w:val="00467263"/>
    <w:rsid w:val="004673D3"/>
    <w:rsid w:val="0046773B"/>
    <w:rsid w:val="00467A5F"/>
    <w:rsid w:val="0047018B"/>
    <w:rsid w:val="004709E9"/>
    <w:rsid w:val="004711AE"/>
    <w:rsid w:val="004713E4"/>
    <w:rsid w:val="00471748"/>
    <w:rsid w:val="00471F9F"/>
    <w:rsid w:val="0047280C"/>
    <w:rsid w:val="004732BD"/>
    <w:rsid w:val="00473FAF"/>
    <w:rsid w:val="00474C9B"/>
    <w:rsid w:val="00475B19"/>
    <w:rsid w:val="004760ED"/>
    <w:rsid w:val="00476628"/>
    <w:rsid w:val="00476ED1"/>
    <w:rsid w:val="00477470"/>
    <w:rsid w:val="00477B1F"/>
    <w:rsid w:val="00477B5A"/>
    <w:rsid w:val="00477C94"/>
    <w:rsid w:val="00477FA3"/>
    <w:rsid w:val="00480988"/>
    <w:rsid w:val="00480A16"/>
    <w:rsid w:val="00481A60"/>
    <w:rsid w:val="0048286D"/>
    <w:rsid w:val="00482A5D"/>
    <w:rsid w:val="00483577"/>
    <w:rsid w:val="00483E27"/>
    <w:rsid w:val="00484140"/>
    <w:rsid w:val="0048438F"/>
    <w:rsid w:val="0048500F"/>
    <w:rsid w:val="00485335"/>
    <w:rsid w:val="004857E1"/>
    <w:rsid w:val="004859BA"/>
    <w:rsid w:val="004860EE"/>
    <w:rsid w:val="00486152"/>
    <w:rsid w:val="00486B2F"/>
    <w:rsid w:val="00486C0A"/>
    <w:rsid w:val="00486CE2"/>
    <w:rsid w:val="00487DA8"/>
    <w:rsid w:val="00487F98"/>
    <w:rsid w:val="004918E5"/>
    <w:rsid w:val="004921EF"/>
    <w:rsid w:val="0049224D"/>
    <w:rsid w:val="00493095"/>
    <w:rsid w:val="0049374F"/>
    <w:rsid w:val="00494678"/>
    <w:rsid w:val="00495483"/>
    <w:rsid w:val="004955EE"/>
    <w:rsid w:val="004956DC"/>
    <w:rsid w:val="00495E2E"/>
    <w:rsid w:val="0049600D"/>
    <w:rsid w:val="004963E4"/>
    <w:rsid w:val="00496AD3"/>
    <w:rsid w:val="00497BF5"/>
    <w:rsid w:val="004A043C"/>
    <w:rsid w:val="004A0874"/>
    <w:rsid w:val="004A0BB3"/>
    <w:rsid w:val="004A1214"/>
    <w:rsid w:val="004A15CA"/>
    <w:rsid w:val="004A20CA"/>
    <w:rsid w:val="004A366E"/>
    <w:rsid w:val="004A3DC0"/>
    <w:rsid w:val="004A4EA2"/>
    <w:rsid w:val="004A5142"/>
    <w:rsid w:val="004A51DA"/>
    <w:rsid w:val="004A5EA9"/>
    <w:rsid w:val="004A6723"/>
    <w:rsid w:val="004A6798"/>
    <w:rsid w:val="004A67BA"/>
    <w:rsid w:val="004A6B50"/>
    <w:rsid w:val="004A7625"/>
    <w:rsid w:val="004A7DBE"/>
    <w:rsid w:val="004B0800"/>
    <w:rsid w:val="004B09D7"/>
    <w:rsid w:val="004B0A05"/>
    <w:rsid w:val="004B0C01"/>
    <w:rsid w:val="004B11EE"/>
    <w:rsid w:val="004B2524"/>
    <w:rsid w:val="004B25E4"/>
    <w:rsid w:val="004B26BC"/>
    <w:rsid w:val="004B2D9C"/>
    <w:rsid w:val="004B2DFC"/>
    <w:rsid w:val="004B42DB"/>
    <w:rsid w:val="004B432B"/>
    <w:rsid w:val="004B443F"/>
    <w:rsid w:val="004B445E"/>
    <w:rsid w:val="004B470F"/>
    <w:rsid w:val="004B48BB"/>
    <w:rsid w:val="004B4AB9"/>
    <w:rsid w:val="004B629F"/>
    <w:rsid w:val="004B69A6"/>
    <w:rsid w:val="004B6CA0"/>
    <w:rsid w:val="004B6DE2"/>
    <w:rsid w:val="004B74BB"/>
    <w:rsid w:val="004B75D4"/>
    <w:rsid w:val="004B7FEF"/>
    <w:rsid w:val="004C016A"/>
    <w:rsid w:val="004C1115"/>
    <w:rsid w:val="004C185E"/>
    <w:rsid w:val="004C1F70"/>
    <w:rsid w:val="004C2A51"/>
    <w:rsid w:val="004C2AF7"/>
    <w:rsid w:val="004C3057"/>
    <w:rsid w:val="004C498D"/>
    <w:rsid w:val="004C4B41"/>
    <w:rsid w:val="004C4F23"/>
    <w:rsid w:val="004C52BD"/>
    <w:rsid w:val="004C53FB"/>
    <w:rsid w:val="004C560F"/>
    <w:rsid w:val="004C62CA"/>
    <w:rsid w:val="004C6FF1"/>
    <w:rsid w:val="004D00B3"/>
    <w:rsid w:val="004D0BD5"/>
    <w:rsid w:val="004D0DAC"/>
    <w:rsid w:val="004D1C79"/>
    <w:rsid w:val="004D2096"/>
    <w:rsid w:val="004D243F"/>
    <w:rsid w:val="004D25B8"/>
    <w:rsid w:val="004D3070"/>
    <w:rsid w:val="004D3344"/>
    <w:rsid w:val="004D3424"/>
    <w:rsid w:val="004D4064"/>
    <w:rsid w:val="004D4172"/>
    <w:rsid w:val="004D4D7C"/>
    <w:rsid w:val="004D5A33"/>
    <w:rsid w:val="004D60A5"/>
    <w:rsid w:val="004D6114"/>
    <w:rsid w:val="004D6A06"/>
    <w:rsid w:val="004D6B1A"/>
    <w:rsid w:val="004D6E92"/>
    <w:rsid w:val="004D7B40"/>
    <w:rsid w:val="004D7C4F"/>
    <w:rsid w:val="004E04E3"/>
    <w:rsid w:val="004E0C31"/>
    <w:rsid w:val="004E0C49"/>
    <w:rsid w:val="004E150E"/>
    <w:rsid w:val="004E25CD"/>
    <w:rsid w:val="004E2AA4"/>
    <w:rsid w:val="004E2CDE"/>
    <w:rsid w:val="004E2FFB"/>
    <w:rsid w:val="004E3151"/>
    <w:rsid w:val="004E3B38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6D30"/>
    <w:rsid w:val="004E769D"/>
    <w:rsid w:val="004E7836"/>
    <w:rsid w:val="004F0A58"/>
    <w:rsid w:val="004F1CE2"/>
    <w:rsid w:val="004F2F3B"/>
    <w:rsid w:val="004F4607"/>
    <w:rsid w:val="004F46F6"/>
    <w:rsid w:val="004F49E8"/>
    <w:rsid w:val="004F4D4E"/>
    <w:rsid w:val="004F58A8"/>
    <w:rsid w:val="004F6904"/>
    <w:rsid w:val="004F7754"/>
    <w:rsid w:val="004F7A88"/>
    <w:rsid w:val="004F7AB1"/>
    <w:rsid w:val="005004AC"/>
    <w:rsid w:val="00500C65"/>
    <w:rsid w:val="00500D79"/>
    <w:rsid w:val="00501F8D"/>
    <w:rsid w:val="005022C5"/>
    <w:rsid w:val="00502798"/>
    <w:rsid w:val="00503EB9"/>
    <w:rsid w:val="0050414D"/>
    <w:rsid w:val="005042CD"/>
    <w:rsid w:val="005042F1"/>
    <w:rsid w:val="005043FB"/>
    <w:rsid w:val="00504980"/>
    <w:rsid w:val="00505041"/>
    <w:rsid w:val="005052C0"/>
    <w:rsid w:val="0050547F"/>
    <w:rsid w:val="00507075"/>
    <w:rsid w:val="00507178"/>
    <w:rsid w:val="0050720D"/>
    <w:rsid w:val="0051029E"/>
    <w:rsid w:val="0051280E"/>
    <w:rsid w:val="00512DDF"/>
    <w:rsid w:val="005139EC"/>
    <w:rsid w:val="00513AA1"/>
    <w:rsid w:val="00513F2C"/>
    <w:rsid w:val="005145A0"/>
    <w:rsid w:val="00514930"/>
    <w:rsid w:val="00514939"/>
    <w:rsid w:val="00514980"/>
    <w:rsid w:val="00514CDB"/>
    <w:rsid w:val="00515261"/>
    <w:rsid w:val="00515930"/>
    <w:rsid w:val="00515AB0"/>
    <w:rsid w:val="005172DC"/>
    <w:rsid w:val="00517429"/>
    <w:rsid w:val="005174E7"/>
    <w:rsid w:val="005204D6"/>
    <w:rsid w:val="005208C4"/>
    <w:rsid w:val="00520BC0"/>
    <w:rsid w:val="00520FF6"/>
    <w:rsid w:val="00521181"/>
    <w:rsid w:val="00521942"/>
    <w:rsid w:val="00521CFE"/>
    <w:rsid w:val="00521F09"/>
    <w:rsid w:val="0052203F"/>
    <w:rsid w:val="005230CE"/>
    <w:rsid w:val="005233E3"/>
    <w:rsid w:val="0052368B"/>
    <w:rsid w:val="0052394A"/>
    <w:rsid w:val="005241AA"/>
    <w:rsid w:val="005245CE"/>
    <w:rsid w:val="00524803"/>
    <w:rsid w:val="0052496C"/>
    <w:rsid w:val="00524B40"/>
    <w:rsid w:val="00525B94"/>
    <w:rsid w:val="005261CA"/>
    <w:rsid w:val="00527261"/>
    <w:rsid w:val="00527FC2"/>
    <w:rsid w:val="0053094D"/>
    <w:rsid w:val="00530C48"/>
    <w:rsid w:val="00530D0F"/>
    <w:rsid w:val="005314CD"/>
    <w:rsid w:val="00531B0E"/>
    <w:rsid w:val="00531E2B"/>
    <w:rsid w:val="00532479"/>
    <w:rsid w:val="0053345E"/>
    <w:rsid w:val="005336F3"/>
    <w:rsid w:val="00533B3F"/>
    <w:rsid w:val="005342B5"/>
    <w:rsid w:val="00534647"/>
    <w:rsid w:val="00535890"/>
    <w:rsid w:val="00535D8D"/>
    <w:rsid w:val="00535D9D"/>
    <w:rsid w:val="00536D22"/>
    <w:rsid w:val="005379C7"/>
    <w:rsid w:val="00537AE6"/>
    <w:rsid w:val="005428A8"/>
    <w:rsid w:val="005428BB"/>
    <w:rsid w:val="00542EEA"/>
    <w:rsid w:val="00542F62"/>
    <w:rsid w:val="00543B79"/>
    <w:rsid w:val="005441BB"/>
    <w:rsid w:val="00544278"/>
    <w:rsid w:val="00544C47"/>
    <w:rsid w:val="00544CAA"/>
    <w:rsid w:val="00545A2B"/>
    <w:rsid w:val="00546214"/>
    <w:rsid w:val="00546380"/>
    <w:rsid w:val="00547E13"/>
    <w:rsid w:val="005507E5"/>
    <w:rsid w:val="00550D7A"/>
    <w:rsid w:val="00550E4D"/>
    <w:rsid w:val="00551988"/>
    <w:rsid w:val="00553062"/>
    <w:rsid w:val="00553495"/>
    <w:rsid w:val="005537AE"/>
    <w:rsid w:val="00553AB3"/>
    <w:rsid w:val="00553FC9"/>
    <w:rsid w:val="0055468E"/>
    <w:rsid w:val="00554750"/>
    <w:rsid w:val="00554AAB"/>
    <w:rsid w:val="005554F1"/>
    <w:rsid w:val="005557EF"/>
    <w:rsid w:val="0055582D"/>
    <w:rsid w:val="00555A3D"/>
    <w:rsid w:val="00556CF0"/>
    <w:rsid w:val="005575D8"/>
    <w:rsid w:val="00557616"/>
    <w:rsid w:val="00557B08"/>
    <w:rsid w:val="00557DC6"/>
    <w:rsid w:val="00557EEB"/>
    <w:rsid w:val="00557FCC"/>
    <w:rsid w:val="00560554"/>
    <w:rsid w:val="0056103E"/>
    <w:rsid w:val="005610D3"/>
    <w:rsid w:val="005648D0"/>
    <w:rsid w:val="00564D65"/>
    <w:rsid w:val="00565467"/>
    <w:rsid w:val="00566128"/>
    <w:rsid w:val="0056742A"/>
    <w:rsid w:val="00570427"/>
    <w:rsid w:val="00572677"/>
    <w:rsid w:val="00572C0C"/>
    <w:rsid w:val="00572E8C"/>
    <w:rsid w:val="005733C6"/>
    <w:rsid w:val="00573EB6"/>
    <w:rsid w:val="005745E2"/>
    <w:rsid w:val="0057472A"/>
    <w:rsid w:val="00574A8F"/>
    <w:rsid w:val="00574BA7"/>
    <w:rsid w:val="0057549E"/>
    <w:rsid w:val="0057620A"/>
    <w:rsid w:val="00576290"/>
    <w:rsid w:val="005765A2"/>
    <w:rsid w:val="005771A2"/>
    <w:rsid w:val="00577226"/>
    <w:rsid w:val="0057740D"/>
    <w:rsid w:val="005776B7"/>
    <w:rsid w:val="00577C94"/>
    <w:rsid w:val="00577F4D"/>
    <w:rsid w:val="005830D8"/>
    <w:rsid w:val="0058380D"/>
    <w:rsid w:val="00583C18"/>
    <w:rsid w:val="00583FA3"/>
    <w:rsid w:val="00584A64"/>
    <w:rsid w:val="00584FA8"/>
    <w:rsid w:val="00584FF5"/>
    <w:rsid w:val="00585322"/>
    <w:rsid w:val="005855EC"/>
    <w:rsid w:val="0058637E"/>
    <w:rsid w:val="005863D2"/>
    <w:rsid w:val="00586E6E"/>
    <w:rsid w:val="005871CA"/>
    <w:rsid w:val="00587B42"/>
    <w:rsid w:val="00587EC5"/>
    <w:rsid w:val="00590FD5"/>
    <w:rsid w:val="005910C0"/>
    <w:rsid w:val="005914CA"/>
    <w:rsid w:val="005917B8"/>
    <w:rsid w:val="00591D2E"/>
    <w:rsid w:val="00593897"/>
    <w:rsid w:val="00594722"/>
    <w:rsid w:val="0059497F"/>
    <w:rsid w:val="00594AF2"/>
    <w:rsid w:val="00594EFD"/>
    <w:rsid w:val="00594F95"/>
    <w:rsid w:val="00595257"/>
    <w:rsid w:val="0059607E"/>
    <w:rsid w:val="00596831"/>
    <w:rsid w:val="00596CA8"/>
    <w:rsid w:val="00597552"/>
    <w:rsid w:val="00597E60"/>
    <w:rsid w:val="005A08DC"/>
    <w:rsid w:val="005A0D99"/>
    <w:rsid w:val="005A1084"/>
    <w:rsid w:val="005A13DF"/>
    <w:rsid w:val="005A13E8"/>
    <w:rsid w:val="005A23FB"/>
    <w:rsid w:val="005A27D8"/>
    <w:rsid w:val="005A32F0"/>
    <w:rsid w:val="005A405B"/>
    <w:rsid w:val="005A417A"/>
    <w:rsid w:val="005A450C"/>
    <w:rsid w:val="005A4BC2"/>
    <w:rsid w:val="005A50E4"/>
    <w:rsid w:val="005A5162"/>
    <w:rsid w:val="005A53E1"/>
    <w:rsid w:val="005A6573"/>
    <w:rsid w:val="005A6BBB"/>
    <w:rsid w:val="005A6F22"/>
    <w:rsid w:val="005A73F7"/>
    <w:rsid w:val="005A787E"/>
    <w:rsid w:val="005B0302"/>
    <w:rsid w:val="005B04B0"/>
    <w:rsid w:val="005B06F9"/>
    <w:rsid w:val="005B0AA1"/>
    <w:rsid w:val="005B0E35"/>
    <w:rsid w:val="005B21E6"/>
    <w:rsid w:val="005B2470"/>
    <w:rsid w:val="005B2594"/>
    <w:rsid w:val="005B2953"/>
    <w:rsid w:val="005B2D8C"/>
    <w:rsid w:val="005B305C"/>
    <w:rsid w:val="005B344F"/>
    <w:rsid w:val="005B3846"/>
    <w:rsid w:val="005B4137"/>
    <w:rsid w:val="005B4159"/>
    <w:rsid w:val="005B42F6"/>
    <w:rsid w:val="005B56EB"/>
    <w:rsid w:val="005B58CD"/>
    <w:rsid w:val="005B596C"/>
    <w:rsid w:val="005B62B8"/>
    <w:rsid w:val="005B632F"/>
    <w:rsid w:val="005B6385"/>
    <w:rsid w:val="005B6A80"/>
    <w:rsid w:val="005B7517"/>
    <w:rsid w:val="005B77FB"/>
    <w:rsid w:val="005C02F7"/>
    <w:rsid w:val="005C21C0"/>
    <w:rsid w:val="005C2850"/>
    <w:rsid w:val="005C2919"/>
    <w:rsid w:val="005C2AC6"/>
    <w:rsid w:val="005C329D"/>
    <w:rsid w:val="005C3768"/>
    <w:rsid w:val="005C42C5"/>
    <w:rsid w:val="005C44EA"/>
    <w:rsid w:val="005C471E"/>
    <w:rsid w:val="005C4E38"/>
    <w:rsid w:val="005C605A"/>
    <w:rsid w:val="005C6DFE"/>
    <w:rsid w:val="005C7455"/>
    <w:rsid w:val="005C7469"/>
    <w:rsid w:val="005D0215"/>
    <w:rsid w:val="005D17D8"/>
    <w:rsid w:val="005D19C4"/>
    <w:rsid w:val="005D1F5B"/>
    <w:rsid w:val="005D2524"/>
    <w:rsid w:val="005D295D"/>
    <w:rsid w:val="005D3037"/>
    <w:rsid w:val="005D381E"/>
    <w:rsid w:val="005D3913"/>
    <w:rsid w:val="005D4D0D"/>
    <w:rsid w:val="005D565D"/>
    <w:rsid w:val="005D576C"/>
    <w:rsid w:val="005D6040"/>
    <w:rsid w:val="005D6361"/>
    <w:rsid w:val="005D6580"/>
    <w:rsid w:val="005D759F"/>
    <w:rsid w:val="005E14BC"/>
    <w:rsid w:val="005E1C23"/>
    <w:rsid w:val="005E24DB"/>
    <w:rsid w:val="005E24F2"/>
    <w:rsid w:val="005E2E27"/>
    <w:rsid w:val="005E38FD"/>
    <w:rsid w:val="005E3E1A"/>
    <w:rsid w:val="005E3E96"/>
    <w:rsid w:val="005E3FE8"/>
    <w:rsid w:val="005E4416"/>
    <w:rsid w:val="005E4D8A"/>
    <w:rsid w:val="005E4F3A"/>
    <w:rsid w:val="005E5BA1"/>
    <w:rsid w:val="005E6D61"/>
    <w:rsid w:val="005E75F8"/>
    <w:rsid w:val="005E76D8"/>
    <w:rsid w:val="005E790E"/>
    <w:rsid w:val="005E7E18"/>
    <w:rsid w:val="005F14FB"/>
    <w:rsid w:val="005F216E"/>
    <w:rsid w:val="005F35DE"/>
    <w:rsid w:val="005F362E"/>
    <w:rsid w:val="005F3B0B"/>
    <w:rsid w:val="005F4450"/>
    <w:rsid w:val="005F475E"/>
    <w:rsid w:val="005F5245"/>
    <w:rsid w:val="005F59DA"/>
    <w:rsid w:val="005F6681"/>
    <w:rsid w:val="005F67D0"/>
    <w:rsid w:val="005F6BD1"/>
    <w:rsid w:val="005F709B"/>
    <w:rsid w:val="005F7491"/>
    <w:rsid w:val="005F76F3"/>
    <w:rsid w:val="005F7C82"/>
    <w:rsid w:val="005F7DC2"/>
    <w:rsid w:val="005F7F12"/>
    <w:rsid w:val="006003CA"/>
    <w:rsid w:val="00600EB4"/>
    <w:rsid w:val="00601071"/>
    <w:rsid w:val="00601324"/>
    <w:rsid w:val="00601410"/>
    <w:rsid w:val="00601619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822"/>
    <w:rsid w:val="00610213"/>
    <w:rsid w:val="0061023F"/>
    <w:rsid w:val="0061034E"/>
    <w:rsid w:val="00610777"/>
    <w:rsid w:val="00610C64"/>
    <w:rsid w:val="00612DA7"/>
    <w:rsid w:val="0061341C"/>
    <w:rsid w:val="0061358B"/>
    <w:rsid w:val="00613CB6"/>
    <w:rsid w:val="00613F63"/>
    <w:rsid w:val="00615094"/>
    <w:rsid w:val="006151B5"/>
    <w:rsid w:val="00615808"/>
    <w:rsid w:val="00616113"/>
    <w:rsid w:val="00616A53"/>
    <w:rsid w:val="00616A61"/>
    <w:rsid w:val="00617442"/>
    <w:rsid w:val="0062019E"/>
    <w:rsid w:val="00620A95"/>
    <w:rsid w:val="0062159C"/>
    <w:rsid w:val="00621950"/>
    <w:rsid w:val="0062209B"/>
    <w:rsid w:val="0062268A"/>
    <w:rsid w:val="00622BE7"/>
    <w:rsid w:val="00622FB4"/>
    <w:rsid w:val="006252AD"/>
    <w:rsid w:val="006264C8"/>
    <w:rsid w:val="00626BAF"/>
    <w:rsid w:val="00627113"/>
    <w:rsid w:val="0062745B"/>
    <w:rsid w:val="00627860"/>
    <w:rsid w:val="00627D79"/>
    <w:rsid w:val="00630B01"/>
    <w:rsid w:val="00631281"/>
    <w:rsid w:val="00631298"/>
    <w:rsid w:val="006312E6"/>
    <w:rsid w:val="0063184C"/>
    <w:rsid w:val="00631DC0"/>
    <w:rsid w:val="00631E83"/>
    <w:rsid w:val="006328FC"/>
    <w:rsid w:val="006349A6"/>
    <w:rsid w:val="00634D75"/>
    <w:rsid w:val="006362DA"/>
    <w:rsid w:val="0063632E"/>
    <w:rsid w:val="00637246"/>
    <w:rsid w:val="00637942"/>
    <w:rsid w:val="0064005E"/>
    <w:rsid w:val="00640608"/>
    <w:rsid w:val="0064162C"/>
    <w:rsid w:val="0064163A"/>
    <w:rsid w:val="0064163D"/>
    <w:rsid w:val="006416AA"/>
    <w:rsid w:val="00641819"/>
    <w:rsid w:val="0064230E"/>
    <w:rsid w:val="006425F3"/>
    <w:rsid w:val="00643B5B"/>
    <w:rsid w:val="00644343"/>
    <w:rsid w:val="0064460F"/>
    <w:rsid w:val="00644A69"/>
    <w:rsid w:val="00644E16"/>
    <w:rsid w:val="006451FD"/>
    <w:rsid w:val="00645926"/>
    <w:rsid w:val="00646255"/>
    <w:rsid w:val="00646CE9"/>
    <w:rsid w:val="00646F12"/>
    <w:rsid w:val="00647DC2"/>
    <w:rsid w:val="00647E70"/>
    <w:rsid w:val="0065009E"/>
    <w:rsid w:val="00650DE0"/>
    <w:rsid w:val="00651780"/>
    <w:rsid w:val="006520CB"/>
    <w:rsid w:val="00652A9F"/>
    <w:rsid w:val="006530CD"/>
    <w:rsid w:val="00653A0C"/>
    <w:rsid w:val="00653B2C"/>
    <w:rsid w:val="00653FB1"/>
    <w:rsid w:val="00653FEF"/>
    <w:rsid w:val="006560BD"/>
    <w:rsid w:val="00656254"/>
    <w:rsid w:val="0065737E"/>
    <w:rsid w:val="006573CE"/>
    <w:rsid w:val="006577EA"/>
    <w:rsid w:val="00660016"/>
    <w:rsid w:val="0066012B"/>
    <w:rsid w:val="00660596"/>
    <w:rsid w:val="0066073B"/>
    <w:rsid w:val="006610D3"/>
    <w:rsid w:val="00663EAB"/>
    <w:rsid w:val="006644E8"/>
    <w:rsid w:val="00664616"/>
    <w:rsid w:val="00664F3D"/>
    <w:rsid w:val="00666662"/>
    <w:rsid w:val="00667A0B"/>
    <w:rsid w:val="006708F0"/>
    <w:rsid w:val="00670979"/>
    <w:rsid w:val="00670FE5"/>
    <w:rsid w:val="00671319"/>
    <w:rsid w:val="00671329"/>
    <w:rsid w:val="006715A2"/>
    <w:rsid w:val="00672B99"/>
    <w:rsid w:val="00672F40"/>
    <w:rsid w:val="00674E06"/>
    <w:rsid w:val="0067565B"/>
    <w:rsid w:val="00675DEE"/>
    <w:rsid w:val="00675DF5"/>
    <w:rsid w:val="00675E47"/>
    <w:rsid w:val="00677983"/>
    <w:rsid w:val="006804B2"/>
    <w:rsid w:val="00680C40"/>
    <w:rsid w:val="006811F2"/>
    <w:rsid w:val="00681AA9"/>
    <w:rsid w:val="00681B8F"/>
    <w:rsid w:val="00681F80"/>
    <w:rsid w:val="00682090"/>
    <w:rsid w:val="006820CA"/>
    <w:rsid w:val="006824D9"/>
    <w:rsid w:val="006827F3"/>
    <w:rsid w:val="00683502"/>
    <w:rsid w:val="00683678"/>
    <w:rsid w:val="00683E1F"/>
    <w:rsid w:val="006846AC"/>
    <w:rsid w:val="006853A6"/>
    <w:rsid w:val="00690055"/>
    <w:rsid w:val="006915DD"/>
    <w:rsid w:val="006916A3"/>
    <w:rsid w:val="006916CB"/>
    <w:rsid w:val="00693907"/>
    <w:rsid w:val="006942C1"/>
    <w:rsid w:val="00694510"/>
    <w:rsid w:val="00694E0A"/>
    <w:rsid w:val="0069596C"/>
    <w:rsid w:val="00695B24"/>
    <w:rsid w:val="00695D48"/>
    <w:rsid w:val="006967B5"/>
    <w:rsid w:val="00696D40"/>
    <w:rsid w:val="00697220"/>
    <w:rsid w:val="006A0111"/>
    <w:rsid w:val="006A099F"/>
    <w:rsid w:val="006A0FA2"/>
    <w:rsid w:val="006A16F8"/>
    <w:rsid w:val="006A2096"/>
    <w:rsid w:val="006A2A18"/>
    <w:rsid w:val="006A2B03"/>
    <w:rsid w:val="006A41E8"/>
    <w:rsid w:val="006A5B9D"/>
    <w:rsid w:val="006A66B4"/>
    <w:rsid w:val="006A691F"/>
    <w:rsid w:val="006A7230"/>
    <w:rsid w:val="006A761C"/>
    <w:rsid w:val="006A7771"/>
    <w:rsid w:val="006A7C4A"/>
    <w:rsid w:val="006B0FF6"/>
    <w:rsid w:val="006B23DC"/>
    <w:rsid w:val="006B28A3"/>
    <w:rsid w:val="006B2B6A"/>
    <w:rsid w:val="006B2D4C"/>
    <w:rsid w:val="006B2EC0"/>
    <w:rsid w:val="006B4A06"/>
    <w:rsid w:val="006B53AD"/>
    <w:rsid w:val="006B5886"/>
    <w:rsid w:val="006B66F0"/>
    <w:rsid w:val="006C0215"/>
    <w:rsid w:val="006C03B0"/>
    <w:rsid w:val="006C06F0"/>
    <w:rsid w:val="006C17F4"/>
    <w:rsid w:val="006C1C97"/>
    <w:rsid w:val="006C29B2"/>
    <w:rsid w:val="006C3763"/>
    <w:rsid w:val="006C38DA"/>
    <w:rsid w:val="006C3DC4"/>
    <w:rsid w:val="006C3E23"/>
    <w:rsid w:val="006C40A9"/>
    <w:rsid w:val="006C4E0C"/>
    <w:rsid w:val="006C54BA"/>
    <w:rsid w:val="006C576F"/>
    <w:rsid w:val="006C5E2B"/>
    <w:rsid w:val="006C6167"/>
    <w:rsid w:val="006C6E53"/>
    <w:rsid w:val="006C71C5"/>
    <w:rsid w:val="006C72E3"/>
    <w:rsid w:val="006C750A"/>
    <w:rsid w:val="006C7772"/>
    <w:rsid w:val="006D2848"/>
    <w:rsid w:val="006D2C98"/>
    <w:rsid w:val="006D4E8A"/>
    <w:rsid w:val="006D5260"/>
    <w:rsid w:val="006D54BE"/>
    <w:rsid w:val="006D5AD2"/>
    <w:rsid w:val="006D6036"/>
    <w:rsid w:val="006D6037"/>
    <w:rsid w:val="006D6181"/>
    <w:rsid w:val="006D6638"/>
    <w:rsid w:val="006D6A63"/>
    <w:rsid w:val="006D746A"/>
    <w:rsid w:val="006D77B2"/>
    <w:rsid w:val="006E1C21"/>
    <w:rsid w:val="006E1D81"/>
    <w:rsid w:val="006E1E6C"/>
    <w:rsid w:val="006E205D"/>
    <w:rsid w:val="006E21C7"/>
    <w:rsid w:val="006E22E5"/>
    <w:rsid w:val="006E3681"/>
    <w:rsid w:val="006E3770"/>
    <w:rsid w:val="006E3D11"/>
    <w:rsid w:val="006E5B19"/>
    <w:rsid w:val="006E679A"/>
    <w:rsid w:val="006E67E6"/>
    <w:rsid w:val="006E7830"/>
    <w:rsid w:val="006F0042"/>
    <w:rsid w:val="006F0438"/>
    <w:rsid w:val="006F0A5C"/>
    <w:rsid w:val="006F0BED"/>
    <w:rsid w:val="006F0D04"/>
    <w:rsid w:val="006F1C00"/>
    <w:rsid w:val="006F2051"/>
    <w:rsid w:val="006F22F5"/>
    <w:rsid w:val="006F34A3"/>
    <w:rsid w:val="006F3749"/>
    <w:rsid w:val="006F4070"/>
    <w:rsid w:val="006F4772"/>
    <w:rsid w:val="006F4E7F"/>
    <w:rsid w:val="006F5855"/>
    <w:rsid w:val="006F6738"/>
    <w:rsid w:val="006F6CFB"/>
    <w:rsid w:val="006F7D71"/>
    <w:rsid w:val="0070065D"/>
    <w:rsid w:val="00700B76"/>
    <w:rsid w:val="00700FA7"/>
    <w:rsid w:val="007011B1"/>
    <w:rsid w:val="00701342"/>
    <w:rsid w:val="00701D90"/>
    <w:rsid w:val="00702139"/>
    <w:rsid w:val="0070250F"/>
    <w:rsid w:val="00702CC0"/>
    <w:rsid w:val="007033AF"/>
    <w:rsid w:val="007033C5"/>
    <w:rsid w:val="007043D4"/>
    <w:rsid w:val="00704760"/>
    <w:rsid w:val="0070614D"/>
    <w:rsid w:val="00706884"/>
    <w:rsid w:val="00706A6D"/>
    <w:rsid w:val="00706B18"/>
    <w:rsid w:val="00707311"/>
    <w:rsid w:val="00707629"/>
    <w:rsid w:val="00710040"/>
    <w:rsid w:val="007104F7"/>
    <w:rsid w:val="0071057F"/>
    <w:rsid w:val="00710D23"/>
    <w:rsid w:val="00711079"/>
    <w:rsid w:val="007116F1"/>
    <w:rsid w:val="00711EBB"/>
    <w:rsid w:val="007122DA"/>
    <w:rsid w:val="00713FA4"/>
    <w:rsid w:val="00713FD5"/>
    <w:rsid w:val="00713FD6"/>
    <w:rsid w:val="0071598F"/>
    <w:rsid w:val="00716774"/>
    <w:rsid w:val="007213C2"/>
    <w:rsid w:val="007215A3"/>
    <w:rsid w:val="0072183D"/>
    <w:rsid w:val="007219DD"/>
    <w:rsid w:val="00722859"/>
    <w:rsid w:val="007228A1"/>
    <w:rsid w:val="00723443"/>
    <w:rsid w:val="00725062"/>
    <w:rsid w:val="00725334"/>
    <w:rsid w:val="00725652"/>
    <w:rsid w:val="0072576D"/>
    <w:rsid w:val="007270FE"/>
    <w:rsid w:val="00727A11"/>
    <w:rsid w:val="00727F1F"/>
    <w:rsid w:val="007304A6"/>
    <w:rsid w:val="00730506"/>
    <w:rsid w:val="0073071D"/>
    <w:rsid w:val="00730759"/>
    <w:rsid w:val="00731384"/>
    <w:rsid w:val="007327B7"/>
    <w:rsid w:val="00732C37"/>
    <w:rsid w:val="00732C66"/>
    <w:rsid w:val="007336AF"/>
    <w:rsid w:val="00734564"/>
    <w:rsid w:val="00734A5F"/>
    <w:rsid w:val="007356D9"/>
    <w:rsid w:val="00736042"/>
    <w:rsid w:val="00736ABE"/>
    <w:rsid w:val="00736DBB"/>
    <w:rsid w:val="007373B0"/>
    <w:rsid w:val="00737957"/>
    <w:rsid w:val="00737EF0"/>
    <w:rsid w:val="0074092A"/>
    <w:rsid w:val="00740D2A"/>
    <w:rsid w:val="00741C49"/>
    <w:rsid w:val="00742A62"/>
    <w:rsid w:val="00742DA8"/>
    <w:rsid w:val="007430C9"/>
    <w:rsid w:val="00744358"/>
    <w:rsid w:val="00745029"/>
    <w:rsid w:val="00745053"/>
    <w:rsid w:val="0074574E"/>
    <w:rsid w:val="00745CE0"/>
    <w:rsid w:val="00745FA2"/>
    <w:rsid w:val="00747163"/>
    <w:rsid w:val="00747E2A"/>
    <w:rsid w:val="007500BB"/>
    <w:rsid w:val="00750705"/>
    <w:rsid w:val="00750BB3"/>
    <w:rsid w:val="0075223A"/>
    <w:rsid w:val="00752F8B"/>
    <w:rsid w:val="00753FF9"/>
    <w:rsid w:val="007543D8"/>
    <w:rsid w:val="00754BA6"/>
    <w:rsid w:val="0075588B"/>
    <w:rsid w:val="00755FB6"/>
    <w:rsid w:val="0075672B"/>
    <w:rsid w:val="00756971"/>
    <w:rsid w:val="00756ADE"/>
    <w:rsid w:val="00756AEE"/>
    <w:rsid w:val="007605F1"/>
    <w:rsid w:val="0076176B"/>
    <w:rsid w:val="007617D5"/>
    <w:rsid w:val="00761DDD"/>
    <w:rsid w:val="00761ED1"/>
    <w:rsid w:val="00762526"/>
    <w:rsid w:val="00764DE5"/>
    <w:rsid w:val="007660E0"/>
    <w:rsid w:val="00766258"/>
    <w:rsid w:val="0076652F"/>
    <w:rsid w:val="00766C64"/>
    <w:rsid w:val="00767DE4"/>
    <w:rsid w:val="00771004"/>
    <w:rsid w:val="007715B9"/>
    <w:rsid w:val="007721D2"/>
    <w:rsid w:val="00773E30"/>
    <w:rsid w:val="00774031"/>
    <w:rsid w:val="00774182"/>
    <w:rsid w:val="00774D48"/>
    <w:rsid w:val="007755FF"/>
    <w:rsid w:val="00775AFF"/>
    <w:rsid w:val="007765EF"/>
    <w:rsid w:val="00776664"/>
    <w:rsid w:val="00776BE4"/>
    <w:rsid w:val="00776D6A"/>
    <w:rsid w:val="00776EF4"/>
    <w:rsid w:val="00777E74"/>
    <w:rsid w:val="00777F90"/>
    <w:rsid w:val="0078072F"/>
    <w:rsid w:val="00780C51"/>
    <w:rsid w:val="00781773"/>
    <w:rsid w:val="00781807"/>
    <w:rsid w:val="007818B7"/>
    <w:rsid w:val="00781BF4"/>
    <w:rsid w:val="0078213C"/>
    <w:rsid w:val="00782BFF"/>
    <w:rsid w:val="0078495D"/>
    <w:rsid w:val="007856BD"/>
    <w:rsid w:val="007859C3"/>
    <w:rsid w:val="00785E62"/>
    <w:rsid w:val="00785FCE"/>
    <w:rsid w:val="00786E6B"/>
    <w:rsid w:val="0078774C"/>
    <w:rsid w:val="00790050"/>
    <w:rsid w:val="00790393"/>
    <w:rsid w:val="00790664"/>
    <w:rsid w:val="00791148"/>
    <w:rsid w:val="00791F2B"/>
    <w:rsid w:val="00791F35"/>
    <w:rsid w:val="00793317"/>
    <w:rsid w:val="00793410"/>
    <w:rsid w:val="00793D36"/>
    <w:rsid w:val="00794D60"/>
    <w:rsid w:val="00795322"/>
    <w:rsid w:val="007955D0"/>
    <w:rsid w:val="00796628"/>
    <w:rsid w:val="00796723"/>
    <w:rsid w:val="00796973"/>
    <w:rsid w:val="00796A72"/>
    <w:rsid w:val="00796D14"/>
    <w:rsid w:val="00796DC0"/>
    <w:rsid w:val="00797DF4"/>
    <w:rsid w:val="007A0470"/>
    <w:rsid w:val="007A08D1"/>
    <w:rsid w:val="007A0FCB"/>
    <w:rsid w:val="007A1373"/>
    <w:rsid w:val="007A2251"/>
    <w:rsid w:val="007A28BF"/>
    <w:rsid w:val="007A2BBE"/>
    <w:rsid w:val="007A2CBA"/>
    <w:rsid w:val="007A2F06"/>
    <w:rsid w:val="007A30BE"/>
    <w:rsid w:val="007A4045"/>
    <w:rsid w:val="007A4E5F"/>
    <w:rsid w:val="007A5627"/>
    <w:rsid w:val="007A5C32"/>
    <w:rsid w:val="007A5CC3"/>
    <w:rsid w:val="007A6C51"/>
    <w:rsid w:val="007A783E"/>
    <w:rsid w:val="007B194E"/>
    <w:rsid w:val="007B21B1"/>
    <w:rsid w:val="007B2875"/>
    <w:rsid w:val="007B28DE"/>
    <w:rsid w:val="007B4CA7"/>
    <w:rsid w:val="007B4EC3"/>
    <w:rsid w:val="007B60FD"/>
    <w:rsid w:val="007B7980"/>
    <w:rsid w:val="007C0B8A"/>
    <w:rsid w:val="007C122E"/>
    <w:rsid w:val="007C131A"/>
    <w:rsid w:val="007C173A"/>
    <w:rsid w:val="007C1BAE"/>
    <w:rsid w:val="007C2083"/>
    <w:rsid w:val="007C3188"/>
    <w:rsid w:val="007C31C4"/>
    <w:rsid w:val="007C3BFD"/>
    <w:rsid w:val="007C3E1C"/>
    <w:rsid w:val="007C3EF5"/>
    <w:rsid w:val="007C4CEB"/>
    <w:rsid w:val="007C51C9"/>
    <w:rsid w:val="007C5229"/>
    <w:rsid w:val="007C5384"/>
    <w:rsid w:val="007C6033"/>
    <w:rsid w:val="007C63F3"/>
    <w:rsid w:val="007C6A6F"/>
    <w:rsid w:val="007C6E88"/>
    <w:rsid w:val="007C71E2"/>
    <w:rsid w:val="007C7D00"/>
    <w:rsid w:val="007D00C6"/>
    <w:rsid w:val="007D017C"/>
    <w:rsid w:val="007D0478"/>
    <w:rsid w:val="007D070E"/>
    <w:rsid w:val="007D0730"/>
    <w:rsid w:val="007D0773"/>
    <w:rsid w:val="007D0E6C"/>
    <w:rsid w:val="007D0F72"/>
    <w:rsid w:val="007D196E"/>
    <w:rsid w:val="007D243D"/>
    <w:rsid w:val="007D2F75"/>
    <w:rsid w:val="007D2FB6"/>
    <w:rsid w:val="007D469E"/>
    <w:rsid w:val="007D46B3"/>
    <w:rsid w:val="007D49F6"/>
    <w:rsid w:val="007D602B"/>
    <w:rsid w:val="007D6BB4"/>
    <w:rsid w:val="007D6C5D"/>
    <w:rsid w:val="007D75E7"/>
    <w:rsid w:val="007D7E62"/>
    <w:rsid w:val="007E00E0"/>
    <w:rsid w:val="007E02EE"/>
    <w:rsid w:val="007E0522"/>
    <w:rsid w:val="007E1646"/>
    <w:rsid w:val="007E1858"/>
    <w:rsid w:val="007E26C0"/>
    <w:rsid w:val="007E3378"/>
    <w:rsid w:val="007E346A"/>
    <w:rsid w:val="007E43AB"/>
    <w:rsid w:val="007E444E"/>
    <w:rsid w:val="007E49DE"/>
    <w:rsid w:val="007E4D04"/>
    <w:rsid w:val="007E5124"/>
    <w:rsid w:val="007E580A"/>
    <w:rsid w:val="007E5D50"/>
    <w:rsid w:val="007E6A71"/>
    <w:rsid w:val="007E7682"/>
    <w:rsid w:val="007E7A9B"/>
    <w:rsid w:val="007E7EEB"/>
    <w:rsid w:val="007F17D8"/>
    <w:rsid w:val="007F2E47"/>
    <w:rsid w:val="007F3ABF"/>
    <w:rsid w:val="007F3D6F"/>
    <w:rsid w:val="007F3D82"/>
    <w:rsid w:val="007F3E06"/>
    <w:rsid w:val="007F41CD"/>
    <w:rsid w:val="007F4BE8"/>
    <w:rsid w:val="007F4D35"/>
    <w:rsid w:val="007F579C"/>
    <w:rsid w:val="007F671B"/>
    <w:rsid w:val="007F707E"/>
    <w:rsid w:val="007F7529"/>
    <w:rsid w:val="008009B4"/>
    <w:rsid w:val="0080111D"/>
    <w:rsid w:val="008018CA"/>
    <w:rsid w:val="00801AFD"/>
    <w:rsid w:val="00801B6E"/>
    <w:rsid w:val="00802BDB"/>
    <w:rsid w:val="00802E41"/>
    <w:rsid w:val="008031F0"/>
    <w:rsid w:val="00803527"/>
    <w:rsid w:val="00803BD5"/>
    <w:rsid w:val="00804A19"/>
    <w:rsid w:val="008053B8"/>
    <w:rsid w:val="00805BBB"/>
    <w:rsid w:val="008061C7"/>
    <w:rsid w:val="008064D9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F3D"/>
    <w:rsid w:val="008116D5"/>
    <w:rsid w:val="00811C0D"/>
    <w:rsid w:val="00811DCD"/>
    <w:rsid w:val="00811F4B"/>
    <w:rsid w:val="00812325"/>
    <w:rsid w:val="00812CA0"/>
    <w:rsid w:val="00812DD8"/>
    <w:rsid w:val="00813B47"/>
    <w:rsid w:val="00813E45"/>
    <w:rsid w:val="0081450C"/>
    <w:rsid w:val="00814BC0"/>
    <w:rsid w:val="00815105"/>
    <w:rsid w:val="00815B24"/>
    <w:rsid w:val="00815D0B"/>
    <w:rsid w:val="00816A73"/>
    <w:rsid w:val="00816DA4"/>
    <w:rsid w:val="00820CE1"/>
    <w:rsid w:val="00820FB9"/>
    <w:rsid w:val="00821B08"/>
    <w:rsid w:val="00821BB9"/>
    <w:rsid w:val="0082312E"/>
    <w:rsid w:val="008235A4"/>
    <w:rsid w:val="00823B96"/>
    <w:rsid w:val="008242AA"/>
    <w:rsid w:val="008259D8"/>
    <w:rsid w:val="00825B6C"/>
    <w:rsid w:val="008262B8"/>
    <w:rsid w:val="00826EAC"/>
    <w:rsid w:val="00827172"/>
    <w:rsid w:val="0082721D"/>
    <w:rsid w:val="0082727A"/>
    <w:rsid w:val="0082791B"/>
    <w:rsid w:val="00830517"/>
    <w:rsid w:val="00830936"/>
    <w:rsid w:val="008314E3"/>
    <w:rsid w:val="0083234B"/>
    <w:rsid w:val="008323D0"/>
    <w:rsid w:val="00832E31"/>
    <w:rsid w:val="00833623"/>
    <w:rsid w:val="00834639"/>
    <w:rsid w:val="0083488A"/>
    <w:rsid w:val="008353FC"/>
    <w:rsid w:val="0083560C"/>
    <w:rsid w:val="00835835"/>
    <w:rsid w:val="00835A5A"/>
    <w:rsid w:val="00836752"/>
    <w:rsid w:val="008368BD"/>
    <w:rsid w:val="00836908"/>
    <w:rsid w:val="00836FB2"/>
    <w:rsid w:val="008374D2"/>
    <w:rsid w:val="00837B67"/>
    <w:rsid w:val="00840528"/>
    <w:rsid w:val="00840887"/>
    <w:rsid w:val="0084135E"/>
    <w:rsid w:val="00841911"/>
    <w:rsid w:val="00842480"/>
    <w:rsid w:val="00842668"/>
    <w:rsid w:val="008438DE"/>
    <w:rsid w:val="00843B0E"/>
    <w:rsid w:val="00844821"/>
    <w:rsid w:val="0084574A"/>
    <w:rsid w:val="0084597E"/>
    <w:rsid w:val="00845A05"/>
    <w:rsid w:val="00845C23"/>
    <w:rsid w:val="0084644C"/>
    <w:rsid w:val="008468C1"/>
    <w:rsid w:val="00850034"/>
    <w:rsid w:val="0085086A"/>
    <w:rsid w:val="00850CF3"/>
    <w:rsid w:val="00850D21"/>
    <w:rsid w:val="008530C9"/>
    <w:rsid w:val="00853D4B"/>
    <w:rsid w:val="00854033"/>
    <w:rsid w:val="00855509"/>
    <w:rsid w:val="00855B1F"/>
    <w:rsid w:val="008561D2"/>
    <w:rsid w:val="0086029A"/>
    <w:rsid w:val="0086111C"/>
    <w:rsid w:val="0086120D"/>
    <w:rsid w:val="00861932"/>
    <w:rsid w:val="008623C0"/>
    <w:rsid w:val="008639C4"/>
    <w:rsid w:val="00864EF0"/>
    <w:rsid w:val="0086763E"/>
    <w:rsid w:val="0087002A"/>
    <w:rsid w:val="0087031D"/>
    <w:rsid w:val="0087198B"/>
    <w:rsid w:val="00871CDC"/>
    <w:rsid w:val="00871DDF"/>
    <w:rsid w:val="00871E0B"/>
    <w:rsid w:val="0087350B"/>
    <w:rsid w:val="008735C0"/>
    <w:rsid w:val="0087508A"/>
    <w:rsid w:val="008752AB"/>
    <w:rsid w:val="008755C4"/>
    <w:rsid w:val="00875A29"/>
    <w:rsid w:val="00876220"/>
    <w:rsid w:val="008764C7"/>
    <w:rsid w:val="008765B4"/>
    <w:rsid w:val="00876D26"/>
    <w:rsid w:val="008778A7"/>
    <w:rsid w:val="00881465"/>
    <w:rsid w:val="00881E96"/>
    <w:rsid w:val="008823E6"/>
    <w:rsid w:val="0088264E"/>
    <w:rsid w:val="00882A48"/>
    <w:rsid w:val="00883910"/>
    <w:rsid w:val="00883F66"/>
    <w:rsid w:val="008840EA"/>
    <w:rsid w:val="008846B7"/>
    <w:rsid w:val="008852EE"/>
    <w:rsid w:val="00885699"/>
    <w:rsid w:val="008856DF"/>
    <w:rsid w:val="00885943"/>
    <w:rsid w:val="0088622E"/>
    <w:rsid w:val="00887A23"/>
    <w:rsid w:val="00890860"/>
    <w:rsid w:val="00890E91"/>
    <w:rsid w:val="008910B3"/>
    <w:rsid w:val="00891AD7"/>
    <w:rsid w:val="00891D4C"/>
    <w:rsid w:val="00892688"/>
    <w:rsid w:val="008926E0"/>
    <w:rsid w:val="00892943"/>
    <w:rsid w:val="0089304D"/>
    <w:rsid w:val="0089314D"/>
    <w:rsid w:val="00893D63"/>
    <w:rsid w:val="00894809"/>
    <w:rsid w:val="00895041"/>
    <w:rsid w:val="00895A92"/>
    <w:rsid w:val="00895E9C"/>
    <w:rsid w:val="008972DC"/>
    <w:rsid w:val="00897436"/>
    <w:rsid w:val="0089752F"/>
    <w:rsid w:val="008979D2"/>
    <w:rsid w:val="008A05BF"/>
    <w:rsid w:val="008A135E"/>
    <w:rsid w:val="008A1989"/>
    <w:rsid w:val="008A1FCA"/>
    <w:rsid w:val="008A3634"/>
    <w:rsid w:val="008A3927"/>
    <w:rsid w:val="008A3BAD"/>
    <w:rsid w:val="008A5461"/>
    <w:rsid w:val="008A6997"/>
    <w:rsid w:val="008A76AA"/>
    <w:rsid w:val="008B00F8"/>
    <w:rsid w:val="008B0206"/>
    <w:rsid w:val="008B0F8A"/>
    <w:rsid w:val="008B0FC7"/>
    <w:rsid w:val="008B0FEA"/>
    <w:rsid w:val="008B12E5"/>
    <w:rsid w:val="008B223E"/>
    <w:rsid w:val="008B2605"/>
    <w:rsid w:val="008B50C5"/>
    <w:rsid w:val="008B5107"/>
    <w:rsid w:val="008B601D"/>
    <w:rsid w:val="008B610A"/>
    <w:rsid w:val="008B6EC9"/>
    <w:rsid w:val="008B716D"/>
    <w:rsid w:val="008B730C"/>
    <w:rsid w:val="008B7DDF"/>
    <w:rsid w:val="008C0229"/>
    <w:rsid w:val="008C0EB6"/>
    <w:rsid w:val="008C1157"/>
    <w:rsid w:val="008C141B"/>
    <w:rsid w:val="008C1521"/>
    <w:rsid w:val="008C1815"/>
    <w:rsid w:val="008C1B66"/>
    <w:rsid w:val="008C247A"/>
    <w:rsid w:val="008C2EDA"/>
    <w:rsid w:val="008C3091"/>
    <w:rsid w:val="008C3D15"/>
    <w:rsid w:val="008C46C7"/>
    <w:rsid w:val="008C4F4E"/>
    <w:rsid w:val="008C550D"/>
    <w:rsid w:val="008C617E"/>
    <w:rsid w:val="008C668B"/>
    <w:rsid w:val="008C718D"/>
    <w:rsid w:val="008C7ED1"/>
    <w:rsid w:val="008D044F"/>
    <w:rsid w:val="008D0F86"/>
    <w:rsid w:val="008D1267"/>
    <w:rsid w:val="008D20C1"/>
    <w:rsid w:val="008D2256"/>
    <w:rsid w:val="008D2784"/>
    <w:rsid w:val="008D3879"/>
    <w:rsid w:val="008D453F"/>
    <w:rsid w:val="008D4B6A"/>
    <w:rsid w:val="008D58C8"/>
    <w:rsid w:val="008D5B86"/>
    <w:rsid w:val="008D5EE1"/>
    <w:rsid w:val="008D61FE"/>
    <w:rsid w:val="008D649E"/>
    <w:rsid w:val="008D676D"/>
    <w:rsid w:val="008D749B"/>
    <w:rsid w:val="008D7660"/>
    <w:rsid w:val="008E0785"/>
    <w:rsid w:val="008E084A"/>
    <w:rsid w:val="008E1AE6"/>
    <w:rsid w:val="008E236D"/>
    <w:rsid w:val="008E23D8"/>
    <w:rsid w:val="008E28F0"/>
    <w:rsid w:val="008E3644"/>
    <w:rsid w:val="008E3E44"/>
    <w:rsid w:val="008E3EC3"/>
    <w:rsid w:val="008E4B0F"/>
    <w:rsid w:val="008E5463"/>
    <w:rsid w:val="008E582E"/>
    <w:rsid w:val="008E5BA2"/>
    <w:rsid w:val="008E61C1"/>
    <w:rsid w:val="008E687F"/>
    <w:rsid w:val="008E7582"/>
    <w:rsid w:val="008E7634"/>
    <w:rsid w:val="008E7F38"/>
    <w:rsid w:val="008F0CBD"/>
    <w:rsid w:val="008F12BD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A84"/>
    <w:rsid w:val="008F672C"/>
    <w:rsid w:val="008F67D3"/>
    <w:rsid w:val="008F74C4"/>
    <w:rsid w:val="008F7659"/>
    <w:rsid w:val="008F78CC"/>
    <w:rsid w:val="009000F0"/>
    <w:rsid w:val="00900347"/>
    <w:rsid w:val="00900620"/>
    <w:rsid w:val="00901A50"/>
    <w:rsid w:val="009022BA"/>
    <w:rsid w:val="00902612"/>
    <w:rsid w:val="00902818"/>
    <w:rsid w:val="00902B81"/>
    <w:rsid w:val="00903487"/>
    <w:rsid w:val="00903539"/>
    <w:rsid w:val="00904542"/>
    <w:rsid w:val="00904827"/>
    <w:rsid w:val="00904964"/>
    <w:rsid w:val="00904E04"/>
    <w:rsid w:val="00905788"/>
    <w:rsid w:val="009063A2"/>
    <w:rsid w:val="00906938"/>
    <w:rsid w:val="00907F1B"/>
    <w:rsid w:val="0091017D"/>
    <w:rsid w:val="009106D3"/>
    <w:rsid w:val="00910D4C"/>
    <w:rsid w:val="00910DE9"/>
    <w:rsid w:val="00911068"/>
    <w:rsid w:val="00911C29"/>
    <w:rsid w:val="009120D0"/>
    <w:rsid w:val="0091210F"/>
    <w:rsid w:val="00912392"/>
    <w:rsid w:val="0091269B"/>
    <w:rsid w:val="009126E1"/>
    <w:rsid w:val="00912898"/>
    <w:rsid w:val="009135C1"/>
    <w:rsid w:val="0091392C"/>
    <w:rsid w:val="00913B5E"/>
    <w:rsid w:val="0091420D"/>
    <w:rsid w:val="009142E9"/>
    <w:rsid w:val="00915444"/>
    <w:rsid w:val="0091589C"/>
    <w:rsid w:val="00915D3C"/>
    <w:rsid w:val="0091604E"/>
    <w:rsid w:val="00916230"/>
    <w:rsid w:val="00916A84"/>
    <w:rsid w:val="00916B13"/>
    <w:rsid w:val="00917856"/>
    <w:rsid w:val="0091793F"/>
    <w:rsid w:val="009179E8"/>
    <w:rsid w:val="00917C75"/>
    <w:rsid w:val="009200A8"/>
    <w:rsid w:val="009203AF"/>
    <w:rsid w:val="00920A29"/>
    <w:rsid w:val="00920CED"/>
    <w:rsid w:val="0092154E"/>
    <w:rsid w:val="009219BF"/>
    <w:rsid w:val="00921E27"/>
    <w:rsid w:val="00922F3B"/>
    <w:rsid w:val="0092304B"/>
    <w:rsid w:val="00923194"/>
    <w:rsid w:val="0092323E"/>
    <w:rsid w:val="00923317"/>
    <w:rsid w:val="009239D7"/>
    <w:rsid w:val="009243DA"/>
    <w:rsid w:val="009246E1"/>
    <w:rsid w:val="0092497F"/>
    <w:rsid w:val="00924BD8"/>
    <w:rsid w:val="00924E5B"/>
    <w:rsid w:val="00925B38"/>
    <w:rsid w:val="009271AB"/>
    <w:rsid w:val="00930733"/>
    <w:rsid w:val="00930951"/>
    <w:rsid w:val="0093121A"/>
    <w:rsid w:val="0093227B"/>
    <w:rsid w:val="009328AB"/>
    <w:rsid w:val="009329C3"/>
    <w:rsid w:val="00932BD5"/>
    <w:rsid w:val="009344C2"/>
    <w:rsid w:val="00934727"/>
    <w:rsid w:val="0093517E"/>
    <w:rsid w:val="0093538A"/>
    <w:rsid w:val="009358F8"/>
    <w:rsid w:val="00935C43"/>
    <w:rsid w:val="00935D4C"/>
    <w:rsid w:val="00936235"/>
    <w:rsid w:val="009368AB"/>
    <w:rsid w:val="00936F8E"/>
    <w:rsid w:val="0093784D"/>
    <w:rsid w:val="00937A92"/>
    <w:rsid w:val="00941F32"/>
    <w:rsid w:val="00942663"/>
    <w:rsid w:val="00942BE4"/>
    <w:rsid w:val="00942DD2"/>
    <w:rsid w:val="00944455"/>
    <w:rsid w:val="0094472C"/>
    <w:rsid w:val="00944965"/>
    <w:rsid w:val="0094577C"/>
    <w:rsid w:val="009458E7"/>
    <w:rsid w:val="009466D3"/>
    <w:rsid w:val="0094693A"/>
    <w:rsid w:val="0094786B"/>
    <w:rsid w:val="00947BAF"/>
    <w:rsid w:val="00947EF6"/>
    <w:rsid w:val="0095022A"/>
    <w:rsid w:val="00951532"/>
    <w:rsid w:val="00952891"/>
    <w:rsid w:val="009530CB"/>
    <w:rsid w:val="0095335F"/>
    <w:rsid w:val="009541F2"/>
    <w:rsid w:val="00954968"/>
    <w:rsid w:val="00955AD4"/>
    <w:rsid w:val="009564E3"/>
    <w:rsid w:val="0095667C"/>
    <w:rsid w:val="00957239"/>
    <w:rsid w:val="00957AC9"/>
    <w:rsid w:val="00957CFD"/>
    <w:rsid w:val="00957E7D"/>
    <w:rsid w:val="009600E7"/>
    <w:rsid w:val="0096091A"/>
    <w:rsid w:val="009609EF"/>
    <w:rsid w:val="0096195D"/>
    <w:rsid w:val="00961C14"/>
    <w:rsid w:val="009624C2"/>
    <w:rsid w:val="0096277B"/>
    <w:rsid w:val="00962982"/>
    <w:rsid w:val="0096392D"/>
    <w:rsid w:val="00963969"/>
    <w:rsid w:val="00963BF9"/>
    <w:rsid w:val="009646F4"/>
    <w:rsid w:val="009646FC"/>
    <w:rsid w:val="00964ABE"/>
    <w:rsid w:val="00964D26"/>
    <w:rsid w:val="00964E5C"/>
    <w:rsid w:val="00964F37"/>
    <w:rsid w:val="00965939"/>
    <w:rsid w:val="00965FCB"/>
    <w:rsid w:val="00966077"/>
    <w:rsid w:val="0096647E"/>
    <w:rsid w:val="00966B9C"/>
    <w:rsid w:val="00966F4E"/>
    <w:rsid w:val="00966FFD"/>
    <w:rsid w:val="00971D37"/>
    <w:rsid w:val="00973881"/>
    <w:rsid w:val="00974785"/>
    <w:rsid w:val="00974D35"/>
    <w:rsid w:val="009754FF"/>
    <w:rsid w:val="009778A3"/>
    <w:rsid w:val="009804E6"/>
    <w:rsid w:val="00980A8A"/>
    <w:rsid w:val="00980EF9"/>
    <w:rsid w:val="009811A0"/>
    <w:rsid w:val="009818D2"/>
    <w:rsid w:val="00981D7A"/>
    <w:rsid w:val="00982981"/>
    <w:rsid w:val="00982AC5"/>
    <w:rsid w:val="009835F0"/>
    <w:rsid w:val="00983A69"/>
    <w:rsid w:val="00984228"/>
    <w:rsid w:val="0098443D"/>
    <w:rsid w:val="00984C29"/>
    <w:rsid w:val="009850B0"/>
    <w:rsid w:val="00985F51"/>
    <w:rsid w:val="009862CE"/>
    <w:rsid w:val="0098748E"/>
    <w:rsid w:val="009879A6"/>
    <w:rsid w:val="00990711"/>
    <w:rsid w:val="00990FEC"/>
    <w:rsid w:val="00991F4D"/>
    <w:rsid w:val="00992134"/>
    <w:rsid w:val="0099227A"/>
    <w:rsid w:val="009928E5"/>
    <w:rsid w:val="009936AF"/>
    <w:rsid w:val="00993E94"/>
    <w:rsid w:val="009944EF"/>
    <w:rsid w:val="00994B0A"/>
    <w:rsid w:val="00994EE3"/>
    <w:rsid w:val="009950B6"/>
    <w:rsid w:val="009961FF"/>
    <w:rsid w:val="00997CE7"/>
    <w:rsid w:val="009A087B"/>
    <w:rsid w:val="009A0DEF"/>
    <w:rsid w:val="009A17D4"/>
    <w:rsid w:val="009A1DB3"/>
    <w:rsid w:val="009A217A"/>
    <w:rsid w:val="009A28A4"/>
    <w:rsid w:val="009A2A7F"/>
    <w:rsid w:val="009A2D37"/>
    <w:rsid w:val="009A32E5"/>
    <w:rsid w:val="009A37E0"/>
    <w:rsid w:val="009A3F0E"/>
    <w:rsid w:val="009A49FC"/>
    <w:rsid w:val="009A4B9F"/>
    <w:rsid w:val="009A5361"/>
    <w:rsid w:val="009A57EA"/>
    <w:rsid w:val="009A587C"/>
    <w:rsid w:val="009A5996"/>
    <w:rsid w:val="009A5DA4"/>
    <w:rsid w:val="009A610C"/>
    <w:rsid w:val="009A61E5"/>
    <w:rsid w:val="009A67E0"/>
    <w:rsid w:val="009A796B"/>
    <w:rsid w:val="009A7ED9"/>
    <w:rsid w:val="009B0257"/>
    <w:rsid w:val="009B0C9D"/>
    <w:rsid w:val="009B13D3"/>
    <w:rsid w:val="009B246F"/>
    <w:rsid w:val="009B33A0"/>
    <w:rsid w:val="009B4C39"/>
    <w:rsid w:val="009B57A2"/>
    <w:rsid w:val="009B5A29"/>
    <w:rsid w:val="009B6201"/>
    <w:rsid w:val="009B6668"/>
    <w:rsid w:val="009B66FD"/>
    <w:rsid w:val="009B6952"/>
    <w:rsid w:val="009B6D46"/>
    <w:rsid w:val="009B6FD1"/>
    <w:rsid w:val="009B73CD"/>
    <w:rsid w:val="009B76D2"/>
    <w:rsid w:val="009B7FF2"/>
    <w:rsid w:val="009C0744"/>
    <w:rsid w:val="009C07AE"/>
    <w:rsid w:val="009C0994"/>
    <w:rsid w:val="009C0A2F"/>
    <w:rsid w:val="009C0FD6"/>
    <w:rsid w:val="009C1EF0"/>
    <w:rsid w:val="009C2B47"/>
    <w:rsid w:val="009C2C1D"/>
    <w:rsid w:val="009C2D91"/>
    <w:rsid w:val="009C3684"/>
    <w:rsid w:val="009C3C00"/>
    <w:rsid w:val="009C40A6"/>
    <w:rsid w:val="009C44F0"/>
    <w:rsid w:val="009C474B"/>
    <w:rsid w:val="009C4B4C"/>
    <w:rsid w:val="009C5477"/>
    <w:rsid w:val="009C59A9"/>
    <w:rsid w:val="009C6EA9"/>
    <w:rsid w:val="009C7DFC"/>
    <w:rsid w:val="009C7E27"/>
    <w:rsid w:val="009D0C73"/>
    <w:rsid w:val="009D1E6A"/>
    <w:rsid w:val="009D1F83"/>
    <w:rsid w:val="009D2686"/>
    <w:rsid w:val="009D33B2"/>
    <w:rsid w:val="009D35E1"/>
    <w:rsid w:val="009D3A7C"/>
    <w:rsid w:val="009D41F3"/>
    <w:rsid w:val="009D44CB"/>
    <w:rsid w:val="009D4A6A"/>
    <w:rsid w:val="009D4D36"/>
    <w:rsid w:val="009D4DAD"/>
    <w:rsid w:val="009D5270"/>
    <w:rsid w:val="009D52A7"/>
    <w:rsid w:val="009D5364"/>
    <w:rsid w:val="009D687D"/>
    <w:rsid w:val="009D7065"/>
    <w:rsid w:val="009D7477"/>
    <w:rsid w:val="009E04B8"/>
    <w:rsid w:val="009E18A7"/>
    <w:rsid w:val="009E1A43"/>
    <w:rsid w:val="009E1B94"/>
    <w:rsid w:val="009E1C46"/>
    <w:rsid w:val="009E35E5"/>
    <w:rsid w:val="009E3F3A"/>
    <w:rsid w:val="009E4354"/>
    <w:rsid w:val="009E4553"/>
    <w:rsid w:val="009E4684"/>
    <w:rsid w:val="009E5B4F"/>
    <w:rsid w:val="009E5ECB"/>
    <w:rsid w:val="009E6228"/>
    <w:rsid w:val="009E685B"/>
    <w:rsid w:val="009E6898"/>
    <w:rsid w:val="009E7BAF"/>
    <w:rsid w:val="009F0898"/>
    <w:rsid w:val="009F0AD4"/>
    <w:rsid w:val="009F2D3A"/>
    <w:rsid w:val="009F2FB2"/>
    <w:rsid w:val="009F380D"/>
    <w:rsid w:val="009F38F0"/>
    <w:rsid w:val="009F49C7"/>
    <w:rsid w:val="009F4D2C"/>
    <w:rsid w:val="009F53C7"/>
    <w:rsid w:val="009F57A4"/>
    <w:rsid w:val="009F616C"/>
    <w:rsid w:val="009F653B"/>
    <w:rsid w:val="009F65FB"/>
    <w:rsid w:val="009F71D6"/>
    <w:rsid w:val="00A013F2"/>
    <w:rsid w:val="00A01D1C"/>
    <w:rsid w:val="00A0293B"/>
    <w:rsid w:val="00A02CEE"/>
    <w:rsid w:val="00A030A7"/>
    <w:rsid w:val="00A035DF"/>
    <w:rsid w:val="00A03C84"/>
    <w:rsid w:val="00A04F96"/>
    <w:rsid w:val="00A05D24"/>
    <w:rsid w:val="00A0671D"/>
    <w:rsid w:val="00A06F22"/>
    <w:rsid w:val="00A0729C"/>
    <w:rsid w:val="00A074DB"/>
    <w:rsid w:val="00A101FC"/>
    <w:rsid w:val="00A10510"/>
    <w:rsid w:val="00A10649"/>
    <w:rsid w:val="00A10A09"/>
    <w:rsid w:val="00A10C43"/>
    <w:rsid w:val="00A11B63"/>
    <w:rsid w:val="00A124FD"/>
    <w:rsid w:val="00A125F1"/>
    <w:rsid w:val="00A13169"/>
    <w:rsid w:val="00A1391C"/>
    <w:rsid w:val="00A13EEE"/>
    <w:rsid w:val="00A143E1"/>
    <w:rsid w:val="00A14A44"/>
    <w:rsid w:val="00A14D38"/>
    <w:rsid w:val="00A14DBE"/>
    <w:rsid w:val="00A15C2E"/>
    <w:rsid w:val="00A15E45"/>
    <w:rsid w:val="00A161AE"/>
    <w:rsid w:val="00A20279"/>
    <w:rsid w:val="00A208D1"/>
    <w:rsid w:val="00A2104A"/>
    <w:rsid w:val="00A2122C"/>
    <w:rsid w:val="00A224DE"/>
    <w:rsid w:val="00A22899"/>
    <w:rsid w:val="00A22D65"/>
    <w:rsid w:val="00A24C4C"/>
    <w:rsid w:val="00A24E80"/>
    <w:rsid w:val="00A256D2"/>
    <w:rsid w:val="00A258D1"/>
    <w:rsid w:val="00A25D57"/>
    <w:rsid w:val="00A260CC"/>
    <w:rsid w:val="00A26193"/>
    <w:rsid w:val="00A27423"/>
    <w:rsid w:val="00A274AC"/>
    <w:rsid w:val="00A277EC"/>
    <w:rsid w:val="00A30A64"/>
    <w:rsid w:val="00A30EE0"/>
    <w:rsid w:val="00A320A3"/>
    <w:rsid w:val="00A32594"/>
    <w:rsid w:val="00A34612"/>
    <w:rsid w:val="00A367DF"/>
    <w:rsid w:val="00A36CB8"/>
    <w:rsid w:val="00A36DE1"/>
    <w:rsid w:val="00A40CE3"/>
    <w:rsid w:val="00A40E96"/>
    <w:rsid w:val="00A4105D"/>
    <w:rsid w:val="00A41617"/>
    <w:rsid w:val="00A417DC"/>
    <w:rsid w:val="00A42673"/>
    <w:rsid w:val="00A4407E"/>
    <w:rsid w:val="00A44461"/>
    <w:rsid w:val="00A446E8"/>
    <w:rsid w:val="00A44A6A"/>
    <w:rsid w:val="00A44C32"/>
    <w:rsid w:val="00A45C66"/>
    <w:rsid w:val="00A464AC"/>
    <w:rsid w:val="00A50406"/>
    <w:rsid w:val="00A50916"/>
    <w:rsid w:val="00A5099E"/>
    <w:rsid w:val="00A513DB"/>
    <w:rsid w:val="00A52611"/>
    <w:rsid w:val="00A52631"/>
    <w:rsid w:val="00A530FC"/>
    <w:rsid w:val="00A53D71"/>
    <w:rsid w:val="00A540D4"/>
    <w:rsid w:val="00A54500"/>
    <w:rsid w:val="00A54670"/>
    <w:rsid w:val="00A5496E"/>
    <w:rsid w:val="00A54DF3"/>
    <w:rsid w:val="00A554E7"/>
    <w:rsid w:val="00A55D14"/>
    <w:rsid w:val="00A55D81"/>
    <w:rsid w:val="00A56094"/>
    <w:rsid w:val="00A56289"/>
    <w:rsid w:val="00A5675C"/>
    <w:rsid w:val="00A56BD3"/>
    <w:rsid w:val="00A57E2F"/>
    <w:rsid w:val="00A60204"/>
    <w:rsid w:val="00A61A3A"/>
    <w:rsid w:val="00A62575"/>
    <w:rsid w:val="00A625AF"/>
    <w:rsid w:val="00A629E8"/>
    <w:rsid w:val="00A631AB"/>
    <w:rsid w:val="00A63483"/>
    <w:rsid w:val="00A63FCE"/>
    <w:rsid w:val="00A63FFA"/>
    <w:rsid w:val="00A64465"/>
    <w:rsid w:val="00A6447E"/>
    <w:rsid w:val="00A64B3E"/>
    <w:rsid w:val="00A64EE8"/>
    <w:rsid w:val="00A65237"/>
    <w:rsid w:val="00A66343"/>
    <w:rsid w:val="00A66E86"/>
    <w:rsid w:val="00A6700A"/>
    <w:rsid w:val="00A672EB"/>
    <w:rsid w:val="00A70ACB"/>
    <w:rsid w:val="00A70ECB"/>
    <w:rsid w:val="00A71344"/>
    <w:rsid w:val="00A71BBA"/>
    <w:rsid w:val="00A71F33"/>
    <w:rsid w:val="00A72927"/>
    <w:rsid w:val="00A72BAE"/>
    <w:rsid w:val="00A73BC2"/>
    <w:rsid w:val="00A73FCE"/>
    <w:rsid w:val="00A74714"/>
    <w:rsid w:val="00A74B6F"/>
    <w:rsid w:val="00A74D1F"/>
    <w:rsid w:val="00A75407"/>
    <w:rsid w:val="00A754A0"/>
    <w:rsid w:val="00A7581D"/>
    <w:rsid w:val="00A76E8E"/>
    <w:rsid w:val="00A7769C"/>
    <w:rsid w:val="00A77A30"/>
    <w:rsid w:val="00A77D6B"/>
    <w:rsid w:val="00A80213"/>
    <w:rsid w:val="00A81002"/>
    <w:rsid w:val="00A8102A"/>
    <w:rsid w:val="00A810E1"/>
    <w:rsid w:val="00A815C8"/>
    <w:rsid w:val="00A81A9B"/>
    <w:rsid w:val="00A82452"/>
    <w:rsid w:val="00A82470"/>
    <w:rsid w:val="00A82471"/>
    <w:rsid w:val="00A828B1"/>
    <w:rsid w:val="00A83DC6"/>
    <w:rsid w:val="00A83DF1"/>
    <w:rsid w:val="00A856ED"/>
    <w:rsid w:val="00A8697F"/>
    <w:rsid w:val="00A86C89"/>
    <w:rsid w:val="00A86CE9"/>
    <w:rsid w:val="00A90220"/>
    <w:rsid w:val="00A910FF"/>
    <w:rsid w:val="00A911FA"/>
    <w:rsid w:val="00A922FF"/>
    <w:rsid w:val="00A934D7"/>
    <w:rsid w:val="00A93D71"/>
    <w:rsid w:val="00A941CF"/>
    <w:rsid w:val="00A94676"/>
    <w:rsid w:val="00A94BCC"/>
    <w:rsid w:val="00A94E8F"/>
    <w:rsid w:val="00A94EE6"/>
    <w:rsid w:val="00A950C9"/>
    <w:rsid w:val="00A95176"/>
    <w:rsid w:val="00A96A72"/>
    <w:rsid w:val="00A96C85"/>
    <w:rsid w:val="00A96F7E"/>
    <w:rsid w:val="00A97476"/>
    <w:rsid w:val="00AA0B53"/>
    <w:rsid w:val="00AA1C4E"/>
    <w:rsid w:val="00AA20F2"/>
    <w:rsid w:val="00AA28BD"/>
    <w:rsid w:val="00AA2ED2"/>
    <w:rsid w:val="00AA3CEF"/>
    <w:rsid w:val="00AA4364"/>
    <w:rsid w:val="00AA4F92"/>
    <w:rsid w:val="00AA55A0"/>
    <w:rsid w:val="00AA5653"/>
    <w:rsid w:val="00AA65EA"/>
    <w:rsid w:val="00AA6AA4"/>
    <w:rsid w:val="00AA6E2E"/>
    <w:rsid w:val="00AB09D6"/>
    <w:rsid w:val="00AB151A"/>
    <w:rsid w:val="00AB188E"/>
    <w:rsid w:val="00AB1DE7"/>
    <w:rsid w:val="00AB3299"/>
    <w:rsid w:val="00AB3B01"/>
    <w:rsid w:val="00AB4ED8"/>
    <w:rsid w:val="00AB5231"/>
    <w:rsid w:val="00AB5428"/>
    <w:rsid w:val="00AB558D"/>
    <w:rsid w:val="00AB6282"/>
    <w:rsid w:val="00AB6A13"/>
    <w:rsid w:val="00AB739E"/>
    <w:rsid w:val="00AB78B3"/>
    <w:rsid w:val="00AC0020"/>
    <w:rsid w:val="00AC02F9"/>
    <w:rsid w:val="00AC1BD3"/>
    <w:rsid w:val="00AC2FAA"/>
    <w:rsid w:val="00AC49F5"/>
    <w:rsid w:val="00AC4F9E"/>
    <w:rsid w:val="00AC5215"/>
    <w:rsid w:val="00AC5E8B"/>
    <w:rsid w:val="00AC5FBA"/>
    <w:rsid w:val="00AC600C"/>
    <w:rsid w:val="00AC6F27"/>
    <w:rsid w:val="00AC7570"/>
    <w:rsid w:val="00AC780D"/>
    <w:rsid w:val="00AC7D25"/>
    <w:rsid w:val="00AD18C9"/>
    <w:rsid w:val="00AD3221"/>
    <w:rsid w:val="00AD35F2"/>
    <w:rsid w:val="00AD361F"/>
    <w:rsid w:val="00AD3B4A"/>
    <w:rsid w:val="00AD4593"/>
    <w:rsid w:val="00AD514B"/>
    <w:rsid w:val="00AD558B"/>
    <w:rsid w:val="00AD56E3"/>
    <w:rsid w:val="00AD5805"/>
    <w:rsid w:val="00AD6410"/>
    <w:rsid w:val="00AD6929"/>
    <w:rsid w:val="00AD6E24"/>
    <w:rsid w:val="00AE038F"/>
    <w:rsid w:val="00AE06F7"/>
    <w:rsid w:val="00AE1684"/>
    <w:rsid w:val="00AE2A12"/>
    <w:rsid w:val="00AE2EB9"/>
    <w:rsid w:val="00AE3D75"/>
    <w:rsid w:val="00AE4292"/>
    <w:rsid w:val="00AE4D6C"/>
    <w:rsid w:val="00AE5094"/>
    <w:rsid w:val="00AE58F9"/>
    <w:rsid w:val="00AE5A54"/>
    <w:rsid w:val="00AE7071"/>
    <w:rsid w:val="00AE75B8"/>
    <w:rsid w:val="00AE7889"/>
    <w:rsid w:val="00AF1038"/>
    <w:rsid w:val="00AF113D"/>
    <w:rsid w:val="00AF17DC"/>
    <w:rsid w:val="00AF39DF"/>
    <w:rsid w:val="00AF3B2B"/>
    <w:rsid w:val="00AF48A9"/>
    <w:rsid w:val="00AF4BC4"/>
    <w:rsid w:val="00AF5463"/>
    <w:rsid w:val="00AF5D73"/>
    <w:rsid w:val="00AF63F6"/>
    <w:rsid w:val="00AF6479"/>
    <w:rsid w:val="00AF6DF7"/>
    <w:rsid w:val="00AF6FB1"/>
    <w:rsid w:val="00AF739E"/>
    <w:rsid w:val="00AF77B9"/>
    <w:rsid w:val="00AF7EC6"/>
    <w:rsid w:val="00B00EEA"/>
    <w:rsid w:val="00B016FC"/>
    <w:rsid w:val="00B019CD"/>
    <w:rsid w:val="00B027E6"/>
    <w:rsid w:val="00B02B81"/>
    <w:rsid w:val="00B02C8D"/>
    <w:rsid w:val="00B0311F"/>
    <w:rsid w:val="00B0560A"/>
    <w:rsid w:val="00B063A6"/>
    <w:rsid w:val="00B06896"/>
    <w:rsid w:val="00B07443"/>
    <w:rsid w:val="00B075C0"/>
    <w:rsid w:val="00B077D5"/>
    <w:rsid w:val="00B10830"/>
    <w:rsid w:val="00B10B37"/>
    <w:rsid w:val="00B12299"/>
    <w:rsid w:val="00B12681"/>
    <w:rsid w:val="00B13440"/>
    <w:rsid w:val="00B138AC"/>
    <w:rsid w:val="00B138B4"/>
    <w:rsid w:val="00B13BF6"/>
    <w:rsid w:val="00B13F8D"/>
    <w:rsid w:val="00B1481D"/>
    <w:rsid w:val="00B14D2B"/>
    <w:rsid w:val="00B15B78"/>
    <w:rsid w:val="00B161E1"/>
    <w:rsid w:val="00B168DA"/>
    <w:rsid w:val="00B17144"/>
    <w:rsid w:val="00B17157"/>
    <w:rsid w:val="00B1772A"/>
    <w:rsid w:val="00B21968"/>
    <w:rsid w:val="00B21D68"/>
    <w:rsid w:val="00B2288D"/>
    <w:rsid w:val="00B22ADB"/>
    <w:rsid w:val="00B22B68"/>
    <w:rsid w:val="00B23579"/>
    <w:rsid w:val="00B2373E"/>
    <w:rsid w:val="00B23D36"/>
    <w:rsid w:val="00B2413F"/>
    <w:rsid w:val="00B2509C"/>
    <w:rsid w:val="00B25309"/>
    <w:rsid w:val="00B2561F"/>
    <w:rsid w:val="00B25836"/>
    <w:rsid w:val="00B26D94"/>
    <w:rsid w:val="00B27B83"/>
    <w:rsid w:val="00B30378"/>
    <w:rsid w:val="00B333D0"/>
    <w:rsid w:val="00B337F0"/>
    <w:rsid w:val="00B343D0"/>
    <w:rsid w:val="00B34539"/>
    <w:rsid w:val="00B34BCD"/>
    <w:rsid w:val="00B34DC3"/>
    <w:rsid w:val="00B35C42"/>
    <w:rsid w:val="00B3678A"/>
    <w:rsid w:val="00B3688C"/>
    <w:rsid w:val="00B370CC"/>
    <w:rsid w:val="00B37694"/>
    <w:rsid w:val="00B37C5F"/>
    <w:rsid w:val="00B37D93"/>
    <w:rsid w:val="00B40CF3"/>
    <w:rsid w:val="00B419EE"/>
    <w:rsid w:val="00B41BA4"/>
    <w:rsid w:val="00B425DB"/>
    <w:rsid w:val="00B427DD"/>
    <w:rsid w:val="00B44DA7"/>
    <w:rsid w:val="00B45FA1"/>
    <w:rsid w:val="00B4608C"/>
    <w:rsid w:val="00B4665F"/>
    <w:rsid w:val="00B473D9"/>
    <w:rsid w:val="00B4774A"/>
    <w:rsid w:val="00B47DDD"/>
    <w:rsid w:val="00B47EF4"/>
    <w:rsid w:val="00B51613"/>
    <w:rsid w:val="00B51854"/>
    <w:rsid w:val="00B51FCA"/>
    <w:rsid w:val="00B52465"/>
    <w:rsid w:val="00B535D5"/>
    <w:rsid w:val="00B536A9"/>
    <w:rsid w:val="00B5389E"/>
    <w:rsid w:val="00B53F63"/>
    <w:rsid w:val="00B546A9"/>
    <w:rsid w:val="00B5750D"/>
    <w:rsid w:val="00B57847"/>
    <w:rsid w:val="00B57D3A"/>
    <w:rsid w:val="00B57EBC"/>
    <w:rsid w:val="00B60863"/>
    <w:rsid w:val="00B60936"/>
    <w:rsid w:val="00B60E7C"/>
    <w:rsid w:val="00B60F75"/>
    <w:rsid w:val="00B61646"/>
    <w:rsid w:val="00B61B5C"/>
    <w:rsid w:val="00B62468"/>
    <w:rsid w:val="00B62719"/>
    <w:rsid w:val="00B6373B"/>
    <w:rsid w:val="00B63E79"/>
    <w:rsid w:val="00B63E8B"/>
    <w:rsid w:val="00B64380"/>
    <w:rsid w:val="00B64D81"/>
    <w:rsid w:val="00B65476"/>
    <w:rsid w:val="00B65ECA"/>
    <w:rsid w:val="00B65FC6"/>
    <w:rsid w:val="00B6639D"/>
    <w:rsid w:val="00B665C7"/>
    <w:rsid w:val="00B667DA"/>
    <w:rsid w:val="00B671AA"/>
    <w:rsid w:val="00B700E4"/>
    <w:rsid w:val="00B706E7"/>
    <w:rsid w:val="00B713F8"/>
    <w:rsid w:val="00B714AF"/>
    <w:rsid w:val="00B71A5B"/>
    <w:rsid w:val="00B71DF4"/>
    <w:rsid w:val="00B721F4"/>
    <w:rsid w:val="00B725F0"/>
    <w:rsid w:val="00B7269B"/>
    <w:rsid w:val="00B73B2A"/>
    <w:rsid w:val="00B73C6C"/>
    <w:rsid w:val="00B73D4F"/>
    <w:rsid w:val="00B74D92"/>
    <w:rsid w:val="00B750F7"/>
    <w:rsid w:val="00B75ADE"/>
    <w:rsid w:val="00B767AB"/>
    <w:rsid w:val="00B76CEB"/>
    <w:rsid w:val="00B776E7"/>
    <w:rsid w:val="00B77929"/>
    <w:rsid w:val="00B77B12"/>
    <w:rsid w:val="00B77B6E"/>
    <w:rsid w:val="00B77C60"/>
    <w:rsid w:val="00B80251"/>
    <w:rsid w:val="00B80B2A"/>
    <w:rsid w:val="00B80B31"/>
    <w:rsid w:val="00B81C01"/>
    <w:rsid w:val="00B822A3"/>
    <w:rsid w:val="00B8254F"/>
    <w:rsid w:val="00B83535"/>
    <w:rsid w:val="00B83584"/>
    <w:rsid w:val="00B83F2A"/>
    <w:rsid w:val="00B84321"/>
    <w:rsid w:val="00B84340"/>
    <w:rsid w:val="00B8463E"/>
    <w:rsid w:val="00B875D3"/>
    <w:rsid w:val="00B87676"/>
    <w:rsid w:val="00B9095F"/>
    <w:rsid w:val="00B90F2D"/>
    <w:rsid w:val="00B91119"/>
    <w:rsid w:val="00B9160B"/>
    <w:rsid w:val="00B9179F"/>
    <w:rsid w:val="00B92525"/>
    <w:rsid w:val="00B9283C"/>
    <w:rsid w:val="00B92FCD"/>
    <w:rsid w:val="00B93A10"/>
    <w:rsid w:val="00B96016"/>
    <w:rsid w:val="00B9647D"/>
    <w:rsid w:val="00B964BD"/>
    <w:rsid w:val="00B96517"/>
    <w:rsid w:val="00B96B22"/>
    <w:rsid w:val="00B976D8"/>
    <w:rsid w:val="00BA0851"/>
    <w:rsid w:val="00BA0D39"/>
    <w:rsid w:val="00BA20D2"/>
    <w:rsid w:val="00BA218B"/>
    <w:rsid w:val="00BA25BC"/>
    <w:rsid w:val="00BA2CA9"/>
    <w:rsid w:val="00BA31E4"/>
    <w:rsid w:val="00BA3300"/>
    <w:rsid w:val="00BA3745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87D"/>
    <w:rsid w:val="00BA5AC4"/>
    <w:rsid w:val="00BA5C3B"/>
    <w:rsid w:val="00BA63B2"/>
    <w:rsid w:val="00BA63EF"/>
    <w:rsid w:val="00BA7C54"/>
    <w:rsid w:val="00BB0790"/>
    <w:rsid w:val="00BB0DAE"/>
    <w:rsid w:val="00BB1136"/>
    <w:rsid w:val="00BB133F"/>
    <w:rsid w:val="00BB17CB"/>
    <w:rsid w:val="00BB252D"/>
    <w:rsid w:val="00BB2748"/>
    <w:rsid w:val="00BB2945"/>
    <w:rsid w:val="00BB2B1A"/>
    <w:rsid w:val="00BB2FAE"/>
    <w:rsid w:val="00BB4603"/>
    <w:rsid w:val="00BB46BF"/>
    <w:rsid w:val="00BB5635"/>
    <w:rsid w:val="00BB588E"/>
    <w:rsid w:val="00BB61CC"/>
    <w:rsid w:val="00BB7E13"/>
    <w:rsid w:val="00BC02ED"/>
    <w:rsid w:val="00BC0650"/>
    <w:rsid w:val="00BC0C64"/>
    <w:rsid w:val="00BC2EE5"/>
    <w:rsid w:val="00BC3494"/>
    <w:rsid w:val="00BC3FF3"/>
    <w:rsid w:val="00BC45D7"/>
    <w:rsid w:val="00BC48B6"/>
    <w:rsid w:val="00BC4B8A"/>
    <w:rsid w:val="00BC4F50"/>
    <w:rsid w:val="00BC5F3F"/>
    <w:rsid w:val="00BC6A99"/>
    <w:rsid w:val="00BC6D3C"/>
    <w:rsid w:val="00BC744D"/>
    <w:rsid w:val="00BC7847"/>
    <w:rsid w:val="00BC7855"/>
    <w:rsid w:val="00BC7AF5"/>
    <w:rsid w:val="00BC7FD2"/>
    <w:rsid w:val="00BD0161"/>
    <w:rsid w:val="00BD086F"/>
    <w:rsid w:val="00BD0D26"/>
    <w:rsid w:val="00BD128B"/>
    <w:rsid w:val="00BD1A1B"/>
    <w:rsid w:val="00BD245C"/>
    <w:rsid w:val="00BD2CEF"/>
    <w:rsid w:val="00BD316F"/>
    <w:rsid w:val="00BD3FA3"/>
    <w:rsid w:val="00BD43A5"/>
    <w:rsid w:val="00BD56F2"/>
    <w:rsid w:val="00BD59DF"/>
    <w:rsid w:val="00BD5B2A"/>
    <w:rsid w:val="00BD5D2E"/>
    <w:rsid w:val="00BD5E01"/>
    <w:rsid w:val="00BD6AC6"/>
    <w:rsid w:val="00BD6F20"/>
    <w:rsid w:val="00BD7ED7"/>
    <w:rsid w:val="00BE0002"/>
    <w:rsid w:val="00BE1614"/>
    <w:rsid w:val="00BE17A6"/>
    <w:rsid w:val="00BE19E3"/>
    <w:rsid w:val="00BE19FE"/>
    <w:rsid w:val="00BE21EA"/>
    <w:rsid w:val="00BE328D"/>
    <w:rsid w:val="00BE361B"/>
    <w:rsid w:val="00BE3977"/>
    <w:rsid w:val="00BE3E2C"/>
    <w:rsid w:val="00BE4ADA"/>
    <w:rsid w:val="00BE586B"/>
    <w:rsid w:val="00BE5F2B"/>
    <w:rsid w:val="00BE5F37"/>
    <w:rsid w:val="00BE6038"/>
    <w:rsid w:val="00BE6822"/>
    <w:rsid w:val="00BE7255"/>
    <w:rsid w:val="00BF19EF"/>
    <w:rsid w:val="00BF1A33"/>
    <w:rsid w:val="00BF2A45"/>
    <w:rsid w:val="00BF305E"/>
    <w:rsid w:val="00BF3F76"/>
    <w:rsid w:val="00BF41EC"/>
    <w:rsid w:val="00BF45A6"/>
    <w:rsid w:val="00BF50D7"/>
    <w:rsid w:val="00BF5498"/>
    <w:rsid w:val="00BF5BE4"/>
    <w:rsid w:val="00BF653C"/>
    <w:rsid w:val="00BF7DBD"/>
    <w:rsid w:val="00C0078A"/>
    <w:rsid w:val="00C00932"/>
    <w:rsid w:val="00C00B48"/>
    <w:rsid w:val="00C015F9"/>
    <w:rsid w:val="00C016F1"/>
    <w:rsid w:val="00C01995"/>
    <w:rsid w:val="00C02308"/>
    <w:rsid w:val="00C0253F"/>
    <w:rsid w:val="00C02564"/>
    <w:rsid w:val="00C02619"/>
    <w:rsid w:val="00C02A96"/>
    <w:rsid w:val="00C02CC7"/>
    <w:rsid w:val="00C03621"/>
    <w:rsid w:val="00C03C1B"/>
    <w:rsid w:val="00C04ACE"/>
    <w:rsid w:val="00C0534D"/>
    <w:rsid w:val="00C054F4"/>
    <w:rsid w:val="00C05CDD"/>
    <w:rsid w:val="00C0611D"/>
    <w:rsid w:val="00C065CB"/>
    <w:rsid w:val="00C06B0A"/>
    <w:rsid w:val="00C06C39"/>
    <w:rsid w:val="00C073E3"/>
    <w:rsid w:val="00C07AF1"/>
    <w:rsid w:val="00C10DBD"/>
    <w:rsid w:val="00C10E96"/>
    <w:rsid w:val="00C125A7"/>
    <w:rsid w:val="00C12BAC"/>
    <w:rsid w:val="00C138A5"/>
    <w:rsid w:val="00C14278"/>
    <w:rsid w:val="00C151B1"/>
    <w:rsid w:val="00C15807"/>
    <w:rsid w:val="00C15A11"/>
    <w:rsid w:val="00C15D5E"/>
    <w:rsid w:val="00C16952"/>
    <w:rsid w:val="00C16CC5"/>
    <w:rsid w:val="00C16E80"/>
    <w:rsid w:val="00C17563"/>
    <w:rsid w:val="00C175B4"/>
    <w:rsid w:val="00C175F4"/>
    <w:rsid w:val="00C215B8"/>
    <w:rsid w:val="00C22001"/>
    <w:rsid w:val="00C2202F"/>
    <w:rsid w:val="00C22736"/>
    <w:rsid w:val="00C23265"/>
    <w:rsid w:val="00C24287"/>
    <w:rsid w:val="00C24783"/>
    <w:rsid w:val="00C25137"/>
    <w:rsid w:val="00C252F2"/>
    <w:rsid w:val="00C256CC"/>
    <w:rsid w:val="00C25CF5"/>
    <w:rsid w:val="00C2614B"/>
    <w:rsid w:val="00C26A2D"/>
    <w:rsid w:val="00C27A45"/>
    <w:rsid w:val="00C27E81"/>
    <w:rsid w:val="00C3114E"/>
    <w:rsid w:val="00C31549"/>
    <w:rsid w:val="00C3184F"/>
    <w:rsid w:val="00C33661"/>
    <w:rsid w:val="00C33C93"/>
    <w:rsid w:val="00C3440B"/>
    <w:rsid w:val="00C351C3"/>
    <w:rsid w:val="00C360C0"/>
    <w:rsid w:val="00C36A8B"/>
    <w:rsid w:val="00C36DE4"/>
    <w:rsid w:val="00C4090A"/>
    <w:rsid w:val="00C41A62"/>
    <w:rsid w:val="00C422B8"/>
    <w:rsid w:val="00C4234F"/>
    <w:rsid w:val="00C423FB"/>
    <w:rsid w:val="00C430D5"/>
    <w:rsid w:val="00C4359E"/>
    <w:rsid w:val="00C443A7"/>
    <w:rsid w:val="00C444FE"/>
    <w:rsid w:val="00C44D8F"/>
    <w:rsid w:val="00C454C7"/>
    <w:rsid w:val="00C4597F"/>
    <w:rsid w:val="00C46AD0"/>
    <w:rsid w:val="00C471CC"/>
    <w:rsid w:val="00C47869"/>
    <w:rsid w:val="00C47DD1"/>
    <w:rsid w:val="00C47FD5"/>
    <w:rsid w:val="00C50F27"/>
    <w:rsid w:val="00C51256"/>
    <w:rsid w:val="00C51E6D"/>
    <w:rsid w:val="00C52066"/>
    <w:rsid w:val="00C527C6"/>
    <w:rsid w:val="00C545C4"/>
    <w:rsid w:val="00C56104"/>
    <w:rsid w:val="00C5651A"/>
    <w:rsid w:val="00C576ED"/>
    <w:rsid w:val="00C57C31"/>
    <w:rsid w:val="00C60066"/>
    <w:rsid w:val="00C60285"/>
    <w:rsid w:val="00C61E01"/>
    <w:rsid w:val="00C65764"/>
    <w:rsid w:val="00C66580"/>
    <w:rsid w:val="00C669AB"/>
    <w:rsid w:val="00C67288"/>
    <w:rsid w:val="00C67410"/>
    <w:rsid w:val="00C6749E"/>
    <w:rsid w:val="00C67CDC"/>
    <w:rsid w:val="00C70809"/>
    <w:rsid w:val="00C71E7F"/>
    <w:rsid w:val="00C72304"/>
    <w:rsid w:val="00C72AEC"/>
    <w:rsid w:val="00C73009"/>
    <w:rsid w:val="00C73AA8"/>
    <w:rsid w:val="00C744B9"/>
    <w:rsid w:val="00C74DC4"/>
    <w:rsid w:val="00C74F59"/>
    <w:rsid w:val="00C76334"/>
    <w:rsid w:val="00C76341"/>
    <w:rsid w:val="00C76377"/>
    <w:rsid w:val="00C763B1"/>
    <w:rsid w:val="00C766C9"/>
    <w:rsid w:val="00C77082"/>
    <w:rsid w:val="00C77919"/>
    <w:rsid w:val="00C77B4F"/>
    <w:rsid w:val="00C8145E"/>
    <w:rsid w:val="00C81A62"/>
    <w:rsid w:val="00C81B1A"/>
    <w:rsid w:val="00C8209D"/>
    <w:rsid w:val="00C833F0"/>
    <w:rsid w:val="00C8381B"/>
    <w:rsid w:val="00C840AA"/>
    <w:rsid w:val="00C840CB"/>
    <w:rsid w:val="00C844F7"/>
    <w:rsid w:val="00C846DE"/>
    <w:rsid w:val="00C84834"/>
    <w:rsid w:val="00C852B3"/>
    <w:rsid w:val="00C85841"/>
    <w:rsid w:val="00C862A0"/>
    <w:rsid w:val="00C86CC4"/>
    <w:rsid w:val="00C86F02"/>
    <w:rsid w:val="00C90778"/>
    <w:rsid w:val="00C919B6"/>
    <w:rsid w:val="00C91BEB"/>
    <w:rsid w:val="00C92048"/>
    <w:rsid w:val="00C929F9"/>
    <w:rsid w:val="00C931E9"/>
    <w:rsid w:val="00C93FC3"/>
    <w:rsid w:val="00C9407B"/>
    <w:rsid w:val="00C941FC"/>
    <w:rsid w:val="00C94320"/>
    <w:rsid w:val="00C94735"/>
    <w:rsid w:val="00C94742"/>
    <w:rsid w:val="00C95748"/>
    <w:rsid w:val="00C95CE3"/>
    <w:rsid w:val="00C95E53"/>
    <w:rsid w:val="00C96EB3"/>
    <w:rsid w:val="00C971ED"/>
    <w:rsid w:val="00C97503"/>
    <w:rsid w:val="00CA070A"/>
    <w:rsid w:val="00CA0A3D"/>
    <w:rsid w:val="00CA0CE8"/>
    <w:rsid w:val="00CA1BD6"/>
    <w:rsid w:val="00CA20EB"/>
    <w:rsid w:val="00CA3DC0"/>
    <w:rsid w:val="00CA3F77"/>
    <w:rsid w:val="00CA5940"/>
    <w:rsid w:val="00CA5D28"/>
    <w:rsid w:val="00CA62E8"/>
    <w:rsid w:val="00CA6607"/>
    <w:rsid w:val="00CA6B43"/>
    <w:rsid w:val="00CA7465"/>
    <w:rsid w:val="00CA79C0"/>
    <w:rsid w:val="00CA7AA1"/>
    <w:rsid w:val="00CA7DF7"/>
    <w:rsid w:val="00CB0CDA"/>
    <w:rsid w:val="00CB2526"/>
    <w:rsid w:val="00CB3157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61C7"/>
    <w:rsid w:val="00CB76D6"/>
    <w:rsid w:val="00CB78E5"/>
    <w:rsid w:val="00CC03A0"/>
    <w:rsid w:val="00CC1858"/>
    <w:rsid w:val="00CC1995"/>
    <w:rsid w:val="00CC1E31"/>
    <w:rsid w:val="00CC4115"/>
    <w:rsid w:val="00CC467B"/>
    <w:rsid w:val="00CC4962"/>
    <w:rsid w:val="00CC536E"/>
    <w:rsid w:val="00CC5D64"/>
    <w:rsid w:val="00CC5FA0"/>
    <w:rsid w:val="00CC6735"/>
    <w:rsid w:val="00CC6EAD"/>
    <w:rsid w:val="00CC6F2D"/>
    <w:rsid w:val="00CC7AB3"/>
    <w:rsid w:val="00CC7E4D"/>
    <w:rsid w:val="00CD11D3"/>
    <w:rsid w:val="00CD1456"/>
    <w:rsid w:val="00CD14E8"/>
    <w:rsid w:val="00CD2AEE"/>
    <w:rsid w:val="00CD2EDE"/>
    <w:rsid w:val="00CD2F2B"/>
    <w:rsid w:val="00CD302A"/>
    <w:rsid w:val="00CD31DE"/>
    <w:rsid w:val="00CD4384"/>
    <w:rsid w:val="00CD44C6"/>
    <w:rsid w:val="00CD4F0B"/>
    <w:rsid w:val="00CD5561"/>
    <w:rsid w:val="00CD5859"/>
    <w:rsid w:val="00CD61CB"/>
    <w:rsid w:val="00CD70EB"/>
    <w:rsid w:val="00CE0CCA"/>
    <w:rsid w:val="00CE0EA2"/>
    <w:rsid w:val="00CE1A19"/>
    <w:rsid w:val="00CE2310"/>
    <w:rsid w:val="00CE2BE0"/>
    <w:rsid w:val="00CE4688"/>
    <w:rsid w:val="00CE4EEC"/>
    <w:rsid w:val="00CE6752"/>
    <w:rsid w:val="00CE7152"/>
    <w:rsid w:val="00CE76FD"/>
    <w:rsid w:val="00CE7F89"/>
    <w:rsid w:val="00CF02F5"/>
    <w:rsid w:val="00CF1FC3"/>
    <w:rsid w:val="00CF2166"/>
    <w:rsid w:val="00CF22E4"/>
    <w:rsid w:val="00CF2D46"/>
    <w:rsid w:val="00CF2F3A"/>
    <w:rsid w:val="00CF3698"/>
    <w:rsid w:val="00CF3DC4"/>
    <w:rsid w:val="00CF4A26"/>
    <w:rsid w:val="00CF546F"/>
    <w:rsid w:val="00CF5CEB"/>
    <w:rsid w:val="00CF65AC"/>
    <w:rsid w:val="00CF6735"/>
    <w:rsid w:val="00CF682F"/>
    <w:rsid w:val="00CF7521"/>
    <w:rsid w:val="00D00839"/>
    <w:rsid w:val="00D00A0C"/>
    <w:rsid w:val="00D00E1A"/>
    <w:rsid w:val="00D0181F"/>
    <w:rsid w:val="00D01962"/>
    <w:rsid w:val="00D02200"/>
    <w:rsid w:val="00D0257F"/>
    <w:rsid w:val="00D02CF2"/>
    <w:rsid w:val="00D04AFA"/>
    <w:rsid w:val="00D04C9D"/>
    <w:rsid w:val="00D04F5C"/>
    <w:rsid w:val="00D05294"/>
    <w:rsid w:val="00D05308"/>
    <w:rsid w:val="00D057F2"/>
    <w:rsid w:val="00D064E9"/>
    <w:rsid w:val="00D10140"/>
    <w:rsid w:val="00D1090C"/>
    <w:rsid w:val="00D109A0"/>
    <w:rsid w:val="00D10F2E"/>
    <w:rsid w:val="00D1170A"/>
    <w:rsid w:val="00D12227"/>
    <w:rsid w:val="00D123D7"/>
    <w:rsid w:val="00D12AB3"/>
    <w:rsid w:val="00D12F1F"/>
    <w:rsid w:val="00D131ED"/>
    <w:rsid w:val="00D14184"/>
    <w:rsid w:val="00D142FB"/>
    <w:rsid w:val="00D159FD"/>
    <w:rsid w:val="00D1618E"/>
    <w:rsid w:val="00D17528"/>
    <w:rsid w:val="00D17610"/>
    <w:rsid w:val="00D17802"/>
    <w:rsid w:val="00D2078C"/>
    <w:rsid w:val="00D21704"/>
    <w:rsid w:val="00D21B11"/>
    <w:rsid w:val="00D21F75"/>
    <w:rsid w:val="00D2326F"/>
    <w:rsid w:val="00D2385E"/>
    <w:rsid w:val="00D23B78"/>
    <w:rsid w:val="00D23E22"/>
    <w:rsid w:val="00D2411B"/>
    <w:rsid w:val="00D24F1C"/>
    <w:rsid w:val="00D25487"/>
    <w:rsid w:val="00D2558C"/>
    <w:rsid w:val="00D25653"/>
    <w:rsid w:val="00D25C70"/>
    <w:rsid w:val="00D271D3"/>
    <w:rsid w:val="00D3045E"/>
    <w:rsid w:val="00D30F74"/>
    <w:rsid w:val="00D31E3A"/>
    <w:rsid w:val="00D328F2"/>
    <w:rsid w:val="00D32F7D"/>
    <w:rsid w:val="00D33528"/>
    <w:rsid w:val="00D33556"/>
    <w:rsid w:val="00D33C60"/>
    <w:rsid w:val="00D33D4C"/>
    <w:rsid w:val="00D34086"/>
    <w:rsid w:val="00D34CE2"/>
    <w:rsid w:val="00D35578"/>
    <w:rsid w:val="00D35E9A"/>
    <w:rsid w:val="00D36DFA"/>
    <w:rsid w:val="00D42005"/>
    <w:rsid w:val="00D42075"/>
    <w:rsid w:val="00D42452"/>
    <w:rsid w:val="00D43FE3"/>
    <w:rsid w:val="00D44E65"/>
    <w:rsid w:val="00D45408"/>
    <w:rsid w:val="00D45A38"/>
    <w:rsid w:val="00D468C2"/>
    <w:rsid w:val="00D473C8"/>
    <w:rsid w:val="00D47E11"/>
    <w:rsid w:val="00D47F22"/>
    <w:rsid w:val="00D50976"/>
    <w:rsid w:val="00D50ACE"/>
    <w:rsid w:val="00D50C4D"/>
    <w:rsid w:val="00D50E4D"/>
    <w:rsid w:val="00D50E67"/>
    <w:rsid w:val="00D5162A"/>
    <w:rsid w:val="00D51EBE"/>
    <w:rsid w:val="00D51EE3"/>
    <w:rsid w:val="00D52E07"/>
    <w:rsid w:val="00D533EB"/>
    <w:rsid w:val="00D53622"/>
    <w:rsid w:val="00D543A1"/>
    <w:rsid w:val="00D543A5"/>
    <w:rsid w:val="00D54403"/>
    <w:rsid w:val="00D550C1"/>
    <w:rsid w:val="00D55768"/>
    <w:rsid w:val="00D55A54"/>
    <w:rsid w:val="00D57ABA"/>
    <w:rsid w:val="00D6033B"/>
    <w:rsid w:val="00D60669"/>
    <w:rsid w:val="00D60C3F"/>
    <w:rsid w:val="00D61598"/>
    <w:rsid w:val="00D63B60"/>
    <w:rsid w:val="00D63BD4"/>
    <w:rsid w:val="00D63D18"/>
    <w:rsid w:val="00D65188"/>
    <w:rsid w:val="00D65207"/>
    <w:rsid w:val="00D665C2"/>
    <w:rsid w:val="00D673BF"/>
    <w:rsid w:val="00D67430"/>
    <w:rsid w:val="00D67F94"/>
    <w:rsid w:val="00D70A0D"/>
    <w:rsid w:val="00D70B7E"/>
    <w:rsid w:val="00D70FCC"/>
    <w:rsid w:val="00D710DC"/>
    <w:rsid w:val="00D7164A"/>
    <w:rsid w:val="00D71F19"/>
    <w:rsid w:val="00D72110"/>
    <w:rsid w:val="00D72796"/>
    <w:rsid w:val="00D73A7C"/>
    <w:rsid w:val="00D7404C"/>
    <w:rsid w:val="00D74CF3"/>
    <w:rsid w:val="00D7592A"/>
    <w:rsid w:val="00D76CC2"/>
    <w:rsid w:val="00D77096"/>
    <w:rsid w:val="00D77E40"/>
    <w:rsid w:val="00D8217A"/>
    <w:rsid w:val="00D829F1"/>
    <w:rsid w:val="00D82A2C"/>
    <w:rsid w:val="00D8343D"/>
    <w:rsid w:val="00D83556"/>
    <w:rsid w:val="00D8489A"/>
    <w:rsid w:val="00D84E8B"/>
    <w:rsid w:val="00D85624"/>
    <w:rsid w:val="00D85EA7"/>
    <w:rsid w:val="00D86A98"/>
    <w:rsid w:val="00D86CC7"/>
    <w:rsid w:val="00D8705A"/>
    <w:rsid w:val="00D874E7"/>
    <w:rsid w:val="00D904B1"/>
    <w:rsid w:val="00D909C4"/>
    <w:rsid w:val="00D90B6E"/>
    <w:rsid w:val="00D90C99"/>
    <w:rsid w:val="00D911E3"/>
    <w:rsid w:val="00D912D1"/>
    <w:rsid w:val="00D9147C"/>
    <w:rsid w:val="00D9184A"/>
    <w:rsid w:val="00D91DFF"/>
    <w:rsid w:val="00D928C9"/>
    <w:rsid w:val="00D92B61"/>
    <w:rsid w:val="00D92B95"/>
    <w:rsid w:val="00D92F37"/>
    <w:rsid w:val="00D939C7"/>
    <w:rsid w:val="00D93F4D"/>
    <w:rsid w:val="00D9472D"/>
    <w:rsid w:val="00D94A2C"/>
    <w:rsid w:val="00D94DDB"/>
    <w:rsid w:val="00D94F50"/>
    <w:rsid w:val="00D95A05"/>
    <w:rsid w:val="00D95F0B"/>
    <w:rsid w:val="00D97ABE"/>
    <w:rsid w:val="00D97D68"/>
    <w:rsid w:val="00DA12D8"/>
    <w:rsid w:val="00DA15D9"/>
    <w:rsid w:val="00DA178A"/>
    <w:rsid w:val="00DA1FD4"/>
    <w:rsid w:val="00DA2012"/>
    <w:rsid w:val="00DA29DC"/>
    <w:rsid w:val="00DA406E"/>
    <w:rsid w:val="00DA45E3"/>
    <w:rsid w:val="00DA4CA3"/>
    <w:rsid w:val="00DA5867"/>
    <w:rsid w:val="00DA5A35"/>
    <w:rsid w:val="00DA5BBF"/>
    <w:rsid w:val="00DA5E72"/>
    <w:rsid w:val="00DA6F01"/>
    <w:rsid w:val="00DA7E0C"/>
    <w:rsid w:val="00DB0561"/>
    <w:rsid w:val="00DB0A5B"/>
    <w:rsid w:val="00DB3489"/>
    <w:rsid w:val="00DB3C8E"/>
    <w:rsid w:val="00DB4263"/>
    <w:rsid w:val="00DB4A6B"/>
    <w:rsid w:val="00DB592E"/>
    <w:rsid w:val="00DB5EFE"/>
    <w:rsid w:val="00DB6591"/>
    <w:rsid w:val="00DB6DBB"/>
    <w:rsid w:val="00DB70D2"/>
    <w:rsid w:val="00DB7136"/>
    <w:rsid w:val="00DB7358"/>
    <w:rsid w:val="00DB75CD"/>
    <w:rsid w:val="00DB76A0"/>
    <w:rsid w:val="00DB7E80"/>
    <w:rsid w:val="00DB7F03"/>
    <w:rsid w:val="00DC095F"/>
    <w:rsid w:val="00DC0BB9"/>
    <w:rsid w:val="00DC12D8"/>
    <w:rsid w:val="00DC2C04"/>
    <w:rsid w:val="00DC3329"/>
    <w:rsid w:val="00DC4809"/>
    <w:rsid w:val="00DC4A94"/>
    <w:rsid w:val="00DC5917"/>
    <w:rsid w:val="00DC5EF3"/>
    <w:rsid w:val="00DC6727"/>
    <w:rsid w:val="00DC711D"/>
    <w:rsid w:val="00DC7A02"/>
    <w:rsid w:val="00DD0C60"/>
    <w:rsid w:val="00DD1A3B"/>
    <w:rsid w:val="00DD1C9E"/>
    <w:rsid w:val="00DD1E84"/>
    <w:rsid w:val="00DD2133"/>
    <w:rsid w:val="00DD235F"/>
    <w:rsid w:val="00DD2AC0"/>
    <w:rsid w:val="00DD30AB"/>
    <w:rsid w:val="00DD37E9"/>
    <w:rsid w:val="00DD37F7"/>
    <w:rsid w:val="00DD3BAE"/>
    <w:rsid w:val="00DD3CD1"/>
    <w:rsid w:val="00DD46B7"/>
    <w:rsid w:val="00DD5172"/>
    <w:rsid w:val="00DD529B"/>
    <w:rsid w:val="00DD5F83"/>
    <w:rsid w:val="00DD6DA6"/>
    <w:rsid w:val="00DD7455"/>
    <w:rsid w:val="00DE009C"/>
    <w:rsid w:val="00DE069E"/>
    <w:rsid w:val="00DE0853"/>
    <w:rsid w:val="00DE10C1"/>
    <w:rsid w:val="00DE149F"/>
    <w:rsid w:val="00DE1ECC"/>
    <w:rsid w:val="00DE2A30"/>
    <w:rsid w:val="00DE3559"/>
    <w:rsid w:val="00DE3A30"/>
    <w:rsid w:val="00DE4ACC"/>
    <w:rsid w:val="00DE4D7A"/>
    <w:rsid w:val="00DE5ABE"/>
    <w:rsid w:val="00DE6AF9"/>
    <w:rsid w:val="00DE6CD2"/>
    <w:rsid w:val="00DE758D"/>
    <w:rsid w:val="00DE7D03"/>
    <w:rsid w:val="00DF13D8"/>
    <w:rsid w:val="00DF1679"/>
    <w:rsid w:val="00DF1F02"/>
    <w:rsid w:val="00DF227E"/>
    <w:rsid w:val="00DF315E"/>
    <w:rsid w:val="00DF325F"/>
    <w:rsid w:val="00DF346E"/>
    <w:rsid w:val="00DF3552"/>
    <w:rsid w:val="00DF35A4"/>
    <w:rsid w:val="00DF3BDD"/>
    <w:rsid w:val="00DF4335"/>
    <w:rsid w:val="00DF6685"/>
    <w:rsid w:val="00DF668A"/>
    <w:rsid w:val="00DF6A11"/>
    <w:rsid w:val="00DF6B2B"/>
    <w:rsid w:val="00DF6EB3"/>
    <w:rsid w:val="00DF6EEB"/>
    <w:rsid w:val="00DF7A3E"/>
    <w:rsid w:val="00E0177F"/>
    <w:rsid w:val="00E0183E"/>
    <w:rsid w:val="00E01A5F"/>
    <w:rsid w:val="00E01BAD"/>
    <w:rsid w:val="00E01ECF"/>
    <w:rsid w:val="00E022B2"/>
    <w:rsid w:val="00E02711"/>
    <w:rsid w:val="00E02B1A"/>
    <w:rsid w:val="00E0348D"/>
    <w:rsid w:val="00E03A72"/>
    <w:rsid w:val="00E03AC5"/>
    <w:rsid w:val="00E0514D"/>
    <w:rsid w:val="00E0529C"/>
    <w:rsid w:val="00E065AA"/>
    <w:rsid w:val="00E0667B"/>
    <w:rsid w:val="00E06899"/>
    <w:rsid w:val="00E070B5"/>
    <w:rsid w:val="00E079A1"/>
    <w:rsid w:val="00E07E2E"/>
    <w:rsid w:val="00E07F19"/>
    <w:rsid w:val="00E1048D"/>
    <w:rsid w:val="00E10C4E"/>
    <w:rsid w:val="00E1241D"/>
    <w:rsid w:val="00E137AC"/>
    <w:rsid w:val="00E13AA3"/>
    <w:rsid w:val="00E13BF1"/>
    <w:rsid w:val="00E14491"/>
    <w:rsid w:val="00E149D1"/>
    <w:rsid w:val="00E14A4F"/>
    <w:rsid w:val="00E15D0E"/>
    <w:rsid w:val="00E16D00"/>
    <w:rsid w:val="00E16D30"/>
    <w:rsid w:val="00E17135"/>
    <w:rsid w:val="00E2005B"/>
    <w:rsid w:val="00E21035"/>
    <w:rsid w:val="00E216A7"/>
    <w:rsid w:val="00E21AF4"/>
    <w:rsid w:val="00E221ED"/>
    <w:rsid w:val="00E22D06"/>
    <w:rsid w:val="00E23750"/>
    <w:rsid w:val="00E24BA5"/>
    <w:rsid w:val="00E25413"/>
    <w:rsid w:val="00E25A47"/>
    <w:rsid w:val="00E26A53"/>
    <w:rsid w:val="00E26B07"/>
    <w:rsid w:val="00E277FF"/>
    <w:rsid w:val="00E30060"/>
    <w:rsid w:val="00E30C96"/>
    <w:rsid w:val="00E30D4D"/>
    <w:rsid w:val="00E33316"/>
    <w:rsid w:val="00E33474"/>
    <w:rsid w:val="00E3483D"/>
    <w:rsid w:val="00E34B7E"/>
    <w:rsid w:val="00E35CD9"/>
    <w:rsid w:val="00E36E88"/>
    <w:rsid w:val="00E37423"/>
    <w:rsid w:val="00E409D2"/>
    <w:rsid w:val="00E40E26"/>
    <w:rsid w:val="00E41B18"/>
    <w:rsid w:val="00E41D20"/>
    <w:rsid w:val="00E41F91"/>
    <w:rsid w:val="00E421D7"/>
    <w:rsid w:val="00E4321F"/>
    <w:rsid w:val="00E43CF9"/>
    <w:rsid w:val="00E43D21"/>
    <w:rsid w:val="00E441E0"/>
    <w:rsid w:val="00E4436E"/>
    <w:rsid w:val="00E44889"/>
    <w:rsid w:val="00E44ABD"/>
    <w:rsid w:val="00E45297"/>
    <w:rsid w:val="00E4567D"/>
    <w:rsid w:val="00E460A1"/>
    <w:rsid w:val="00E462BF"/>
    <w:rsid w:val="00E46549"/>
    <w:rsid w:val="00E4658E"/>
    <w:rsid w:val="00E478E8"/>
    <w:rsid w:val="00E508A9"/>
    <w:rsid w:val="00E50F6B"/>
    <w:rsid w:val="00E51BE3"/>
    <w:rsid w:val="00E52254"/>
    <w:rsid w:val="00E5277E"/>
    <w:rsid w:val="00E52C3B"/>
    <w:rsid w:val="00E532B2"/>
    <w:rsid w:val="00E5366F"/>
    <w:rsid w:val="00E53840"/>
    <w:rsid w:val="00E53F25"/>
    <w:rsid w:val="00E5524F"/>
    <w:rsid w:val="00E5563C"/>
    <w:rsid w:val="00E55669"/>
    <w:rsid w:val="00E5614D"/>
    <w:rsid w:val="00E56A11"/>
    <w:rsid w:val="00E56D4E"/>
    <w:rsid w:val="00E5731C"/>
    <w:rsid w:val="00E57768"/>
    <w:rsid w:val="00E57BF4"/>
    <w:rsid w:val="00E57E19"/>
    <w:rsid w:val="00E61000"/>
    <w:rsid w:val="00E61FB8"/>
    <w:rsid w:val="00E6251D"/>
    <w:rsid w:val="00E626B4"/>
    <w:rsid w:val="00E6394B"/>
    <w:rsid w:val="00E63BEC"/>
    <w:rsid w:val="00E63CCE"/>
    <w:rsid w:val="00E63E7D"/>
    <w:rsid w:val="00E64254"/>
    <w:rsid w:val="00E64546"/>
    <w:rsid w:val="00E649B5"/>
    <w:rsid w:val="00E649F3"/>
    <w:rsid w:val="00E654CA"/>
    <w:rsid w:val="00E6579F"/>
    <w:rsid w:val="00E65CA5"/>
    <w:rsid w:val="00E66727"/>
    <w:rsid w:val="00E67257"/>
    <w:rsid w:val="00E67414"/>
    <w:rsid w:val="00E67498"/>
    <w:rsid w:val="00E676BB"/>
    <w:rsid w:val="00E6794B"/>
    <w:rsid w:val="00E679D0"/>
    <w:rsid w:val="00E70817"/>
    <w:rsid w:val="00E70AAC"/>
    <w:rsid w:val="00E70D80"/>
    <w:rsid w:val="00E70EFD"/>
    <w:rsid w:val="00E71BC5"/>
    <w:rsid w:val="00E72491"/>
    <w:rsid w:val="00E734B6"/>
    <w:rsid w:val="00E736B7"/>
    <w:rsid w:val="00E73ACA"/>
    <w:rsid w:val="00E742C5"/>
    <w:rsid w:val="00E743AB"/>
    <w:rsid w:val="00E744E0"/>
    <w:rsid w:val="00E744E5"/>
    <w:rsid w:val="00E7468E"/>
    <w:rsid w:val="00E74E7D"/>
    <w:rsid w:val="00E76121"/>
    <w:rsid w:val="00E76630"/>
    <w:rsid w:val="00E76BBF"/>
    <w:rsid w:val="00E77BE2"/>
    <w:rsid w:val="00E77C49"/>
    <w:rsid w:val="00E80797"/>
    <w:rsid w:val="00E819F6"/>
    <w:rsid w:val="00E81A71"/>
    <w:rsid w:val="00E822A2"/>
    <w:rsid w:val="00E82ADE"/>
    <w:rsid w:val="00E82D6F"/>
    <w:rsid w:val="00E82EAB"/>
    <w:rsid w:val="00E8357E"/>
    <w:rsid w:val="00E8451A"/>
    <w:rsid w:val="00E84903"/>
    <w:rsid w:val="00E84EEB"/>
    <w:rsid w:val="00E854B6"/>
    <w:rsid w:val="00E86200"/>
    <w:rsid w:val="00E86615"/>
    <w:rsid w:val="00E86AA5"/>
    <w:rsid w:val="00E86E75"/>
    <w:rsid w:val="00E87719"/>
    <w:rsid w:val="00E9055B"/>
    <w:rsid w:val="00E905A9"/>
    <w:rsid w:val="00E90DDE"/>
    <w:rsid w:val="00E911C5"/>
    <w:rsid w:val="00E91403"/>
    <w:rsid w:val="00E914E1"/>
    <w:rsid w:val="00E914E5"/>
    <w:rsid w:val="00E92AC2"/>
    <w:rsid w:val="00E9348B"/>
    <w:rsid w:val="00E9469B"/>
    <w:rsid w:val="00E957D0"/>
    <w:rsid w:val="00E96185"/>
    <w:rsid w:val="00E96D43"/>
    <w:rsid w:val="00E96D82"/>
    <w:rsid w:val="00E970E7"/>
    <w:rsid w:val="00E97394"/>
    <w:rsid w:val="00E97E03"/>
    <w:rsid w:val="00EA0462"/>
    <w:rsid w:val="00EA0512"/>
    <w:rsid w:val="00EA14C7"/>
    <w:rsid w:val="00EA1B00"/>
    <w:rsid w:val="00EA225D"/>
    <w:rsid w:val="00EA29BE"/>
    <w:rsid w:val="00EA2A27"/>
    <w:rsid w:val="00EA361D"/>
    <w:rsid w:val="00EA3CB9"/>
    <w:rsid w:val="00EA427A"/>
    <w:rsid w:val="00EA44F3"/>
    <w:rsid w:val="00EA5F0F"/>
    <w:rsid w:val="00EA62E5"/>
    <w:rsid w:val="00EA6C17"/>
    <w:rsid w:val="00EA7994"/>
    <w:rsid w:val="00EA7EC2"/>
    <w:rsid w:val="00EB006B"/>
    <w:rsid w:val="00EB0582"/>
    <w:rsid w:val="00EB225B"/>
    <w:rsid w:val="00EB2A81"/>
    <w:rsid w:val="00EB38B2"/>
    <w:rsid w:val="00EB3E26"/>
    <w:rsid w:val="00EB3EFC"/>
    <w:rsid w:val="00EB4BCB"/>
    <w:rsid w:val="00EB4C3C"/>
    <w:rsid w:val="00EB5467"/>
    <w:rsid w:val="00EB69CA"/>
    <w:rsid w:val="00EB69D1"/>
    <w:rsid w:val="00EC046E"/>
    <w:rsid w:val="00EC19D6"/>
    <w:rsid w:val="00EC2121"/>
    <w:rsid w:val="00EC2866"/>
    <w:rsid w:val="00EC2E87"/>
    <w:rsid w:val="00EC3742"/>
    <w:rsid w:val="00EC3917"/>
    <w:rsid w:val="00EC42C9"/>
    <w:rsid w:val="00EC496C"/>
    <w:rsid w:val="00EC50BF"/>
    <w:rsid w:val="00EC5525"/>
    <w:rsid w:val="00EC58F1"/>
    <w:rsid w:val="00EC5C88"/>
    <w:rsid w:val="00EC6183"/>
    <w:rsid w:val="00EC64E0"/>
    <w:rsid w:val="00EC7217"/>
    <w:rsid w:val="00EC77E5"/>
    <w:rsid w:val="00EC7906"/>
    <w:rsid w:val="00EC79BC"/>
    <w:rsid w:val="00ED0ACA"/>
    <w:rsid w:val="00ED0B8D"/>
    <w:rsid w:val="00ED17A5"/>
    <w:rsid w:val="00ED22CE"/>
    <w:rsid w:val="00ED32A0"/>
    <w:rsid w:val="00ED3C3A"/>
    <w:rsid w:val="00ED408F"/>
    <w:rsid w:val="00ED4566"/>
    <w:rsid w:val="00ED564F"/>
    <w:rsid w:val="00ED5917"/>
    <w:rsid w:val="00ED61B3"/>
    <w:rsid w:val="00ED74B6"/>
    <w:rsid w:val="00ED79BA"/>
    <w:rsid w:val="00EE0743"/>
    <w:rsid w:val="00EE0A90"/>
    <w:rsid w:val="00EE0FAB"/>
    <w:rsid w:val="00EE1931"/>
    <w:rsid w:val="00EE2DE0"/>
    <w:rsid w:val="00EE386F"/>
    <w:rsid w:val="00EE3FF1"/>
    <w:rsid w:val="00EE50C2"/>
    <w:rsid w:val="00EE542D"/>
    <w:rsid w:val="00EE66CF"/>
    <w:rsid w:val="00EE6CAE"/>
    <w:rsid w:val="00EE6D6A"/>
    <w:rsid w:val="00EF05A6"/>
    <w:rsid w:val="00EF06A5"/>
    <w:rsid w:val="00EF0B1B"/>
    <w:rsid w:val="00EF14B7"/>
    <w:rsid w:val="00EF1B66"/>
    <w:rsid w:val="00EF229B"/>
    <w:rsid w:val="00EF2BE7"/>
    <w:rsid w:val="00EF30CD"/>
    <w:rsid w:val="00EF32F7"/>
    <w:rsid w:val="00EF32F8"/>
    <w:rsid w:val="00EF450B"/>
    <w:rsid w:val="00EF4CB3"/>
    <w:rsid w:val="00EF5801"/>
    <w:rsid w:val="00EF5AEF"/>
    <w:rsid w:val="00EF5FD1"/>
    <w:rsid w:val="00EF612F"/>
    <w:rsid w:val="00EF66B8"/>
    <w:rsid w:val="00EF6C28"/>
    <w:rsid w:val="00EF6F40"/>
    <w:rsid w:val="00EF7018"/>
    <w:rsid w:val="00F0050D"/>
    <w:rsid w:val="00F0075C"/>
    <w:rsid w:val="00F01707"/>
    <w:rsid w:val="00F0250D"/>
    <w:rsid w:val="00F02D03"/>
    <w:rsid w:val="00F03581"/>
    <w:rsid w:val="00F03B2F"/>
    <w:rsid w:val="00F03D38"/>
    <w:rsid w:val="00F0482B"/>
    <w:rsid w:val="00F0584E"/>
    <w:rsid w:val="00F0629B"/>
    <w:rsid w:val="00F069C7"/>
    <w:rsid w:val="00F07120"/>
    <w:rsid w:val="00F1043C"/>
    <w:rsid w:val="00F10CF2"/>
    <w:rsid w:val="00F10D87"/>
    <w:rsid w:val="00F115E8"/>
    <w:rsid w:val="00F11718"/>
    <w:rsid w:val="00F11AF5"/>
    <w:rsid w:val="00F129D4"/>
    <w:rsid w:val="00F12B2A"/>
    <w:rsid w:val="00F13936"/>
    <w:rsid w:val="00F13E1A"/>
    <w:rsid w:val="00F14C40"/>
    <w:rsid w:val="00F1565C"/>
    <w:rsid w:val="00F16DD2"/>
    <w:rsid w:val="00F17060"/>
    <w:rsid w:val="00F17072"/>
    <w:rsid w:val="00F17B20"/>
    <w:rsid w:val="00F17D8E"/>
    <w:rsid w:val="00F17E50"/>
    <w:rsid w:val="00F20448"/>
    <w:rsid w:val="00F20C40"/>
    <w:rsid w:val="00F210CF"/>
    <w:rsid w:val="00F214CF"/>
    <w:rsid w:val="00F2153B"/>
    <w:rsid w:val="00F217EA"/>
    <w:rsid w:val="00F21A1F"/>
    <w:rsid w:val="00F21AC8"/>
    <w:rsid w:val="00F222C2"/>
    <w:rsid w:val="00F23414"/>
    <w:rsid w:val="00F234EE"/>
    <w:rsid w:val="00F2418A"/>
    <w:rsid w:val="00F24F6D"/>
    <w:rsid w:val="00F2579C"/>
    <w:rsid w:val="00F25EC3"/>
    <w:rsid w:val="00F2613B"/>
    <w:rsid w:val="00F263FE"/>
    <w:rsid w:val="00F2643D"/>
    <w:rsid w:val="00F26D4E"/>
    <w:rsid w:val="00F27054"/>
    <w:rsid w:val="00F273B8"/>
    <w:rsid w:val="00F27E0D"/>
    <w:rsid w:val="00F27FF4"/>
    <w:rsid w:val="00F3050F"/>
    <w:rsid w:val="00F309BD"/>
    <w:rsid w:val="00F30DAC"/>
    <w:rsid w:val="00F311F8"/>
    <w:rsid w:val="00F31623"/>
    <w:rsid w:val="00F3180F"/>
    <w:rsid w:val="00F31BC7"/>
    <w:rsid w:val="00F32486"/>
    <w:rsid w:val="00F327B6"/>
    <w:rsid w:val="00F331B7"/>
    <w:rsid w:val="00F33532"/>
    <w:rsid w:val="00F3399E"/>
    <w:rsid w:val="00F349DF"/>
    <w:rsid w:val="00F34AEB"/>
    <w:rsid w:val="00F35125"/>
    <w:rsid w:val="00F35349"/>
    <w:rsid w:val="00F35A1E"/>
    <w:rsid w:val="00F372D5"/>
    <w:rsid w:val="00F37336"/>
    <w:rsid w:val="00F37678"/>
    <w:rsid w:val="00F37C5C"/>
    <w:rsid w:val="00F37E5C"/>
    <w:rsid w:val="00F40FF9"/>
    <w:rsid w:val="00F4184B"/>
    <w:rsid w:val="00F4342D"/>
    <w:rsid w:val="00F43F86"/>
    <w:rsid w:val="00F464F2"/>
    <w:rsid w:val="00F46658"/>
    <w:rsid w:val="00F47004"/>
    <w:rsid w:val="00F47CC2"/>
    <w:rsid w:val="00F500A5"/>
    <w:rsid w:val="00F503AB"/>
    <w:rsid w:val="00F50D00"/>
    <w:rsid w:val="00F52623"/>
    <w:rsid w:val="00F52C3E"/>
    <w:rsid w:val="00F52DFE"/>
    <w:rsid w:val="00F52E70"/>
    <w:rsid w:val="00F53501"/>
    <w:rsid w:val="00F53571"/>
    <w:rsid w:val="00F53593"/>
    <w:rsid w:val="00F5365A"/>
    <w:rsid w:val="00F54B67"/>
    <w:rsid w:val="00F56176"/>
    <w:rsid w:val="00F563EF"/>
    <w:rsid w:val="00F5643B"/>
    <w:rsid w:val="00F569D0"/>
    <w:rsid w:val="00F56A5A"/>
    <w:rsid w:val="00F56BC3"/>
    <w:rsid w:val="00F57F6B"/>
    <w:rsid w:val="00F601D4"/>
    <w:rsid w:val="00F60A57"/>
    <w:rsid w:val="00F62218"/>
    <w:rsid w:val="00F62776"/>
    <w:rsid w:val="00F627E1"/>
    <w:rsid w:val="00F62863"/>
    <w:rsid w:val="00F62ECE"/>
    <w:rsid w:val="00F638C1"/>
    <w:rsid w:val="00F63E0B"/>
    <w:rsid w:val="00F65AA7"/>
    <w:rsid w:val="00F66C9F"/>
    <w:rsid w:val="00F66D57"/>
    <w:rsid w:val="00F67060"/>
    <w:rsid w:val="00F702B9"/>
    <w:rsid w:val="00F7034A"/>
    <w:rsid w:val="00F70F03"/>
    <w:rsid w:val="00F714EB"/>
    <w:rsid w:val="00F71BD5"/>
    <w:rsid w:val="00F72BC0"/>
    <w:rsid w:val="00F72D74"/>
    <w:rsid w:val="00F73087"/>
    <w:rsid w:val="00F7387F"/>
    <w:rsid w:val="00F74091"/>
    <w:rsid w:val="00F74859"/>
    <w:rsid w:val="00F74BC2"/>
    <w:rsid w:val="00F76157"/>
    <w:rsid w:val="00F76861"/>
    <w:rsid w:val="00F76C48"/>
    <w:rsid w:val="00F77B02"/>
    <w:rsid w:val="00F802CD"/>
    <w:rsid w:val="00F8036C"/>
    <w:rsid w:val="00F804C5"/>
    <w:rsid w:val="00F814DE"/>
    <w:rsid w:val="00F819F6"/>
    <w:rsid w:val="00F81AD6"/>
    <w:rsid w:val="00F81CA9"/>
    <w:rsid w:val="00F82CC1"/>
    <w:rsid w:val="00F8321B"/>
    <w:rsid w:val="00F83752"/>
    <w:rsid w:val="00F83786"/>
    <w:rsid w:val="00F83FAB"/>
    <w:rsid w:val="00F85378"/>
    <w:rsid w:val="00F8541C"/>
    <w:rsid w:val="00F8560D"/>
    <w:rsid w:val="00F858F3"/>
    <w:rsid w:val="00F86F59"/>
    <w:rsid w:val="00F87E4C"/>
    <w:rsid w:val="00F902C9"/>
    <w:rsid w:val="00F90334"/>
    <w:rsid w:val="00F92015"/>
    <w:rsid w:val="00F93488"/>
    <w:rsid w:val="00F9433F"/>
    <w:rsid w:val="00F944AC"/>
    <w:rsid w:val="00F948FC"/>
    <w:rsid w:val="00F95115"/>
    <w:rsid w:val="00F962EC"/>
    <w:rsid w:val="00F96421"/>
    <w:rsid w:val="00F96B56"/>
    <w:rsid w:val="00F97641"/>
    <w:rsid w:val="00F976C2"/>
    <w:rsid w:val="00FA0B01"/>
    <w:rsid w:val="00FA0D05"/>
    <w:rsid w:val="00FA0E87"/>
    <w:rsid w:val="00FA162E"/>
    <w:rsid w:val="00FA1900"/>
    <w:rsid w:val="00FA1A7B"/>
    <w:rsid w:val="00FA1AF0"/>
    <w:rsid w:val="00FA2AF2"/>
    <w:rsid w:val="00FA2DC0"/>
    <w:rsid w:val="00FA39D6"/>
    <w:rsid w:val="00FA3C32"/>
    <w:rsid w:val="00FA435B"/>
    <w:rsid w:val="00FA479B"/>
    <w:rsid w:val="00FA523B"/>
    <w:rsid w:val="00FA5E68"/>
    <w:rsid w:val="00FA65FC"/>
    <w:rsid w:val="00FA679A"/>
    <w:rsid w:val="00FA6BAD"/>
    <w:rsid w:val="00FA6C95"/>
    <w:rsid w:val="00FA70B0"/>
    <w:rsid w:val="00FA7E75"/>
    <w:rsid w:val="00FB0597"/>
    <w:rsid w:val="00FB0ED2"/>
    <w:rsid w:val="00FB129E"/>
    <w:rsid w:val="00FB1B56"/>
    <w:rsid w:val="00FB1D54"/>
    <w:rsid w:val="00FB2599"/>
    <w:rsid w:val="00FB259D"/>
    <w:rsid w:val="00FB25BE"/>
    <w:rsid w:val="00FB2F06"/>
    <w:rsid w:val="00FB3284"/>
    <w:rsid w:val="00FB35D6"/>
    <w:rsid w:val="00FB3716"/>
    <w:rsid w:val="00FB37DE"/>
    <w:rsid w:val="00FB39A9"/>
    <w:rsid w:val="00FB40B2"/>
    <w:rsid w:val="00FB42F7"/>
    <w:rsid w:val="00FB47D2"/>
    <w:rsid w:val="00FB53CD"/>
    <w:rsid w:val="00FB55C2"/>
    <w:rsid w:val="00FB5D8A"/>
    <w:rsid w:val="00FB62B3"/>
    <w:rsid w:val="00FB7E62"/>
    <w:rsid w:val="00FB7F9B"/>
    <w:rsid w:val="00FC0442"/>
    <w:rsid w:val="00FC1F3E"/>
    <w:rsid w:val="00FC215E"/>
    <w:rsid w:val="00FC227D"/>
    <w:rsid w:val="00FC266C"/>
    <w:rsid w:val="00FC45B5"/>
    <w:rsid w:val="00FC4D38"/>
    <w:rsid w:val="00FC5078"/>
    <w:rsid w:val="00FC5E15"/>
    <w:rsid w:val="00FC63E6"/>
    <w:rsid w:val="00FC6457"/>
    <w:rsid w:val="00FC64BD"/>
    <w:rsid w:val="00FC7452"/>
    <w:rsid w:val="00FC7663"/>
    <w:rsid w:val="00FC771D"/>
    <w:rsid w:val="00FC7A44"/>
    <w:rsid w:val="00FD038E"/>
    <w:rsid w:val="00FD16F3"/>
    <w:rsid w:val="00FD26C5"/>
    <w:rsid w:val="00FD2C4A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6FC3"/>
    <w:rsid w:val="00FD7B63"/>
    <w:rsid w:val="00FE0158"/>
    <w:rsid w:val="00FE0538"/>
    <w:rsid w:val="00FE06AD"/>
    <w:rsid w:val="00FE0ABA"/>
    <w:rsid w:val="00FE10F1"/>
    <w:rsid w:val="00FE1113"/>
    <w:rsid w:val="00FE1344"/>
    <w:rsid w:val="00FE1519"/>
    <w:rsid w:val="00FE1DF5"/>
    <w:rsid w:val="00FE2F8B"/>
    <w:rsid w:val="00FE35F8"/>
    <w:rsid w:val="00FE3C47"/>
    <w:rsid w:val="00FE3EB4"/>
    <w:rsid w:val="00FE3F10"/>
    <w:rsid w:val="00FE3F93"/>
    <w:rsid w:val="00FE3FB7"/>
    <w:rsid w:val="00FE494F"/>
    <w:rsid w:val="00FE5065"/>
    <w:rsid w:val="00FE54BC"/>
    <w:rsid w:val="00FE5608"/>
    <w:rsid w:val="00FE5EB8"/>
    <w:rsid w:val="00FE636D"/>
    <w:rsid w:val="00FE6EE0"/>
    <w:rsid w:val="00FE7B0F"/>
    <w:rsid w:val="00FF0043"/>
    <w:rsid w:val="00FF0372"/>
    <w:rsid w:val="00FF085F"/>
    <w:rsid w:val="00FF0C17"/>
    <w:rsid w:val="00FF16EB"/>
    <w:rsid w:val="00FF1E7D"/>
    <w:rsid w:val="00FF206E"/>
    <w:rsid w:val="00FF2334"/>
    <w:rsid w:val="00FF26FA"/>
    <w:rsid w:val="00FF2961"/>
    <w:rsid w:val="00FF2F7B"/>
    <w:rsid w:val="00FF42F0"/>
    <w:rsid w:val="00FF4770"/>
    <w:rsid w:val="00FF48CA"/>
    <w:rsid w:val="00FF50CF"/>
    <w:rsid w:val="00FF6AB1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9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2" ma:contentTypeDescription="Create a new document." ma:contentTypeScope="" ma:versionID="35b986017389181e3208be5d2e26b54d">
  <xsd:schema xmlns:xsd="http://www.w3.org/2001/XMLSchema" xmlns:xs="http://www.w3.org/2001/XMLSchema" xmlns:p="http://schemas.microsoft.com/office/2006/metadata/properties" xmlns:ns2="8b8e6b98-2366-44e3-bdf5-9048ff7dbb44" targetNamespace="http://schemas.microsoft.com/office/2006/metadata/properties" ma:root="true" ma:fieldsID="a2e4f5e52350550e748609da20251285" ns2:_="">
    <xsd:import namespace="8b8e6b98-2366-44e3-bdf5-9048ff7db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477D4-49A9-485F-9882-ED787691E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C05010-B053-4B21-9375-6F74F32D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403</TotalTime>
  <Pages>17</Pages>
  <Words>4065</Words>
  <Characters>23172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Prewpan Neamnam</cp:lastModifiedBy>
  <cp:revision>26</cp:revision>
  <cp:lastPrinted>2018-08-13T08:04:00Z</cp:lastPrinted>
  <dcterms:created xsi:type="dcterms:W3CDTF">2018-08-10T16:21:00Z</dcterms:created>
  <dcterms:modified xsi:type="dcterms:W3CDTF">2018-08-14T09:57:00Z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