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2CFCB" w14:textId="77777777" w:rsidR="005753E0" w:rsidRPr="00DC1BBA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บริษัท อี ฟอร์ แอล เอม</w:t>
      </w:r>
      <w:r w:rsidRPr="00DC1BB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จำกัด 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DC1BBA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DC1BBA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77777777" w:rsidR="00EE40BF" w:rsidRPr="00333458" w:rsidRDefault="00EE40BF" w:rsidP="00EE40B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33458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Pr="00333458">
        <w:rPr>
          <w:rFonts w:ascii="Browallia New" w:hAnsi="Browallia New" w:cs="Browallia New" w:hint="cs"/>
          <w:b/>
          <w:bCs/>
          <w:sz w:val="28"/>
          <w:szCs w:val="28"/>
          <w:cs/>
        </w:rPr>
        <w:t>รวมแบบย่อ</w:t>
      </w:r>
    </w:p>
    <w:p w14:paraId="51EFFC92" w14:textId="00EF376A" w:rsidR="00EE40BF" w:rsidRPr="008556EF" w:rsidRDefault="008556EF" w:rsidP="008556EF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</w:t>
      </w:r>
      <w:r w:rsidR="00752030">
        <w:rPr>
          <w:rFonts w:ascii="Browallia New" w:hAnsi="Browallia New" w:cs="Browallia New" w:hint="cs"/>
          <w:b/>
          <w:bCs/>
          <w:sz w:val="28"/>
          <w:szCs w:val="28"/>
          <w:cs/>
        </w:rPr>
        <w:t>สามเดือน</w:t>
      </w:r>
      <w:r w:rsidR="00A378F5">
        <w:rPr>
          <w:rFonts w:ascii="Browallia New" w:hAnsi="Browallia New" w:cs="Browallia New" w:hint="cs"/>
          <w:b/>
          <w:bCs/>
          <w:sz w:val="28"/>
          <w:szCs w:val="28"/>
          <w:cs/>
        </w:rPr>
        <w:t>และหกเดือน</w:t>
      </w: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EE40BF" w:rsidRPr="00333458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57D8F" w:rsidRPr="00D57D8F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A378F5">
        <w:rPr>
          <w:rFonts w:ascii="Browallia New" w:hAnsi="Browallia New" w:cs="Browallia New"/>
          <w:b/>
          <w:bCs/>
          <w:sz w:val="28"/>
          <w:szCs w:val="28"/>
        </w:rPr>
        <w:t>0</w:t>
      </w:r>
      <w:r w:rsidR="00EE40B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78F5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="00EE40BF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b/>
          <w:bCs/>
          <w:sz w:val="28"/>
          <w:szCs w:val="28"/>
          <w:lang w:val="en-GB"/>
        </w:rPr>
        <w:t>2561</w:t>
      </w:r>
      <w:r w:rsidR="003917A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EE40BF" w:rsidRPr="00333458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>
        <w:rPr>
          <w:rFonts w:ascii="Browallia New" w:hAnsi="Browallia New" w:cs="Browallia New"/>
          <w:sz w:val="28"/>
          <w:szCs w:val="28"/>
          <w:cs/>
          <w:lang w:val="en-GB"/>
        </w:rPr>
        <w:tab/>
      </w:r>
    </w:p>
    <w:p w14:paraId="7EB95244" w14:textId="77777777" w:rsidR="00EE40BF" w:rsidRPr="00A378F5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</w:p>
    <w:p w14:paraId="2695E3C1" w14:textId="77777777" w:rsidR="00EE40BF" w:rsidRPr="00333458" w:rsidRDefault="00EE40BF" w:rsidP="00EE40BF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333458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ลักษณะการดำเนินธุรกิจ</w:t>
      </w:r>
    </w:p>
    <w:p w14:paraId="5F4F3010" w14:textId="77777777" w:rsidR="00EE40BF" w:rsidRPr="00A378F5" w:rsidRDefault="00EE40BF" w:rsidP="00EE40B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u w:val="single"/>
          <w:lang w:val="en-GB"/>
        </w:rPr>
      </w:pPr>
    </w:p>
    <w:p w14:paraId="7BF3C48E" w14:textId="683C248C" w:rsidR="00EE40BF" w:rsidRDefault="00EE40BF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บริษัท อี ฟอร์ แอล เอม จำกัด (มหาชน) จดทะเบียนเป็นบริษัทมหาชนในประเทศไทยและจดทะเบียนในตลาดหลักทรัพย์ เอ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็ม เอ ไอ</w:t>
      </w:r>
      <w:r w:rsidRPr="00333458">
        <w:rPr>
          <w:rFonts w:ascii="Browallia New" w:hAnsi="Browallia New" w:cs="Browallia New"/>
          <w:sz w:val="28"/>
          <w:szCs w:val="28"/>
          <w:cs/>
        </w:rPr>
        <w:t xml:space="preserve"> บริษัทดำเนินธุรกิจหลักเป็นตัวแทนจำหน่ายเครื่องมือและอุปกรณ์ทางการแพทย์</w:t>
      </w:r>
      <w:r w:rsidR="003D6D00">
        <w:rPr>
          <w:rFonts w:ascii="Browallia New" w:hAnsi="Browallia New" w:cs="Browallia New"/>
          <w:sz w:val="28"/>
          <w:szCs w:val="28"/>
        </w:rPr>
        <w:t xml:space="preserve"> </w:t>
      </w:r>
      <w:r w:rsidR="00B005FA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bookmarkStart w:id="0" w:name="_GoBack"/>
      <w:bookmarkEnd w:id="0"/>
      <w:r w:rsidR="00B005FA">
        <w:rPr>
          <w:rFonts w:ascii="Browallia New" w:hAnsi="Browallia New" w:cs="Browallia New" w:hint="cs"/>
          <w:sz w:val="28"/>
          <w:szCs w:val="28"/>
          <w:cs/>
        </w:rPr>
        <w:t>ประกอบธุรกิจจำหน่ายเครื่องมือแพทย์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ให้บริการด้านความงามและธุรกิจแฟรนไชส์ และจำหน่ายเครื่องสำอาง</w:t>
      </w:r>
    </w:p>
    <w:p w14:paraId="6652FF1A" w14:textId="19116609" w:rsidR="00551B89" w:rsidRPr="000D39C2" w:rsidRDefault="00551B89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</w:p>
    <w:p w14:paraId="4B8415BA" w14:textId="54EF5364" w:rsidR="00551B89" w:rsidRDefault="00551B89" w:rsidP="00EE40BF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51B89">
        <w:rPr>
          <w:rFonts w:ascii="Browallia New" w:hAnsi="Browallia New" w:cs="Browallia New"/>
          <w:sz w:val="28"/>
          <w:szCs w:val="28"/>
          <w:cs/>
        </w:rPr>
        <w:t>กลุ่มบริษัทและบริษัทมีขาดทุน</w:t>
      </w:r>
      <w:r w:rsidRPr="00551B89">
        <w:rPr>
          <w:rFonts w:ascii="Browallia New" w:hAnsi="Browallia New" w:cs="Browallia New" w:hint="cs"/>
          <w:sz w:val="28"/>
          <w:szCs w:val="28"/>
          <w:cs/>
        </w:rPr>
        <w:t>สะสม</w:t>
      </w:r>
      <w:r w:rsidRPr="00551B89">
        <w:rPr>
          <w:rFonts w:ascii="Browallia New" w:hAnsi="Browallia New" w:cs="Browallia New"/>
          <w:sz w:val="28"/>
          <w:szCs w:val="28"/>
          <w:cs/>
        </w:rPr>
        <w:t>เป็นจำนวนมาก</w:t>
      </w:r>
      <w:r w:rsidR="00F63ABF">
        <w:rPr>
          <w:rFonts w:ascii="Browallia New" w:hAnsi="Browallia New" w:cs="Browallia New" w:hint="cs"/>
          <w:sz w:val="28"/>
          <w:szCs w:val="28"/>
          <w:cs/>
        </w:rPr>
        <w:t>และกลุ่มบริษัทมีขาดทุนจากการดำเนินงานอย่างต่อเนื่อง</w:t>
      </w:r>
      <w:r>
        <w:rPr>
          <w:rFonts w:ascii="Browallia New" w:hAnsi="Browallia New" w:cs="Browallia New"/>
          <w:sz w:val="28"/>
          <w:szCs w:val="28"/>
          <w:cs/>
        </w:rPr>
        <w:t xml:space="preserve"> โดยมีสาเหตุหลักมาจากการด้อยค่าที่เกิดขึ้นจากเงินลงทุนในบริษัทย่อยทางอ้อมที่ประกอบธุรกิจให้บริการด้านความงาม </w:t>
      </w:r>
      <w:r w:rsidR="00A378F5">
        <w:rPr>
          <w:rFonts w:ascii="Browallia New" w:hAnsi="Browallia New" w:cs="Browallia New"/>
          <w:sz w:val="28"/>
          <w:szCs w:val="28"/>
        </w:rPr>
        <w:t xml:space="preserve">           </w:t>
      </w:r>
      <w:r>
        <w:rPr>
          <w:rFonts w:ascii="Browallia New" w:hAnsi="Browallia New" w:cs="Browallia New"/>
          <w:sz w:val="28"/>
          <w:szCs w:val="28"/>
          <w:cs/>
        </w:rPr>
        <w:t>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</w:p>
    <w:p w14:paraId="51C86742" w14:textId="77777777" w:rsidR="00EE40BF" w:rsidRPr="00A378F5" w:rsidRDefault="00EE40BF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  <w:r w:rsidRPr="006F0A7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02E2991" w14:textId="77777777" w:rsidR="00EE40BF" w:rsidRPr="00333458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333458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เกณฑ์ในการจัดทำงบการเงินระหว่างกาล</w:t>
      </w:r>
    </w:p>
    <w:p w14:paraId="55FD6A4E" w14:textId="77777777" w:rsidR="00EE40BF" w:rsidRPr="00A378F5" w:rsidRDefault="00EE40BF" w:rsidP="00EE40BF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75E408E0" w14:textId="3B8200D4" w:rsidR="00EE40BF" w:rsidRPr="00F263C3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งบการเงินระหว่างกาลแบบย่อจัดทำขึ้นสำหรับงวด</w:t>
      </w:r>
      <w:r>
        <w:rPr>
          <w:rFonts w:ascii="Browallia New" w:hAnsi="Browallia New" w:cs="Browallia New" w:hint="cs"/>
          <w:sz w:val="28"/>
          <w:szCs w:val="28"/>
          <w:cs/>
        </w:rPr>
        <w:t>สาม</w:t>
      </w:r>
      <w:r>
        <w:rPr>
          <w:rFonts w:ascii="Browallia New" w:hAnsi="Browallia New" w:cs="Browallia New"/>
          <w:sz w:val="28"/>
          <w:szCs w:val="28"/>
          <w:cs/>
        </w:rPr>
        <w:t>เดือน</w:t>
      </w:r>
      <w:r w:rsidR="00A378F5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="00A378F5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A378F5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2F485A">
        <w:rPr>
          <w:rFonts w:ascii="Browallia New" w:hAnsi="Browallia New" w:cs="Browallia New"/>
          <w:color w:val="FFFFFF" w:themeColor="background1"/>
          <w:sz w:val="28"/>
          <w:szCs w:val="28"/>
        </w:rPr>
        <w:t>k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ตามมาตรฐานการบัญชี</w:t>
      </w:r>
      <w:r w:rsidR="000D39C2">
        <w:rPr>
          <w:rFonts w:ascii="Browallia New" w:hAnsi="Browallia New" w:cs="Browallia New"/>
          <w:sz w:val="28"/>
          <w:szCs w:val="28"/>
        </w:rPr>
        <w:t xml:space="preserve"> </w:t>
      </w:r>
      <w:r w:rsidRPr="006014EA">
        <w:rPr>
          <w:rFonts w:ascii="Browallia New" w:hAnsi="Browallia New" w:cs="Browallia New" w:hint="cs"/>
          <w:sz w:val="28"/>
          <w:szCs w:val="28"/>
          <w:cs/>
        </w:rPr>
        <w:t xml:space="preserve">ฉบับที่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6014EA">
        <w:rPr>
          <w:rFonts w:ascii="Browallia New" w:hAnsi="Browallia New" w:cs="Browallia New" w:hint="cs"/>
          <w:sz w:val="28"/>
          <w:szCs w:val="28"/>
          <w:cs/>
        </w:rPr>
        <w:t xml:space="preserve"> (ปรับปรุง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</w:t>
      </w:r>
      <w:r w:rsidR="008556EF">
        <w:rPr>
          <w:rFonts w:ascii="Browallia New" w:hAnsi="Browallia New" w:cs="Browallia New"/>
          <w:sz w:val="28"/>
          <w:szCs w:val="28"/>
        </w:rPr>
        <w:t>60</w:t>
      </w:r>
      <w:r w:rsidRPr="006014EA">
        <w:rPr>
          <w:rFonts w:ascii="Browallia New" w:hAnsi="Browallia New" w:cs="Browallia New" w:hint="cs"/>
          <w:sz w:val="28"/>
          <w:szCs w:val="28"/>
          <w:cs/>
        </w:rPr>
        <w:t>) เรื่อง</w:t>
      </w:r>
      <w:r w:rsidR="00DE422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03F35" w:rsidRPr="006014EA">
        <w:rPr>
          <w:rFonts w:ascii="Browallia New" w:hAnsi="Browallia New" w:cs="Browallia New" w:hint="cs"/>
          <w:sz w:val="28"/>
          <w:szCs w:val="28"/>
          <w:cs/>
        </w:rPr>
        <w:t>การรายงานทางการเงินระหว่างกาล</w:t>
      </w:r>
      <w:r w:rsidRPr="006014EA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ได้นำเสนอในสกุลเงินไทยบาท </w:t>
      </w:r>
      <w:r w:rsidR="00A378F5">
        <w:rPr>
          <w:rFonts w:ascii="Browallia New" w:hAnsi="Browallia New" w:cs="Browallia New"/>
          <w:sz w:val="28"/>
          <w:szCs w:val="28"/>
        </w:rPr>
        <w:t xml:space="preserve">     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โดยไม่ได้รวมข้อมูลทั้งหมดในงบการเงินประจำปีที่ได้จัดทำตามมาตรฐานการรายงานทางการเงิน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483571B6" w14:textId="77777777" w:rsidR="00EE40BF" w:rsidRPr="000D39C2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  <w:cs/>
        </w:rPr>
      </w:pPr>
    </w:p>
    <w:p w14:paraId="4558222B" w14:textId="71DF6378" w:rsidR="00EE40BF" w:rsidRPr="00333458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งบการเงินระหว่างกาลนี้ได้มีการจัดทำขึ้นเป็นภาษาไทย การแปลงบการเงินฉบับนี้เป็นภาษาอื่นควรให้สอดคล้องกับ</w:t>
      </w:r>
      <w:r w:rsidR="000D39C2">
        <w:rPr>
          <w:rFonts w:ascii="Browallia New" w:hAnsi="Browallia New" w:cs="Browallia New"/>
          <w:sz w:val="28"/>
          <w:szCs w:val="28"/>
        </w:rPr>
        <w:t xml:space="preserve">          </w:t>
      </w:r>
      <w:r w:rsidRPr="00333458">
        <w:rPr>
          <w:rFonts w:ascii="Browallia New" w:hAnsi="Browallia New" w:cs="Browallia New"/>
          <w:sz w:val="28"/>
          <w:szCs w:val="28"/>
          <w:cs/>
        </w:rPr>
        <w:t>งบการเงินฉบับภาษาไทย</w:t>
      </w:r>
    </w:p>
    <w:p w14:paraId="6123974C" w14:textId="77777777" w:rsidR="00EE40BF" w:rsidRPr="000D39C2" w:rsidRDefault="00EE40BF" w:rsidP="00EE40BF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</w:rPr>
      </w:pPr>
    </w:p>
    <w:p w14:paraId="0EAAC1D6" w14:textId="77E20B82" w:rsidR="00F263C3" w:rsidRPr="00742B3F" w:rsidRDefault="00EE40BF" w:rsidP="00F263C3">
      <w:pPr>
        <w:pStyle w:val="CordiaNew"/>
        <w:tabs>
          <w:tab w:val="clear" w:pos="4153"/>
        </w:tabs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DD2620">
        <w:rPr>
          <w:rFonts w:ascii="Browallia New" w:hAnsi="Browallia New" w:cs="Browallia New"/>
          <w:sz w:val="28"/>
          <w:szCs w:val="28"/>
          <w:cs/>
          <w:lang w:val="en-GB"/>
        </w:rPr>
        <w:t>งบการเงินรวมระหว่างกาลได้จัดทำขึ้นโดยรวมงบการเงินของบริษัท</w:t>
      </w:r>
      <w:r w:rsidRPr="00DD2620">
        <w:rPr>
          <w:rFonts w:ascii="Browallia New" w:hAnsi="Browallia New" w:cs="Browallia New"/>
          <w:sz w:val="28"/>
          <w:szCs w:val="28"/>
          <w:lang w:val="en-GB"/>
        </w:rPr>
        <w:t> </w:t>
      </w:r>
      <w:r w:rsidRPr="00DD2620">
        <w:rPr>
          <w:rFonts w:ascii="Browallia New" w:hAnsi="Browallia New" w:cs="Browallia New"/>
          <w:sz w:val="28"/>
          <w:szCs w:val="28"/>
          <w:cs/>
          <w:lang w:val="en-GB"/>
        </w:rPr>
        <w:t xml:space="preserve">อี ฟอร์ แอล เอม จำกัด (มหาชน) และบริษัทย่อย </w:t>
      </w:r>
      <w:r w:rsidRPr="00A378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A378F5">
        <w:rPr>
          <w:rFonts w:ascii="Browallia New" w:hAnsi="Browallia New" w:cs="Browallia New"/>
          <w:color w:val="FFFFFF"/>
          <w:spacing w:val="-4"/>
          <w:sz w:val="28"/>
          <w:szCs w:val="28"/>
          <w:lang w:val="en-GB"/>
        </w:rPr>
        <w:t>k</w:t>
      </w:r>
      <w:r w:rsidR="00D57D8F" w:rsidRPr="00A378F5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A378F5">
        <w:rPr>
          <w:rFonts w:ascii="Browallia New" w:hAnsi="Browallia New" w:cs="Browallia New"/>
          <w:color w:val="FFFFFF"/>
          <w:spacing w:val="-4"/>
          <w:sz w:val="28"/>
          <w:szCs w:val="28"/>
          <w:lang w:val="en-GB"/>
        </w:rPr>
        <w:t>k</w:t>
      </w:r>
      <w:r w:rsidRPr="00A378F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ธันวาคม</w:t>
      </w:r>
      <w:r w:rsidRPr="00A378F5">
        <w:rPr>
          <w:rFonts w:ascii="Browallia New" w:hAnsi="Browallia New" w:cs="Browallia New"/>
          <w:color w:val="FFFFFF"/>
          <w:spacing w:val="-4"/>
          <w:sz w:val="28"/>
          <w:szCs w:val="28"/>
          <w:lang w:val="en-GB"/>
        </w:rPr>
        <w:t>k</w:t>
      </w:r>
      <w:r w:rsidR="00D57D8F" w:rsidRPr="00A378F5">
        <w:rPr>
          <w:rFonts w:ascii="Browallia New" w:hAnsi="Browallia New" w:cs="Browallia New"/>
          <w:spacing w:val="-4"/>
          <w:sz w:val="28"/>
          <w:szCs w:val="28"/>
          <w:lang w:val="en-GB"/>
        </w:rPr>
        <w:t>2560</w:t>
      </w:r>
      <w:r w:rsidRPr="00A378F5">
        <w:rPr>
          <w:rFonts w:ascii="Browallia New" w:hAnsi="Browallia New" w:cs="Browallia New"/>
          <w:color w:val="FFFFFF"/>
          <w:spacing w:val="-4"/>
          <w:sz w:val="28"/>
          <w:szCs w:val="28"/>
          <w:lang w:val="en-GB"/>
        </w:rPr>
        <w:t>k</w:t>
      </w:r>
      <w:r w:rsidR="00F263C3" w:rsidRPr="00A378F5">
        <w:rPr>
          <w:rFonts w:ascii="Browallia New" w:hAnsi="Browallia New" w:cs="Browallia New" w:hint="cs"/>
          <w:spacing w:val="-4"/>
          <w:sz w:val="28"/>
          <w:szCs w:val="28"/>
          <w:cs/>
        </w:rPr>
        <w:t>โดยไม่มีการเปลี่ยนแปลง</w:t>
      </w:r>
      <w:r w:rsidR="00F263C3" w:rsidRPr="00742B3F">
        <w:rPr>
          <w:rFonts w:ascii="Browallia New" w:hAnsi="Browallia New" w:cs="Browallia New" w:hint="cs"/>
          <w:sz w:val="28"/>
          <w:szCs w:val="28"/>
          <w:cs/>
        </w:rPr>
        <w:t xml:space="preserve">ในบริษัทย่อยในระหว่างงวด </w:t>
      </w:r>
    </w:p>
    <w:p w14:paraId="43076730" w14:textId="77777777" w:rsidR="00EE40BF" w:rsidRPr="000D39C2" w:rsidRDefault="00EE40BF" w:rsidP="00EE40BF">
      <w:p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19365ED" w14:textId="00CFEE09" w:rsidR="00EE40BF" w:rsidRPr="00970960" w:rsidRDefault="00EE40BF" w:rsidP="00EE40BF">
      <w:pPr>
        <w:tabs>
          <w:tab w:val="clear" w:pos="227"/>
          <w:tab w:val="clear" w:pos="454"/>
          <w:tab w:val="clear" w:pos="907"/>
          <w:tab w:val="left" w:pos="900"/>
          <w:tab w:val="left" w:pos="2160"/>
          <w:tab w:val="right" w:pos="7280"/>
          <w:tab w:val="right" w:pos="8540"/>
        </w:tabs>
        <w:spacing w:line="240" w:lineRule="auto"/>
        <w:ind w:left="360" w:right="-4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42B3F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Pr="00742B3F">
        <w:rPr>
          <w:rFonts w:ascii="Browallia New" w:hAnsi="Browallia New" w:cs="Browallia New" w:hint="cs"/>
          <w:sz w:val="28"/>
          <w:szCs w:val="28"/>
          <w:cs/>
        </w:rPr>
        <w:t>ระหว่างกาล</w:t>
      </w:r>
      <w:r w:rsidRPr="00742B3F">
        <w:rPr>
          <w:rFonts w:ascii="Browallia New" w:hAnsi="Browallia New" w:cs="Browallia New"/>
          <w:sz w:val="28"/>
          <w:szCs w:val="28"/>
          <w:cs/>
        </w:rPr>
        <w:t>นี้ได้รับอนุมัติจาก</w:t>
      </w:r>
      <w:r w:rsidRPr="00742B3F">
        <w:rPr>
          <w:rFonts w:ascii="Browallia New" w:hAnsi="Browallia New" w:cs="Browallia New" w:hint="cs"/>
          <w:sz w:val="28"/>
          <w:szCs w:val="28"/>
          <w:cs/>
        </w:rPr>
        <w:t>คณะกรรมการบริษัทแล้วเมื่อ</w:t>
      </w:r>
      <w:r w:rsidRPr="00F558AD">
        <w:rPr>
          <w:rFonts w:ascii="Browallia New" w:hAnsi="Browallia New" w:cs="Browallia New"/>
          <w:sz w:val="28"/>
          <w:szCs w:val="28"/>
          <w:cs/>
        </w:rPr>
        <w:t>วันที</w:t>
      </w:r>
      <w:r w:rsidRPr="00F558AD">
        <w:rPr>
          <w:rFonts w:ascii="Browallia New" w:hAnsi="Browallia New" w:cs="Browallia New" w:hint="cs"/>
          <w:sz w:val="28"/>
          <w:szCs w:val="28"/>
          <w:cs/>
        </w:rPr>
        <w:t xml:space="preserve">่ </w:t>
      </w:r>
      <w:r w:rsidR="00562BAD" w:rsidRPr="00F558AD">
        <w:rPr>
          <w:rFonts w:ascii="Browallia New" w:hAnsi="Browallia New" w:cs="Browallia New"/>
          <w:sz w:val="28"/>
          <w:szCs w:val="28"/>
        </w:rPr>
        <w:t>1</w:t>
      </w:r>
      <w:r w:rsidR="004567E4">
        <w:rPr>
          <w:rFonts w:ascii="Browallia New" w:hAnsi="Browallia New" w:cs="Browallia New"/>
          <w:sz w:val="28"/>
          <w:szCs w:val="28"/>
        </w:rPr>
        <w:t>4</w:t>
      </w:r>
      <w:r w:rsidR="00562BAD" w:rsidRPr="00F558AD">
        <w:rPr>
          <w:rFonts w:ascii="Browallia New" w:hAnsi="Browallia New" w:cs="Browallia New"/>
          <w:sz w:val="28"/>
          <w:szCs w:val="28"/>
        </w:rPr>
        <w:t xml:space="preserve"> </w:t>
      </w:r>
      <w:r w:rsidR="00562BAD" w:rsidRPr="00F558AD"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="00A378F5" w:rsidRPr="00F558AD">
        <w:rPr>
          <w:rFonts w:ascii="Browallia New" w:hAnsi="Browallia New" w:cs="Browallia New"/>
          <w:sz w:val="28"/>
          <w:szCs w:val="28"/>
        </w:rPr>
        <w:t xml:space="preserve"> </w:t>
      </w:r>
      <w:r w:rsidR="00D57D8F" w:rsidRPr="00F558AD">
        <w:rPr>
          <w:rFonts w:ascii="Browallia New" w:hAnsi="Browallia New" w:cs="Browallia New"/>
          <w:sz w:val="28"/>
          <w:szCs w:val="28"/>
          <w:lang w:val="en-GB"/>
        </w:rPr>
        <w:t>2561</w:t>
      </w:r>
    </w:p>
    <w:p w14:paraId="3EBA3394" w14:textId="77777777" w:rsidR="00EE40BF" w:rsidRPr="00562BAD" w:rsidRDefault="00EE40BF" w:rsidP="00EE40BF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8597F9F" w14:textId="77777777" w:rsidR="00EE40BF" w:rsidRPr="00970960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970960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>นโยบายการบัญชีที่สำคัญ</w:t>
      </w:r>
    </w:p>
    <w:p w14:paraId="6C81BBD8" w14:textId="77777777" w:rsidR="00EE40BF" w:rsidRPr="00A378F5" w:rsidRDefault="00EE40BF" w:rsidP="00EE40BF">
      <w:pPr>
        <w:tabs>
          <w:tab w:val="left" w:pos="360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5477DFF8" w14:textId="26AAED7F" w:rsidR="00F6085A" w:rsidRPr="00F6085A" w:rsidRDefault="00F6085A" w:rsidP="008556EF">
      <w:pPr>
        <w:tabs>
          <w:tab w:val="clear" w:pos="680"/>
        </w:tabs>
        <w:ind w:left="360" w:firstLine="9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ง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และบริษัทย่อยสำหรับปีสิ้นสุดวันที่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 xml:space="preserve">31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ธันวาคม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 xml:space="preserve">2560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บริษัทและบริษัทย่อยได้นำมาตรฐานการรายงานทางการเงิน</w:t>
      </w:r>
      <w:r w:rsidR="000D39C2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        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ฉบับปรับปรุงใหม่ การตีความมาตรฐาน รวมถึงแนวปฏิบัติทาง</w:t>
      </w:r>
      <w:r w:rsidRPr="00F6085A">
        <w:rPr>
          <w:rFonts w:ascii="Browallia New" w:hAnsi="Browallia New" w:cs="Browallia New" w:hint="cs"/>
          <w:sz w:val="28"/>
          <w:szCs w:val="28"/>
          <w:cs/>
        </w:rPr>
        <w:t>การ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มกราคม 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2561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="00D14449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มาถือปฏิบัติ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การปรับปรุงมาตรฐานรายงานทางการเงินดังกล่าวมีขึ้นเพื่อให้มีเนื้อหาเท่าเทียมกับมาตรฐานรายงานทางการเงินระหว่างประเทศ ซึ่งส่วนใหญ่เป็นการปรับปรุงถ้อยคำและคำศัพท์ การตีความมาตรฐานและการให้แนวปฏิบัติทางการบัญชีกับผู้ใช้มาตรฐาน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F6085A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ระหว่างกาล</w:t>
      </w:r>
      <w:r w:rsidRPr="00F6085A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ของบริษัท</w:t>
      </w:r>
      <w:r w:rsidRPr="00F6085A">
        <w:rPr>
          <w:rFonts w:ascii="Browallia New" w:hAnsi="Browallia New" w:cs="Browallia New" w:hint="cs"/>
          <w:sz w:val="28"/>
          <w:szCs w:val="28"/>
          <w:shd w:val="clear" w:color="auto" w:fill="FFFFFF"/>
          <w:cs/>
        </w:rPr>
        <w:t>และบริษัทย่อย</w:t>
      </w:r>
    </w:p>
    <w:p w14:paraId="1A24A0CB" w14:textId="11099E1E" w:rsidR="00F6085A" w:rsidRPr="00F6085A" w:rsidRDefault="00F6085A" w:rsidP="008556EF">
      <w:pPr>
        <w:pStyle w:val="CordiaNew"/>
        <w:ind w:left="360" w:firstLine="9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6085A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ในระหว่างงวด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6085A">
        <w:rPr>
          <w:rFonts w:ascii="Browallia New" w:hAnsi="Browallia New" w:cs="Browallia New"/>
          <w:color w:val="auto"/>
          <w:sz w:val="28"/>
          <w:szCs w:val="28"/>
          <w:cs/>
        </w:rPr>
        <w:t>สภาวิชาชีพบัญชีได้เผยแพร่มาตรฐานการรายงานทางการเงิน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F6085A">
        <w:rPr>
          <w:rFonts w:ascii="Browallia New" w:hAnsi="Browallia New" w:cs="Browallia New"/>
          <w:color w:val="auto"/>
          <w:sz w:val="28"/>
          <w:szCs w:val="28"/>
          <w:cs/>
        </w:rPr>
        <w:t xml:space="preserve">ฉบับที่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15</w:t>
      </w:r>
      <w:r w:rsidR="008556E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556EF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>รายได้จากสัญญาที่ทำกับลูกค้า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ซึ่งจะมีผลบังคับใช้ตั้งแต่วันที่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2562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โดยมาตรฐานการรายงานทางการเงิน ฉบับที่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15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นำเสนอหลักการการรับรู้รายได้ใหม่แทนที่มาตรฐานการบัญชี ฉบับที่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18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เรื่อง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>รายได้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มาตรฐานการบัญชี</w:t>
      </w:r>
      <w:r w:rsidR="00742B3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ฉบับที่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 xml:space="preserve">11 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เรื่อง 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>สัญญาก่อสร้าง</w:t>
      </w:r>
      <w:r w:rsidRPr="00F6085A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F6085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รวมถึงการตีความมาตรฐานที่เกี่ยวข้องกับรายได้อีกหลายฉบับ มาตรฐานฉบับใหม่ได้มีการกำหนดหลักการในการรับรู้รายได้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 บริษัทและบริษัทย่อยจะนำมาตรฐานฉบับใหม่นี้มาถือปฎิบัติเมื่อมีผลบังคับใช้ ฝ่ายบริหารอยู่ระหว่างการประเมินผลกระทบต่องบการเงินในงวดที่เริ่มต้นใช้มาตรฐานนี้</w:t>
      </w:r>
    </w:p>
    <w:p w14:paraId="1794E524" w14:textId="3CAA4CE5" w:rsidR="005A0A7E" w:rsidRDefault="005A0A7E" w:rsidP="00F6085A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3BAF31B" w14:textId="77777777" w:rsidR="00EE40BF" w:rsidRPr="00333458" w:rsidRDefault="00EE40BF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9"/>
        </w:tabs>
        <w:ind w:left="426" w:hanging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  <w:r w:rsidRPr="00333458">
        <w:rPr>
          <w:rFonts w:ascii="Browallia New" w:hAnsi="Browallia New" w:cs="Browallia New" w:hint="cs"/>
          <w:color w:val="auto"/>
          <w:sz w:val="28"/>
          <w:szCs w:val="28"/>
          <w:u w:val="single"/>
          <w:cs/>
          <w:lang w:val="th-TH"/>
        </w:rPr>
        <w:t>การประมาณการและการใช้ดุลยพินิจ</w:t>
      </w:r>
    </w:p>
    <w:p w14:paraId="360D16C5" w14:textId="77777777" w:rsidR="00EE40BF" w:rsidRPr="00333458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F2F53BE" w14:textId="13F5F37B" w:rsidR="00EE40BF" w:rsidRPr="00333458" w:rsidRDefault="00EE40BF" w:rsidP="000D39C2">
      <w:pPr>
        <w:tabs>
          <w:tab w:val="clear" w:pos="227"/>
          <w:tab w:val="clear" w:pos="454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9B4424">
        <w:rPr>
          <w:rFonts w:ascii="Browallia New" w:hAnsi="Browallia New" w:cs="Browallia New"/>
          <w:sz w:val="28"/>
          <w:szCs w:val="28"/>
        </w:rPr>
        <w:t xml:space="preserve"> </w:t>
      </w:r>
      <w:r w:rsidRPr="00333458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5AC6123" w14:textId="77777777" w:rsidR="00EE40BF" w:rsidRPr="00333458" w:rsidRDefault="00EE40BF" w:rsidP="000D39C2">
      <w:pPr>
        <w:tabs>
          <w:tab w:val="clear" w:pos="227"/>
          <w:tab w:val="clear" w:pos="454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01174FA4" w14:textId="2280E2C5" w:rsidR="00EE40BF" w:rsidRDefault="00EE40BF" w:rsidP="000D39C2">
      <w:pPr>
        <w:tabs>
          <w:tab w:val="clear" w:pos="227"/>
          <w:tab w:val="clear" w:pos="454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รวมถึงแหล่งข้อมูลสำคัญของการประมาณการได้ใช้เช่นเดียวกับที่ใช้ในงบการเงินประจำปีสิ้นสุดวันที่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3345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33458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</w:p>
    <w:p w14:paraId="7AD3BACB" w14:textId="77777777" w:rsidR="00540AD5" w:rsidRDefault="00540AD5" w:rsidP="00EE40BF">
      <w:pPr>
        <w:tabs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FA24356" w14:textId="5085C2F1" w:rsidR="005753E0" w:rsidRPr="007917B2" w:rsidRDefault="005753E0" w:rsidP="000D39C2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7917B2">
        <w:rPr>
          <w:rFonts w:ascii="Browallia New" w:hAnsi="Browallia New" w:cs="Browallia New"/>
          <w:sz w:val="28"/>
          <w:szCs w:val="28"/>
          <w:u w:val="single"/>
          <w:cs/>
        </w:rPr>
        <w:t>รายกา</w:t>
      </w:r>
      <w:r w:rsidR="00FF001F" w:rsidRPr="007917B2">
        <w:rPr>
          <w:rFonts w:ascii="Browallia New" w:hAnsi="Browallia New" w:cs="Browallia New"/>
          <w:sz w:val="28"/>
          <w:szCs w:val="28"/>
          <w:u w:val="single"/>
          <w:cs/>
        </w:rPr>
        <w:t>ร</w:t>
      </w:r>
      <w:r w:rsidRPr="007917B2">
        <w:rPr>
          <w:rFonts w:ascii="Browallia New" w:hAnsi="Browallia New" w:cs="Browallia New"/>
          <w:sz w:val="28"/>
          <w:szCs w:val="28"/>
          <w:u w:val="single"/>
          <w:cs/>
        </w:rPr>
        <w:t>กับบุคคลและบริษัทที่เกี่ยวข้องกัน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0EFE35A7" w14:textId="77777777" w:rsidR="005753E0" w:rsidRPr="007917B2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95D0170" w14:textId="5DE2BA75" w:rsidR="00ED0B2B" w:rsidRDefault="005753E0" w:rsidP="000D39C2">
      <w:pPr>
        <w:tabs>
          <w:tab w:val="clear" w:pos="454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7917B2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0CC245FF" w14:textId="77777777" w:rsidR="00984CC3" w:rsidRDefault="00984CC3" w:rsidP="000D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  <w:highlight w:val="green"/>
        </w:rPr>
      </w:pPr>
    </w:p>
    <w:p w14:paraId="4684ADCD" w14:textId="7FC66BB4" w:rsidR="005753E0" w:rsidRDefault="005753E0" w:rsidP="000D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C75CF4">
        <w:rPr>
          <w:rFonts w:ascii="Browallia New" w:hAnsi="Browallia New" w:cs="Browallia New"/>
          <w:sz w:val="28"/>
          <w:szCs w:val="28"/>
          <w:cs/>
        </w:rPr>
        <w:t>รายการบัญชีที่</w:t>
      </w:r>
      <w:r w:rsidR="00864008" w:rsidRPr="00C75CF4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C75CF4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6C7D69">
        <w:rPr>
          <w:rFonts w:ascii="Browallia New" w:hAnsi="Browallia New" w:cs="Browallia New"/>
          <w:sz w:val="28"/>
          <w:szCs w:val="28"/>
          <w:cs/>
        </w:rPr>
        <w:t>งวดสามเดือน</w:t>
      </w:r>
      <w:r w:rsidR="00A378F5">
        <w:rPr>
          <w:rFonts w:ascii="Browallia New" w:hAnsi="Browallia New" w:cs="Browallia New" w:hint="cs"/>
          <w:sz w:val="28"/>
          <w:szCs w:val="28"/>
          <w:cs/>
        </w:rPr>
        <w:t>และหกเดือนสิ้น</w:t>
      </w:r>
      <w:r w:rsidR="006C7D69" w:rsidRPr="00C04DF6">
        <w:rPr>
          <w:rFonts w:ascii="Browallia New" w:hAnsi="Browallia New" w:cs="Browallia New"/>
          <w:sz w:val="28"/>
          <w:szCs w:val="28"/>
          <w:cs/>
        </w:rPr>
        <w:t xml:space="preserve">สุดวันที่ </w:t>
      </w:r>
      <w:r w:rsidR="00A378F5" w:rsidRPr="00DC5462">
        <w:rPr>
          <w:rFonts w:ascii="Browallia New" w:hAnsi="Browallia New" w:cs="Browallia New"/>
          <w:sz w:val="28"/>
          <w:szCs w:val="28"/>
        </w:rPr>
        <w:t xml:space="preserve">30 </w:t>
      </w:r>
      <w:r w:rsidR="00A378F5" w:rsidRPr="00DC5462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6C7D6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C75CF4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7A1EE3FB" w14:textId="4B819694" w:rsidR="00A378F5" w:rsidRDefault="00A378F5" w:rsidP="000D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80" w:type="dxa"/>
        <w:tblInd w:w="39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1986"/>
        <w:gridCol w:w="1146"/>
        <w:gridCol w:w="1116"/>
        <w:gridCol w:w="1125"/>
        <w:gridCol w:w="1152"/>
      </w:tblGrid>
      <w:tr w:rsidR="00A378F5" w:rsidRPr="00333458" w14:paraId="6DB92F3B" w14:textId="77777777" w:rsidTr="00567FE8">
        <w:trPr>
          <w:tblHeader/>
        </w:trPr>
        <w:tc>
          <w:tcPr>
            <w:tcW w:w="2655" w:type="dxa"/>
            <w:tcBorders>
              <w:top w:val="nil"/>
            </w:tcBorders>
          </w:tcPr>
          <w:p w14:paraId="74F2380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0B5CE600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9" w:type="dxa"/>
            <w:gridSpan w:val="4"/>
            <w:tcBorders>
              <w:top w:val="nil"/>
            </w:tcBorders>
          </w:tcPr>
          <w:p w14:paraId="05F045FA" w14:textId="77777777" w:rsidR="00A378F5" w:rsidRPr="00333458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A378F5" w:rsidRPr="00333458" w14:paraId="7C4E5084" w14:textId="77777777" w:rsidTr="00567FE8">
        <w:trPr>
          <w:tblHeader/>
        </w:trPr>
        <w:tc>
          <w:tcPr>
            <w:tcW w:w="2655" w:type="dxa"/>
          </w:tcPr>
          <w:p w14:paraId="7455D91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1C769F3A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2" w:type="dxa"/>
            <w:gridSpan w:val="2"/>
          </w:tcPr>
          <w:p w14:paraId="0DC73363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2E0B2319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A378F5" w:rsidRPr="00333458" w14:paraId="437F1141" w14:textId="77777777" w:rsidTr="00567FE8">
        <w:trPr>
          <w:tblHeader/>
        </w:trPr>
        <w:tc>
          <w:tcPr>
            <w:tcW w:w="2655" w:type="dxa"/>
          </w:tcPr>
          <w:p w14:paraId="6373E15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6F99D871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39" w:type="dxa"/>
            <w:gridSpan w:val="4"/>
          </w:tcPr>
          <w:p w14:paraId="7C116C92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333458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A378F5" w:rsidRPr="00333458" w14:paraId="48EE10B0" w14:textId="77777777" w:rsidTr="00567FE8">
        <w:trPr>
          <w:tblHeader/>
        </w:trPr>
        <w:tc>
          <w:tcPr>
            <w:tcW w:w="2655" w:type="dxa"/>
          </w:tcPr>
          <w:p w14:paraId="7CC5B9F5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487BF9EB" w14:textId="77777777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46" w:type="dxa"/>
            <w:tcBorders>
              <w:bottom w:val="nil"/>
            </w:tcBorders>
          </w:tcPr>
          <w:p w14:paraId="572F8768" w14:textId="148251FF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16" w:type="dxa"/>
            <w:tcBorders>
              <w:bottom w:val="nil"/>
            </w:tcBorders>
          </w:tcPr>
          <w:p w14:paraId="556A9538" w14:textId="25EDB84B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25" w:type="dxa"/>
            <w:tcBorders>
              <w:bottom w:val="nil"/>
            </w:tcBorders>
          </w:tcPr>
          <w:p w14:paraId="74EB6985" w14:textId="530ABAC1" w:rsidR="00A378F5" w:rsidRPr="00333458" w:rsidRDefault="003076C0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52" w:type="dxa"/>
            <w:tcBorders>
              <w:bottom w:val="nil"/>
            </w:tcBorders>
          </w:tcPr>
          <w:p w14:paraId="063C0DE7" w14:textId="5094AE30" w:rsidR="00A378F5" w:rsidRPr="0033345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A378F5" w:rsidRPr="00333458" w14:paraId="51F1C79A" w14:textId="77777777" w:rsidTr="00567FE8">
        <w:tc>
          <w:tcPr>
            <w:tcW w:w="2655" w:type="dxa"/>
            <w:tcBorders>
              <w:bottom w:val="nil"/>
            </w:tcBorders>
          </w:tcPr>
          <w:p w14:paraId="70030B7F" w14:textId="77777777" w:rsidR="00A378F5" w:rsidRPr="00333458" w:rsidRDefault="00A378F5" w:rsidP="00A378F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3FDD05FE" w14:textId="77777777" w:rsidR="00A378F5" w:rsidRPr="00333458" w:rsidRDefault="00A378F5" w:rsidP="00A378F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D3BA8AF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</w:tcPr>
          <w:p w14:paraId="14C2F906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6D81E8B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C187948" w14:textId="77777777" w:rsidR="00A378F5" w:rsidRPr="0033345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52A351A6" w14:textId="77777777" w:rsidTr="0083781F">
        <w:tc>
          <w:tcPr>
            <w:tcW w:w="2655" w:type="dxa"/>
            <w:tcBorders>
              <w:bottom w:val="nil"/>
            </w:tcBorders>
          </w:tcPr>
          <w:p w14:paraId="43832FF1" w14:textId="77777777" w:rsidR="00572F65" w:rsidRPr="00333458" w:rsidRDefault="00572F65" w:rsidP="00572F6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AD317F4" w14:textId="77777777" w:rsidR="00572F65" w:rsidRPr="00333458" w:rsidRDefault="00572F65" w:rsidP="00572F65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2F4AB898" w14:textId="39E47346" w:rsidR="00572F65" w:rsidRPr="00132F62" w:rsidRDefault="00572F65" w:rsidP="00572F65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4,683</w:t>
            </w:r>
          </w:p>
        </w:tc>
        <w:tc>
          <w:tcPr>
            <w:tcW w:w="1116" w:type="dxa"/>
            <w:tcBorders>
              <w:bottom w:val="nil"/>
            </w:tcBorders>
          </w:tcPr>
          <w:p w14:paraId="60986799" w14:textId="3EE96EA6" w:rsidR="00572F65" w:rsidRPr="00424FB5" w:rsidRDefault="00572F65" w:rsidP="00572F65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</w:rPr>
              <w:t>9,494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51CB4441" w14:textId="4024D2DB" w:rsidR="00572F65" w:rsidRPr="00333458" w:rsidRDefault="00572F65" w:rsidP="00572F65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4,683</w:t>
            </w:r>
          </w:p>
        </w:tc>
        <w:tc>
          <w:tcPr>
            <w:tcW w:w="1152" w:type="dxa"/>
            <w:tcBorders>
              <w:bottom w:val="nil"/>
            </w:tcBorders>
          </w:tcPr>
          <w:p w14:paraId="7E064C20" w14:textId="41CFE1E8" w:rsidR="00572F65" w:rsidRPr="00333458" w:rsidRDefault="00572F65" w:rsidP="00572F65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9,494</w:t>
            </w:r>
          </w:p>
        </w:tc>
      </w:tr>
      <w:tr w:rsidR="00572F65" w:rsidRPr="00333458" w14:paraId="20A33CEB" w14:textId="77777777" w:rsidTr="0083781F">
        <w:tc>
          <w:tcPr>
            <w:tcW w:w="2655" w:type="dxa"/>
            <w:tcBorders>
              <w:bottom w:val="nil"/>
            </w:tcBorders>
          </w:tcPr>
          <w:p w14:paraId="5E80280B" w14:textId="77777777" w:rsidR="00572F65" w:rsidRPr="00333458" w:rsidRDefault="00572F65" w:rsidP="00572F6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758D068F" w14:textId="77777777" w:rsidR="00572F65" w:rsidRPr="00333458" w:rsidRDefault="00572F65" w:rsidP="00572F65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3E41909D" w14:textId="54B283E0" w:rsidR="00572F65" w:rsidRPr="00572F65" w:rsidRDefault="00572F65" w:rsidP="00572F6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2F6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455A9D4" w14:textId="6E5EEE70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15611F35" w14:textId="7C8F35A5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110</w:t>
            </w:r>
          </w:p>
        </w:tc>
        <w:tc>
          <w:tcPr>
            <w:tcW w:w="1152" w:type="dxa"/>
            <w:tcBorders>
              <w:bottom w:val="nil"/>
            </w:tcBorders>
          </w:tcPr>
          <w:p w14:paraId="49F6EB07" w14:textId="5F1A5E91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2,806</w:t>
            </w:r>
          </w:p>
        </w:tc>
      </w:tr>
      <w:tr w:rsidR="002846E6" w:rsidRPr="00333458" w14:paraId="12E81169" w14:textId="77777777" w:rsidTr="0083781F">
        <w:tc>
          <w:tcPr>
            <w:tcW w:w="2655" w:type="dxa"/>
            <w:tcBorders>
              <w:bottom w:val="nil"/>
            </w:tcBorders>
          </w:tcPr>
          <w:p w14:paraId="3164C0E3" w14:textId="77777777" w:rsidR="002846E6" w:rsidRPr="00333458" w:rsidRDefault="002846E6" w:rsidP="002846E6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148A32E" w14:textId="77777777" w:rsidR="002846E6" w:rsidRPr="00333458" w:rsidRDefault="002846E6" w:rsidP="002846E6">
            <w:pPr>
              <w:jc w:val="center"/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5AA8BF9A" w14:textId="66800BFA" w:rsidR="002846E6" w:rsidRPr="00132F62" w:rsidRDefault="002846E6" w:rsidP="00132F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6CB5103" w14:textId="5BB89174" w:rsidR="002846E6" w:rsidRPr="00424FB5" w:rsidRDefault="002846E6" w:rsidP="002846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0EFABC5" w14:textId="385AA308" w:rsidR="002846E6" w:rsidRPr="002846E6" w:rsidRDefault="002846E6" w:rsidP="002846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9D6993" w14:textId="405662F2" w:rsidR="002846E6" w:rsidRPr="00333458" w:rsidRDefault="002846E6" w:rsidP="002846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72F65" w:rsidRPr="00333458" w14:paraId="27D6DA6D" w14:textId="77777777" w:rsidTr="0083781F">
        <w:tc>
          <w:tcPr>
            <w:tcW w:w="2655" w:type="dxa"/>
            <w:tcBorders>
              <w:bottom w:val="nil"/>
            </w:tcBorders>
          </w:tcPr>
          <w:p w14:paraId="6BF096EC" w14:textId="77777777" w:rsidR="00572F65" w:rsidRPr="00333458" w:rsidRDefault="00572F65" w:rsidP="00572F6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7DADB44" w14:textId="77777777" w:rsidR="00572F65" w:rsidRPr="00333458" w:rsidRDefault="00572F65" w:rsidP="00572F6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A792C" w14:textId="31419B07" w:rsidR="00572F65" w:rsidRPr="00F14495" w:rsidRDefault="00572F65" w:rsidP="00132F6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5,439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7CA77309" w14:textId="52B0EFA6" w:rsidR="00572F65" w:rsidRPr="00424FB5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</w:rPr>
              <w:t>9,925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EF50965" w14:textId="08D5550A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33AD">
              <w:rPr>
                <w:rFonts w:ascii="Browallia New" w:hAnsi="Browallia New" w:cs="Browallia New"/>
                <w:sz w:val="24"/>
                <w:szCs w:val="24"/>
                <w:lang w:val="en-GB"/>
              </w:rPr>
              <w:t>4,793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763B89" w14:textId="5E94022F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12,300</w:t>
            </w:r>
          </w:p>
        </w:tc>
      </w:tr>
      <w:tr w:rsidR="00EB2651" w:rsidRPr="00333458" w14:paraId="1BF7CB14" w14:textId="77777777" w:rsidTr="00567FE8">
        <w:tc>
          <w:tcPr>
            <w:tcW w:w="2655" w:type="dxa"/>
            <w:tcBorders>
              <w:bottom w:val="nil"/>
            </w:tcBorders>
          </w:tcPr>
          <w:p w14:paraId="78865166" w14:textId="77777777" w:rsidR="00EB2651" w:rsidRPr="00333458" w:rsidRDefault="00EB2651" w:rsidP="00EB265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53EDB309" w14:textId="77777777" w:rsidR="00EB2651" w:rsidRPr="00333458" w:rsidRDefault="00EB2651" w:rsidP="00EB26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0FA3935" w14:textId="77777777" w:rsidR="00EB2651" w:rsidRPr="00F1449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7A719764" w14:textId="77777777" w:rsidR="00EB2651" w:rsidRPr="00424FB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72C9E22B" w14:textId="77777777" w:rsidR="00EB2651" w:rsidRPr="0048395C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5F67BCA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603E6" w:rsidRPr="00333458" w14:paraId="7BF981CF" w14:textId="77777777" w:rsidTr="00567FE8">
        <w:tc>
          <w:tcPr>
            <w:tcW w:w="2655" w:type="dxa"/>
            <w:tcBorders>
              <w:bottom w:val="nil"/>
            </w:tcBorders>
          </w:tcPr>
          <w:p w14:paraId="1CCB3209" w14:textId="77777777" w:rsidR="006603E6" w:rsidRPr="00333458" w:rsidRDefault="006603E6" w:rsidP="00EB265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3A4B3C5E" w14:textId="77777777" w:rsidR="006603E6" w:rsidRPr="00333458" w:rsidRDefault="006603E6" w:rsidP="00EB26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357A55B" w14:textId="77777777" w:rsidR="006603E6" w:rsidRPr="00F14495" w:rsidRDefault="006603E6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046F91A4" w14:textId="77777777" w:rsidR="006603E6" w:rsidRPr="00424FB5" w:rsidRDefault="006603E6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14:paraId="4733048A" w14:textId="77777777" w:rsidR="006603E6" w:rsidRPr="0048395C" w:rsidRDefault="006603E6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0B41F24F" w14:textId="77777777" w:rsidR="006603E6" w:rsidRPr="00333458" w:rsidRDefault="006603E6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2651" w:rsidRPr="00333458" w14:paraId="2FFB5BC4" w14:textId="77777777" w:rsidTr="00567FE8">
        <w:tc>
          <w:tcPr>
            <w:tcW w:w="2655" w:type="dxa"/>
            <w:tcBorders>
              <w:top w:val="nil"/>
              <w:bottom w:val="nil"/>
            </w:tcBorders>
          </w:tcPr>
          <w:p w14:paraId="1748AB0D" w14:textId="77777777" w:rsidR="00EB2651" w:rsidRPr="00333458" w:rsidRDefault="00EB2651" w:rsidP="00EB265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59D6D1A3" w14:textId="77777777" w:rsidR="00EB2651" w:rsidRPr="00333458" w:rsidRDefault="00EB2651" w:rsidP="00EB26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213531BC" w14:textId="77777777" w:rsidR="00EB2651" w:rsidRPr="00F1449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10C1B2C5" w14:textId="77777777" w:rsidR="00EB2651" w:rsidRPr="00424FB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3EF41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62E7997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2651" w:rsidRPr="00333458" w14:paraId="726096C8" w14:textId="77777777" w:rsidTr="00567FE8">
        <w:tc>
          <w:tcPr>
            <w:tcW w:w="2655" w:type="dxa"/>
            <w:tcBorders>
              <w:top w:val="nil"/>
              <w:bottom w:val="nil"/>
            </w:tcBorders>
          </w:tcPr>
          <w:p w14:paraId="00D5749A" w14:textId="77777777" w:rsidR="00EB2651" w:rsidRPr="00333458" w:rsidRDefault="00EB2651" w:rsidP="00EB265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17E6E07C" w14:textId="77777777" w:rsidR="00EB2651" w:rsidRPr="00333458" w:rsidRDefault="00EB2651" w:rsidP="00EB26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0F3EB2CB" w14:textId="77777777" w:rsidR="00EB2651" w:rsidRPr="00F1449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35DC822" w14:textId="77777777" w:rsidR="00EB2651" w:rsidRPr="00424FB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3B340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790A041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603E6" w:rsidRPr="00333458" w14:paraId="45E1CBEE" w14:textId="77777777" w:rsidTr="00567FE8">
        <w:tc>
          <w:tcPr>
            <w:tcW w:w="2655" w:type="dxa"/>
            <w:tcBorders>
              <w:top w:val="nil"/>
              <w:bottom w:val="nil"/>
            </w:tcBorders>
          </w:tcPr>
          <w:p w14:paraId="5CEBEE60" w14:textId="77777777" w:rsidR="006603E6" w:rsidRPr="00333458" w:rsidRDefault="006603E6" w:rsidP="00EB265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6224BF13" w14:textId="77777777" w:rsidR="006603E6" w:rsidRPr="00333458" w:rsidRDefault="006603E6" w:rsidP="00EB26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36C332D0" w14:textId="77777777" w:rsidR="006603E6" w:rsidRPr="00F14495" w:rsidRDefault="006603E6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9813983" w14:textId="77777777" w:rsidR="006603E6" w:rsidRPr="00424FB5" w:rsidRDefault="006603E6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862A1" w14:textId="77777777" w:rsidR="006603E6" w:rsidRPr="00333458" w:rsidRDefault="006603E6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43CA710" w14:textId="77777777" w:rsidR="006603E6" w:rsidRPr="00333458" w:rsidRDefault="006603E6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2651" w:rsidRPr="00333458" w14:paraId="3DBE9776" w14:textId="77777777" w:rsidTr="00567FE8">
        <w:tc>
          <w:tcPr>
            <w:tcW w:w="2655" w:type="dxa"/>
            <w:tcBorders>
              <w:top w:val="nil"/>
            </w:tcBorders>
          </w:tcPr>
          <w:p w14:paraId="58FC33BC" w14:textId="77777777" w:rsidR="00EB2651" w:rsidRPr="00333458" w:rsidRDefault="00EB2651" w:rsidP="00EB265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lastRenderedPageBreak/>
              <w:t>รายได้เงินปันผล</w:t>
            </w:r>
          </w:p>
        </w:tc>
        <w:tc>
          <w:tcPr>
            <w:tcW w:w="1986" w:type="dxa"/>
            <w:tcBorders>
              <w:top w:val="nil"/>
            </w:tcBorders>
          </w:tcPr>
          <w:p w14:paraId="5E59A2B7" w14:textId="77777777" w:rsidR="00EB2651" w:rsidRPr="00333458" w:rsidRDefault="00EB2651" w:rsidP="00EB26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2FC42424" w14:textId="77777777" w:rsidR="00EB2651" w:rsidRPr="00F1449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2AB54DE" w14:textId="77777777" w:rsidR="00EB2651" w:rsidRPr="00424FB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51E38FAE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220BE78C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333458" w14:paraId="585F4854" w14:textId="77777777" w:rsidTr="00567FE8">
        <w:tc>
          <w:tcPr>
            <w:tcW w:w="2655" w:type="dxa"/>
            <w:tcBorders>
              <w:top w:val="nil"/>
            </w:tcBorders>
          </w:tcPr>
          <w:p w14:paraId="53C56D25" w14:textId="77777777" w:rsidR="000717D8" w:rsidRPr="003F7B80" w:rsidRDefault="000717D8" w:rsidP="000717D8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</w:tcBorders>
          </w:tcPr>
          <w:p w14:paraId="57F91821" w14:textId="2796FEAD" w:rsidR="000717D8" w:rsidRPr="00333458" w:rsidRDefault="00544E9F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0A1F9537" w14:textId="7ECDFF1D" w:rsidR="000717D8" w:rsidRPr="00F14495" w:rsidRDefault="000717D8" w:rsidP="000717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78AC0FAE" w14:textId="66251A68" w:rsidR="000717D8" w:rsidRPr="00424FB5" w:rsidRDefault="000717D8" w:rsidP="000717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7BE288F5" w14:textId="66907169" w:rsidR="000717D8" w:rsidRPr="00333458" w:rsidRDefault="000717D8" w:rsidP="000717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15,000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CAD1DDC" w14:textId="1E9FD4C6" w:rsidR="000717D8" w:rsidRPr="00333458" w:rsidRDefault="000717D8" w:rsidP="000717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35,000</w:t>
            </w:r>
          </w:p>
        </w:tc>
      </w:tr>
      <w:tr w:rsidR="00EB2651" w:rsidRPr="00333458" w14:paraId="0234A153" w14:textId="77777777" w:rsidTr="00567FE8">
        <w:tc>
          <w:tcPr>
            <w:tcW w:w="2655" w:type="dxa"/>
            <w:tcBorders>
              <w:top w:val="nil"/>
            </w:tcBorders>
          </w:tcPr>
          <w:p w14:paraId="5A669C53" w14:textId="77777777" w:rsidR="00EB2651" w:rsidRPr="00333458" w:rsidRDefault="00EB2651" w:rsidP="00EB265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2D8805E1" w14:textId="77777777" w:rsidR="00EB2651" w:rsidRPr="00333458" w:rsidRDefault="00EB2651" w:rsidP="00EB26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56564787" w14:textId="77777777" w:rsidR="00EB2651" w:rsidRPr="00F1449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4702E820" w14:textId="77777777" w:rsidR="00EB2651" w:rsidRPr="00424FB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558FE48C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0C3FAF4C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B2651" w:rsidRPr="00333458" w14:paraId="7E77298F" w14:textId="77777777" w:rsidTr="00567FE8">
        <w:tc>
          <w:tcPr>
            <w:tcW w:w="2655" w:type="dxa"/>
            <w:tcBorders>
              <w:top w:val="nil"/>
            </w:tcBorders>
          </w:tcPr>
          <w:p w14:paraId="381D8ECC" w14:textId="77777777" w:rsidR="00EB2651" w:rsidRPr="00333458" w:rsidRDefault="00EB2651" w:rsidP="00EB2651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6" w:type="dxa"/>
            <w:tcBorders>
              <w:top w:val="nil"/>
            </w:tcBorders>
          </w:tcPr>
          <w:p w14:paraId="60FBF0F1" w14:textId="77777777" w:rsidR="00EB2651" w:rsidRPr="00333458" w:rsidRDefault="00EB2651" w:rsidP="00EB265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3C572D4F" w14:textId="77777777" w:rsidR="00EB2651" w:rsidRPr="00F1449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77720EC8" w14:textId="77777777" w:rsidR="00EB2651" w:rsidRPr="00424FB5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6DADFBC0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69FE092" w14:textId="77777777" w:rsidR="00EB2651" w:rsidRPr="00333458" w:rsidRDefault="00EB2651" w:rsidP="00EB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333458" w14:paraId="03E65C03" w14:textId="77777777" w:rsidTr="000717D8">
        <w:tc>
          <w:tcPr>
            <w:tcW w:w="2655" w:type="dxa"/>
            <w:tcBorders>
              <w:top w:val="nil"/>
            </w:tcBorders>
          </w:tcPr>
          <w:p w14:paraId="3C826210" w14:textId="77777777" w:rsidR="000717D8" w:rsidRPr="00333458" w:rsidRDefault="000717D8" w:rsidP="000717D8">
            <w:pPr>
              <w:ind w:firstLine="17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</w:tcBorders>
          </w:tcPr>
          <w:p w14:paraId="70F8D740" w14:textId="77777777" w:rsidR="000717D8" w:rsidRPr="00333458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5.25 – 6.00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1566B17B" w14:textId="2C28A8D9" w:rsidR="000717D8" w:rsidRPr="00F14495" w:rsidRDefault="000717D8" w:rsidP="000717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FB37FA5" w14:textId="3DCBEEB1" w:rsidR="000717D8" w:rsidRPr="00424FB5" w:rsidRDefault="000717D8" w:rsidP="000717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4434AD1D" w14:textId="4B4C301D" w:rsidR="000717D8" w:rsidRPr="00544E9F" w:rsidRDefault="000717D8" w:rsidP="00544E9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="00544E9F" w:rsidRPr="00544E9F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33E21903" w14:textId="74B26713" w:rsidR="000717D8" w:rsidRPr="00333458" w:rsidRDefault="000717D8" w:rsidP="000717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14,119</w:t>
            </w:r>
          </w:p>
        </w:tc>
      </w:tr>
      <w:tr w:rsidR="001B328E" w:rsidRPr="00333458" w14:paraId="2F3B2AE0" w14:textId="77777777" w:rsidTr="00567FE8">
        <w:tc>
          <w:tcPr>
            <w:tcW w:w="2655" w:type="dxa"/>
            <w:tcBorders>
              <w:top w:val="nil"/>
            </w:tcBorders>
          </w:tcPr>
          <w:p w14:paraId="3764A35A" w14:textId="77777777" w:rsidR="001B328E" w:rsidRPr="00333458" w:rsidRDefault="001B328E" w:rsidP="001B328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2ADB7961" w14:textId="77777777" w:rsidR="001B328E" w:rsidRPr="00333458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</w:tcBorders>
            <w:vAlign w:val="bottom"/>
          </w:tcPr>
          <w:p w14:paraId="40CC553B" w14:textId="77777777" w:rsidR="001B328E" w:rsidRPr="00F1449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79EE8DD9" w14:textId="77777777" w:rsidR="001B328E" w:rsidRPr="00424FB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4FC4C0BB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4A22AC5C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328E" w:rsidRPr="00333458" w14:paraId="4AB96E2F" w14:textId="77777777" w:rsidTr="00791EE1">
        <w:tc>
          <w:tcPr>
            <w:tcW w:w="2655" w:type="dxa"/>
            <w:tcBorders>
              <w:top w:val="nil"/>
            </w:tcBorders>
            <w:shd w:val="clear" w:color="auto" w:fill="auto"/>
          </w:tcPr>
          <w:p w14:paraId="0BE8AAF8" w14:textId="427C65C5" w:rsidR="001B328E" w:rsidRPr="00333458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77F3AC87" w14:textId="77777777" w:rsidR="001B328E" w:rsidRPr="00333458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5A2EBF56" w14:textId="77777777" w:rsidR="001B328E" w:rsidRPr="00F1449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</w:tcBorders>
            <w:shd w:val="clear" w:color="auto" w:fill="auto"/>
          </w:tcPr>
          <w:p w14:paraId="4E6F2FAA" w14:textId="77777777" w:rsidR="001B328E" w:rsidRPr="00424FB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</w:tcBorders>
            <w:shd w:val="clear" w:color="auto" w:fill="auto"/>
          </w:tcPr>
          <w:p w14:paraId="1A847C67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</w:tcPr>
          <w:p w14:paraId="67A5479E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333458" w14:paraId="6CDE9399" w14:textId="77777777" w:rsidTr="006603E6">
        <w:tc>
          <w:tcPr>
            <w:tcW w:w="2655" w:type="dxa"/>
            <w:tcBorders>
              <w:top w:val="nil"/>
            </w:tcBorders>
            <w:shd w:val="clear" w:color="auto" w:fill="auto"/>
          </w:tcPr>
          <w:p w14:paraId="46C4EF98" w14:textId="77777777" w:rsidR="000717D8" w:rsidRPr="00333458" w:rsidRDefault="000717D8" w:rsidP="000717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</w:tcBorders>
            <w:shd w:val="clear" w:color="auto" w:fill="auto"/>
          </w:tcPr>
          <w:p w14:paraId="0C2870FD" w14:textId="77777777" w:rsidR="000717D8" w:rsidRPr="00333458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auto"/>
            <w:vAlign w:val="bottom"/>
          </w:tcPr>
          <w:p w14:paraId="06835A6D" w14:textId="4B94F108" w:rsidR="000717D8" w:rsidRPr="00F14495" w:rsidRDefault="000717D8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  <w:vAlign w:val="bottom"/>
          </w:tcPr>
          <w:p w14:paraId="7830CA22" w14:textId="250EE1D9" w:rsidR="000717D8" w:rsidRPr="00424FB5" w:rsidRDefault="000717D8" w:rsidP="000717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auto"/>
            <w:vAlign w:val="bottom"/>
          </w:tcPr>
          <w:p w14:paraId="02C75F95" w14:textId="22195754" w:rsidR="000717D8" w:rsidRPr="00333458" w:rsidRDefault="000717D8" w:rsidP="006603E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="006603E6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35AA99E4" w14:textId="003BB3A5" w:rsidR="000717D8" w:rsidRPr="00791EE1" w:rsidRDefault="006603E6" w:rsidP="000717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6603E6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82507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</w:tr>
      <w:tr w:rsidR="001B328E" w:rsidRPr="00333458" w14:paraId="0C0B5476" w14:textId="77777777" w:rsidTr="00567FE8">
        <w:tc>
          <w:tcPr>
            <w:tcW w:w="2655" w:type="dxa"/>
            <w:tcBorders>
              <w:top w:val="nil"/>
              <w:bottom w:val="nil"/>
            </w:tcBorders>
          </w:tcPr>
          <w:p w14:paraId="31D14846" w14:textId="77777777" w:rsidR="001B328E" w:rsidRPr="00333458" w:rsidRDefault="001B328E" w:rsidP="001B328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4CE6A4A" w14:textId="77777777" w:rsidR="001B328E" w:rsidRPr="00333458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vAlign w:val="bottom"/>
          </w:tcPr>
          <w:p w14:paraId="3DD06FF3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006399AB" w14:textId="19B3D8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AE72D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55369B7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328E" w:rsidRPr="00333458" w14:paraId="6A15B9DF" w14:textId="77777777" w:rsidTr="00567FE8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34416F3C" w14:textId="77777777" w:rsidR="001B328E" w:rsidRPr="00333458" w:rsidRDefault="001B328E" w:rsidP="001B328E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4D551355" w14:textId="77777777" w:rsidR="001B328E" w:rsidRPr="00333458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3891B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FB9DB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9F9BA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E0F16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0D6054F8" w14:textId="77777777" w:rsidTr="00572F65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5E889C04" w14:textId="77777777" w:rsidR="00572F65" w:rsidRPr="00333458" w:rsidRDefault="00572F65" w:rsidP="00572F6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9D636E5" w14:textId="77777777" w:rsidR="00572F65" w:rsidRPr="00333458" w:rsidRDefault="00572F65" w:rsidP="00572F6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6A04C92E" w14:textId="596A8E99" w:rsidR="00572F65" w:rsidRPr="00F1449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2F6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-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6C952" w14:textId="747C719C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</w:tcPr>
          <w:p w14:paraId="1D861FF0" w14:textId="572B471C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2,681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D84092A" w14:textId="775AA63F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2,764</w:t>
            </w:r>
          </w:p>
        </w:tc>
      </w:tr>
      <w:tr w:rsidR="00572F65" w:rsidRPr="00333458" w14:paraId="11D21C25" w14:textId="77777777" w:rsidTr="0083781F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43A87739" w14:textId="77777777" w:rsidR="00572F65" w:rsidRPr="00333458" w:rsidRDefault="00572F65" w:rsidP="00572F6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30F2AA56" w14:textId="77777777" w:rsidR="00572F65" w:rsidRPr="00333458" w:rsidRDefault="00572F65" w:rsidP="00572F6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D7CE8" w14:textId="583D2DA6" w:rsidR="00572F65" w:rsidRPr="00132F62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6,764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DBE0D" w14:textId="5655907F" w:rsidR="00572F65" w:rsidRPr="00424FB5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</w:rPr>
              <w:t>10,298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0D688" w14:textId="2FE1E6B3" w:rsidR="00572F65" w:rsidRPr="00333458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6,681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30921" w14:textId="6BA8A683" w:rsidR="00572F65" w:rsidRPr="00333458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10,166</w:t>
            </w:r>
          </w:p>
        </w:tc>
      </w:tr>
      <w:tr w:rsidR="00572F65" w:rsidRPr="00333458" w14:paraId="479EDA0E" w14:textId="77777777" w:rsidTr="0083781F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448E7329" w14:textId="77777777" w:rsidR="00572F65" w:rsidRPr="00333458" w:rsidRDefault="00572F65" w:rsidP="00572F6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27E4BCD2" w14:textId="77777777" w:rsidR="00572F65" w:rsidRPr="00333458" w:rsidRDefault="00572F65" w:rsidP="00572F6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2C7E5D" w14:textId="15961046" w:rsidR="00572F65" w:rsidRPr="00132F62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32F62">
              <w:rPr>
                <w:rFonts w:ascii="Browallia New" w:hAnsi="Browallia New" w:cs="Browallia New"/>
                <w:sz w:val="24"/>
                <w:szCs w:val="24"/>
              </w:rPr>
              <w:t>6,764</w:t>
            </w: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607E" w14:textId="2B9533C7" w:rsidR="00572F65" w:rsidRPr="00424FB5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10,298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AB025" w14:textId="49F12576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9,362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44458" w14:textId="4008D185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12,930</w:t>
            </w:r>
          </w:p>
        </w:tc>
      </w:tr>
      <w:tr w:rsidR="00572F65" w:rsidRPr="00333458" w14:paraId="4F1E488C" w14:textId="77777777" w:rsidTr="00572F65">
        <w:tc>
          <w:tcPr>
            <w:tcW w:w="2655" w:type="dxa"/>
            <w:tcBorders>
              <w:top w:val="nil"/>
              <w:bottom w:val="nil"/>
            </w:tcBorders>
            <w:shd w:val="clear" w:color="auto" w:fill="auto"/>
          </w:tcPr>
          <w:p w14:paraId="34202F1E" w14:textId="77777777" w:rsidR="00572F65" w:rsidRPr="00333458" w:rsidRDefault="00572F65" w:rsidP="00572F6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shd w:val="clear" w:color="auto" w:fill="auto"/>
          </w:tcPr>
          <w:p w14:paraId="51BC582E" w14:textId="77777777" w:rsidR="00572F65" w:rsidRPr="00333458" w:rsidRDefault="00572F65" w:rsidP="00572F6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18FC516" w14:textId="77777777" w:rsidR="00572F65" w:rsidRPr="00F1449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8B7CE" w14:textId="77777777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0395E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5BBB0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358CF63A" w14:textId="77777777" w:rsidTr="0083781F">
        <w:tc>
          <w:tcPr>
            <w:tcW w:w="2655" w:type="dxa"/>
            <w:tcBorders>
              <w:top w:val="nil"/>
              <w:bottom w:val="nil"/>
            </w:tcBorders>
          </w:tcPr>
          <w:p w14:paraId="57D1F534" w14:textId="77777777" w:rsidR="00572F65" w:rsidRPr="00333458" w:rsidRDefault="00572F65" w:rsidP="00572F65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2CB8BDA2" w14:textId="77777777" w:rsidR="00572F65" w:rsidRPr="00333458" w:rsidRDefault="00572F65" w:rsidP="00572F6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auto"/>
          </w:tcPr>
          <w:p w14:paraId="464FBF5A" w14:textId="77777777" w:rsidR="00572F65" w:rsidRPr="00F1449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7C6CAED1" w14:textId="77777777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07B80EF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D0E3826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3981998A" w14:textId="77777777" w:rsidTr="0083781F">
        <w:tc>
          <w:tcPr>
            <w:tcW w:w="2655" w:type="dxa"/>
            <w:tcBorders>
              <w:bottom w:val="nil"/>
            </w:tcBorders>
          </w:tcPr>
          <w:p w14:paraId="7BCEE289" w14:textId="77777777" w:rsidR="00572F65" w:rsidRPr="00333458" w:rsidRDefault="00572F65" w:rsidP="00572F65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4AD5AF4F" w14:textId="77777777" w:rsidR="00572F65" w:rsidRPr="00333458" w:rsidRDefault="00572F65" w:rsidP="00572F6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2B34830" w14:textId="10DD1044" w:rsidR="00572F65" w:rsidRPr="00F14495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2F65">
              <w:rPr>
                <w:rFonts w:ascii="Browallia New" w:hAnsi="Browallia New" w:cs="Browallia New"/>
                <w:sz w:val="24"/>
                <w:szCs w:val="24"/>
              </w:rPr>
              <w:t>10,295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32E50ECA" w14:textId="15F01264" w:rsidR="00572F65" w:rsidRPr="00424FB5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</w:rPr>
              <w:t>13,704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8751B74" w14:textId="4336EFD1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10,229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AAE0DE" w14:textId="2D5AC4BE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13,576</w:t>
            </w:r>
          </w:p>
        </w:tc>
      </w:tr>
      <w:tr w:rsidR="00572F65" w:rsidRPr="00333458" w14:paraId="2432F9E7" w14:textId="77777777" w:rsidTr="0083781F">
        <w:tc>
          <w:tcPr>
            <w:tcW w:w="2655" w:type="dxa"/>
            <w:tcBorders>
              <w:bottom w:val="nil"/>
            </w:tcBorders>
          </w:tcPr>
          <w:p w14:paraId="3BEC0465" w14:textId="77777777" w:rsidR="00572F65" w:rsidRPr="00333458" w:rsidRDefault="00572F65" w:rsidP="00572F6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6871788C" w14:textId="77777777" w:rsidR="00572F65" w:rsidRPr="00333458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642A753D" w14:textId="77777777" w:rsidR="00572F65" w:rsidRPr="00F1449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E091F5" w14:textId="77777777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14C33F5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371EA36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4CDC6ED9" w14:textId="77777777" w:rsidTr="00572F65">
        <w:tc>
          <w:tcPr>
            <w:tcW w:w="2655" w:type="dxa"/>
            <w:tcBorders>
              <w:bottom w:val="nil"/>
            </w:tcBorders>
            <w:shd w:val="clear" w:color="auto" w:fill="auto"/>
          </w:tcPr>
          <w:p w14:paraId="52A9E184" w14:textId="77777777" w:rsidR="00572F65" w:rsidRPr="00DF2456" w:rsidRDefault="00572F65" w:rsidP="00572F6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5A3D738C" w14:textId="77777777" w:rsidR="00572F65" w:rsidRPr="00DF2456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02869F99" w14:textId="77777777" w:rsidR="00572F65" w:rsidRPr="00DF2456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1A56CFA" w14:textId="77777777" w:rsidR="00572F65" w:rsidRPr="00DF2456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25275BC" w14:textId="77777777" w:rsidR="00572F65" w:rsidRPr="00DF2456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07B7FA2" w14:textId="77777777" w:rsidR="00572F65" w:rsidRPr="00DF2456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30BF2DCA" w14:textId="77777777" w:rsidTr="0083781F">
        <w:tc>
          <w:tcPr>
            <w:tcW w:w="2655" w:type="dxa"/>
            <w:tcBorders>
              <w:bottom w:val="nil"/>
            </w:tcBorders>
            <w:shd w:val="clear" w:color="auto" w:fill="auto"/>
          </w:tcPr>
          <w:p w14:paraId="3F95648E" w14:textId="77777777" w:rsidR="00572F65" w:rsidRPr="00DF2456" w:rsidRDefault="00572F65" w:rsidP="00572F65">
            <w:pPr>
              <w:tabs>
                <w:tab w:val="clear" w:pos="227"/>
                <w:tab w:val="clear" w:pos="2580"/>
                <w:tab w:val="left" w:pos="113"/>
                <w:tab w:val="left" w:pos="636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245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613F80BD" w14:textId="77777777" w:rsidR="00572F65" w:rsidRPr="00DF2456" w:rsidRDefault="00572F65" w:rsidP="00572F65">
            <w:pPr>
              <w:spacing w:line="240" w:lineRule="auto"/>
              <w:jc w:val="center"/>
              <w:rPr>
                <w:rFonts w:ascii="Browallia New" w:hAnsi="Browallia New" w:cs="Browallia New"/>
                <w:color w:val="FFFFFF" w:themeColor="background1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5C3AB4BD" w14:textId="3C1F490E" w:rsidR="00572F65" w:rsidRPr="00572F65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2F6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334ADF2" w14:textId="35FE498A" w:rsidR="00572F65" w:rsidRPr="00DF2456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4B9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</w:t>
            </w:r>
            <w:r w:rsidRPr="009F4B91">
              <w:rPr>
                <w:rFonts w:ascii="Browallia New" w:hAnsi="Browallia New" w:cs="Browallia New"/>
                <w:sz w:val="24"/>
                <w:szCs w:val="24"/>
              </w:rPr>
              <w:t>8,500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01FD59" w14:textId="768B4A00" w:rsidR="00572F65" w:rsidRPr="00DF2456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2611068" w14:textId="467A3396" w:rsidR="00572F65" w:rsidRPr="00DF2456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B328E" w:rsidRPr="00333458" w14:paraId="5C2FB2C0" w14:textId="77777777" w:rsidTr="0083781F">
        <w:tc>
          <w:tcPr>
            <w:tcW w:w="2655" w:type="dxa"/>
            <w:tcBorders>
              <w:bottom w:val="nil"/>
            </w:tcBorders>
          </w:tcPr>
          <w:p w14:paraId="314C6737" w14:textId="77777777" w:rsidR="001B328E" w:rsidRPr="00333458" w:rsidRDefault="001B328E" w:rsidP="001B328E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5B2071BC" w14:textId="77777777" w:rsidR="001B328E" w:rsidRPr="00333458" w:rsidRDefault="001B328E" w:rsidP="001B328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6B82173" w14:textId="77777777" w:rsidR="001B328E" w:rsidRPr="00F1449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60E7FEAF" w14:textId="77777777" w:rsidR="001B328E" w:rsidRPr="00424FB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F226B79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681CA04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328E" w:rsidRPr="00333458" w14:paraId="29F46C02" w14:textId="77777777" w:rsidTr="0083781F">
        <w:tc>
          <w:tcPr>
            <w:tcW w:w="2655" w:type="dxa"/>
            <w:tcBorders>
              <w:bottom w:val="nil"/>
            </w:tcBorders>
          </w:tcPr>
          <w:p w14:paraId="2CE94B8A" w14:textId="77777777" w:rsidR="001B328E" w:rsidRPr="00333458" w:rsidRDefault="001B328E" w:rsidP="001B328E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6" w:type="dxa"/>
            <w:tcBorders>
              <w:bottom w:val="nil"/>
            </w:tcBorders>
          </w:tcPr>
          <w:p w14:paraId="0D03B42B" w14:textId="77777777" w:rsidR="001B328E" w:rsidRPr="00333458" w:rsidRDefault="001B328E" w:rsidP="001B328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2239097" w14:textId="77777777" w:rsidR="001B328E" w:rsidRPr="00F1449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96EC8D3" w14:textId="77777777" w:rsidR="001B328E" w:rsidRPr="00424FB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7A1B0391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64C55D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333458" w14:paraId="243C72DA" w14:textId="77777777" w:rsidTr="0083781F">
        <w:tc>
          <w:tcPr>
            <w:tcW w:w="2655" w:type="dxa"/>
            <w:tcBorders>
              <w:bottom w:val="nil"/>
            </w:tcBorders>
          </w:tcPr>
          <w:p w14:paraId="20E05FDF" w14:textId="77777777" w:rsidR="000717D8" w:rsidRPr="00333458" w:rsidRDefault="000717D8" w:rsidP="000717D8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5ACAAB01" w14:textId="77777777" w:rsidR="000717D8" w:rsidRPr="00333458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333458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C0F19A9" w14:textId="13061CD0" w:rsidR="000717D8" w:rsidRPr="00F14495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A582922" w14:textId="5D0C21D6" w:rsidR="000717D8" w:rsidRPr="00424FB5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32ED4CC" w14:textId="322B295F" w:rsidR="000717D8" w:rsidRPr="00333458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6A6489D" w14:textId="73D95A89" w:rsidR="000717D8" w:rsidRPr="00333458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</w:tr>
      <w:tr w:rsidR="001B328E" w:rsidRPr="00333458" w14:paraId="5B523EEE" w14:textId="77777777" w:rsidTr="0083781F">
        <w:tc>
          <w:tcPr>
            <w:tcW w:w="2655" w:type="dxa"/>
            <w:tcBorders>
              <w:bottom w:val="nil"/>
            </w:tcBorders>
          </w:tcPr>
          <w:p w14:paraId="78DCBA2B" w14:textId="77777777" w:rsidR="001B328E" w:rsidRPr="00333458" w:rsidRDefault="001B328E" w:rsidP="001B328E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B5A9F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46DEFA28" w14:textId="77777777" w:rsidR="001B328E" w:rsidRPr="00333458" w:rsidRDefault="001B328E" w:rsidP="001B328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333458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32FB827" w14:textId="777E321A" w:rsidR="001B328E" w:rsidRPr="00F14495" w:rsidRDefault="001B328E" w:rsidP="001B32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8B8B864" w14:textId="02B11749" w:rsidR="001B328E" w:rsidRPr="00424FB5" w:rsidRDefault="001B328E" w:rsidP="001B32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186907F" w14:textId="3CDEF1C3" w:rsidR="001B328E" w:rsidRPr="00333458" w:rsidRDefault="001B328E" w:rsidP="001B32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2622C82" w14:textId="01F4491C" w:rsidR="001B328E" w:rsidRPr="00333458" w:rsidRDefault="001B328E" w:rsidP="001B32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837</w:t>
            </w:r>
          </w:p>
        </w:tc>
      </w:tr>
      <w:tr w:rsidR="001B328E" w:rsidRPr="00333458" w14:paraId="6E91468F" w14:textId="77777777" w:rsidTr="0083781F">
        <w:tc>
          <w:tcPr>
            <w:tcW w:w="2655" w:type="dxa"/>
            <w:tcBorders>
              <w:bottom w:val="nil"/>
            </w:tcBorders>
          </w:tcPr>
          <w:p w14:paraId="7D452A24" w14:textId="77777777" w:rsidR="001B328E" w:rsidRPr="00333458" w:rsidRDefault="001B328E" w:rsidP="001B328E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616EA6AE" w14:textId="77777777" w:rsidR="001B328E" w:rsidRPr="00333458" w:rsidRDefault="001B328E" w:rsidP="001B328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CFD47EF" w14:textId="30B2EEC7" w:rsidR="001B328E" w:rsidRPr="00F14495" w:rsidRDefault="001B328E" w:rsidP="001B328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BBD9D26" w14:textId="5ED6ED3C" w:rsidR="001B328E" w:rsidRPr="00424FB5" w:rsidRDefault="001B328E" w:rsidP="001B328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4442A86D" w14:textId="4FED8DEC" w:rsidR="001B328E" w:rsidRPr="00333458" w:rsidRDefault="001B328E" w:rsidP="001B328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C442D79" w14:textId="13A567A7" w:rsidR="001B328E" w:rsidRPr="00333458" w:rsidRDefault="001B328E" w:rsidP="001B328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987</w:t>
            </w:r>
          </w:p>
        </w:tc>
      </w:tr>
      <w:tr w:rsidR="001B328E" w:rsidRPr="00333458" w14:paraId="2164BEC1" w14:textId="77777777" w:rsidTr="0083781F">
        <w:tc>
          <w:tcPr>
            <w:tcW w:w="2655" w:type="dxa"/>
            <w:tcBorders>
              <w:bottom w:val="nil"/>
            </w:tcBorders>
          </w:tcPr>
          <w:p w14:paraId="564CC05A" w14:textId="77777777" w:rsidR="001B328E" w:rsidRPr="00333458" w:rsidRDefault="001B328E" w:rsidP="001B328E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597C25D2" w14:textId="77777777" w:rsidR="001B328E" w:rsidRPr="00333458" w:rsidRDefault="001B328E" w:rsidP="001B328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AC3BD10" w14:textId="77777777" w:rsidR="001B328E" w:rsidRPr="00F1449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1238C523" w14:textId="77777777" w:rsidR="001B328E" w:rsidRPr="00424FB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6EF9DA4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17F72D2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328E" w:rsidRPr="00333458" w14:paraId="08576BDC" w14:textId="77777777" w:rsidTr="00567FE8">
        <w:tc>
          <w:tcPr>
            <w:tcW w:w="2655" w:type="dxa"/>
            <w:tcBorders>
              <w:bottom w:val="nil"/>
            </w:tcBorders>
            <w:shd w:val="clear" w:color="auto" w:fill="auto"/>
          </w:tcPr>
          <w:p w14:paraId="30F6AB23" w14:textId="77777777" w:rsidR="001B328E" w:rsidRPr="00333458" w:rsidRDefault="001B328E" w:rsidP="001B328E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86" w:type="dxa"/>
            <w:tcBorders>
              <w:bottom w:val="nil"/>
            </w:tcBorders>
            <w:shd w:val="clear" w:color="auto" w:fill="auto"/>
          </w:tcPr>
          <w:p w14:paraId="021019F6" w14:textId="77777777" w:rsidR="001B328E" w:rsidRPr="00333458" w:rsidRDefault="001B328E" w:rsidP="001B328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EC0A758" w14:textId="77777777" w:rsidR="001B328E" w:rsidRPr="00F1449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FE09E8E" w14:textId="77777777" w:rsidR="001B328E" w:rsidRPr="00424FB5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72F9848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7F1F52C" w14:textId="77777777" w:rsidR="001B328E" w:rsidRPr="00333458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7559E3DD" w14:textId="77777777" w:rsidTr="0083781F">
        <w:tc>
          <w:tcPr>
            <w:tcW w:w="2655" w:type="dxa"/>
            <w:tcBorders>
              <w:bottom w:val="nil"/>
            </w:tcBorders>
          </w:tcPr>
          <w:p w14:paraId="1CD1865B" w14:textId="77777777" w:rsidR="00572F65" w:rsidRPr="00333458" w:rsidRDefault="00572F65" w:rsidP="00572F65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86" w:type="dxa"/>
            <w:tcBorders>
              <w:bottom w:val="nil"/>
            </w:tcBorders>
          </w:tcPr>
          <w:p w14:paraId="2D1C03B6" w14:textId="77777777" w:rsidR="00572F65" w:rsidRPr="00333458" w:rsidRDefault="00572F65" w:rsidP="00572F6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4.00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6C72EDE" w14:textId="1FABE24E" w:rsidR="00572F65" w:rsidRPr="00F1449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25DB4A5" w14:textId="4DC9C1CB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FE7E80C" w14:textId="5B7F2068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EBDE07D" w14:textId="4B86392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339</w:t>
            </w:r>
          </w:p>
        </w:tc>
      </w:tr>
      <w:tr w:rsidR="00572F65" w:rsidRPr="00333458" w14:paraId="2797DB63" w14:textId="77777777" w:rsidTr="0083781F">
        <w:tc>
          <w:tcPr>
            <w:tcW w:w="2655" w:type="dxa"/>
            <w:tcBorders>
              <w:bottom w:val="nil"/>
            </w:tcBorders>
          </w:tcPr>
          <w:p w14:paraId="148787EE" w14:textId="77777777" w:rsidR="00572F65" w:rsidRPr="00333458" w:rsidRDefault="00572F65" w:rsidP="00572F65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17B2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2E7665A4" w14:textId="77777777" w:rsidR="00572F65" w:rsidRPr="00333458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</w:rPr>
              <w:t>4.00 – 15.00</w:t>
            </w:r>
            <w:r w:rsidRPr="0033345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F26168E" w14:textId="31EF86B0" w:rsidR="00572F65" w:rsidRPr="006929AF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  <w:lang w:val="en-GB"/>
              </w:rPr>
              <w:t>1,519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33BEE1F" w14:textId="2AF61502" w:rsidR="00572F65" w:rsidRPr="00424FB5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1,621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6D2AFF5D" w14:textId="370B2700" w:rsidR="00572F65" w:rsidRPr="00333458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5938667" w14:textId="774B6295" w:rsidR="00572F65" w:rsidRPr="00333458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</w:tr>
      <w:tr w:rsidR="00572F65" w:rsidRPr="00333458" w14:paraId="0D33F652" w14:textId="77777777" w:rsidTr="0083781F">
        <w:tc>
          <w:tcPr>
            <w:tcW w:w="2655" w:type="dxa"/>
            <w:tcBorders>
              <w:bottom w:val="nil"/>
            </w:tcBorders>
          </w:tcPr>
          <w:p w14:paraId="07C820C3" w14:textId="77777777" w:rsidR="00572F65" w:rsidRPr="00333458" w:rsidRDefault="00572F65" w:rsidP="00572F6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39D8A5F" w14:textId="77777777" w:rsidR="00572F65" w:rsidRPr="00333458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6DD21475" w14:textId="4E3DC1B7" w:rsidR="00572F65" w:rsidRPr="006929AF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  <w:lang w:val="en-GB"/>
              </w:rPr>
              <w:t>1,519</w:t>
            </w: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2F67C451" w14:textId="3D90A6E6" w:rsidR="00572F65" w:rsidRPr="00424FB5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  <w:lang w:val="en-GB"/>
              </w:rPr>
              <w:t>1,621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3AE31BFC" w14:textId="41E3F016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B5741B" w14:textId="2211F108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1,240</w:t>
            </w:r>
          </w:p>
        </w:tc>
      </w:tr>
      <w:tr w:rsidR="00572F65" w:rsidRPr="00333458" w14:paraId="47FB8C45" w14:textId="77777777" w:rsidTr="0083781F">
        <w:tc>
          <w:tcPr>
            <w:tcW w:w="2655" w:type="dxa"/>
            <w:tcBorders>
              <w:bottom w:val="nil"/>
            </w:tcBorders>
          </w:tcPr>
          <w:p w14:paraId="1D7D5858" w14:textId="77777777" w:rsidR="00572F65" w:rsidRPr="00333458" w:rsidRDefault="00572F65" w:rsidP="00572F6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6CB2F66B" w14:textId="77777777" w:rsidR="00572F65" w:rsidRPr="00333458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28A44788" w14:textId="77777777" w:rsidR="00572F65" w:rsidRPr="00F1449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4158EC2C" w14:textId="77777777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B691D91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AA00563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1FAFA98B" w14:textId="77777777" w:rsidTr="0083781F">
        <w:tc>
          <w:tcPr>
            <w:tcW w:w="2655" w:type="dxa"/>
            <w:tcBorders>
              <w:bottom w:val="nil"/>
            </w:tcBorders>
          </w:tcPr>
          <w:p w14:paraId="1840FCB9" w14:textId="77777777" w:rsidR="00572F65" w:rsidRPr="00333458" w:rsidRDefault="00572F65" w:rsidP="00572F65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02C0DE4" w14:textId="77777777" w:rsidR="00572F65" w:rsidRPr="00333458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051D9EA7" w14:textId="77777777" w:rsidR="00572F65" w:rsidRPr="00F1449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C5C1055" w14:textId="77777777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EB7866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E76D3FF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6A953CB7" w14:textId="77777777" w:rsidTr="0083781F">
        <w:tc>
          <w:tcPr>
            <w:tcW w:w="2655" w:type="dxa"/>
            <w:tcBorders>
              <w:bottom w:val="nil"/>
            </w:tcBorders>
          </w:tcPr>
          <w:p w14:paraId="3107ED0C" w14:textId="77777777" w:rsidR="00572F65" w:rsidRPr="00333458" w:rsidRDefault="00572F65" w:rsidP="00572F65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717B2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6" w:type="dxa"/>
            <w:tcBorders>
              <w:bottom w:val="nil"/>
            </w:tcBorders>
          </w:tcPr>
          <w:p w14:paraId="181DBE01" w14:textId="77777777" w:rsidR="00572F65" w:rsidRPr="00333458" w:rsidRDefault="00572F65" w:rsidP="00572F6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480EDB45" w14:textId="7B56CD15" w:rsidR="00572F65" w:rsidRPr="006929AF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</w:rPr>
              <w:t>531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CFEB4AA" w14:textId="715F8FBB" w:rsidR="00572F65" w:rsidRPr="00424FB5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</w:rPr>
              <w:t>645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5265CC5A" w14:textId="607E4199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531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65D766F" w14:textId="25587FF9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645</w:t>
            </w:r>
          </w:p>
        </w:tc>
      </w:tr>
      <w:tr w:rsidR="00572F65" w:rsidRPr="00333458" w14:paraId="42F31212" w14:textId="77777777" w:rsidTr="0083781F">
        <w:tc>
          <w:tcPr>
            <w:tcW w:w="2655" w:type="dxa"/>
            <w:tcBorders>
              <w:bottom w:val="nil"/>
            </w:tcBorders>
          </w:tcPr>
          <w:p w14:paraId="7A4721C0" w14:textId="77777777" w:rsidR="00572F65" w:rsidRPr="00333458" w:rsidRDefault="00572F65" w:rsidP="00572F6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86" w:type="dxa"/>
            <w:tcBorders>
              <w:bottom w:val="nil"/>
            </w:tcBorders>
          </w:tcPr>
          <w:p w14:paraId="15E6CAD3" w14:textId="77777777" w:rsidR="00572F65" w:rsidRPr="00333458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51FFAEBC" w14:textId="77777777" w:rsidR="00572F65" w:rsidRPr="00F1449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58DF30F8" w14:textId="77777777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5668FA9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AA1F9A5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13B18E87" w14:textId="77777777" w:rsidTr="0083781F">
        <w:tc>
          <w:tcPr>
            <w:tcW w:w="2655" w:type="dxa"/>
            <w:tcBorders>
              <w:bottom w:val="nil"/>
            </w:tcBorders>
          </w:tcPr>
          <w:p w14:paraId="0209224C" w14:textId="77777777" w:rsidR="00572F65" w:rsidRPr="00333458" w:rsidRDefault="00572F65" w:rsidP="00572F65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6" w:type="dxa"/>
            <w:tcBorders>
              <w:bottom w:val="nil"/>
            </w:tcBorders>
          </w:tcPr>
          <w:p w14:paraId="33756459" w14:textId="77777777" w:rsidR="00572F65" w:rsidRPr="00333458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99780A7" w14:textId="77777777" w:rsidR="00572F65" w:rsidRPr="00F1449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tcBorders>
              <w:bottom w:val="nil"/>
            </w:tcBorders>
            <w:vAlign w:val="bottom"/>
          </w:tcPr>
          <w:p w14:paraId="042F5ABE" w14:textId="77777777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27B8D6DC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917735C" w14:textId="77777777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72F65" w:rsidRPr="00333458" w14:paraId="788040D6" w14:textId="77777777" w:rsidTr="0083781F">
        <w:tc>
          <w:tcPr>
            <w:tcW w:w="2655" w:type="dxa"/>
            <w:tcBorders>
              <w:bottom w:val="nil"/>
            </w:tcBorders>
          </w:tcPr>
          <w:p w14:paraId="1DB59F7F" w14:textId="77777777" w:rsidR="00572F65" w:rsidRPr="00333458" w:rsidRDefault="00572F65" w:rsidP="00572F65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5BB4856E" w14:textId="77777777" w:rsidR="00572F65" w:rsidRPr="00333458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376FB2F0" w14:textId="34B4C6F4" w:rsidR="00572F65" w:rsidRPr="006929AF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</w:rPr>
              <w:t>4,505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3308331" w14:textId="7A19F264" w:rsidR="00572F65" w:rsidRPr="00424FB5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</w:rPr>
              <w:t>5,480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0725DF1F" w14:textId="5B7DEEF6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2,810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2ED6674" w14:textId="4F32328C" w:rsidR="00572F65" w:rsidRPr="00333458" w:rsidRDefault="00572F65" w:rsidP="0057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3,785</w:t>
            </w:r>
          </w:p>
        </w:tc>
      </w:tr>
      <w:tr w:rsidR="00572F65" w:rsidRPr="00333458" w14:paraId="44F322BF" w14:textId="77777777" w:rsidTr="0083781F">
        <w:tc>
          <w:tcPr>
            <w:tcW w:w="2655" w:type="dxa"/>
            <w:tcBorders>
              <w:bottom w:val="nil"/>
            </w:tcBorders>
          </w:tcPr>
          <w:p w14:paraId="6B4443A2" w14:textId="77777777" w:rsidR="00572F65" w:rsidRPr="00333458" w:rsidRDefault="00572F65" w:rsidP="00572F65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6" w:type="dxa"/>
            <w:tcBorders>
              <w:bottom w:val="nil"/>
            </w:tcBorders>
          </w:tcPr>
          <w:p w14:paraId="34E37B4A" w14:textId="77777777" w:rsidR="00572F65" w:rsidRPr="00333458" w:rsidRDefault="00572F65" w:rsidP="00572F65">
            <w:pPr>
              <w:pStyle w:val="a3"/>
              <w:tabs>
                <w:tab w:val="clear" w:pos="1080"/>
              </w:tabs>
              <w:ind w:left="175"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15FD8CD8" w14:textId="60DB7BA9" w:rsidR="00572F65" w:rsidRPr="006929AF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</w:rPr>
              <w:t>378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B10EE78" w14:textId="5074D11A" w:rsidR="00572F65" w:rsidRPr="00424FB5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</w:rPr>
              <w:t>317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3994DAF" w14:textId="7A7D53FA" w:rsidR="00572F65" w:rsidRPr="00333458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7B45EF1D" w14:textId="53C9FC73" w:rsidR="00572F65" w:rsidRPr="00333458" w:rsidRDefault="00572F65" w:rsidP="00572F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</w:tr>
      <w:tr w:rsidR="00572F65" w:rsidRPr="00333458" w14:paraId="7B9DC84A" w14:textId="77777777" w:rsidTr="0083781F">
        <w:tc>
          <w:tcPr>
            <w:tcW w:w="2655" w:type="dxa"/>
            <w:tcBorders>
              <w:bottom w:val="nil"/>
            </w:tcBorders>
          </w:tcPr>
          <w:p w14:paraId="3E88D2ED" w14:textId="05060681" w:rsidR="00572F65" w:rsidRPr="00333458" w:rsidRDefault="00572F65" w:rsidP="00572F6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33345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6" w:type="dxa"/>
            <w:tcBorders>
              <w:bottom w:val="nil"/>
            </w:tcBorders>
          </w:tcPr>
          <w:p w14:paraId="2210AA43" w14:textId="77777777" w:rsidR="00572F65" w:rsidRPr="00333458" w:rsidRDefault="00572F65" w:rsidP="00572F6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  <w:vAlign w:val="bottom"/>
          </w:tcPr>
          <w:p w14:paraId="74608FD9" w14:textId="7F9386A5" w:rsidR="00572F65" w:rsidRPr="006929AF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929AF">
              <w:rPr>
                <w:rFonts w:ascii="Browallia New" w:hAnsi="Browallia New" w:cs="Browallia New"/>
                <w:sz w:val="24"/>
                <w:szCs w:val="24"/>
              </w:rPr>
              <w:t>4,883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77B6AEC" w14:textId="2C86A624" w:rsidR="00572F65" w:rsidRPr="00424FB5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4495">
              <w:rPr>
                <w:rFonts w:ascii="Browallia New" w:hAnsi="Browallia New" w:cs="Browallia New"/>
                <w:sz w:val="24"/>
                <w:szCs w:val="24"/>
              </w:rPr>
              <w:t>5,797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  <w:vAlign w:val="bottom"/>
          </w:tcPr>
          <w:p w14:paraId="14C1B994" w14:textId="10A79CC8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3,095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66F90E12" w14:textId="06E6AE95" w:rsidR="00572F65" w:rsidRPr="00333458" w:rsidRDefault="00572F65" w:rsidP="00572F6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4,030</w:t>
            </w:r>
          </w:p>
        </w:tc>
      </w:tr>
    </w:tbl>
    <w:p w14:paraId="457A8FDF" w14:textId="77777777" w:rsidR="00A378F5" w:rsidRDefault="00A378F5" w:rsidP="000D3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796ADD00" w14:textId="77777777" w:rsidR="006C7D69" w:rsidRPr="006C7D69" w:rsidRDefault="006C7D69" w:rsidP="006C7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66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1998"/>
        <w:gridCol w:w="1179"/>
        <w:gridCol w:w="1089"/>
        <w:gridCol w:w="1098"/>
        <w:gridCol w:w="1149"/>
      </w:tblGrid>
      <w:tr w:rsidR="00EB2651" w:rsidRPr="00EB2651" w14:paraId="32AB8588" w14:textId="77777777" w:rsidTr="00EB2651">
        <w:trPr>
          <w:trHeight w:val="279"/>
          <w:tblHeader/>
        </w:trPr>
        <w:tc>
          <w:tcPr>
            <w:tcW w:w="2553" w:type="dxa"/>
            <w:tcBorders>
              <w:top w:val="nil"/>
            </w:tcBorders>
          </w:tcPr>
          <w:p w14:paraId="7706C899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5A4A7DBB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15" w:type="dxa"/>
            <w:gridSpan w:val="4"/>
            <w:tcBorders>
              <w:top w:val="nil"/>
            </w:tcBorders>
          </w:tcPr>
          <w:p w14:paraId="76C65B5A" w14:textId="77777777" w:rsidR="00EB2651" w:rsidRPr="00EB2651" w:rsidRDefault="00EB2651" w:rsidP="0079603E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EB2651" w:rsidRPr="00EB2651" w14:paraId="1D17AC69" w14:textId="77777777" w:rsidTr="00EB2651">
        <w:trPr>
          <w:tblHeader/>
        </w:trPr>
        <w:tc>
          <w:tcPr>
            <w:tcW w:w="2553" w:type="dxa"/>
          </w:tcPr>
          <w:p w14:paraId="792E735E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</w:tcPr>
          <w:p w14:paraId="060CC980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339AD9CA" w14:textId="77777777" w:rsidR="00EB2651" w:rsidRPr="00EB2651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7" w:type="dxa"/>
            <w:gridSpan w:val="2"/>
          </w:tcPr>
          <w:p w14:paraId="56A1ED41" w14:textId="77777777" w:rsidR="00EB2651" w:rsidRPr="00EB2651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2651" w:rsidRPr="00EB2651" w14:paraId="2B3C9B7A" w14:textId="77777777" w:rsidTr="00EB2651">
        <w:trPr>
          <w:tblHeader/>
        </w:trPr>
        <w:tc>
          <w:tcPr>
            <w:tcW w:w="2553" w:type="dxa"/>
          </w:tcPr>
          <w:p w14:paraId="303DEACC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</w:tcPr>
          <w:p w14:paraId="526565DB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15" w:type="dxa"/>
            <w:gridSpan w:val="4"/>
          </w:tcPr>
          <w:p w14:paraId="170162EB" w14:textId="77777777" w:rsidR="00EB2651" w:rsidRPr="00EB2651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B2651" w:rsidRPr="00EB2651" w14:paraId="4CE408FC" w14:textId="77777777" w:rsidTr="00EB2651">
        <w:trPr>
          <w:tblHeader/>
        </w:trPr>
        <w:tc>
          <w:tcPr>
            <w:tcW w:w="2553" w:type="dxa"/>
          </w:tcPr>
          <w:p w14:paraId="4F256372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</w:tcPr>
          <w:p w14:paraId="6864FB3B" w14:textId="77777777" w:rsidR="00EB2651" w:rsidRPr="00562BAD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79" w:type="dxa"/>
          </w:tcPr>
          <w:p w14:paraId="0506F914" w14:textId="274CA4F0" w:rsidR="00EB2651" w:rsidRPr="00562BAD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256</w:t>
            </w:r>
            <w:r w:rsidR="00952473" w:rsidRPr="00562BA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14:paraId="778E244B" w14:textId="2E3D4345" w:rsidR="00EB2651" w:rsidRPr="00562BAD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</w:t>
            </w:r>
            <w:r w:rsidR="00952473" w:rsidRPr="00562BA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98" w:type="dxa"/>
          </w:tcPr>
          <w:p w14:paraId="23133BA5" w14:textId="67023B55" w:rsidR="00EB2651" w:rsidRPr="00562BAD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256</w:t>
            </w:r>
            <w:r w:rsidR="00952473" w:rsidRPr="00562BA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49" w:type="dxa"/>
          </w:tcPr>
          <w:p w14:paraId="33E40016" w14:textId="0DF57648" w:rsidR="00EB2651" w:rsidRPr="00562BAD" w:rsidRDefault="00EB2651" w:rsidP="007960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4"/>
                <w:szCs w:val="24"/>
                <w:cs/>
              </w:rPr>
              <w:t>25</w:t>
            </w:r>
            <w:r w:rsidR="00952473" w:rsidRPr="00562BA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EB2651" w:rsidRPr="00EB2651" w14:paraId="3540F37D" w14:textId="77777777" w:rsidTr="00EB2651">
        <w:tc>
          <w:tcPr>
            <w:tcW w:w="2553" w:type="dxa"/>
            <w:tcBorders>
              <w:bottom w:val="nil"/>
            </w:tcBorders>
          </w:tcPr>
          <w:p w14:paraId="63397FD7" w14:textId="77777777" w:rsidR="00EB2651" w:rsidRPr="00EB2651" w:rsidRDefault="00EB2651" w:rsidP="0079603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98" w:type="dxa"/>
            <w:tcBorders>
              <w:bottom w:val="nil"/>
            </w:tcBorders>
          </w:tcPr>
          <w:p w14:paraId="2FEA4235" w14:textId="77777777" w:rsidR="00EB2651" w:rsidRPr="00EB2651" w:rsidRDefault="00EB2651" w:rsidP="0079603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</w:tcPr>
          <w:p w14:paraId="48FAC2B2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570BFF87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0256C838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564BCE94" w14:textId="77777777" w:rsidR="00EB2651" w:rsidRPr="00EB2651" w:rsidRDefault="00EB2651" w:rsidP="0079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7175B0DD" w14:textId="77777777" w:rsidTr="0083781F">
        <w:tc>
          <w:tcPr>
            <w:tcW w:w="2553" w:type="dxa"/>
            <w:tcBorders>
              <w:bottom w:val="nil"/>
            </w:tcBorders>
          </w:tcPr>
          <w:p w14:paraId="17C9C639" w14:textId="77777777" w:rsidR="006929AF" w:rsidRPr="00EB2651" w:rsidRDefault="006929AF" w:rsidP="006929AF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32C63AF2" w14:textId="77777777" w:rsidR="006929AF" w:rsidRPr="00EB2651" w:rsidRDefault="006929AF" w:rsidP="006929AF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79D01F44" w14:textId="00CCA3C8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9E1F15">
              <w:rPr>
                <w:rFonts w:ascii="Browallia New" w:hAnsi="Browallia New" w:cs="Browallia New"/>
                <w:sz w:val="24"/>
                <w:szCs w:val="24"/>
              </w:rPr>
              <w:t>7,765</w:t>
            </w:r>
          </w:p>
        </w:tc>
        <w:tc>
          <w:tcPr>
            <w:tcW w:w="1089" w:type="dxa"/>
            <w:tcBorders>
              <w:bottom w:val="nil"/>
            </w:tcBorders>
          </w:tcPr>
          <w:p w14:paraId="404C6D3D" w14:textId="536797A5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17,067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4F07889D" w14:textId="39B37D73" w:rsidR="006929AF" w:rsidRPr="00EB2651" w:rsidRDefault="006929AF" w:rsidP="006929A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7,765</w:t>
            </w:r>
          </w:p>
        </w:tc>
        <w:tc>
          <w:tcPr>
            <w:tcW w:w="1149" w:type="dxa"/>
            <w:tcBorders>
              <w:bottom w:val="nil"/>
            </w:tcBorders>
          </w:tcPr>
          <w:p w14:paraId="6F10C580" w14:textId="42A64161" w:rsidR="006929AF" w:rsidRPr="00EB2651" w:rsidRDefault="006929AF" w:rsidP="006929A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17,067</w:t>
            </w:r>
          </w:p>
        </w:tc>
      </w:tr>
      <w:tr w:rsidR="006929AF" w:rsidRPr="00EB2651" w14:paraId="621CB788" w14:textId="77777777" w:rsidTr="0083781F">
        <w:tc>
          <w:tcPr>
            <w:tcW w:w="2553" w:type="dxa"/>
            <w:tcBorders>
              <w:bottom w:val="nil"/>
            </w:tcBorders>
          </w:tcPr>
          <w:p w14:paraId="4B0F07BE" w14:textId="77777777" w:rsidR="006929AF" w:rsidRPr="00EB2651" w:rsidRDefault="006929AF" w:rsidP="006929AF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1AA8EECD" w14:textId="77777777" w:rsidR="006929AF" w:rsidRPr="00EB2651" w:rsidRDefault="006929AF" w:rsidP="006929AF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bottom"/>
          </w:tcPr>
          <w:p w14:paraId="5DDDDBBA" w14:textId="21AD1A8F" w:rsidR="006929AF" w:rsidRPr="006929AF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234363AF" w14:textId="5A10C118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6B5406BD" w14:textId="75AD8AC8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149" w:type="dxa"/>
            <w:tcBorders>
              <w:bottom w:val="nil"/>
            </w:tcBorders>
          </w:tcPr>
          <w:p w14:paraId="11937C85" w14:textId="7F270BEA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3,272</w:t>
            </w:r>
          </w:p>
        </w:tc>
      </w:tr>
      <w:tr w:rsidR="00132F62" w:rsidRPr="00EB2651" w14:paraId="1C31CE4B" w14:textId="77777777" w:rsidTr="0083781F">
        <w:tc>
          <w:tcPr>
            <w:tcW w:w="2553" w:type="dxa"/>
            <w:tcBorders>
              <w:bottom w:val="nil"/>
            </w:tcBorders>
          </w:tcPr>
          <w:p w14:paraId="27595118" w14:textId="2D7C2F2D" w:rsidR="00132F62" w:rsidRPr="00EB2651" w:rsidRDefault="00132F62" w:rsidP="00132F62">
            <w:pPr>
              <w:tabs>
                <w:tab w:val="clear" w:pos="2580"/>
              </w:tabs>
              <w:ind w:right="-505"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2888CAE1" w14:textId="77777777" w:rsidR="00132F62" w:rsidRPr="00EB2651" w:rsidRDefault="00132F62" w:rsidP="00132F62">
            <w:pPr>
              <w:jc w:val="center"/>
              <w:rPr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22DBE651" w14:textId="4FB46317" w:rsidR="00132F62" w:rsidRPr="00132F62" w:rsidRDefault="00132F62" w:rsidP="00132F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1,466   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91F7D53" w14:textId="7D116387" w:rsidR="00132F62" w:rsidRPr="00132F62" w:rsidRDefault="00132F62" w:rsidP="00132F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1,297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817D96D" w14:textId="63D72844" w:rsidR="00132F62" w:rsidRPr="00EB2651" w:rsidRDefault="00132F62" w:rsidP="00132F6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5FD299A" w14:textId="748C37FB" w:rsidR="00132F62" w:rsidRPr="00EB2651" w:rsidRDefault="00132F62" w:rsidP="00132F6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929AF" w:rsidRPr="00EB2651" w14:paraId="07E5F783" w14:textId="77777777" w:rsidTr="0083781F">
        <w:tc>
          <w:tcPr>
            <w:tcW w:w="2553" w:type="dxa"/>
            <w:tcBorders>
              <w:bottom w:val="nil"/>
            </w:tcBorders>
          </w:tcPr>
          <w:p w14:paraId="3DC3C274" w14:textId="77777777" w:rsidR="006929AF" w:rsidRPr="00EB2651" w:rsidRDefault="006929AF" w:rsidP="006929A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1A07A041" w14:textId="77777777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319B955C" w14:textId="1177535F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1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9,23</w:t>
            </w:r>
            <w:r w:rsidR="000D0B7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38BDC9A8" w14:textId="6E0E631C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18,364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3EE06B3" w14:textId="35E06824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8,014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D83E49C" w14:textId="53955C07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20,339</w:t>
            </w:r>
          </w:p>
        </w:tc>
      </w:tr>
      <w:tr w:rsidR="001B328E" w:rsidRPr="00EB2651" w14:paraId="36FD6BE9" w14:textId="77777777" w:rsidTr="0083781F">
        <w:tc>
          <w:tcPr>
            <w:tcW w:w="2553" w:type="dxa"/>
            <w:tcBorders>
              <w:bottom w:val="nil"/>
            </w:tcBorders>
          </w:tcPr>
          <w:p w14:paraId="1C5510F8" w14:textId="77777777" w:rsidR="001B328E" w:rsidRPr="00EB2651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0678AC4D" w14:textId="77777777" w:rsidR="001B328E" w:rsidRPr="00EB2651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</w:tcPr>
          <w:p w14:paraId="5E76ADE8" w14:textId="77777777" w:rsidR="001B328E" w:rsidRPr="00EB2651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09FA965E" w14:textId="77777777" w:rsidR="001B328E" w:rsidRPr="00EB2651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6D675C01" w14:textId="77777777" w:rsidR="001B328E" w:rsidRPr="00EB2651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3141739F" w14:textId="77777777" w:rsidR="001B328E" w:rsidRPr="00EB2651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B328E" w:rsidRPr="00EB2651" w14:paraId="079BE90A" w14:textId="77777777" w:rsidTr="00EB2651">
        <w:tc>
          <w:tcPr>
            <w:tcW w:w="2553" w:type="dxa"/>
            <w:tcBorders>
              <w:bottom w:val="nil"/>
            </w:tcBorders>
          </w:tcPr>
          <w:p w14:paraId="3321989F" w14:textId="77777777" w:rsidR="001B328E" w:rsidRPr="00EB2651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2AE8D079" w14:textId="77777777" w:rsidR="001B328E" w:rsidRPr="00EB2651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</w:tcPr>
          <w:p w14:paraId="40927B16" w14:textId="77777777" w:rsidR="001B328E" w:rsidRPr="00EB2651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4E88DF9F" w14:textId="77777777" w:rsidR="001B328E" w:rsidRPr="00EB2651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</w:tcPr>
          <w:p w14:paraId="73F7AE6D" w14:textId="77777777" w:rsidR="001B328E" w:rsidRPr="00EB2651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</w:tcPr>
          <w:p w14:paraId="7FEB795D" w14:textId="77777777" w:rsidR="001B328E" w:rsidRPr="00EB2651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6D99" w:rsidRPr="00EB2651" w14:paraId="5FDF397C" w14:textId="77777777" w:rsidTr="00EB2651">
        <w:tc>
          <w:tcPr>
            <w:tcW w:w="2553" w:type="dxa"/>
            <w:tcBorders>
              <w:top w:val="nil"/>
            </w:tcBorders>
          </w:tcPr>
          <w:p w14:paraId="0347C8AD" w14:textId="77777777" w:rsidR="00366D99" w:rsidRPr="00EB2651" w:rsidRDefault="00366D99" w:rsidP="00366D99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top w:val="nil"/>
            </w:tcBorders>
          </w:tcPr>
          <w:p w14:paraId="73EA567B" w14:textId="77777777" w:rsidR="00366D99" w:rsidRPr="00EB2651" w:rsidRDefault="00366D99" w:rsidP="00366D9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79" w:type="dxa"/>
            <w:tcBorders>
              <w:top w:val="nil"/>
              <w:bottom w:val="nil"/>
            </w:tcBorders>
            <w:vAlign w:val="bottom"/>
          </w:tcPr>
          <w:p w14:paraId="0004B163" w14:textId="4BC1BE6C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4F15E161" w14:textId="0A58FD73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4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42BD8" w14:textId="7D07EBDD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24C2CA7F" w14:textId="23F8577B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</w:tr>
      <w:tr w:rsidR="000717D8" w:rsidRPr="00EB2651" w14:paraId="17A855AF" w14:textId="77777777" w:rsidTr="00EB2651">
        <w:tc>
          <w:tcPr>
            <w:tcW w:w="2553" w:type="dxa"/>
            <w:tcBorders>
              <w:top w:val="nil"/>
            </w:tcBorders>
          </w:tcPr>
          <w:p w14:paraId="11AD319A" w14:textId="77777777" w:rsidR="000717D8" w:rsidRPr="00EB2651" w:rsidRDefault="000717D8" w:rsidP="000717D8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3C549578" w14:textId="77777777" w:rsidR="000717D8" w:rsidRPr="00EB2651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13F70319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063E9C25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2AF8E48D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2964B60A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EB2651" w14:paraId="2882AD04" w14:textId="77777777" w:rsidTr="00EB2651">
        <w:tc>
          <w:tcPr>
            <w:tcW w:w="2553" w:type="dxa"/>
            <w:tcBorders>
              <w:top w:val="nil"/>
            </w:tcBorders>
          </w:tcPr>
          <w:p w14:paraId="2FEBC8F5" w14:textId="77777777" w:rsidR="000717D8" w:rsidRPr="00EB2651" w:rsidRDefault="000717D8" w:rsidP="000717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เงินปันผล</w:t>
            </w:r>
          </w:p>
        </w:tc>
        <w:tc>
          <w:tcPr>
            <w:tcW w:w="1998" w:type="dxa"/>
            <w:tcBorders>
              <w:top w:val="nil"/>
            </w:tcBorders>
          </w:tcPr>
          <w:p w14:paraId="03892331" w14:textId="77777777" w:rsidR="000717D8" w:rsidRPr="00EB2651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3F17CD84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0F341C12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5D258D38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04A77D68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6D99" w:rsidRPr="00EB2651" w14:paraId="2E61E247" w14:textId="77777777" w:rsidTr="00EB2651">
        <w:tc>
          <w:tcPr>
            <w:tcW w:w="2553" w:type="dxa"/>
            <w:tcBorders>
              <w:top w:val="nil"/>
            </w:tcBorders>
          </w:tcPr>
          <w:p w14:paraId="383428B4" w14:textId="77777777" w:rsidR="00366D99" w:rsidRPr="00EB2651" w:rsidRDefault="00366D99" w:rsidP="00366D99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top w:val="nil"/>
            </w:tcBorders>
          </w:tcPr>
          <w:p w14:paraId="440A4859" w14:textId="5ECEBB20" w:rsidR="00366D99" w:rsidRPr="00EB2651" w:rsidRDefault="00544E9F" w:rsidP="00366D9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598658B2" w14:textId="00D46260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120580C1" w14:textId="07875E72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782928A7" w14:textId="2D4727EF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5E0985E1" w14:textId="0940C27C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35,000</w:t>
            </w:r>
          </w:p>
        </w:tc>
      </w:tr>
      <w:tr w:rsidR="000717D8" w:rsidRPr="00EB2651" w14:paraId="35459339" w14:textId="77777777" w:rsidTr="00EB2651">
        <w:tc>
          <w:tcPr>
            <w:tcW w:w="2553" w:type="dxa"/>
            <w:tcBorders>
              <w:top w:val="nil"/>
            </w:tcBorders>
          </w:tcPr>
          <w:p w14:paraId="7C3299F4" w14:textId="77777777" w:rsidR="000717D8" w:rsidRPr="00EB2651" w:rsidRDefault="000717D8" w:rsidP="000717D8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3C490F84" w14:textId="77777777" w:rsidR="000717D8" w:rsidRPr="00EB2651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59E507C1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426757EC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11A4C64A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7957B848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EB2651" w14:paraId="63C380EB" w14:textId="77777777" w:rsidTr="00EB2651">
        <w:tc>
          <w:tcPr>
            <w:tcW w:w="2553" w:type="dxa"/>
            <w:tcBorders>
              <w:top w:val="nil"/>
            </w:tcBorders>
          </w:tcPr>
          <w:p w14:paraId="492DCF4B" w14:textId="77777777" w:rsidR="000717D8" w:rsidRPr="00EB2651" w:rsidRDefault="000717D8" w:rsidP="000717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อื่น</w:t>
            </w:r>
          </w:p>
        </w:tc>
        <w:tc>
          <w:tcPr>
            <w:tcW w:w="1998" w:type="dxa"/>
            <w:tcBorders>
              <w:top w:val="nil"/>
            </w:tcBorders>
          </w:tcPr>
          <w:p w14:paraId="7D764510" w14:textId="77777777" w:rsidR="000717D8" w:rsidRPr="00EB2651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3D446854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04633F8D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6E89C050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35A3B0D4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6D99" w:rsidRPr="00EB2651" w14:paraId="592CD6BF" w14:textId="77777777" w:rsidTr="000717D8">
        <w:tc>
          <w:tcPr>
            <w:tcW w:w="2553" w:type="dxa"/>
            <w:tcBorders>
              <w:top w:val="nil"/>
            </w:tcBorders>
          </w:tcPr>
          <w:p w14:paraId="5E359149" w14:textId="77777777" w:rsidR="00366D99" w:rsidRPr="00EB2651" w:rsidRDefault="00366D99" w:rsidP="00366D99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top w:val="nil"/>
            </w:tcBorders>
          </w:tcPr>
          <w:p w14:paraId="48137629" w14:textId="77777777" w:rsidR="00366D99" w:rsidRPr="00EB2651" w:rsidRDefault="00366D99" w:rsidP="00366D9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2DA8D82A" w14:textId="46A25AC6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417991DC" w14:textId="4389F81D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6FDD6D26" w14:textId="6ADB8368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1CB14EE8" w14:textId="1471B663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0A7C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</w:tr>
      <w:tr w:rsidR="000717D8" w:rsidRPr="00EB2651" w14:paraId="2074FB18" w14:textId="77777777" w:rsidTr="00EB2651">
        <w:tc>
          <w:tcPr>
            <w:tcW w:w="2553" w:type="dxa"/>
            <w:tcBorders>
              <w:top w:val="nil"/>
            </w:tcBorders>
          </w:tcPr>
          <w:p w14:paraId="28374DA2" w14:textId="77777777" w:rsidR="000717D8" w:rsidRPr="00EB2651" w:rsidRDefault="000717D8" w:rsidP="000717D8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6CA9F712" w14:textId="77777777" w:rsidR="000717D8" w:rsidRPr="00EB2651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4F7868B8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59564C5C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5EBC4661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77E4D2B9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EB2651" w14:paraId="1C9731D6" w14:textId="77777777" w:rsidTr="00EB2651">
        <w:tc>
          <w:tcPr>
            <w:tcW w:w="2553" w:type="dxa"/>
            <w:tcBorders>
              <w:top w:val="nil"/>
            </w:tcBorders>
          </w:tcPr>
          <w:p w14:paraId="42D1932C" w14:textId="77777777" w:rsidR="000717D8" w:rsidRPr="00EB2651" w:rsidRDefault="000717D8" w:rsidP="000717D8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98" w:type="dxa"/>
            <w:tcBorders>
              <w:top w:val="nil"/>
            </w:tcBorders>
          </w:tcPr>
          <w:p w14:paraId="7D07D573" w14:textId="77777777" w:rsidR="000717D8" w:rsidRPr="00EB2651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30948E25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4E1DF489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</w:tcPr>
          <w:p w14:paraId="6E3B1677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6BD9C63E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6D99" w:rsidRPr="00EB2651" w14:paraId="128D84A2" w14:textId="77777777" w:rsidTr="000717D8">
        <w:tc>
          <w:tcPr>
            <w:tcW w:w="2553" w:type="dxa"/>
            <w:tcBorders>
              <w:top w:val="nil"/>
            </w:tcBorders>
          </w:tcPr>
          <w:p w14:paraId="6F5F9536" w14:textId="77777777" w:rsidR="00366D99" w:rsidRPr="00EB2651" w:rsidRDefault="00366D99" w:rsidP="00366D99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ษัทย่อย</w:t>
            </w:r>
          </w:p>
        </w:tc>
        <w:tc>
          <w:tcPr>
            <w:tcW w:w="1998" w:type="dxa"/>
            <w:tcBorders>
              <w:top w:val="nil"/>
            </w:tcBorders>
          </w:tcPr>
          <w:p w14:paraId="40EC3AD8" w14:textId="77777777" w:rsidR="00366D99" w:rsidRPr="00EB2651" w:rsidRDefault="00366D99" w:rsidP="00366D9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5.25 – 6.00 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419A3E9F" w14:textId="5CA21F37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55611E8B" w14:textId="22FC5E7A" w:rsidR="00366D99" w:rsidRPr="00EB2651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09DDB0F6" w14:textId="3C57FDB2" w:rsidR="00366D99" w:rsidRPr="00AA0A7C" w:rsidRDefault="00366D99" w:rsidP="00544E9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A0A7C">
              <w:rPr>
                <w:rFonts w:ascii="Browallia New" w:hAnsi="Browallia New" w:cs="Browallia New"/>
                <w:color w:val="FF0000"/>
                <w:sz w:val="24"/>
                <w:szCs w:val="24"/>
              </w:rPr>
              <w:t xml:space="preserve">      </w:t>
            </w:r>
            <w:r w:rsidRPr="00AA0A7C">
              <w:rPr>
                <w:rFonts w:ascii="Browallia New" w:hAnsi="Browallia New" w:cs="Browallia New" w:hint="cs"/>
                <w:color w:val="FF0000"/>
                <w:sz w:val="24"/>
                <w:szCs w:val="24"/>
                <w:cs/>
              </w:rPr>
              <w:t xml:space="preserve">  </w:t>
            </w:r>
            <w:r w:rsidR="00544E9F" w:rsidRPr="00E22D6A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18DA8784" w14:textId="696EB54D" w:rsidR="00366D99" w:rsidRPr="00AA0A7C" w:rsidRDefault="00366D99" w:rsidP="00366D9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A0A7C">
              <w:rPr>
                <w:rFonts w:ascii="Browallia New" w:hAnsi="Browallia New" w:cs="Browallia New"/>
                <w:sz w:val="24"/>
                <w:szCs w:val="24"/>
              </w:rPr>
              <w:t>22,817</w:t>
            </w:r>
          </w:p>
        </w:tc>
      </w:tr>
      <w:tr w:rsidR="000717D8" w:rsidRPr="00EB2651" w14:paraId="5795B017" w14:textId="77777777" w:rsidTr="00EB2651">
        <w:tc>
          <w:tcPr>
            <w:tcW w:w="2553" w:type="dxa"/>
            <w:tcBorders>
              <w:top w:val="nil"/>
            </w:tcBorders>
          </w:tcPr>
          <w:p w14:paraId="5A25FEBC" w14:textId="77777777" w:rsidR="000717D8" w:rsidRPr="00EB2651" w:rsidRDefault="000717D8" w:rsidP="000717D8">
            <w:pPr>
              <w:tabs>
                <w:tab w:val="clear" w:pos="2580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7EAA61DD" w14:textId="77777777" w:rsidR="000717D8" w:rsidRPr="00EB2651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</w:tcBorders>
            <w:vAlign w:val="bottom"/>
          </w:tcPr>
          <w:p w14:paraId="697946E1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6CA11FA5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7C47EB15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6E12856E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EB2651" w14:paraId="4D28F20B" w14:textId="77777777" w:rsidTr="0083781F">
        <w:tc>
          <w:tcPr>
            <w:tcW w:w="2553" w:type="dxa"/>
            <w:tcBorders>
              <w:top w:val="nil"/>
            </w:tcBorders>
          </w:tcPr>
          <w:p w14:paraId="2491482F" w14:textId="77777777" w:rsidR="000717D8" w:rsidRPr="00EB2651" w:rsidRDefault="000717D8" w:rsidP="000717D8">
            <w:pPr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98" w:type="dxa"/>
            <w:tcBorders>
              <w:top w:val="nil"/>
            </w:tcBorders>
          </w:tcPr>
          <w:p w14:paraId="748B0724" w14:textId="77777777" w:rsidR="000717D8" w:rsidRPr="00EB2651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bottom"/>
          </w:tcPr>
          <w:p w14:paraId="149DE8A4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08F29919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</w:tcBorders>
            <w:shd w:val="clear" w:color="auto" w:fill="auto"/>
            <w:vAlign w:val="bottom"/>
          </w:tcPr>
          <w:p w14:paraId="5DE80C6D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</w:tcBorders>
            <w:vAlign w:val="bottom"/>
          </w:tcPr>
          <w:p w14:paraId="2A31A237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406CE859" w14:textId="77777777" w:rsidTr="0083781F">
        <w:tc>
          <w:tcPr>
            <w:tcW w:w="2553" w:type="dxa"/>
            <w:tcBorders>
              <w:bottom w:val="nil"/>
            </w:tcBorders>
          </w:tcPr>
          <w:p w14:paraId="36DA7693" w14:textId="77777777" w:rsidR="006929AF" w:rsidRPr="00EB2651" w:rsidRDefault="006929AF" w:rsidP="006929AF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7603B26D" w14:textId="77777777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top w:val="nil"/>
            </w:tcBorders>
            <w:shd w:val="clear" w:color="auto" w:fill="auto"/>
            <w:vAlign w:val="bottom"/>
          </w:tcPr>
          <w:p w14:paraId="06E0F550" w14:textId="045AE44B" w:rsidR="006929AF" w:rsidRPr="006929AF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top w:val="nil"/>
            </w:tcBorders>
            <w:vAlign w:val="bottom"/>
          </w:tcPr>
          <w:p w14:paraId="7F2FBF52" w14:textId="18EF3F36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5CBB502" w14:textId="089A92BA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7,814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52EBF042" w14:textId="572E33CC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7,001</w:t>
            </w:r>
          </w:p>
        </w:tc>
      </w:tr>
      <w:tr w:rsidR="006929AF" w:rsidRPr="00EB2651" w14:paraId="3A4ADF2A" w14:textId="77777777" w:rsidTr="0083781F">
        <w:tc>
          <w:tcPr>
            <w:tcW w:w="2553" w:type="dxa"/>
            <w:tcBorders>
              <w:top w:val="nil"/>
            </w:tcBorders>
          </w:tcPr>
          <w:p w14:paraId="2D1A660A" w14:textId="77777777" w:rsidR="006929AF" w:rsidRPr="00EB2651" w:rsidRDefault="006929AF" w:rsidP="006929AF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top w:val="nil"/>
            </w:tcBorders>
          </w:tcPr>
          <w:p w14:paraId="68C960F3" w14:textId="77777777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</w:tcPr>
          <w:p w14:paraId="109949E2" w14:textId="3F735ADE" w:rsidR="006929AF" w:rsidRPr="003718B8" w:rsidRDefault="006929AF" w:rsidP="006929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12,533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3B42363" w14:textId="336826ED" w:rsidR="006929AF" w:rsidRPr="00EB2651" w:rsidRDefault="006929AF" w:rsidP="006929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28,595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</w:tcPr>
          <w:p w14:paraId="10BE8753" w14:textId="2CFB94CE" w:rsidR="006929AF" w:rsidRPr="00EB2651" w:rsidRDefault="006929AF" w:rsidP="006929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12,250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85A4661" w14:textId="2285F75F" w:rsidR="006929AF" w:rsidRPr="00EB2651" w:rsidRDefault="006929AF" w:rsidP="006929A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28,324</w:t>
            </w:r>
          </w:p>
        </w:tc>
      </w:tr>
      <w:tr w:rsidR="006929AF" w:rsidRPr="00EB2651" w14:paraId="11303DBF" w14:textId="77777777" w:rsidTr="0083781F">
        <w:tc>
          <w:tcPr>
            <w:tcW w:w="2553" w:type="dxa"/>
            <w:tcBorders>
              <w:bottom w:val="nil"/>
            </w:tcBorders>
          </w:tcPr>
          <w:p w14:paraId="656025B2" w14:textId="77777777" w:rsidR="006929AF" w:rsidRPr="00EB2651" w:rsidRDefault="006929AF" w:rsidP="006929AF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34931CE5" w14:textId="77777777" w:rsidR="006929AF" w:rsidRPr="00EB2651" w:rsidRDefault="006929AF" w:rsidP="006929AF">
            <w:pPr>
              <w:spacing w:line="240" w:lineRule="auto"/>
              <w:ind w:left="162" w:hanging="16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84101" w14:textId="75A86DF3" w:rsidR="006929AF" w:rsidRPr="003718B8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12,533</w:t>
            </w: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3F72859A" w14:textId="3DAA18FB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28,595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C2E4D" w14:textId="4A887542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20,064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91324" w14:textId="086FBE53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35,325</w:t>
            </w:r>
          </w:p>
        </w:tc>
      </w:tr>
      <w:tr w:rsidR="000717D8" w:rsidRPr="00EB2651" w14:paraId="7E906EE5" w14:textId="77777777" w:rsidTr="00EB2651">
        <w:tc>
          <w:tcPr>
            <w:tcW w:w="2553" w:type="dxa"/>
            <w:tcBorders>
              <w:top w:val="nil"/>
            </w:tcBorders>
          </w:tcPr>
          <w:p w14:paraId="02BD90EC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98" w:type="dxa"/>
            <w:tcBorders>
              <w:top w:val="nil"/>
            </w:tcBorders>
          </w:tcPr>
          <w:p w14:paraId="3D6D5A9E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15" w:type="dxa"/>
            <w:gridSpan w:val="4"/>
            <w:tcBorders>
              <w:top w:val="nil"/>
            </w:tcBorders>
            <w:shd w:val="clear" w:color="auto" w:fill="auto"/>
          </w:tcPr>
          <w:p w14:paraId="273A31AD" w14:textId="77777777" w:rsidR="000717D8" w:rsidRPr="00EB2651" w:rsidRDefault="000717D8" w:rsidP="000717D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717D8" w:rsidRPr="00EB2651" w14:paraId="32B53495" w14:textId="77777777" w:rsidTr="0083781F">
        <w:tc>
          <w:tcPr>
            <w:tcW w:w="2553" w:type="dxa"/>
            <w:tcBorders>
              <w:top w:val="nil"/>
              <w:bottom w:val="nil"/>
            </w:tcBorders>
          </w:tcPr>
          <w:p w14:paraId="05FB381D" w14:textId="77777777" w:rsidR="000717D8" w:rsidRPr="00EB2651" w:rsidRDefault="000717D8" w:rsidP="000717D8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98" w:type="dxa"/>
            <w:tcBorders>
              <w:top w:val="nil"/>
              <w:bottom w:val="nil"/>
            </w:tcBorders>
          </w:tcPr>
          <w:p w14:paraId="11A459D3" w14:textId="77777777" w:rsidR="000717D8" w:rsidRPr="00EB2651" w:rsidRDefault="000717D8" w:rsidP="000717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6AA59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2592091A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3EC14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7034BFF6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3B45E295" w14:textId="77777777" w:rsidTr="0083781F">
        <w:tc>
          <w:tcPr>
            <w:tcW w:w="2553" w:type="dxa"/>
            <w:tcBorders>
              <w:bottom w:val="nil"/>
            </w:tcBorders>
          </w:tcPr>
          <w:p w14:paraId="6CAF077A" w14:textId="77777777" w:rsidR="006929AF" w:rsidRPr="00EB2651" w:rsidRDefault="006929AF" w:rsidP="006929AF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11BEBAE0" w14:textId="77777777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D13D80C" w14:textId="495152AC" w:rsidR="006929AF" w:rsidRPr="003718B8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23,559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5D5438CC" w14:textId="0CEB6DBD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26,283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313CE4B" w14:textId="70073752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23,424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29DDC11B" w14:textId="555C741B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25,971</w:t>
            </w:r>
          </w:p>
        </w:tc>
      </w:tr>
      <w:tr w:rsidR="006929AF" w:rsidRPr="00EB2651" w14:paraId="57122477" w14:textId="77777777" w:rsidTr="00EB2651">
        <w:tc>
          <w:tcPr>
            <w:tcW w:w="2553" w:type="dxa"/>
            <w:tcBorders>
              <w:bottom w:val="nil"/>
            </w:tcBorders>
            <w:shd w:val="clear" w:color="auto" w:fill="auto"/>
          </w:tcPr>
          <w:p w14:paraId="03123A56" w14:textId="77777777" w:rsidR="006929AF" w:rsidRPr="00EB2651" w:rsidRDefault="006929AF" w:rsidP="006929A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  <w:p w14:paraId="6D549E4D" w14:textId="77777777" w:rsidR="006929AF" w:rsidRPr="00EB2651" w:rsidRDefault="006929AF" w:rsidP="006929A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6249DE7E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6E9758B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54F334F" w14:textId="77777777" w:rsidR="006929AF" w:rsidRPr="003718B8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4A70210F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AB1219A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862F308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266A5135" w14:textId="77777777" w:rsidTr="0083781F">
        <w:tc>
          <w:tcPr>
            <w:tcW w:w="2553" w:type="dxa"/>
            <w:tcBorders>
              <w:bottom w:val="nil"/>
            </w:tcBorders>
            <w:shd w:val="clear" w:color="auto" w:fill="auto"/>
          </w:tcPr>
          <w:p w14:paraId="6E0DC9A9" w14:textId="77777777" w:rsidR="006929AF" w:rsidRPr="00EB2651" w:rsidRDefault="006929AF" w:rsidP="006929AF">
            <w:pPr>
              <w:tabs>
                <w:tab w:val="clear" w:pos="2580"/>
                <w:tab w:val="left" w:pos="274"/>
              </w:tabs>
              <w:spacing w:line="240" w:lineRule="auto"/>
              <w:ind w:right="72" w:firstLine="18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21FE4FD5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34496689" w14:textId="7DA0942C" w:rsidR="006929AF" w:rsidRPr="003718B8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6C0096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7EEF6C88" w14:textId="3EDDA9A0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8,500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223AAA5" w14:textId="024DA326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6D5664EA" w14:textId="6935A626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929AF" w:rsidRPr="00EB2651" w14:paraId="4D8CCA5E" w14:textId="77777777" w:rsidTr="00EB2651">
        <w:tc>
          <w:tcPr>
            <w:tcW w:w="2553" w:type="dxa"/>
            <w:tcBorders>
              <w:bottom w:val="nil"/>
            </w:tcBorders>
            <w:shd w:val="clear" w:color="auto" w:fill="auto"/>
          </w:tcPr>
          <w:p w14:paraId="57BA1CD1" w14:textId="77777777" w:rsidR="006929AF" w:rsidRPr="00EB2651" w:rsidRDefault="006929AF" w:rsidP="006929A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19F07178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383DBF84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33E90A43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E3B87FB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1CDC6148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6ECE5ED7" w14:textId="77777777" w:rsidTr="0083781F">
        <w:tc>
          <w:tcPr>
            <w:tcW w:w="2553" w:type="dxa"/>
            <w:tcBorders>
              <w:bottom w:val="nil"/>
            </w:tcBorders>
          </w:tcPr>
          <w:p w14:paraId="2D3C4F5E" w14:textId="77777777" w:rsidR="006929AF" w:rsidRPr="00EB2651" w:rsidRDefault="006929AF" w:rsidP="006929A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98" w:type="dxa"/>
            <w:tcBorders>
              <w:bottom w:val="nil"/>
            </w:tcBorders>
          </w:tcPr>
          <w:p w14:paraId="7DBD8D1B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BDB3B58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54808698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1B85726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7F43627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46C8F4C6" w14:textId="77777777" w:rsidTr="0083781F">
        <w:tc>
          <w:tcPr>
            <w:tcW w:w="2553" w:type="dxa"/>
            <w:tcBorders>
              <w:bottom w:val="nil"/>
            </w:tcBorders>
          </w:tcPr>
          <w:p w14:paraId="7E1954DD" w14:textId="77777777" w:rsidR="006929AF" w:rsidRPr="00EB2651" w:rsidRDefault="006929AF" w:rsidP="006929AF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2CD99EBE" w14:textId="77777777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33ABADA0" w14:textId="2E525EAE" w:rsidR="006929AF" w:rsidRPr="006929AF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5C309B5B" w14:textId="7600752B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FC4CFCB" w14:textId="0452CEE9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C648180" w14:textId="37A5275B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5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</w:tr>
      <w:tr w:rsidR="006929AF" w:rsidRPr="00EB2651" w14:paraId="374136F8" w14:textId="77777777" w:rsidTr="0083781F">
        <w:tc>
          <w:tcPr>
            <w:tcW w:w="2553" w:type="dxa"/>
            <w:tcBorders>
              <w:bottom w:val="nil"/>
            </w:tcBorders>
          </w:tcPr>
          <w:p w14:paraId="5630A2B2" w14:textId="77777777" w:rsidR="006929AF" w:rsidRPr="00EB2651" w:rsidRDefault="006929AF" w:rsidP="006929AF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กรรมการบริษัทย่อยทางอ้อม</w:t>
            </w:r>
          </w:p>
        </w:tc>
        <w:tc>
          <w:tcPr>
            <w:tcW w:w="1998" w:type="dxa"/>
            <w:tcBorders>
              <w:bottom w:val="nil"/>
            </w:tcBorders>
          </w:tcPr>
          <w:p w14:paraId="22DE5976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471AD2B1" w14:textId="680BBF82" w:rsidR="006929AF" w:rsidRPr="006929AF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B11AD6F" w14:textId="50698BAC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0377310" w14:textId="0427EA6E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A45EA7B" w14:textId="5589849D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929AF" w:rsidRPr="00EB2651" w14:paraId="3A4F5778" w14:textId="77777777" w:rsidTr="0083781F">
        <w:tc>
          <w:tcPr>
            <w:tcW w:w="2553" w:type="dxa"/>
            <w:tcBorders>
              <w:bottom w:val="nil"/>
            </w:tcBorders>
          </w:tcPr>
          <w:p w14:paraId="5BE68A1B" w14:textId="77777777" w:rsidR="006929AF" w:rsidRPr="00EB2651" w:rsidRDefault="006929AF" w:rsidP="006929AF">
            <w:pPr>
              <w:tabs>
                <w:tab w:val="clear" w:pos="227"/>
                <w:tab w:val="left" w:pos="636"/>
              </w:tabs>
              <w:ind w:left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364D089F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เดือนละ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44509B4C" w14:textId="657F3BA5" w:rsidR="006929AF" w:rsidRPr="003718B8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6C0096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63627CC9" w14:textId="7C2016EE" w:rsidR="006929AF" w:rsidRPr="00EB2651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45A247A" w14:textId="614E75EC" w:rsidR="006929AF" w:rsidRPr="00EB2651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1364705" w14:textId="735046BD" w:rsidR="006929AF" w:rsidRPr="00EB2651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</w:tr>
      <w:tr w:rsidR="006929AF" w:rsidRPr="00EB2651" w14:paraId="43BC64CC" w14:textId="77777777" w:rsidTr="0083781F">
        <w:tc>
          <w:tcPr>
            <w:tcW w:w="2553" w:type="dxa"/>
            <w:tcBorders>
              <w:bottom w:val="nil"/>
            </w:tcBorders>
          </w:tcPr>
          <w:p w14:paraId="10DB6978" w14:textId="77777777" w:rsidR="006929AF" w:rsidRPr="00EB2651" w:rsidRDefault="006929AF" w:rsidP="006929AF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4C69D006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25E4F33" w14:textId="315975D8" w:rsidR="006929AF" w:rsidRPr="003718B8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1,674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471102E9" w14:textId="761C934E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2,201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2A98500" w14:textId="1A0ECB15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1,974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6C604177" w14:textId="69B6B433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1,974</w:t>
            </w:r>
          </w:p>
        </w:tc>
      </w:tr>
      <w:tr w:rsidR="000717D8" w:rsidRPr="00EB2651" w14:paraId="08B55564" w14:textId="77777777" w:rsidTr="00EB2651">
        <w:tc>
          <w:tcPr>
            <w:tcW w:w="2553" w:type="dxa"/>
            <w:tcBorders>
              <w:bottom w:val="nil"/>
            </w:tcBorders>
          </w:tcPr>
          <w:p w14:paraId="2D73B59C" w14:textId="77777777" w:rsidR="000717D8" w:rsidRPr="00EB2651" w:rsidRDefault="000717D8" w:rsidP="000717D8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4B0AF0CC" w14:textId="77777777" w:rsidR="000717D8" w:rsidRPr="00EB2651" w:rsidRDefault="000717D8" w:rsidP="000717D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DC494C0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798B975C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B3AB04F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158ACBB3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EB2651" w14:paraId="13BCE3C4" w14:textId="77777777" w:rsidTr="00EB2651">
        <w:tc>
          <w:tcPr>
            <w:tcW w:w="2553" w:type="dxa"/>
            <w:tcBorders>
              <w:bottom w:val="nil"/>
            </w:tcBorders>
          </w:tcPr>
          <w:p w14:paraId="650C255A" w14:textId="77777777" w:rsidR="000717D8" w:rsidRDefault="000717D8" w:rsidP="000717D8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</w:p>
          <w:p w14:paraId="49D9F032" w14:textId="77777777" w:rsidR="00AA0A7C" w:rsidRDefault="00AA0A7C" w:rsidP="000717D8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lang w:val="th-TH"/>
              </w:rPr>
            </w:pPr>
          </w:p>
          <w:p w14:paraId="2F999C1F" w14:textId="1E01E5CF" w:rsidR="00AA0A7C" w:rsidRPr="00EB2651" w:rsidRDefault="00AA0A7C" w:rsidP="000717D8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33070CFB" w14:textId="77777777" w:rsidR="000717D8" w:rsidRPr="00EB2651" w:rsidRDefault="000717D8" w:rsidP="000717D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3089CA1B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311B4E3E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F957198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333C297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EB2651" w14:paraId="4D62EF47" w14:textId="77777777" w:rsidTr="00EB2651">
        <w:tc>
          <w:tcPr>
            <w:tcW w:w="2553" w:type="dxa"/>
            <w:tcBorders>
              <w:bottom w:val="nil"/>
            </w:tcBorders>
          </w:tcPr>
          <w:p w14:paraId="507A7F90" w14:textId="77777777" w:rsidR="000717D8" w:rsidRPr="00EB2651" w:rsidRDefault="000717D8" w:rsidP="000717D8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067C9B58" w14:textId="77777777" w:rsidR="000717D8" w:rsidRPr="00EB2651" w:rsidRDefault="000717D8" w:rsidP="000717D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5604540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94D90A1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FB22502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042CA97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EB2651" w14:paraId="426B7B3E" w14:textId="77777777" w:rsidTr="00EB2651">
        <w:tc>
          <w:tcPr>
            <w:tcW w:w="2553" w:type="dxa"/>
            <w:tcBorders>
              <w:bottom w:val="nil"/>
            </w:tcBorders>
          </w:tcPr>
          <w:p w14:paraId="67824A56" w14:textId="77777777" w:rsidR="000717D8" w:rsidRPr="00EB2651" w:rsidRDefault="000717D8" w:rsidP="000717D8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0C6AB364" w14:textId="77777777" w:rsidR="000717D8" w:rsidRPr="00EB2651" w:rsidRDefault="000717D8" w:rsidP="000717D8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470B740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23330DBC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78A2A5F5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12C59ED8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17D8" w:rsidRPr="00EB2651" w14:paraId="0D30613C" w14:textId="77777777" w:rsidTr="00EB2651">
        <w:tc>
          <w:tcPr>
            <w:tcW w:w="2553" w:type="dxa"/>
            <w:tcBorders>
              <w:bottom w:val="nil"/>
            </w:tcBorders>
          </w:tcPr>
          <w:p w14:paraId="64872CD0" w14:textId="77777777" w:rsidR="000717D8" w:rsidRPr="00EB2651" w:rsidRDefault="000717D8" w:rsidP="000717D8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lastRenderedPageBreak/>
              <w:t>ดอกเบี้ยจ่าย</w:t>
            </w:r>
          </w:p>
        </w:tc>
        <w:tc>
          <w:tcPr>
            <w:tcW w:w="1998" w:type="dxa"/>
            <w:tcBorders>
              <w:bottom w:val="nil"/>
            </w:tcBorders>
          </w:tcPr>
          <w:p w14:paraId="30CF23F2" w14:textId="77777777" w:rsidR="000717D8" w:rsidRPr="00EB2651" w:rsidRDefault="000717D8" w:rsidP="000717D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5A2C279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200B6158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FA22816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AE8B9E5" w14:textId="77777777" w:rsidR="000717D8" w:rsidRPr="00EB2651" w:rsidRDefault="000717D8" w:rsidP="0007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598554E8" w14:textId="77777777" w:rsidTr="0083781F">
        <w:tc>
          <w:tcPr>
            <w:tcW w:w="2553" w:type="dxa"/>
            <w:tcBorders>
              <w:bottom w:val="nil"/>
            </w:tcBorders>
          </w:tcPr>
          <w:p w14:paraId="140EE283" w14:textId="77777777" w:rsidR="006929AF" w:rsidRPr="00EB2651" w:rsidRDefault="006929AF" w:rsidP="006929AF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98" w:type="dxa"/>
            <w:tcBorders>
              <w:bottom w:val="nil"/>
            </w:tcBorders>
          </w:tcPr>
          <w:p w14:paraId="1A147969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4.00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E825F01" w14:textId="78F3DEB9" w:rsidR="006929AF" w:rsidRPr="006929AF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A836323" w14:textId="2F0C317E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D7EEAE9" w14:textId="4C175AEC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3906EB80" w14:textId="010EE94B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</w:tr>
      <w:tr w:rsidR="006929AF" w:rsidRPr="00EB2651" w14:paraId="60227D07" w14:textId="77777777" w:rsidTr="0083781F">
        <w:tc>
          <w:tcPr>
            <w:tcW w:w="2553" w:type="dxa"/>
            <w:tcBorders>
              <w:bottom w:val="nil"/>
            </w:tcBorders>
          </w:tcPr>
          <w:p w14:paraId="6B172617" w14:textId="77777777" w:rsidR="006929AF" w:rsidRPr="00EB2651" w:rsidRDefault="006929AF" w:rsidP="006929AF">
            <w:pPr>
              <w:ind w:firstLine="186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98" w:type="dxa"/>
            <w:tcBorders>
              <w:bottom w:val="nil"/>
            </w:tcBorders>
          </w:tcPr>
          <w:p w14:paraId="721D2A14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ร้อยละ </w:t>
            </w:r>
            <w:r w:rsidRPr="00EB2651">
              <w:rPr>
                <w:rFonts w:ascii="Browallia New" w:hAnsi="Browallia New" w:cs="Browallia New"/>
                <w:sz w:val="24"/>
                <w:szCs w:val="24"/>
              </w:rPr>
              <w:t>4.00 – 15.00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3E4267E" w14:textId="07E7BF2E" w:rsidR="006929AF" w:rsidRPr="003718B8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3,103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42A598E6" w14:textId="1471A4C6" w:rsidR="006929AF" w:rsidRPr="00EB2651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2,177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5E78353" w14:textId="3707F05B" w:rsidR="006929AF" w:rsidRPr="00EB2651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1,524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DA5E3D6" w14:textId="341881DE" w:rsidR="006929AF" w:rsidRPr="00EB2651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1,242</w:t>
            </w:r>
          </w:p>
        </w:tc>
      </w:tr>
      <w:tr w:rsidR="006929AF" w:rsidRPr="00EB2651" w14:paraId="014BB07D" w14:textId="77777777" w:rsidTr="0083781F">
        <w:tc>
          <w:tcPr>
            <w:tcW w:w="2553" w:type="dxa"/>
            <w:tcBorders>
              <w:bottom w:val="nil"/>
            </w:tcBorders>
          </w:tcPr>
          <w:p w14:paraId="26237227" w14:textId="77777777" w:rsidR="006929AF" w:rsidRPr="00EB2651" w:rsidRDefault="006929AF" w:rsidP="006929AF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</w:tcPr>
          <w:p w14:paraId="38DEF844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CE72816" w14:textId="28AE871E" w:rsidR="006929AF" w:rsidRPr="003718B8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3,103</w:t>
            </w: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2AF9B699" w14:textId="66CAFA99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2,177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48DEE6EB" w14:textId="469CA268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1,645</w:t>
            </w: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2A4DAF52" w14:textId="2B3AEE27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1,847</w:t>
            </w:r>
          </w:p>
        </w:tc>
      </w:tr>
      <w:tr w:rsidR="006929AF" w:rsidRPr="00EB2651" w14:paraId="571D2B60" w14:textId="77777777" w:rsidTr="00EB2651">
        <w:tc>
          <w:tcPr>
            <w:tcW w:w="2553" w:type="dxa"/>
            <w:tcBorders>
              <w:bottom w:val="nil"/>
            </w:tcBorders>
          </w:tcPr>
          <w:p w14:paraId="4FBE5AC4" w14:textId="77777777" w:rsidR="006929AF" w:rsidRPr="00EB2651" w:rsidRDefault="006929AF" w:rsidP="006929AF">
            <w:pPr>
              <w:ind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54ACE340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0796EF96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4471FF18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64541EFF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0A361054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6BFE63D5" w14:textId="77777777" w:rsidTr="0083781F">
        <w:tc>
          <w:tcPr>
            <w:tcW w:w="2553" w:type="dxa"/>
            <w:tcBorders>
              <w:bottom w:val="nil"/>
            </w:tcBorders>
          </w:tcPr>
          <w:p w14:paraId="1515D8F2" w14:textId="77777777" w:rsidR="006929AF" w:rsidRPr="00EB2651" w:rsidRDefault="006929AF" w:rsidP="006929AF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98" w:type="dxa"/>
            <w:tcBorders>
              <w:bottom w:val="nil"/>
            </w:tcBorders>
          </w:tcPr>
          <w:p w14:paraId="023071F1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78FDC9B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050EE6AE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27B44674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49FF8E2E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6EAEF218" w14:textId="77777777" w:rsidTr="0083781F">
        <w:tc>
          <w:tcPr>
            <w:tcW w:w="2553" w:type="dxa"/>
            <w:tcBorders>
              <w:bottom w:val="nil"/>
            </w:tcBorders>
          </w:tcPr>
          <w:p w14:paraId="1948DC84" w14:textId="77777777" w:rsidR="006929AF" w:rsidRPr="00EB2651" w:rsidRDefault="006929AF" w:rsidP="006929AF">
            <w:pPr>
              <w:ind w:firstLine="186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98" w:type="dxa"/>
            <w:tcBorders>
              <w:bottom w:val="nil"/>
            </w:tcBorders>
          </w:tcPr>
          <w:p w14:paraId="1B406A6E" w14:textId="77777777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13FB377" w14:textId="066744C7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997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53D483DE" w14:textId="13FCA20A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1,300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AD3B8DD" w14:textId="41ABC6BA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997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4767A843" w14:textId="0ECF1E9B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1,300</w:t>
            </w:r>
          </w:p>
        </w:tc>
      </w:tr>
      <w:tr w:rsidR="006929AF" w:rsidRPr="00EB2651" w14:paraId="3EAEC8E7" w14:textId="77777777" w:rsidTr="0083781F">
        <w:tc>
          <w:tcPr>
            <w:tcW w:w="2553" w:type="dxa"/>
            <w:tcBorders>
              <w:bottom w:val="nil"/>
            </w:tcBorders>
          </w:tcPr>
          <w:p w14:paraId="488A882A" w14:textId="77777777" w:rsidR="006929AF" w:rsidRPr="00EB2651" w:rsidRDefault="006929AF" w:rsidP="006929A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998" w:type="dxa"/>
            <w:tcBorders>
              <w:bottom w:val="nil"/>
            </w:tcBorders>
          </w:tcPr>
          <w:p w14:paraId="0596A06F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7E956862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44D2824B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ADD597A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vAlign w:val="bottom"/>
          </w:tcPr>
          <w:p w14:paraId="78BE7C2D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55508205" w14:textId="77777777" w:rsidTr="00EB2651">
        <w:tc>
          <w:tcPr>
            <w:tcW w:w="2553" w:type="dxa"/>
            <w:tcBorders>
              <w:bottom w:val="nil"/>
            </w:tcBorders>
            <w:shd w:val="clear" w:color="auto" w:fill="auto"/>
          </w:tcPr>
          <w:p w14:paraId="525E17D0" w14:textId="77777777" w:rsidR="006929AF" w:rsidRPr="00EB2651" w:rsidRDefault="006929AF" w:rsidP="006929A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7EC474DA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51C3DDC8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622034F8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89CFCD7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099C896B" w14:textId="77777777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29AF" w:rsidRPr="00EB2651" w14:paraId="42825504" w14:textId="77777777" w:rsidTr="0083781F">
        <w:tc>
          <w:tcPr>
            <w:tcW w:w="2553" w:type="dxa"/>
            <w:tcBorders>
              <w:bottom w:val="nil"/>
            </w:tcBorders>
            <w:shd w:val="clear" w:color="auto" w:fill="auto"/>
          </w:tcPr>
          <w:p w14:paraId="0C98E3D8" w14:textId="77777777" w:rsidR="006929AF" w:rsidRPr="00EB2651" w:rsidRDefault="006929AF" w:rsidP="006929AF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606989C4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4BD71C2A" w14:textId="48A8F77D" w:rsidR="006929AF" w:rsidRPr="003718B8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9,984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166049AF" w14:textId="5DE12708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</w:rPr>
              <w:t>10,959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6F76A90" w14:textId="7232D7EC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6,595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5CBFBB53" w14:textId="3AD5E6A1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7,570</w:t>
            </w:r>
          </w:p>
        </w:tc>
      </w:tr>
      <w:tr w:rsidR="006929AF" w:rsidRPr="00EB2651" w14:paraId="541BDD7B" w14:textId="77777777" w:rsidTr="0083781F">
        <w:tc>
          <w:tcPr>
            <w:tcW w:w="2553" w:type="dxa"/>
            <w:tcBorders>
              <w:bottom w:val="nil"/>
            </w:tcBorders>
            <w:shd w:val="clear" w:color="auto" w:fill="auto"/>
          </w:tcPr>
          <w:p w14:paraId="1D044994" w14:textId="77777777" w:rsidR="006929AF" w:rsidRPr="00EB2651" w:rsidRDefault="006929AF" w:rsidP="006929AF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48878569" w14:textId="77777777" w:rsidR="006929AF" w:rsidRPr="00EB2651" w:rsidRDefault="006929AF" w:rsidP="006929AF">
            <w:pPr>
              <w:pStyle w:val="a3"/>
              <w:tabs>
                <w:tab w:val="clear" w:pos="1080"/>
              </w:tabs>
              <w:ind w:left="175" w:right="-11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1215F466" w14:textId="3B9E02CF" w:rsidR="006929AF" w:rsidRPr="001A0C4D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1A0C4D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6F4DAC11" w14:textId="21A35019" w:rsidR="006929AF" w:rsidRPr="001A0C4D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A0C4D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1CEFF2A" w14:textId="6C66F6FF" w:rsidR="006929AF" w:rsidRPr="001A0C4D" w:rsidRDefault="0016173A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A0C4D">
              <w:rPr>
                <w:rFonts w:ascii="Browallia New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4D1FB2D1" w14:textId="3AFD872B" w:rsidR="006929AF" w:rsidRPr="001A0C4D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A0C4D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</w:tr>
      <w:tr w:rsidR="006929AF" w:rsidRPr="00EB2651" w14:paraId="2D0B9959" w14:textId="77777777" w:rsidTr="0083781F">
        <w:tc>
          <w:tcPr>
            <w:tcW w:w="2553" w:type="dxa"/>
            <w:tcBorders>
              <w:bottom w:val="nil"/>
            </w:tcBorders>
            <w:shd w:val="clear" w:color="auto" w:fill="auto"/>
          </w:tcPr>
          <w:p w14:paraId="4C0CA48E" w14:textId="77777777" w:rsidR="006929AF" w:rsidRPr="00EB2651" w:rsidRDefault="006929AF" w:rsidP="006929AF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98" w:type="dxa"/>
            <w:tcBorders>
              <w:bottom w:val="nil"/>
            </w:tcBorders>
            <w:shd w:val="clear" w:color="auto" w:fill="auto"/>
          </w:tcPr>
          <w:p w14:paraId="1C11B281" w14:textId="77777777" w:rsidR="006929AF" w:rsidRPr="00EB2651" w:rsidRDefault="006929AF" w:rsidP="006929AF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nil"/>
            </w:tcBorders>
            <w:shd w:val="clear" w:color="auto" w:fill="auto"/>
            <w:vAlign w:val="bottom"/>
          </w:tcPr>
          <w:p w14:paraId="6DF9CD50" w14:textId="6F715F85" w:rsidR="006929AF" w:rsidRPr="003718B8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10,742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234656B9" w14:textId="3D995334" w:rsidR="006929AF" w:rsidRPr="00562BAD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62BAD">
              <w:rPr>
                <w:rFonts w:ascii="Browallia New" w:hAnsi="Browallia New" w:cs="Browallia New"/>
                <w:sz w:val="24"/>
                <w:szCs w:val="24"/>
                <w:lang w:val="en-GB"/>
              </w:rPr>
              <w:t>11,593</w:t>
            </w: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5C79B6F8" w14:textId="3F0217F0" w:rsidR="006929AF" w:rsidRPr="00562BAD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</w:t>
            </w:r>
            <w:r w:rsidR="001A0C4D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  <w:vAlign w:val="bottom"/>
          </w:tcPr>
          <w:p w14:paraId="446D3809" w14:textId="2B374228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8,061</w:t>
            </w:r>
          </w:p>
        </w:tc>
      </w:tr>
    </w:tbl>
    <w:p w14:paraId="07284AB5" w14:textId="77777777" w:rsidR="00C0424A" w:rsidRDefault="00C0424A" w:rsidP="0065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07467E82" w14:textId="0C2774E4" w:rsidR="000A24EA" w:rsidRDefault="005753E0" w:rsidP="00C0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B1446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8A5BC4" w:rsidRPr="006B1446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B2651" w:rsidRPr="00DC5462">
        <w:rPr>
          <w:rFonts w:ascii="Browallia New" w:hAnsi="Browallia New" w:cs="Browallia New"/>
          <w:sz w:val="28"/>
          <w:szCs w:val="28"/>
        </w:rPr>
        <w:t xml:space="preserve">30 </w:t>
      </w:r>
      <w:r w:rsidR="00EB2651" w:rsidRPr="00DC5462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8A5BC4" w:rsidRPr="006B1446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8A5BC4" w:rsidRPr="006B1446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6B1446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8A5BC4" w:rsidRPr="006B1446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8A5BC4" w:rsidRPr="006B1446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6B1446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D493E7E" w14:textId="77777777" w:rsidR="00C0424A" w:rsidRPr="00C0424A" w:rsidRDefault="00C0424A" w:rsidP="00C04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4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5"/>
        <w:gridCol w:w="243"/>
        <w:gridCol w:w="1260"/>
        <w:gridCol w:w="1218"/>
        <w:gridCol w:w="1206"/>
        <w:gridCol w:w="1242"/>
      </w:tblGrid>
      <w:tr w:rsidR="00810D94" w:rsidRPr="00EB2651" w14:paraId="388C5441" w14:textId="77777777" w:rsidTr="00EB2651">
        <w:trPr>
          <w:cantSplit/>
          <w:tblHeader/>
        </w:trPr>
        <w:tc>
          <w:tcPr>
            <w:tcW w:w="3875" w:type="dxa"/>
            <w:tcBorders>
              <w:top w:val="nil"/>
            </w:tcBorders>
          </w:tcPr>
          <w:p w14:paraId="595BBA9D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2F12FA12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26" w:type="dxa"/>
            <w:gridSpan w:val="4"/>
            <w:tcBorders>
              <w:top w:val="nil"/>
            </w:tcBorders>
          </w:tcPr>
          <w:p w14:paraId="061040A3" w14:textId="77777777" w:rsidR="00810D94" w:rsidRPr="00EB2651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10D94" w:rsidRPr="00EB2651" w14:paraId="739B5C3B" w14:textId="77777777" w:rsidTr="00EB2651">
        <w:trPr>
          <w:cantSplit/>
          <w:tblHeader/>
        </w:trPr>
        <w:tc>
          <w:tcPr>
            <w:tcW w:w="3875" w:type="dxa"/>
          </w:tcPr>
          <w:p w14:paraId="7A890D70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76D57AFE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78" w:type="dxa"/>
            <w:gridSpan w:val="2"/>
          </w:tcPr>
          <w:p w14:paraId="76DC6578" w14:textId="77777777" w:rsidR="00810D94" w:rsidRPr="00EB265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14:paraId="002DAEE6" w14:textId="77777777" w:rsidR="00810D94" w:rsidRPr="00EB2651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10D94" w:rsidRPr="00EB2651" w14:paraId="6CE47E5E" w14:textId="77777777" w:rsidTr="00EB2651">
        <w:trPr>
          <w:cantSplit/>
          <w:tblHeader/>
        </w:trPr>
        <w:tc>
          <w:tcPr>
            <w:tcW w:w="3875" w:type="dxa"/>
          </w:tcPr>
          <w:p w14:paraId="5A921654" w14:textId="77777777" w:rsidR="00810D94" w:rsidRPr="00EB2651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316F7F24" w14:textId="747188D2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D6D4DC4" w14:textId="0F27AE17" w:rsidR="00810D94" w:rsidRPr="00EB2651" w:rsidRDefault="00EB2651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5462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DC5462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810D94"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18" w:type="dxa"/>
          </w:tcPr>
          <w:p w14:paraId="054D08D6" w14:textId="09CD80C9" w:rsidR="00810D94" w:rsidRPr="00EB2651" w:rsidRDefault="00810D94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06" w:type="dxa"/>
          </w:tcPr>
          <w:p w14:paraId="7758A8CB" w14:textId="582930D1" w:rsidR="00810D94" w:rsidRPr="00EB2651" w:rsidRDefault="00EB2651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5462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DC5462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810D94"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42" w:type="dxa"/>
          </w:tcPr>
          <w:p w14:paraId="1F5076A6" w14:textId="7D93DD48" w:rsidR="00810D94" w:rsidRPr="00EB2651" w:rsidRDefault="00810D94" w:rsidP="006603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810D94" w:rsidRPr="00EB2651" w14:paraId="06E03BB6" w14:textId="77777777" w:rsidTr="00EB2651">
        <w:trPr>
          <w:cantSplit/>
        </w:trPr>
        <w:tc>
          <w:tcPr>
            <w:tcW w:w="3875" w:type="dxa"/>
            <w:tcBorders>
              <w:bottom w:val="nil"/>
            </w:tcBorders>
            <w:vAlign w:val="center"/>
          </w:tcPr>
          <w:p w14:paraId="14D0C19B" w14:textId="0A15EDCE" w:rsidR="00810D94" w:rsidRPr="00EB2651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การค้า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27A008B0" w14:textId="77777777" w:rsidR="00810D94" w:rsidRPr="00EB2651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17A1650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03B6D4C1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14:paraId="180CB3DA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3A5C6D77" w14:textId="77777777" w:rsidR="00810D94" w:rsidRPr="00EB2651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29AF" w:rsidRPr="00EB2651" w14:paraId="2A7C1071" w14:textId="77777777" w:rsidTr="0083781F">
        <w:trPr>
          <w:cantSplit/>
        </w:trPr>
        <w:tc>
          <w:tcPr>
            <w:tcW w:w="3875" w:type="dxa"/>
            <w:tcBorders>
              <w:bottom w:val="nil"/>
            </w:tcBorders>
          </w:tcPr>
          <w:p w14:paraId="635F618C" w14:textId="0E29083A" w:rsidR="006929AF" w:rsidRPr="00EB2651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5D2E2D0C" w14:textId="429ADBFF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390BD7C5" w:rsidR="006929AF" w:rsidRPr="006929AF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70039382" w14:textId="6666E28E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543EC61B" w14:textId="136EEA69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0742D899" w14:textId="69D70444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</w:tr>
      <w:tr w:rsidR="006929AF" w:rsidRPr="00EB2651" w14:paraId="421DB100" w14:textId="77777777" w:rsidTr="0083781F">
        <w:trPr>
          <w:cantSplit/>
        </w:trPr>
        <w:tc>
          <w:tcPr>
            <w:tcW w:w="3875" w:type="dxa"/>
            <w:tcBorders>
              <w:bottom w:val="nil"/>
            </w:tcBorders>
          </w:tcPr>
          <w:p w14:paraId="748F94FE" w14:textId="572D64AC" w:rsidR="006929AF" w:rsidRPr="00EB2651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4353BB3A" w14:textId="49F69B48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E4269B9" w14:textId="2DA80B45" w:rsidR="006929AF" w:rsidRPr="003718B8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8,479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54DECD40" w14:textId="25F2A103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B26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206" w:type="dxa"/>
            <w:tcBorders>
              <w:bottom w:val="nil"/>
            </w:tcBorders>
            <w:vAlign w:val="bottom"/>
          </w:tcPr>
          <w:p w14:paraId="0274F196" w14:textId="21238002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8,479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5B64B918" w14:textId="3565C244" w:rsidR="006929AF" w:rsidRPr="00EB2651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9,263</w:t>
            </w:r>
          </w:p>
        </w:tc>
      </w:tr>
      <w:tr w:rsidR="006929AF" w:rsidRPr="00EB2651" w14:paraId="272D98DE" w14:textId="77777777" w:rsidTr="0083781F">
        <w:trPr>
          <w:cantSplit/>
        </w:trPr>
        <w:tc>
          <w:tcPr>
            <w:tcW w:w="3875" w:type="dxa"/>
            <w:tcBorders>
              <w:bottom w:val="nil"/>
            </w:tcBorders>
            <w:vAlign w:val="center"/>
          </w:tcPr>
          <w:p w14:paraId="081C3155" w14:textId="037BFEE4" w:rsidR="006929AF" w:rsidRPr="00EB2651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3" w:type="dxa"/>
            <w:tcBorders>
              <w:bottom w:val="nil"/>
            </w:tcBorders>
          </w:tcPr>
          <w:p w14:paraId="3C9D45AC" w14:textId="14AFE43D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886AF5F" w14:textId="0280C0CF" w:rsidR="006929AF" w:rsidRPr="003718B8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6202D22F" w14:textId="72F84926" w:rsidR="006929AF" w:rsidRPr="00EB2651" w:rsidRDefault="006929AF" w:rsidP="006929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14:paraId="21464CE3" w14:textId="0F77664B" w:rsidR="006929AF" w:rsidRPr="00EB2651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210064F4" w14:textId="67621B8A" w:rsidR="006929AF" w:rsidRPr="00EB2651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929AF" w:rsidRPr="00EB2651" w14:paraId="6E3BAB2C" w14:textId="77777777" w:rsidTr="0083781F">
        <w:trPr>
          <w:cantSplit/>
        </w:trPr>
        <w:tc>
          <w:tcPr>
            <w:tcW w:w="3875" w:type="dxa"/>
            <w:tcBorders>
              <w:bottom w:val="nil"/>
            </w:tcBorders>
            <w:vAlign w:val="center"/>
          </w:tcPr>
          <w:p w14:paraId="1B4E4748" w14:textId="41B53BF1" w:rsidR="006929AF" w:rsidRPr="00EB2651" w:rsidRDefault="006929AF" w:rsidP="006929A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25114556" w14:textId="77777777" w:rsidR="006929AF" w:rsidRPr="00EB2651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3D7427E9" w:rsidR="006929AF" w:rsidRPr="003718B8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8,602</w:t>
            </w: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19C9FAE2" w14:textId="3F14B0C1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EB265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1AFB90B9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8,583</w:t>
            </w: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4944C4B8" w14:textId="182D7DC9" w:rsidR="006929AF" w:rsidRPr="00EB2651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9,398</w:t>
            </w:r>
          </w:p>
        </w:tc>
      </w:tr>
      <w:tr w:rsidR="00CD6D59" w:rsidRPr="00EB2651" w14:paraId="6B647417" w14:textId="77777777" w:rsidTr="00EB2651">
        <w:trPr>
          <w:cantSplit/>
        </w:trPr>
        <w:tc>
          <w:tcPr>
            <w:tcW w:w="3875" w:type="dxa"/>
            <w:tcBorders>
              <w:bottom w:val="nil"/>
            </w:tcBorders>
          </w:tcPr>
          <w:p w14:paraId="02229925" w14:textId="77777777" w:rsidR="00CD6D59" w:rsidRPr="00EB2651" w:rsidRDefault="00CD6D59" w:rsidP="00CD6D5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459D21F" w14:textId="77777777" w:rsidR="00CD6D59" w:rsidRPr="00EB2651" w:rsidRDefault="00CD6D59" w:rsidP="00CD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4DEB327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6E8B9900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7C798EA2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5E61DCE7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D6D59" w:rsidRPr="00EB2651" w14:paraId="7094E572" w14:textId="77777777" w:rsidTr="00EB2651">
        <w:trPr>
          <w:cantSplit/>
        </w:trPr>
        <w:tc>
          <w:tcPr>
            <w:tcW w:w="3875" w:type="dxa"/>
            <w:tcBorders>
              <w:bottom w:val="nil"/>
            </w:tcBorders>
            <w:vAlign w:val="center"/>
          </w:tcPr>
          <w:p w14:paraId="07C67EF6" w14:textId="0E944E4E" w:rsidR="00CD6D59" w:rsidRPr="00EB2651" w:rsidRDefault="00CD6D59" w:rsidP="00CD6D5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6501465B" w14:textId="77777777" w:rsidR="00CD6D59" w:rsidRPr="00EB2651" w:rsidRDefault="00CD6D59" w:rsidP="00CD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CF50A97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5FA43485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397FC149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7526E7BB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C7E1B" w:rsidRPr="00EB2651" w14:paraId="3EFF6556" w14:textId="77777777" w:rsidTr="00EB2651">
        <w:trPr>
          <w:cantSplit/>
        </w:trPr>
        <w:tc>
          <w:tcPr>
            <w:tcW w:w="3875" w:type="dxa"/>
            <w:tcBorders>
              <w:top w:val="nil"/>
              <w:bottom w:val="nil"/>
            </w:tcBorders>
            <w:vAlign w:val="center"/>
          </w:tcPr>
          <w:p w14:paraId="1B3331A4" w14:textId="7A4ACA7C" w:rsidR="002C7E1B" w:rsidRPr="00EB2651" w:rsidRDefault="002C7E1B" w:rsidP="002C7E1B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604115C" w14:textId="3AD3ABC9" w:rsidR="002C7E1B" w:rsidRPr="00EB2651" w:rsidRDefault="002C7E1B" w:rsidP="002C7E1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5DB99AF6" w:rsidR="002C7E1B" w:rsidRPr="00EB2651" w:rsidRDefault="002C7E1B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5C61BDCD" w14:textId="6052AC94" w:rsidR="002C7E1B" w:rsidRPr="00EB2651" w:rsidRDefault="002C7E1B" w:rsidP="002C7E1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3FEBD2A3" w:rsidR="002C7E1B" w:rsidRPr="00EB2651" w:rsidRDefault="002C7E1B" w:rsidP="002C7E1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65,248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27DC06D8" w14:textId="55AA7AD5" w:rsidR="002C7E1B" w:rsidRPr="00EB2651" w:rsidRDefault="002C7E1B" w:rsidP="002C7E1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64,654</w:t>
            </w:r>
          </w:p>
        </w:tc>
      </w:tr>
      <w:tr w:rsidR="00CD6D59" w:rsidRPr="00EB2651" w14:paraId="36327FAC" w14:textId="77777777" w:rsidTr="00EB2651">
        <w:trPr>
          <w:cantSplit/>
        </w:trPr>
        <w:tc>
          <w:tcPr>
            <w:tcW w:w="3875" w:type="dxa"/>
            <w:tcBorders>
              <w:top w:val="nil"/>
              <w:bottom w:val="nil"/>
            </w:tcBorders>
            <w:vAlign w:val="center"/>
          </w:tcPr>
          <w:p w14:paraId="6C8D868E" w14:textId="77777777" w:rsidR="00CD6D59" w:rsidRPr="00EB2651" w:rsidRDefault="00CD6D59" w:rsidP="00CD6D59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C6FE36F" w14:textId="77777777" w:rsidR="00CD6D59" w:rsidRPr="00EB2651" w:rsidRDefault="00CD6D59" w:rsidP="00CD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4D7E4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0C8B1302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4EAA6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108AC19E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D6D59" w:rsidRPr="00EB2651" w14:paraId="3B4158E9" w14:textId="77777777" w:rsidTr="00EB2651">
        <w:trPr>
          <w:cantSplit/>
        </w:trPr>
        <w:tc>
          <w:tcPr>
            <w:tcW w:w="3875" w:type="dxa"/>
            <w:tcBorders>
              <w:bottom w:val="nil"/>
            </w:tcBorders>
            <w:vAlign w:val="center"/>
          </w:tcPr>
          <w:p w14:paraId="6367D3DB" w14:textId="3810453B" w:rsidR="00CD6D59" w:rsidRPr="00EB2651" w:rsidRDefault="00CD6D59" w:rsidP="00CD6D5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</w:pP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เงินให้กู้ยืม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EB2651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21376A01" w14:textId="77777777" w:rsidR="00CD6D59" w:rsidRPr="00EB2651" w:rsidRDefault="00CD6D59" w:rsidP="00CD6D5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5EA5BFD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bottom"/>
          </w:tcPr>
          <w:p w14:paraId="6AD7D884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  <w:vAlign w:val="bottom"/>
          </w:tcPr>
          <w:p w14:paraId="759A3776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bottom w:val="nil"/>
            </w:tcBorders>
            <w:vAlign w:val="bottom"/>
          </w:tcPr>
          <w:p w14:paraId="384E9F48" w14:textId="77777777" w:rsidR="00CD6D59" w:rsidRPr="00EB2651" w:rsidRDefault="00CD6D59" w:rsidP="00CD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24B92" w:rsidRPr="00EB2651" w14:paraId="1F85CC14" w14:textId="77777777" w:rsidTr="00EB2651">
        <w:trPr>
          <w:cantSplit/>
        </w:trPr>
        <w:tc>
          <w:tcPr>
            <w:tcW w:w="3875" w:type="dxa"/>
            <w:tcBorders>
              <w:top w:val="nil"/>
              <w:bottom w:val="nil"/>
            </w:tcBorders>
            <w:vAlign w:val="center"/>
          </w:tcPr>
          <w:p w14:paraId="54FCAE9F" w14:textId="0C717003" w:rsidR="00724B92" w:rsidRPr="00EB2651" w:rsidRDefault="00724B92" w:rsidP="00724B92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EB2651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CC3EAA4" w14:textId="77777777" w:rsidR="00724B92" w:rsidRPr="00EB2651" w:rsidRDefault="00724B92" w:rsidP="00724B9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D9077" w14:textId="7A672D20" w:rsidR="00724B92" w:rsidRPr="00EB2651" w:rsidRDefault="00724B92" w:rsidP="00724B9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tcBorders>
              <w:top w:val="nil"/>
              <w:bottom w:val="nil"/>
            </w:tcBorders>
            <w:vAlign w:val="bottom"/>
          </w:tcPr>
          <w:p w14:paraId="3A6BD483" w14:textId="59471DF4" w:rsidR="00724B92" w:rsidRPr="00EB2651" w:rsidRDefault="00724B92" w:rsidP="00724B9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470AB" w14:textId="393E1F71" w:rsidR="00724B92" w:rsidRPr="00EB2651" w:rsidRDefault="00724B92" w:rsidP="00724B9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1,014,714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6C23411C" w14:textId="456B668A" w:rsidR="00724B92" w:rsidRPr="00EB2651" w:rsidRDefault="00724B92" w:rsidP="00724B9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8"/>
                <w:szCs w:val="28"/>
                <w:lang w:val="en-GB"/>
              </w:rPr>
              <w:t>1,014,714</w:t>
            </w:r>
          </w:p>
        </w:tc>
      </w:tr>
    </w:tbl>
    <w:p w14:paraId="10FC6B27" w14:textId="1F7FE023" w:rsidR="00810D94" w:rsidRDefault="00810D94" w:rsidP="006B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</w:rPr>
      </w:pPr>
    </w:p>
    <w:p w14:paraId="07C660A8" w14:textId="38E36896" w:rsidR="00EB2651" w:rsidRDefault="00EB2651" w:rsidP="006B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</w:rPr>
      </w:pPr>
    </w:p>
    <w:p w14:paraId="07300C3A" w14:textId="06F960C9" w:rsidR="00EB2651" w:rsidRDefault="00EB2651" w:rsidP="006B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</w:rPr>
      </w:pPr>
    </w:p>
    <w:p w14:paraId="2802B93E" w14:textId="5F8737CB" w:rsidR="00EB2651" w:rsidRDefault="00EB2651" w:rsidP="006B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</w:rPr>
      </w:pPr>
    </w:p>
    <w:p w14:paraId="61744860" w14:textId="07C603B8" w:rsidR="00EB2651" w:rsidRDefault="00EB2651" w:rsidP="006B1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Browallia New" w:hAnsi="Browallia New" w:cs="Browallia New"/>
          <w:sz w:val="28"/>
          <w:szCs w:val="28"/>
        </w:rPr>
      </w:pPr>
    </w:p>
    <w:p w14:paraId="6980E485" w14:textId="23399F2C" w:rsidR="00D64E73" w:rsidRDefault="00D64E73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="0079603E" w:rsidRPr="0079603E">
        <w:rPr>
          <w:rFonts w:ascii="Browallia New" w:hAnsi="Browallia New" w:cs="Browallia New"/>
          <w:sz w:val="28"/>
          <w:szCs w:val="28"/>
        </w:rPr>
        <w:t xml:space="preserve">30 </w:t>
      </w:r>
      <w:r w:rsidR="0079603E" w:rsidRPr="0079603E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36C22">
        <w:rPr>
          <w:rFonts w:ascii="Browallia New" w:hAnsi="Browallia New" w:cs="Browallia New"/>
          <w:sz w:val="28"/>
          <w:szCs w:val="28"/>
        </w:rPr>
        <w:t>2561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D83166" w:rsidRPr="00136C22">
        <w:rPr>
          <w:rFonts w:ascii="Browallia New" w:hAnsi="Browallia New" w:cs="Browallia New"/>
          <w:sz w:val="28"/>
          <w:szCs w:val="28"/>
        </w:rPr>
        <w:t>31</w:t>
      </w:r>
      <w:r w:rsidR="00D83166"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>25</w:t>
      </w:r>
      <w:r w:rsidR="00D83166" w:rsidRPr="00136C22">
        <w:rPr>
          <w:rFonts w:ascii="Browallia New" w:hAnsi="Browallia New" w:cs="Browallia New"/>
          <w:sz w:val="28"/>
          <w:szCs w:val="28"/>
        </w:rPr>
        <w:t>60</w:t>
      </w:r>
      <w:r w:rsidRPr="00136C22">
        <w:rPr>
          <w:rFonts w:ascii="Browallia New" w:hAnsi="Browallia New" w:cs="Browallia New"/>
          <w:sz w:val="28"/>
          <w:szCs w:val="28"/>
        </w:rPr>
        <w:t xml:space="preserve">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รายการเคลื่อนไหวของเงินให้กู้ยืม</w:t>
      </w:r>
      <w:r w:rsidR="00FF2524">
        <w:rPr>
          <w:rFonts w:ascii="Browallia New" w:hAnsi="Browallia New" w:cs="Browallia New"/>
          <w:sz w:val="28"/>
          <w:szCs w:val="28"/>
        </w:rPr>
        <w:t xml:space="preserve"> </w:t>
      </w:r>
      <w:r w:rsidR="00FF2524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บริษัทที่</w:t>
      </w:r>
      <w:r w:rsidR="00FF2524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3A452A90" w14:textId="0A7EAA03" w:rsidR="0066030C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6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05"/>
        <w:gridCol w:w="2043"/>
        <w:gridCol w:w="1710"/>
        <w:gridCol w:w="1668"/>
      </w:tblGrid>
      <w:tr w:rsidR="008556EF" w:rsidRPr="00CD4CCA" w14:paraId="0EC7FE9A" w14:textId="77777777" w:rsidTr="009344A1">
        <w:trPr>
          <w:cantSplit/>
          <w:tblHeader/>
        </w:trPr>
        <w:tc>
          <w:tcPr>
            <w:tcW w:w="3605" w:type="dxa"/>
            <w:tcBorders>
              <w:top w:val="nil"/>
            </w:tcBorders>
          </w:tcPr>
          <w:p w14:paraId="78E4BB75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43" w:type="dxa"/>
            <w:tcBorders>
              <w:top w:val="nil"/>
            </w:tcBorders>
          </w:tcPr>
          <w:p w14:paraId="79F873B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78" w:type="dxa"/>
            <w:gridSpan w:val="2"/>
            <w:tcBorders>
              <w:top w:val="nil"/>
            </w:tcBorders>
          </w:tcPr>
          <w:p w14:paraId="4B7CD36E" w14:textId="6DD2DDF7" w:rsidR="008556EF" w:rsidRPr="008556EF" w:rsidRDefault="008556EF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556EF" w:rsidRPr="00CD4CCA" w14:paraId="1413D08C" w14:textId="77777777" w:rsidTr="009344A1">
        <w:trPr>
          <w:cantSplit/>
          <w:tblHeader/>
        </w:trPr>
        <w:tc>
          <w:tcPr>
            <w:tcW w:w="3605" w:type="dxa"/>
          </w:tcPr>
          <w:p w14:paraId="297F130B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43" w:type="dxa"/>
          </w:tcPr>
          <w:p w14:paraId="0B0A5036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378" w:type="dxa"/>
            <w:gridSpan w:val="2"/>
          </w:tcPr>
          <w:p w14:paraId="7F845DEA" w14:textId="7777777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556EF" w:rsidRPr="00CD4CCA" w14:paraId="042B1B11" w14:textId="77777777" w:rsidTr="009344A1">
        <w:trPr>
          <w:cantSplit/>
          <w:tblHeader/>
        </w:trPr>
        <w:tc>
          <w:tcPr>
            <w:tcW w:w="3605" w:type="dxa"/>
          </w:tcPr>
          <w:p w14:paraId="57344C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43" w:type="dxa"/>
          </w:tcPr>
          <w:p w14:paraId="0C59231F" w14:textId="77777777" w:rsidR="008556EF" w:rsidRPr="008556EF" w:rsidRDefault="008556EF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</w:tcPr>
          <w:p w14:paraId="206A98CE" w14:textId="43A57969" w:rsidR="008556EF" w:rsidRPr="008556EF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C5462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DC5462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556EF"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68" w:type="dxa"/>
          </w:tcPr>
          <w:p w14:paraId="3474E968" w14:textId="77777777" w:rsidR="008556EF" w:rsidRPr="008556EF" w:rsidRDefault="008556EF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556E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8556EF" w:rsidRPr="00CD4CCA" w14:paraId="0132A73F" w14:textId="77777777" w:rsidTr="009344A1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04BA1E51" w14:textId="70A14CCC" w:rsidR="008556EF" w:rsidRPr="008556EF" w:rsidRDefault="008556EF" w:rsidP="0066030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043" w:type="dxa"/>
            <w:tcBorders>
              <w:bottom w:val="nil"/>
            </w:tcBorders>
          </w:tcPr>
          <w:p w14:paraId="7329B34F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11D509E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68" w:type="dxa"/>
            <w:tcBorders>
              <w:bottom w:val="nil"/>
            </w:tcBorders>
          </w:tcPr>
          <w:p w14:paraId="34E99CD7" w14:textId="77777777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556EF" w:rsidRPr="00CD4CCA" w14:paraId="2FBE1CA5" w14:textId="77777777" w:rsidTr="009344A1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0F46C5C6" w14:textId="584D4672" w:rsidR="008556EF" w:rsidRPr="008556EF" w:rsidRDefault="008556EF" w:rsidP="0066030C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043" w:type="dxa"/>
            <w:tcBorders>
              <w:bottom w:val="nil"/>
            </w:tcBorders>
          </w:tcPr>
          <w:p w14:paraId="291E0503" w14:textId="77777777" w:rsidR="008556EF" w:rsidRPr="008556EF" w:rsidRDefault="008556EF" w:rsidP="0066030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77ED3A6" w14:textId="3412FFD7" w:rsidR="008556EF" w:rsidRPr="008556EF" w:rsidRDefault="00C01B4E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  <w:tc>
          <w:tcPr>
            <w:tcW w:w="1668" w:type="dxa"/>
            <w:tcBorders>
              <w:bottom w:val="nil"/>
            </w:tcBorders>
            <w:vAlign w:val="bottom"/>
          </w:tcPr>
          <w:p w14:paraId="178A4D24" w14:textId="1C189560" w:rsidR="008556EF" w:rsidRPr="008556EF" w:rsidRDefault="008556EF" w:rsidP="00660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591,763</w:t>
            </w:r>
          </w:p>
        </w:tc>
      </w:tr>
      <w:tr w:rsidR="00F30B94" w:rsidRPr="00CD4CCA" w14:paraId="779A15E7" w14:textId="77777777" w:rsidTr="009344A1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45407658" w14:textId="00ADC518" w:rsidR="00F30B94" w:rsidRPr="008556EF" w:rsidRDefault="00F30B94" w:rsidP="00F30B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จัดประเภทเงินทดรองจ่าย</w:t>
            </w:r>
          </w:p>
        </w:tc>
        <w:tc>
          <w:tcPr>
            <w:tcW w:w="2043" w:type="dxa"/>
            <w:tcBorders>
              <w:bottom w:val="nil"/>
            </w:tcBorders>
          </w:tcPr>
          <w:p w14:paraId="5508FA04" w14:textId="77777777" w:rsidR="00F30B94" w:rsidRPr="008556EF" w:rsidRDefault="00F30B94" w:rsidP="00F30B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59809BEA" w14:textId="53F07DD3" w:rsidR="00F30B94" w:rsidRPr="008556EF" w:rsidRDefault="00F30B94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    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8" w:type="dxa"/>
            <w:tcBorders>
              <w:bottom w:val="nil"/>
            </w:tcBorders>
            <w:vAlign w:val="bottom"/>
          </w:tcPr>
          <w:p w14:paraId="35EA465C" w14:textId="76273AF2" w:rsidR="00F30B94" w:rsidRPr="008556EF" w:rsidRDefault="00F30B94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137,335</w:t>
            </w:r>
          </w:p>
        </w:tc>
      </w:tr>
      <w:tr w:rsidR="00F30B94" w:rsidRPr="00CD4CCA" w14:paraId="43908979" w14:textId="77777777" w:rsidTr="009344A1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28DA617D" w14:textId="26FDD1CC" w:rsidR="00F30B94" w:rsidRPr="008556EF" w:rsidRDefault="00F30B94" w:rsidP="00F30B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ให้กู้เพิ่ม</w:t>
            </w:r>
          </w:p>
        </w:tc>
        <w:tc>
          <w:tcPr>
            <w:tcW w:w="2043" w:type="dxa"/>
            <w:tcBorders>
              <w:bottom w:val="nil"/>
            </w:tcBorders>
          </w:tcPr>
          <w:p w14:paraId="5CDAC150" w14:textId="77777777" w:rsidR="00F30B94" w:rsidRPr="008556EF" w:rsidRDefault="00F30B94" w:rsidP="00F30B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7C168906" w14:textId="32ADE32A" w:rsidR="00F30B94" w:rsidRPr="008556EF" w:rsidRDefault="00F30B94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    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8" w:type="dxa"/>
            <w:tcBorders>
              <w:bottom w:val="nil"/>
            </w:tcBorders>
            <w:vAlign w:val="bottom"/>
          </w:tcPr>
          <w:p w14:paraId="0793938F" w14:textId="5A0D4329" w:rsidR="00F30B94" w:rsidRPr="008556EF" w:rsidRDefault="00F30B94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334,474</w:t>
            </w:r>
          </w:p>
        </w:tc>
      </w:tr>
      <w:tr w:rsidR="00F30B94" w:rsidRPr="00CD4CCA" w14:paraId="560268BF" w14:textId="77777777" w:rsidTr="009344A1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2B5DB31E" w14:textId="5B8D6297" w:rsidR="00F30B94" w:rsidRPr="008556EF" w:rsidRDefault="00F30B94" w:rsidP="00F30B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รับชำระ</w:t>
            </w:r>
          </w:p>
        </w:tc>
        <w:tc>
          <w:tcPr>
            <w:tcW w:w="2043" w:type="dxa"/>
            <w:tcBorders>
              <w:bottom w:val="nil"/>
            </w:tcBorders>
          </w:tcPr>
          <w:p w14:paraId="44AD632F" w14:textId="77777777" w:rsidR="00F30B94" w:rsidRPr="008556EF" w:rsidRDefault="00F30B94" w:rsidP="00F30B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7CD92B9E" w14:textId="37C8F00D" w:rsidR="00F30B94" w:rsidRPr="008556EF" w:rsidRDefault="00F30B94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    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8" w:type="dxa"/>
            <w:tcBorders>
              <w:bottom w:val="nil"/>
            </w:tcBorders>
            <w:vAlign w:val="bottom"/>
          </w:tcPr>
          <w:p w14:paraId="326B35F9" w14:textId="3412938D" w:rsidR="00F30B94" w:rsidRPr="008556EF" w:rsidRDefault="00F30B94" w:rsidP="00F3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(28,650)</w:t>
            </w:r>
          </w:p>
        </w:tc>
      </w:tr>
      <w:tr w:rsidR="00F30B94" w:rsidRPr="00CD4CCA" w14:paraId="6F70E125" w14:textId="77777777" w:rsidTr="009344A1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357958AE" w14:textId="1E996A49" w:rsidR="00F30B94" w:rsidRPr="008556EF" w:rsidRDefault="00F30B94" w:rsidP="00F30B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ค่าธรรมเนียมทางการเงินรอตัดบัญชี</w:t>
            </w:r>
          </w:p>
        </w:tc>
        <w:tc>
          <w:tcPr>
            <w:tcW w:w="2043" w:type="dxa"/>
            <w:tcBorders>
              <w:bottom w:val="nil"/>
            </w:tcBorders>
          </w:tcPr>
          <w:p w14:paraId="0B4BD744" w14:textId="77777777" w:rsidR="00F30B94" w:rsidRPr="008556EF" w:rsidRDefault="00F30B94" w:rsidP="00F30B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6078379E" w14:textId="4C17F100" w:rsidR="00F30B94" w:rsidRPr="008556EF" w:rsidRDefault="00F30B94" w:rsidP="00F30B94">
            <w:pPr>
              <w:pBdr>
                <w:bottom w:val="single" w:sz="4" w:space="1" w:color="auto"/>
              </w:pBdr>
              <w:tabs>
                <w:tab w:val="left" w:pos="1050"/>
                <w:tab w:val="left" w:pos="120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   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8" w:type="dxa"/>
            <w:tcBorders>
              <w:bottom w:val="nil"/>
            </w:tcBorders>
            <w:vAlign w:val="bottom"/>
          </w:tcPr>
          <w:p w14:paraId="7EFA9D48" w14:textId="480DAE40" w:rsidR="00F30B94" w:rsidRPr="008556EF" w:rsidRDefault="00F30B94" w:rsidP="00F30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(20,208)</w:t>
            </w:r>
          </w:p>
        </w:tc>
      </w:tr>
      <w:tr w:rsidR="00F30B94" w:rsidRPr="00CD4CCA" w14:paraId="5E737EB3" w14:textId="77777777" w:rsidTr="009344A1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587A2A5F" w14:textId="54BCF8CA" w:rsidR="00F30B94" w:rsidRPr="008556EF" w:rsidRDefault="00F30B94" w:rsidP="00F30B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8556E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8556E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2043" w:type="dxa"/>
            <w:tcBorders>
              <w:bottom w:val="nil"/>
            </w:tcBorders>
          </w:tcPr>
          <w:p w14:paraId="61B867EF" w14:textId="77777777" w:rsidR="00F30B94" w:rsidRPr="008556EF" w:rsidRDefault="00F30B94" w:rsidP="00F30B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7BFC6F9B" w14:textId="10792B27" w:rsidR="00F30B94" w:rsidRPr="008556EF" w:rsidRDefault="00F30B94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1,014,714</w:t>
            </w:r>
          </w:p>
        </w:tc>
        <w:tc>
          <w:tcPr>
            <w:tcW w:w="1668" w:type="dxa"/>
            <w:tcBorders>
              <w:bottom w:val="nil"/>
            </w:tcBorders>
            <w:vAlign w:val="bottom"/>
          </w:tcPr>
          <w:p w14:paraId="1E5282E0" w14:textId="46EE7AFB" w:rsidR="00F30B94" w:rsidRPr="008556EF" w:rsidRDefault="00F30B94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556EF">
              <w:rPr>
                <w:rFonts w:ascii="Browallia New" w:hAnsi="Browallia New" w:cs="Browallia New"/>
                <w:sz w:val="28"/>
                <w:szCs w:val="28"/>
              </w:rPr>
              <w:t>1,014,714</w:t>
            </w:r>
          </w:p>
        </w:tc>
      </w:tr>
    </w:tbl>
    <w:p w14:paraId="384CE472" w14:textId="77777777" w:rsidR="0066030C" w:rsidRPr="00136C22" w:rsidRDefault="0066030C" w:rsidP="00D64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0B36759" w14:textId="61FC1F66" w:rsidR="00D64E73" w:rsidRDefault="00D64E73" w:rsidP="00774039">
      <w:pPr>
        <w:tabs>
          <w:tab w:val="clear" w:pos="227"/>
          <w:tab w:val="clear" w:pos="454"/>
          <w:tab w:val="left" w:pos="405"/>
          <w:tab w:val="left" w:pos="63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082277"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 w:rsidR="00082277">
        <w:rPr>
          <w:rFonts w:ascii="Browallia New" w:hAnsi="Browallia New" w:cs="Browallia New"/>
          <w:sz w:val="28"/>
          <w:szCs w:val="28"/>
          <w:lang w:val="en-GB"/>
        </w:rPr>
        <w:t>2560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เงินให้กู้ยืมบริษัทย่อยเปลี่ยนแปลงจากรูปแบบตั๋วสัญญาใช้เงิน เป็นสัญญาเงินกู้ยืมเงิน </w:t>
      </w:r>
      <w:r w:rsidRPr="00136C22">
        <w:rPr>
          <w:rFonts w:ascii="Browallia New" w:hAnsi="Browallia New" w:cs="Browallia New"/>
          <w:sz w:val="28"/>
          <w:szCs w:val="28"/>
        </w:rPr>
        <w:t>4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ฉบับ                โดยแบ่งชำระเป็น </w:t>
      </w:r>
      <w:r w:rsidRPr="00136C22">
        <w:rPr>
          <w:rFonts w:ascii="Browallia New" w:hAnsi="Browallia New" w:cs="Browallia New"/>
          <w:sz w:val="28"/>
          <w:szCs w:val="28"/>
        </w:rPr>
        <w:t>62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36C22">
        <w:rPr>
          <w:rFonts w:ascii="Browallia New" w:hAnsi="Browallia New" w:cs="Browallia New"/>
          <w:sz w:val="28"/>
          <w:szCs w:val="28"/>
          <w:lang w:val="en-GB"/>
        </w:rPr>
        <w:t>–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36C22">
        <w:rPr>
          <w:rFonts w:ascii="Browallia New" w:hAnsi="Browallia New" w:cs="Browallia New"/>
          <w:sz w:val="28"/>
          <w:szCs w:val="28"/>
        </w:rPr>
        <w:t>65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งวด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มีอัตราดอกเบี้ย </w:t>
      </w:r>
      <w:r w:rsidRPr="00136C22">
        <w:rPr>
          <w:rFonts w:ascii="Browallia New" w:hAnsi="Browallia New" w:cs="Browallia New"/>
          <w:sz w:val="28"/>
          <w:szCs w:val="28"/>
        </w:rPr>
        <w:t xml:space="preserve">MLR 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ลบด้วยอัตราร้อยละ </w:t>
      </w:r>
      <w:r w:rsidRPr="00136C22">
        <w:rPr>
          <w:rFonts w:ascii="Browallia New" w:hAnsi="Browallia New" w:cs="Browallia New"/>
          <w:sz w:val="28"/>
          <w:szCs w:val="28"/>
        </w:rPr>
        <w:t>0.10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ต่อปี (เท่ากับร้อยละ </w:t>
      </w:r>
      <w:r w:rsidRPr="00136C22">
        <w:rPr>
          <w:rFonts w:ascii="Browallia New" w:hAnsi="Browallia New" w:cs="Browallia New"/>
          <w:sz w:val="28"/>
          <w:szCs w:val="28"/>
        </w:rPr>
        <w:t>6.15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         ต่อปี) เริ่มชำระงวดแรกในเดือนกันยายน </w:t>
      </w:r>
      <w:r w:rsidRPr="00136C22">
        <w:rPr>
          <w:rFonts w:ascii="Browallia New" w:hAnsi="Browallia New" w:cs="Browallia New"/>
          <w:sz w:val="28"/>
          <w:szCs w:val="28"/>
        </w:rPr>
        <w:t>2560</w:t>
      </w:r>
      <w:r w:rsidRPr="00136C22">
        <w:rPr>
          <w:rFonts w:ascii="Browallia New" w:hAnsi="Browallia New" w:cs="Browallia New"/>
          <w:sz w:val="28"/>
          <w:szCs w:val="28"/>
          <w:cs/>
        </w:rPr>
        <w:t xml:space="preserve"> โดยมีหลักประกันเป็นที่ดินพร้อมสิ่งปลูกสร้างของบริษัทย่อยทางอ้อมและบริษัทย่อยยินยอมให้จำนำหุ้นสามัญของบริษัทย่อยทางอ้อมไว้กับสถาบันการเงินแห่งหนึ่ง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136C22" w:rsidRPr="00136C22">
        <w:rPr>
          <w:rFonts w:ascii="Browallia New" w:hAnsi="Browallia New" w:cs="Browallia New" w:hint="cs"/>
          <w:sz w:val="28"/>
          <w:szCs w:val="28"/>
          <w:cs/>
        </w:rPr>
        <w:t>อย่างไรก็ตาม</w:t>
      </w:r>
      <w:r w:rsidR="008556E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D39C2">
        <w:rPr>
          <w:rFonts w:ascii="Browallia New" w:hAnsi="Browallia New" w:cs="Browallia New"/>
          <w:sz w:val="28"/>
          <w:szCs w:val="28"/>
        </w:rPr>
        <w:t xml:space="preserve">             </w:t>
      </w:r>
      <w:r w:rsidR="00136C22" w:rsidRPr="00136C22">
        <w:rPr>
          <w:rFonts w:ascii="Browallia New" w:hAnsi="Browallia New" w:cs="Browallia New" w:hint="cs"/>
          <w:sz w:val="28"/>
          <w:szCs w:val="28"/>
          <w:cs/>
        </w:rPr>
        <w:t>ในระหว่างงวด บริษัทยังไม่ได้</w:t>
      </w:r>
      <w:r w:rsidR="00D20228">
        <w:rPr>
          <w:rFonts w:ascii="Browallia New" w:hAnsi="Browallia New" w:cs="Browallia New" w:hint="cs"/>
          <w:sz w:val="28"/>
          <w:szCs w:val="28"/>
          <w:cs/>
        </w:rPr>
        <w:t>รับ</w:t>
      </w:r>
      <w:r w:rsidR="00136C22" w:rsidRPr="00136C22">
        <w:rPr>
          <w:rFonts w:ascii="Browallia New" w:hAnsi="Browallia New" w:cs="Browallia New" w:hint="cs"/>
          <w:sz w:val="28"/>
          <w:szCs w:val="28"/>
          <w:cs/>
        </w:rPr>
        <w:t>ชำระหนี้เงินก</w:t>
      </w:r>
      <w:r w:rsidR="00D20228">
        <w:rPr>
          <w:rFonts w:ascii="Browallia New" w:hAnsi="Browallia New" w:cs="Browallia New" w:hint="cs"/>
          <w:sz w:val="28"/>
          <w:szCs w:val="28"/>
          <w:cs/>
        </w:rPr>
        <w:t>ู้</w:t>
      </w:r>
      <w:r w:rsidR="00136C22" w:rsidRPr="00136C22">
        <w:rPr>
          <w:rFonts w:ascii="Browallia New" w:hAnsi="Browallia New" w:cs="Browallia New" w:hint="cs"/>
          <w:sz w:val="28"/>
          <w:szCs w:val="28"/>
          <w:cs/>
        </w:rPr>
        <w:t>ยืมดังกล่าวจากบริษัทย่อย</w:t>
      </w:r>
    </w:p>
    <w:p w14:paraId="12A2F5DF" w14:textId="768D0EE9" w:rsidR="00D64E73" w:rsidRPr="0079603E" w:rsidRDefault="00D64E73">
      <w:pPr>
        <w:rPr>
          <w:sz w:val="28"/>
          <w:szCs w:val="28"/>
        </w:rPr>
      </w:pPr>
    </w:p>
    <w:tbl>
      <w:tblPr>
        <w:tblW w:w="9005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243"/>
        <w:gridCol w:w="1287"/>
        <w:gridCol w:w="1278"/>
        <w:gridCol w:w="1215"/>
        <w:gridCol w:w="1224"/>
      </w:tblGrid>
      <w:tr w:rsidR="00245EC7" w:rsidRPr="0079603E" w14:paraId="36B373CE" w14:textId="77777777" w:rsidTr="0079603E">
        <w:trPr>
          <w:cantSplit/>
          <w:tblHeader/>
        </w:trPr>
        <w:tc>
          <w:tcPr>
            <w:tcW w:w="3758" w:type="dxa"/>
            <w:tcBorders>
              <w:top w:val="nil"/>
            </w:tcBorders>
          </w:tcPr>
          <w:p w14:paraId="19D35594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5B86C370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4" w:type="dxa"/>
            <w:gridSpan w:val="4"/>
            <w:tcBorders>
              <w:top w:val="nil"/>
            </w:tcBorders>
          </w:tcPr>
          <w:p w14:paraId="5C049420" w14:textId="77777777" w:rsidR="00245EC7" w:rsidRPr="0079603E" w:rsidRDefault="00245EC7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245EC7" w:rsidRPr="0079603E" w14:paraId="2FEA0D43" w14:textId="77777777" w:rsidTr="0079603E">
        <w:trPr>
          <w:cantSplit/>
          <w:tblHeader/>
        </w:trPr>
        <w:tc>
          <w:tcPr>
            <w:tcW w:w="3758" w:type="dxa"/>
          </w:tcPr>
          <w:p w14:paraId="1D6E7A0F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324D4B38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5A4B7EE8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1D5062C6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45EC7" w:rsidRPr="0079603E" w14:paraId="7CE575A6" w14:textId="77777777" w:rsidTr="0079603E">
        <w:trPr>
          <w:cantSplit/>
          <w:tblHeader/>
        </w:trPr>
        <w:tc>
          <w:tcPr>
            <w:tcW w:w="3758" w:type="dxa"/>
          </w:tcPr>
          <w:p w14:paraId="410B9A2F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7526C48E" w14:textId="77777777" w:rsidR="00245EC7" w:rsidRPr="0079603E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</w:tcPr>
          <w:p w14:paraId="6B4F605D" w14:textId="4AD151E1" w:rsidR="00245EC7" w:rsidRPr="0079603E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245EC7"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78" w:type="dxa"/>
          </w:tcPr>
          <w:p w14:paraId="5F30B576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15" w:type="dxa"/>
          </w:tcPr>
          <w:p w14:paraId="6AAE5C70" w14:textId="36E0F92B" w:rsidR="00245EC7" w:rsidRPr="0079603E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  <w:r w:rsidR="00245EC7"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24" w:type="dxa"/>
          </w:tcPr>
          <w:p w14:paraId="3E1D1618" w14:textId="77777777" w:rsidR="00245EC7" w:rsidRPr="0079603E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245EC7" w:rsidRPr="0079603E" w14:paraId="15F4FEB9" w14:textId="77777777" w:rsidTr="0079603E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09DF66D5" w14:textId="13BA517C" w:rsidR="00245EC7" w:rsidRPr="0079603E" w:rsidRDefault="00245EC7" w:rsidP="00245EC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A78A0DD" w14:textId="77777777" w:rsidR="00245EC7" w:rsidRPr="0079603E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60C033EC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894C551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E629370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76BEEF73" w14:textId="77777777" w:rsidR="00245EC7" w:rsidRPr="0079603E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29AF" w:rsidRPr="0079603E" w14:paraId="5A4E5799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2DCC111" w14:textId="58366972" w:rsidR="006929AF" w:rsidRPr="0079603E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19E79C6B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4E86D999" w:rsidR="006929AF" w:rsidRPr="006929AF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739457B0" w14:textId="5463C4DF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CF4F333" w14:textId="02848847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1,151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7C22B388" w14:textId="6F8A8E7B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  <w:tr w:rsidR="006929AF" w:rsidRPr="0079603E" w14:paraId="0AB32BDD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3679200" w14:textId="3FD183A7" w:rsidR="006929AF" w:rsidRPr="0079603E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0758D335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5AB5D7C" w14:textId="3958EC5A" w:rsidR="006929AF" w:rsidRPr="003718B8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113,037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A2E57F4" w14:textId="7866092F" w:rsidR="006929AF" w:rsidRPr="0079603E" w:rsidRDefault="006929AF" w:rsidP="006929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6EF119DC" w14:textId="316CB1A2" w:rsidR="006929AF" w:rsidRPr="0079603E" w:rsidRDefault="006929AF" w:rsidP="006929A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113,012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279EE2E" w14:textId="6FE691B6" w:rsidR="006929AF" w:rsidRPr="0079603E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6929AF" w:rsidRPr="0079603E" w14:paraId="4E870EC8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6A665E6" w14:textId="31A2AB17" w:rsidR="006929AF" w:rsidRPr="0079603E" w:rsidRDefault="006929AF" w:rsidP="006929A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89FED45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A5E12D4" w14:textId="1A92C554" w:rsidR="006929AF" w:rsidRPr="003718B8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113,037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06055A03" w14:textId="7D0039EA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112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165AD678" w14:textId="31E76347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114,163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5E287F8" w14:textId="33C0EA2A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1B328E" w:rsidRPr="0079603E" w14:paraId="2100CE2B" w14:textId="77777777" w:rsidTr="0079603E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E4EF8C2" w14:textId="77777777" w:rsidR="001B328E" w:rsidRPr="0079603E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26A9E5BF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EDF9DDC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3B7FA15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0401C675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3272D47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328E" w:rsidRPr="0079603E" w14:paraId="759EC296" w14:textId="77777777" w:rsidTr="0079603E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36F20523" w14:textId="36BA5D8E" w:rsidR="001B328E" w:rsidRPr="0079603E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ค่าซื้อสินทรัพย์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7DBBEE6C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2DB695DA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509FA655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17BCF86D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47933681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F30B94" w:rsidRPr="0079603E" w14:paraId="62449675" w14:textId="77777777" w:rsidTr="00F30B94">
        <w:trPr>
          <w:cantSplit/>
        </w:trPr>
        <w:tc>
          <w:tcPr>
            <w:tcW w:w="3758" w:type="dxa"/>
            <w:tcBorders>
              <w:top w:val="nil"/>
              <w:bottom w:val="nil"/>
            </w:tcBorders>
          </w:tcPr>
          <w:p w14:paraId="669BD885" w14:textId="1B756C84" w:rsidR="00F30B94" w:rsidRPr="0079603E" w:rsidRDefault="00F30B94" w:rsidP="00F30B9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03CE530B" w14:textId="77777777" w:rsidR="00F30B94" w:rsidRPr="0079603E" w:rsidRDefault="00F30B94" w:rsidP="00F30B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46F9E" w14:textId="75D61593" w:rsidR="00F30B94" w:rsidRPr="0079603E" w:rsidRDefault="00F30B94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B4AB0BA" w14:textId="42D9B55F" w:rsidR="00F30B94" w:rsidRPr="0079603E" w:rsidRDefault="00F30B94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28,695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AAF7B" w14:textId="06564B59" w:rsidR="00F30B94" w:rsidRPr="0079603E" w:rsidRDefault="00F30B94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16DAC858" w14:textId="14C2CAD9" w:rsidR="00F30B94" w:rsidRPr="0079603E" w:rsidRDefault="00F30B94" w:rsidP="00F30B9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5,210</w:t>
            </w:r>
          </w:p>
        </w:tc>
      </w:tr>
      <w:tr w:rsidR="001B328E" w:rsidRPr="0079603E" w14:paraId="0224EB64" w14:textId="77777777" w:rsidTr="0079603E">
        <w:trPr>
          <w:cantSplit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7C4CF312" w14:textId="77777777" w:rsidR="001B328E" w:rsidRPr="0079603E" w:rsidRDefault="001B328E" w:rsidP="001B328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F16014F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D12A1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400B003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D30F0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6CFB5CD3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328E" w:rsidRPr="0079603E" w14:paraId="7BE347EC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696EBD20" w14:textId="3A8262C4" w:rsidR="001B328E" w:rsidRPr="009F1DDD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="00AA0A7C" w:rsidRPr="009F1DD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</w:t>
            </w:r>
            <w:r w:rsidRPr="009F1DD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585A677D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F4111B6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1E512ACB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2AE35FA6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6FD93C18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929AF" w:rsidRPr="0079603E" w14:paraId="4584CFC6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D85DD3A" w14:textId="60E360B1" w:rsidR="006929AF" w:rsidRPr="0079603E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43" w:type="dxa"/>
            <w:tcBorders>
              <w:bottom w:val="nil"/>
            </w:tcBorders>
          </w:tcPr>
          <w:p w14:paraId="1384F04F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E03D273" w14:textId="22F8D39D" w:rsidR="006929AF" w:rsidRPr="003718B8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81,038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23AD781F" w14:textId="3E53051D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54,910</w:t>
            </w:r>
          </w:p>
        </w:tc>
        <w:tc>
          <w:tcPr>
            <w:tcW w:w="1215" w:type="dxa"/>
            <w:tcBorders>
              <w:bottom w:val="nil"/>
            </w:tcBorders>
          </w:tcPr>
          <w:p w14:paraId="50E5F7EE" w14:textId="27D47028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81,019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216547EB" w14:textId="70FCDEAF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54,889</w:t>
            </w:r>
          </w:p>
        </w:tc>
      </w:tr>
      <w:tr w:rsidR="006929AF" w:rsidRPr="0079603E" w14:paraId="713892D1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0EFB1444" w14:textId="56148740" w:rsidR="006929AF" w:rsidRPr="0079603E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ย่อยทางอ้อม</w:t>
            </w:r>
          </w:p>
        </w:tc>
        <w:tc>
          <w:tcPr>
            <w:tcW w:w="243" w:type="dxa"/>
            <w:tcBorders>
              <w:bottom w:val="nil"/>
            </w:tcBorders>
          </w:tcPr>
          <w:p w14:paraId="51451F30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3CA4DE6" w14:textId="3D959D96" w:rsidR="006929AF" w:rsidRPr="006929AF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631B6C1C" w14:textId="21F344E2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</w:tcPr>
          <w:p w14:paraId="2E0F5C2B" w14:textId="7D365128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712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1E4FA9FA" w14:textId="5A385078" w:rsidR="006929AF" w:rsidRPr="0079603E" w:rsidRDefault="006929AF" w:rsidP="00692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712</w:t>
            </w:r>
          </w:p>
        </w:tc>
      </w:tr>
      <w:tr w:rsidR="006929AF" w:rsidRPr="0079603E" w14:paraId="19F8D70A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05E5B965" w14:textId="0E240636" w:rsidR="006929AF" w:rsidRPr="0079603E" w:rsidRDefault="006929AF" w:rsidP="006929AF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3" w:type="dxa"/>
            <w:tcBorders>
              <w:bottom w:val="nil"/>
            </w:tcBorders>
          </w:tcPr>
          <w:p w14:paraId="59060C97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81DDFD6" w14:textId="36EBC43B" w:rsidR="006929AF" w:rsidRPr="003718B8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1,068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6562C6EC" w:rsidR="006929AF" w:rsidRPr="0079603E" w:rsidRDefault="006929AF" w:rsidP="006929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692663AB" w:rsidR="006929AF" w:rsidRPr="0079603E" w:rsidRDefault="006929AF" w:rsidP="006929A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3D91B5D1" w14:textId="71D7F97A" w:rsidR="006929AF" w:rsidRPr="0079603E" w:rsidRDefault="006929AF" w:rsidP="006929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929AF" w:rsidRPr="0079603E" w14:paraId="114B0928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A5E5260" w14:textId="61C75BFB" w:rsidR="006929AF" w:rsidRPr="0079603E" w:rsidRDefault="006929AF" w:rsidP="006929A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0F8B327A" w14:textId="77777777" w:rsidR="006929AF" w:rsidRPr="0079603E" w:rsidRDefault="006929AF" w:rsidP="006929A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A1C20B3" w14:textId="13B96F7F" w:rsidR="006929AF" w:rsidRPr="003718B8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82,106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541F5D93" w14:textId="2E30A430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54,910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5255B57B" w14:textId="7008B23C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81,731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3D200ACC" w14:textId="56ACD73B" w:rsidR="006929AF" w:rsidRPr="0079603E" w:rsidRDefault="006929AF" w:rsidP="006929A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55,601</w:t>
            </w:r>
          </w:p>
        </w:tc>
      </w:tr>
      <w:tr w:rsidR="001B328E" w:rsidRPr="0079603E" w14:paraId="0FD3D856" w14:textId="77777777" w:rsidTr="0079603E">
        <w:trPr>
          <w:cantSplit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7876C84E" w14:textId="77777777" w:rsidR="001B328E" w:rsidRPr="0079603E" w:rsidRDefault="001B328E" w:rsidP="001B328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FEF4BDF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EADD0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719ECB84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287AD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3A4BFA73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328E" w:rsidRPr="0079603E" w14:paraId="742755D6" w14:textId="77777777" w:rsidTr="0079603E">
        <w:trPr>
          <w:cantSplit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49F5B75C" w14:textId="77777777" w:rsidR="001B328E" w:rsidRPr="0079603E" w:rsidRDefault="001B328E" w:rsidP="001B328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2881C03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A785E4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37C85DC3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1C4D4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50A8BB54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328E" w:rsidRPr="0079603E" w14:paraId="5B59FBB3" w14:textId="77777777" w:rsidTr="0079603E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7338BBB" w14:textId="1A6B40F8" w:rsidR="001B328E" w:rsidRPr="0079603E" w:rsidRDefault="001B328E" w:rsidP="001B328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lastRenderedPageBreak/>
              <w:t>หนี้สินหมุนเวียนอื่น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562BAD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– </w:t>
            </w:r>
            <w:r w:rsidRPr="00562BAD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บุคคล/บริษัท</w:t>
            </w:r>
            <w:r w:rsidRPr="00562BAD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ที่เกี่ยวข้อง</w:t>
            </w:r>
          </w:p>
        </w:tc>
        <w:tc>
          <w:tcPr>
            <w:tcW w:w="243" w:type="dxa"/>
            <w:tcBorders>
              <w:bottom w:val="nil"/>
            </w:tcBorders>
          </w:tcPr>
          <w:p w14:paraId="2F8449DE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0112A7B0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3B7BCD7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7AD45CE5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3FFCABDC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1AFA" w:rsidRPr="0079603E" w14:paraId="050DB941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619E7A2" w14:textId="0DEE81CF" w:rsidR="00711AFA" w:rsidRPr="0079603E" w:rsidRDefault="00711AFA" w:rsidP="00711AF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กรรมการและผู้ถือหุ้น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4AD7F104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59460503" w14:textId="6908B8D9" w:rsidR="00711AFA" w:rsidRPr="00711AFA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6E3B26C5" w14:textId="6DD9808F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835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6E4B35DF" w14:textId="596CC222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565E91D7" w14:textId="6204DA9E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1AFA" w:rsidRPr="0079603E" w14:paraId="1891D5D6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71C014E3" w14:textId="5AE2E1C0" w:rsidR="00711AFA" w:rsidRPr="0079603E" w:rsidRDefault="00711AFA" w:rsidP="00711AF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70EE4CDC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010792A1" w14:textId="689C1B41" w:rsidR="00711AFA" w:rsidRPr="00711AFA" w:rsidRDefault="00711AFA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1A90E3F6" w14:textId="62C72706" w:rsidR="00711AFA" w:rsidRPr="0079603E" w:rsidRDefault="00711AFA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4386140F" w14:textId="5965AE02" w:rsidR="00711AFA" w:rsidRPr="0079603E" w:rsidRDefault="00711AFA" w:rsidP="00711AF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09BC5191" w14:textId="14F80165" w:rsidR="00711AFA" w:rsidRPr="0079603E" w:rsidRDefault="00711AFA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1AFA" w:rsidRPr="0079603E" w14:paraId="64FB8B44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DC52206" w14:textId="616F6649" w:rsidR="00711AFA" w:rsidRPr="0079603E" w:rsidRDefault="00711AFA" w:rsidP="00711A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7EB70B41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4F37BCF7" w14:textId="57F1D722" w:rsidR="00711AFA" w:rsidRPr="00711AFA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</w:tcPr>
          <w:p w14:paraId="28592F6A" w14:textId="2BCB6CED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7960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007CCDA1" w14:textId="774BF32C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4EE93DFA" w14:textId="65444076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B328E" w:rsidRPr="0079603E" w14:paraId="6C7BAA4F" w14:textId="77777777" w:rsidTr="0079603E">
        <w:trPr>
          <w:cantSplit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4CEA34B0" w14:textId="77777777" w:rsidR="001B328E" w:rsidRPr="0079603E" w:rsidRDefault="001B328E" w:rsidP="001B328E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FF41DC7" w14:textId="77777777" w:rsidR="001B328E" w:rsidRPr="0079603E" w:rsidRDefault="001B328E" w:rsidP="001B328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72CF7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70F4D91E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A487C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vAlign w:val="bottom"/>
          </w:tcPr>
          <w:p w14:paraId="62FBAF29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B328E" w:rsidRPr="0079603E" w14:paraId="4E8BA1B8" w14:textId="77777777" w:rsidTr="0083781F">
        <w:trPr>
          <w:cantSplit/>
        </w:trPr>
        <w:tc>
          <w:tcPr>
            <w:tcW w:w="6566" w:type="dxa"/>
            <w:gridSpan w:val="4"/>
            <w:tcBorders>
              <w:bottom w:val="nil"/>
            </w:tcBorders>
            <w:shd w:val="clear" w:color="auto" w:fill="auto"/>
          </w:tcPr>
          <w:p w14:paraId="614EC64D" w14:textId="77777777" w:rsidR="001B328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 xml:space="preserve">เงินกู้ยืมระยะสั้นและดอกเบี้ยค้างจ่าย </w:t>
            </w:r>
          </w:p>
          <w:p w14:paraId="00EFAB65" w14:textId="3FBED92F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>–</w:t>
            </w:r>
            <w:r w:rsidRPr="0079603E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215" w:type="dxa"/>
            <w:tcBorders>
              <w:bottom w:val="nil"/>
            </w:tcBorders>
          </w:tcPr>
          <w:p w14:paraId="058F0488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AAD89C8" w14:textId="77777777" w:rsidR="001B328E" w:rsidRPr="0079603E" w:rsidRDefault="001B328E" w:rsidP="001B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1AFA" w:rsidRPr="0079603E" w14:paraId="45450111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5DC7E530" w14:textId="58F75BDB" w:rsidR="00711AFA" w:rsidRPr="0079603E" w:rsidRDefault="00711AFA" w:rsidP="00711AFA">
            <w:pPr>
              <w:tabs>
                <w:tab w:val="clear" w:pos="227"/>
                <w:tab w:val="left" w:pos="504"/>
              </w:tabs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dxa"/>
            <w:tcBorders>
              <w:bottom w:val="nil"/>
            </w:tcBorders>
          </w:tcPr>
          <w:p w14:paraId="58B03801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B6168D5" w14:textId="5CED5FC5" w:rsidR="00711AFA" w:rsidRPr="00711AFA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62FFB7DA" w14:textId="75A6856D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073D056F" w14:textId="6B7E7759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4B0621A1" w14:textId="26D54834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6,882</w:t>
            </w:r>
          </w:p>
        </w:tc>
      </w:tr>
      <w:tr w:rsidR="00711AFA" w:rsidRPr="0079603E" w14:paraId="0165618E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0346D261" w14:textId="5DEA3F28" w:rsidR="00711AFA" w:rsidRPr="0079603E" w:rsidRDefault="00711AFA" w:rsidP="00711AFA">
            <w:pPr>
              <w:tabs>
                <w:tab w:val="clear" w:pos="227"/>
                <w:tab w:val="left" w:pos="504"/>
              </w:tabs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43" w:type="dxa"/>
            <w:tcBorders>
              <w:bottom w:val="nil"/>
            </w:tcBorders>
          </w:tcPr>
          <w:p w14:paraId="4F01879D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08BC6A9B" w14:textId="29116CEC" w:rsidR="00711AFA" w:rsidRPr="003718B8" w:rsidRDefault="00711AFA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125,353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3F527B40" w14:textId="51ED202C" w:rsidR="00711AFA" w:rsidRPr="0079603E" w:rsidRDefault="00711AFA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142,725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A4F0FE7" w14:textId="4550E888" w:rsidR="00711AFA" w:rsidRPr="0079603E" w:rsidRDefault="00711AFA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55,748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2621FFF7" w14:textId="7141D20C" w:rsidR="00711AFA" w:rsidRPr="0079603E" w:rsidRDefault="00711AFA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69,881</w:t>
            </w:r>
          </w:p>
        </w:tc>
      </w:tr>
      <w:tr w:rsidR="00711AFA" w:rsidRPr="0079603E" w14:paraId="4964FC21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295C2841" w14:textId="57F5FE78" w:rsidR="00711AFA" w:rsidRPr="0079603E" w:rsidRDefault="00711AFA" w:rsidP="00711A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43" w:type="dxa"/>
            <w:tcBorders>
              <w:bottom w:val="nil"/>
            </w:tcBorders>
          </w:tcPr>
          <w:p w14:paraId="4F810AC6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24872603" w14:textId="4EA01519" w:rsidR="00711AFA" w:rsidRPr="003718B8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125,353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6FC9F53D" w14:textId="79F13B45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142,725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1D20F2F" w14:textId="4BF583D8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55,748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629D58D0" w14:textId="300AAA99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76,763</w:t>
            </w:r>
          </w:p>
        </w:tc>
      </w:tr>
    </w:tbl>
    <w:p w14:paraId="5761FB03" w14:textId="77777777" w:rsidR="00774039" w:rsidRPr="0079603E" w:rsidRDefault="00774039">
      <w:pPr>
        <w:rPr>
          <w:sz w:val="28"/>
          <w:szCs w:val="28"/>
        </w:rPr>
      </w:pPr>
    </w:p>
    <w:p w14:paraId="7BC51D15" w14:textId="6038D49A" w:rsidR="00DD572C" w:rsidRDefault="00DD572C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ในระหว่างงวดสิ้นสุดวันที่ </w:t>
      </w:r>
      <w:r w:rsidR="0079603E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79603E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36C22">
        <w:rPr>
          <w:rFonts w:ascii="Browallia New" w:hAnsi="Browallia New" w:cs="Browallia New"/>
          <w:sz w:val="28"/>
          <w:szCs w:val="28"/>
        </w:rPr>
        <w:t>2561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และสำหรับปีสิ้นสุดวันที่ </w:t>
      </w:r>
      <w:r w:rsidRPr="00136C22">
        <w:rPr>
          <w:rFonts w:ascii="Browallia New" w:hAnsi="Browallia New" w:cs="Browallia New"/>
          <w:sz w:val="28"/>
          <w:szCs w:val="28"/>
        </w:rPr>
        <w:t>31</w:t>
      </w:r>
      <w:r w:rsidRPr="00136C22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136C22">
        <w:rPr>
          <w:rFonts w:ascii="Browallia New" w:hAnsi="Browallia New" w:cs="Browallia New"/>
          <w:sz w:val="28"/>
          <w:szCs w:val="28"/>
        </w:rPr>
        <w:t xml:space="preserve">2560 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</w:t>
      </w:r>
      <w:r w:rsidR="009B4424">
        <w:rPr>
          <w:rFonts w:ascii="Browallia New" w:hAnsi="Browallia New" w:cs="Browallia New" w:hint="cs"/>
          <w:sz w:val="28"/>
          <w:szCs w:val="28"/>
          <w:cs/>
        </w:rPr>
        <w:t>ระยะสั้น</w:t>
      </w:r>
      <w:r w:rsidR="009B4424">
        <w:rPr>
          <w:rFonts w:ascii="Browallia New" w:hAnsi="Browallia New" w:cs="Browallia New"/>
          <w:sz w:val="28"/>
          <w:szCs w:val="28"/>
          <w:lang w:val="en-GB"/>
        </w:rPr>
        <w:t xml:space="preserve"> - </w:t>
      </w:r>
      <w:r w:rsidR="009B4424">
        <w:rPr>
          <w:rFonts w:ascii="Browallia New" w:hAnsi="Browallia New" w:cs="Browallia New" w:hint="cs"/>
          <w:sz w:val="28"/>
          <w:szCs w:val="28"/>
          <w:cs/>
          <w:lang w:val="en-GB"/>
        </w:rPr>
        <w:t>บุคคลและบริษัทที่เกี่ยวข้องกันมี</w:t>
      </w:r>
      <w:r w:rsidRPr="00136C22">
        <w:rPr>
          <w:rFonts w:ascii="Browallia New" w:hAnsi="Browallia New" w:cs="Browallia New" w:hint="cs"/>
          <w:sz w:val="28"/>
          <w:szCs w:val="28"/>
          <w:cs/>
        </w:rPr>
        <w:t>ดังต่อไปนี้</w:t>
      </w:r>
    </w:p>
    <w:p w14:paraId="70A08725" w14:textId="596D8675" w:rsidR="00CD4CCA" w:rsidRPr="0079603E" w:rsidRDefault="00CD4CCA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41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243"/>
        <w:gridCol w:w="1305"/>
        <w:gridCol w:w="1260"/>
        <w:gridCol w:w="1233"/>
        <w:gridCol w:w="1242"/>
      </w:tblGrid>
      <w:tr w:rsidR="00CD4CCA" w:rsidRPr="0079603E" w14:paraId="5BEFFB56" w14:textId="77777777" w:rsidTr="0079603E">
        <w:trPr>
          <w:cantSplit/>
          <w:tblHeader/>
        </w:trPr>
        <w:tc>
          <w:tcPr>
            <w:tcW w:w="3758" w:type="dxa"/>
            <w:tcBorders>
              <w:top w:val="nil"/>
            </w:tcBorders>
          </w:tcPr>
          <w:p w14:paraId="07CC2CEA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EE3D2EB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nil"/>
            </w:tcBorders>
          </w:tcPr>
          <w:p w14:paraId="451F46E8" w14:textId="77777777" w:rsidR="00CD4CCA" w:rsidRPr="0079603E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D4CCA" w:rsidRPr="0079603E" w14:paraId="061566AA" w14:textId="77777777" w:rsidTr="0079603E">
        <w:trPr>
          <w:cantSplit/>
          <w:tblHeader/>
        </w:trPr>
        <w:tc>
          <w:tcPr>
            <w:tcW w:w="3758" w:type="dxa"/>
          </w:tcPr>
          <w:p w14:paraId="2089EFE8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66C54CB4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3A1C82C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2D23A59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D4CCA" w:rsidRPr="0079603E" w14:paraId="5957539D" w14:textId="77777777" w:rsidTr="0079603E">
        <w:trPr>
          <w:cantSplit/>
          <w:tblHeader/>
        </w:trPr>
        <w:tc>
          <w:tcPr>
            <w:tcW w:w="3758" w:type="dxa"/>
          </w:tcPr>
          <w:p w14:paraId="7E1044D2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512D2DEA" w14:textId="77777777" w:rsidR="00CD4CCA" w:rsidRPr="0079603E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D474D23" w14:textId="069FFCBD" w:rsidR="00CD4CCA" w:rsidRPr="0079603E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D4CCA"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60" w:type="dxa"/>
          </w:tcPr>
          <w:p w14:paraId="43671D78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33" w:type="dxa"/>
          </w:tcPr>
          <w:p w14:paraId="65E251B1" w14:textId="18153ACD" w:rsidR="00CD4CCA" w:rsidRPr="0079603E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D4CCA"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42" w:type="dxa"/>
          </w:tcPr>
          <w:p w14:paraId="3664EFFB" w14:textId="77777777" w:rsidR="00CD4CCA" w:rsidRPr="0079603E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CD4CCA" w:rsidRPr="0079603E" w14:paraId="3B4A64D3" w14:textId="77777777" w:rsidTr="0079603E">
        <w:trPr>
          <w:cantSplit/>
          <w:trHeight w:hRule="exact" w:val="216"/>
        </w:trPr>
        <w:tc>
          <w:tcPr>
            <w:tcW w:w="3758" w:type="dxa"/>
            <w:tcBorders>
              <w:bottom w:val="nil"/>
            </w:tcBorders>
            <w:vAlign w:val="bottom"/>
          </w:tcPr>
          <w:p w14:paraId="706EEBC4" w14:textId="77777777" w:rsidR="00CD4CCA" w:rsidRPr="0079603E" w:rsidRDefault="00CD4CCA" w:rsidP="00CD4C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6A57ACF2" w14:textId="77777777" w:rsidR="00CD4CCA" w:rsidRPr="0079603E" w:rsidRDefault="00CD4CCA" w:rsidP="00CD4C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4092ABBC" w14:textId="77777777" w:rsidR="00CD4CCA" w:rsidRPr="0079603E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5D333BF" w14:textId="77777777" w:rsidR="00CD4CCA" w:rsidRPr="0079603E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2275082C" w14:textId="77777777" w:rsidR="00CD4CCA" w:rsidRPr="0079603E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7EC73508" w14:textId="77777777" w:rsidR="00CD4CCA" w:rsidRPr="0079603E" w:rsidRDefault="00CD4CCA" w:rsidP="00CD4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1AFA" w:rsidRPr="0079603E" w14:paraId="4B8CBBBC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3A5E8A2B" w14:textId="4D0D3FD5" w:rsidR="00711AFA" w:rsidRPr="0079603E" w:rsidRDefault="00711AFA" w:rsidP="00711A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>ณ วัน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ต้นงวด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43" w:type="dxa"/>
            <w:tcBorders>
              <w:bottom w:val="nil"/>
            </w:tcBorders>
          </w:tcPr>
          <w:p w14:paraId="57E77447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0B45545D" w:rsidR="00711AFA" w:rsidRPr="003718B8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137,900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26B4092" w14:textId="0AFCB617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4799115B" w14:textId="4850B9D9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74,200</w:t>
            </w:r>
          </w:p>
        </w:tc>
        <w:tc>
          <w:tcPr>
            <w:tcW w:w="1242" w:type="dxa"/>
            <w:tcBorders>
              <w:bottom w:val="nil"/>
            </w:tcBorders>
          </w:tcPr>
          <w:p w14:paraId="563BB49D" w14:textId="1FBD863B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</w:tr>
      <w:tr w:rsidR="00711AFA" w:rsidRPr="0079603E" w14:paraId="406F2C83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68EE4851" w14:textId="6AF2B64F" w:rsidR="00711AFA" w:rsidRPr="0079603E" w:rsidRDefault="00711AFA" w:rsidP="00711AF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243" w:type="dxa"/>
            <w:tcBorders>
              <w:bottom w:val="nil"/>
            </w:tcBorders>
          </w:tcPr>
          <w:p w14:paraId="18594676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1BD94D7B" w:rsidR="00711AFA" w:rsidRPr="003718B8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12,000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EB40D4" w14:textId="534B28CC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186,200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1122DFC2" w14:textId="5BF68E46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12,000</w:t>
            </w:r>
          </w:p>
        </w:tc>
        <w:tc>
          <w:tcPr>
            <w:tcW w:w="1242" w:type="dxa"/>
            <w:tcBorders>
              <w:bottom w:val="nil"/>
            </w:tcBorders>
          </w:tcPr>
          <w:p w14:paraId="01EEC7AF" w14:textId="789C78E5" w:rsidR="00711AFA" w:rsidRPr="0079603E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147,000</w:t>
            </w:r>
          </w:p>
        </w:tc>
      </w:tr>
      <w:tr w:rsidR="00711AFA" w:rsidRPr="0079603E" w14:paraId="3C12DF8A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040B7051" w14:textId="15F672F2" w:rsidR="00711AFA" w:rsidRPr="0079603E" w:rsidRDefault="00711AFA" w:rsidP="00711AFA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243" w:type="dxa"/>
            <w:tcBorders>
              <w:bottom w:val="nil"/>
            </w:tcBorders>
          </w:tcPr>
          <w:p w14:paraId="45E08BEC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54F5ADC5" w:rsidR="00711AFA" w:rsidRPr="003718B8" w:rsidRDefault="00711AFA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(31,600)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C7DB9EA" w14:textId="2A153867" w:rsidR="00711AFA" w:rsidRPr="0079603E" w:rsidRDefault="00711AFA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(58,300)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7E5253B2" w14:textId="1CBD0878" w:rsidR="00711AFA" w:rsidRPr="0079603E" w:rsidRDefault="00711AFA" w:rsidP="00711AF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(33,700)</w:t>
            </w:r>
          </w:p>
        </w:tc>
        <w:tc>
          <w:tcPr>
            <w:tcW w:w="1242" w:type="dxa"/>
            <w:tcBorders>
              <w:bottom w:val="nil"/>
            </w:tcBorders>
          </w:tcPr>
          <w:p w14:paraId="3761C016" w14:textId="4200CB36" w:rsidR="00711AFA" w:rsidRPr="0079603E" w:rsidRDefault="00711AFA" w:rsidP="00711A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(92,800)</w:t>
            </w:r>
          </w:p>
        </w:tc>
      </w:tr>
      <w:tr w:rsidR="00711AFA" w:rsidRPr="0079603E" w14:paraId="02C50558" w14:textId="77777777" w:rsidTr="0083781F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3B1678EA" w14:textId="01D3ED00" w:rsidR="00711AFA" w:rsidRPr="0079603E" w:rsidRDefault="00711AFA" w:rsidP="00711AF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ณ วัน</w:t>
            </w:r>
            <w:r w:rsidRPr="0079603E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243" w:type="dxa"/>
            <w:tcBorders>
              <w:bottom w:val="nil"/>
            </w:tcBorders>
          </w:tcPr>
          <w:p w14:paraId="6829834B" w14:textId="77777777" w:rsidR="00711AFA" w:rsidRPr="0079603E" w:rsidRDefault="00711AFA" w:rsidP="00711AF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6D863073" w:rsidR="00711AFA" w:rsidRPr="003718B8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118,300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93F999" w14:textId="222BEA0F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137,900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1AFAB2CC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52,500</w:t>
            </w:r>
          </w:p>
        </w:tc>
        <w:tc>
          <w:tcPr>
            <w:tcW w:w="1242" w:type="dxa"/>
            <w:tcBorders>
              <w:bottom w:val="nil"/>
            </w:tcBorders>
          </w:tcPr>
          <w:p w14:paraId="25427D13" w14:textId="6D0692C4" w:rsidR="00711AFA" w:rsidRPr="0079603E" w:rsidRDefault="00711AFA" w:rsidP="00711AF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</w:rPr>
              <w:t>74,200</w:t>
            </w:r>
          </w:p>
        </w:tc>
      </w:tr>
    </w:tbl>
    <w:p w14:paraId="3C638C43" w14:textId="77777777" w:rsidR="000D39C2" w:rsidRDefault="000D39C2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BE49CAF" w14:textId="77777777" w:rsidR="00F16157" w:rsidRPr="00CE5FCD" w:rsidRDefault="00DD572C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E5FCD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Pr="00CE5FCD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CE5FCD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Pr="00CE5FCD">
        <w:rPr>
          <w:rFonts w:ascii="Browallia New" w:hAnsi="Browallia New" w:cs="Browallia New"/>
          <w:sz w:val="28"/>
          <w:szCs w:val="28"/>
        </w:rPr>
        <w:t xml:space="preserve"> </w:t>
      </w:r>
      <w:r w:rsidRPr="00CE5FCD">
        <w:rPr>
          <w:rFonts w:ascii="Browallia New" w:hAnsi="Browallia New" w:cs="Browallia New" w:hint="cs"/>
          <w:sz w:val="28"/>
          <w:szCs w:val="28"/>
          <w:cs/>
        </w:rPr>
        <w:t>และกรรมการ</w:t>
      </w:r>
      <w:r w:rsidRPr="00CE5FCD">
        <w:rPr>
          <w:rFonts w:ascii="Browallia New" w:hAnsi="Browallia New" w:cs="Browallia New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Pr="00CE5FCD">
        <w:rPr>
          <w:rFonts w:ascii="Browallia New" w:hAnsi="Browallia New" w:cs="Browallia New"/>
          <w:sz w:val="28"/>
          <w:szCs w:val="28"/>
        </w:rPr>
        <w:t xml:space="preserve">4.00 </w:t>
      </w:r>
    </w:p>
    <w:p w14:paraId="668BE999" w14:textId="5818265A" w:rsidR="00736768" w:rsidRDefault="00F16157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33C2C">
        <w:rPr>
          <w:rFonts w:ascii="Browallia New" w:hAnsi="Browallia New" w:cs="Browallia New"/>
          <w:sz w:val="28"/>
          <w:szCs w:val="28"/>
        </w:rPr>
        <w:t xml:space="preserve">- </w:t>
      </w:r>
      <w:r w:rsidR="00574FEF" w:rsidRPr="00C33C2C">
        <w:rPr>
          <w:rFonts w:ascii="Browallia New" w:hAnsi="Browallia New" w:cs="Browallia New"/>
          <w:sz w:val="28"/>
          <w:szCs w:val="28"/>
        </w:rPr>
        <w:t>8</w:t>
      </w:r>
      <w:r w:rsidR="00DD572C" w:rsidRPr="00C33C2C">
        <w:rPr>
          <w:rFonts w:ascii="Browallia New" w:hAnsi="Browallia New" w:cs="Browallia New"/>
          <w:sz w:val="28"/>
          <w:szCs w:val="28"/>
        </w:rPr>
        <w:t>.</w:t>
      </w:r>
      <w:r w:rsidR="00DD572C" w:rsidRPr="00CE5FCD">
        <w:rPr>
          <w:rFonts w:ascii="Browallia New" w:hAnsi="Browallia New" w:cs="Browallia New"/>
          <w:sz w:val="28"/>
          <w:szCs w:val="28"/>
        </w:rPr>
        <w:t xml:space="preserve">00 </w:t>
      </w:r>
      <w:r w:rsidR="00DD572C" w:rsidRPr="00CE5FCD">
        <w:rPr>
          <w:rFonts w:ascii="Browallia New" w:hAnsi="Browallia New" w:cs="Browallia New"/>
          <w:sz w:val="28"/>
          <w:szCs w:val="28"/>
          <w:cs/>
        </w:rPr>
        <w:t>ต่อปี (</w:t>
      </w:r>
      <w:r w:rsidR="008556EF" w:rsidRPr="00CE5FCD">
        <w:rPr>
          <w:rFonts w:ascii="Browallia New" w:hAnsi="Browallia New" w:cs="Browallia New"/>
          <w:sz w:val="28"/>
          <w:szCs w:val="28"/>
        </w:rPr>
        <w:t xml:space="preserve">31 </w:t>
      </w:r>
      <w:r w:rsidR="008556EF" w:rsidRPr="00CE5FCD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DD572C" w:rsidRPr="00BE4864">
        <w:rPr>
          <w:rFonts w:ascii="Browallia New" w:hAnsi="Browallia New" w:cs="Browallia New"/>
          <w:sz w:val="28"/>
          <w:szCs w:val="28"/>
          <w:cs/>
        </w:rPr>
        <w:t xml:space="preserve"> </w:t>
      </w:r>
      <w:proofErr w:type="gramStart"/>
      <w:r w:rsidR="00DD572C" w:rsidRPr="00BE4864">
        <w:rPr>
          <w:rFonts w:ascii="Browallia New" w:hAnsi="Browallia New" w:cs="Browallia New"/>
          <w:sz w:val="28"/>
          <w:szCs w:val="28"/>
        </w:rPr>
        <w:t>25</w:t>
      </w:r>
      <w:r w:rsidR="00D20228" w:rsidRPr="00BE4864">
        <w:rPr>
          <w:rFonts w:ascii="Browallia New" w:hAnsi="Browallia New" w:cs="Browallia New"/>
          <w:sz w:val="28"/>
          <w:szCs w:val="28"/>
          <w:lang w:val="en-GB"/>
        </w:rPr>
        <w:t>60</w:t>
      </w:r>
      <w:r w:rsidR="00DD572C" w:rsidRPr="00BE4864">
        <w:rPr>
          <w:rFonts w:ascii="Browallia New" w:hAnsi="Browallia New" w:cs="Browallia New"/>
          <w:sz w:val="28"/>
          <w:szCs w:val="28"/>
        </w:rPr>
        <w:t xml:space="preserve"> :</w:t>
      </w:r>
      <w:proofErr w:type="gramEnd"/>
      <w:r w:rsidR="00DD572C" w:rsidRPr="00BE4864">
        <w:rPr>
          <w:rFonts w:ascii="Browallia New" w:hAnsi="Browallia New" w:cs="Browallia New"/>
          <w:sz w:val="28"/>
          <w:szCs w:val="28"/>
        </w:rPr>
        <w:t xml:space="preserve"> </w:t>
      </w:r>
      <w:r w:rsidR="00DD572C" w:rsidRPr="00BE4864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DD572C" w:rsidRPr="00BE4864">
        <w:rPr>
          <w:rFonts w:ascii="Browallia New" w:hAnsi="Browallia New" w:cs="Browallia New"/>
          <w:sz w:val="28"/>
          <w:szCs w:val="28"/>
        </w:rPr>
        <w:t>4.00</w:t>
      </w:r>
      <w:r>
        <w:rPr>
          <w:rFonts w:ascii="Browallia New" w:hAnsi="Browallia New" w:cs="Browallia New"/>
          <w:sz w:val="28"/>
          <w:szCs w:val="28"/>
        </w:rPr>
        <w:t xml:space="preserve"> - </w:t>
      </w:r>
      <w:r w:rsidR="00D20228" w:rsidRPr="00BE4864">
        <w:rPr>
          <w:rFonts w:ascii="Browallia New" w:hAnsi="Browallia New" w:cs="Browallia New"/>
          <w:sz w:val="28"/>
          <w:szCs w:val="28"/>
        </w:rPr>
        <w:t>15.0</w:t>
      </w:r>
      <w:r w:rsidR="00DD572C" w:rsidRPr="00BE4864">
        <w:rPr>
          <w:rFonts w:ascii="Browallia New" w:hAnsi="Browallia New" w:cs="Browallia New"/>
          <w:sz w:val="28"/>
          <w:szCs w:val="28"/>
        </w:rPr>
        <w:t xml:space="preserve">0 </w:t>
      </w:r>
      <w:r w:rsidR="00DD572C" w:rsidRPr="00BE4864">
        <w:rPr>
          <w:rFonts w:ascii="Browallia New" w:hAnsi="Browallia New" w:cs="Browallia New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p w14:paraId="2C7C200D" w14:textId="53B9E678" w:rsidR="00D20228" w:rsidRPr="0079603E" w:rsidRDefault="00D20228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32" w:type="dxa"/>
        <w:tblInd w:w="4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261"/>
        <w:gridCol w:w="1269"/>
        <w:gridCol w:w="1233"/>
        <w:gridCol w:w="1260"/>
        <w:gridCol w:w="1251"/>
      </w:tblGrid>
      <w:tr w:rsidR="00C86025" w:rsidRPr="000D39C2" w14:paraId="1080C63B" w14:textId="77777777" w:rsidTr="0079603E">
        <w:trPr>
          <w:cantSplit/>
          <w:tblHeader/>
        </w:trPr>
        <w:tc>
          <w:tcPr>
            <w:tcW w:w="3758" w:type="dxa"/>
            <w:tcBorders>
              <w:top w:val="nil"/>
            </w:tcBorders>
          </w:tcPr>
          <w:p w14:paraId="6BCEAFE4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733EB111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0" w:type="dxa"/>
            <w:gridSpan w:val="4"/>
            <w:tcBorders>
              <w:top w:val="nil"/>
            </w:tcBorders>
          </w:tcPr>
          <w:p w14:paraId="471BCC7E" w14:textId="77777777" w:rsidR="00C86025" w:rsidRPr="000D39C2" w:rsidRDefault="00C86025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86025" w:rsidRPr="000D39C2" w14:paraId="10043B10" w14:textId="77777777" w:rsidTr="0079603E">
        <w:trPr>
          <w:cantSplit/>
          <w:tblHeader/>
        </w:trPr>
        <w:tc>
          <w:tcPr>
            <w:tcW w:w="3758" w:type="dxa"/>
          </w:tcPr>
          <w:p w14:paraId="374191B6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97FC982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2" w:type="dxa"/>
            <w:gridSpan w:val="2"/>
          </w:tcPr>
          <w:p w14:paraId="66626A9F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1" w:type="dxa"/>
            <w:gridSpan w:val="2"/>
          </w:tcPr>
          <w:p w14:paraId="68A15344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86025" w:rsidRPr="000D39C2" w14:paraId="3AD8EC0B" w14:textId="77777777" w:rsidTr="0079603E">
        <w:trPr>
          <w:cantSplit/>
          <w:tblHeader/>
        </w:trPr>
        <w:tc>
          <w:tcPr>
            <w:tcW w:w="3758" w:type="dxa"/>
          </w:tcPr>
          <w:p w14:paraId="0D5A82BF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4569A1F" w14:textId="77777777" w:rsidR="00C86025" w:rsidRPr="000D39C2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69639510" w14:textId="00CFB189" w:rsidR="00C86025" w:rsidRPr="000D39C2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86025"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33" w:type="dxa"/>
          </w:tcPr>
          <w:p w14:paraId="2C5A860B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1260" w:type="dxa"/>
          </w:tcPr>
          <w:p w14:paraId="27D517CF" w14:textId="3D345B9E" w:rsidR="00C86025" w:rsidRPr="000D39C2" w:rsidRDefault="0079603E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C86025"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51" w:type="dxa"/>
          </w:tcPr>
          <w:p w14:paraId="34FF2270" w14:textId="77777777" w:rsidR="00C86025" w:rsidRPr="000D39C2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C86025" w:rsidRPr="000D39C2" w14:paraId="52B188CC" w14:textId="77777777" w:rsidTr="0079603E">
        <w:trPr>
          <w:cantSplit/>
        </w:trPr>
        <w:tc>
          <w:tcPr>
            <w:tcW w:w="3758" w:type="dxa"/>
            <w:tcBorders>
              <w:bottom w:val="nil"/>
            </w:tcBorders>
            <w:vAlign w:val="center"/>
          </w:tcPr>
          <w:p w14:paraId="40250595" w14:textId="7A623417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6754069C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1D8E7494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7D1B0670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0D2EB2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bottom w:val="nil"/>
            </w:tcBorders>
          </w:tcPr>
          <w:p w14:paraId="06930EF5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6025" w:rsidRPr="000D39C2" w14:paraId="2FE69DC3" w14:textId="77777777" w:rsidTr="0079603E">
        <w:trPr>
          <w:cantSplit/>
        </w:trPr>
        <w:tc>
          <w:tcPr>
            <w:tcW w:w="3758" w:type="dxa"/>
            <w:tcBorders>
              <w:bottom w:val="nil"/>
            </w:tcBorders>
          </w:tcPr>
          <w:p w14:paraId="112D99E3" w14:textId="24755908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bottom w:val="nil"/>
            </w:tcBorders>
          </w:tcPr>
          <w:p w14:paraId="1D7547A0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7497468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180384DD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A0CC5E9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1" w:type="dxa"/>
            <w:tcBorders>
              <w:bottom w:val="nil"/>
            </w:tcBorders>
          </w:tcPr>
          <w:p w14:paraId="37115B41" w14:textId="77777777" w:rsidR="00C86025" w:rsidRPr="000D39C2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C86025" w:rsidRPr="000D39C2" w14:paraId="72C547A3" w14:textId="77777777" w:rsidTr="0079603E">
        <w:trPr>
          <w:cantSplit/>
        </w:trPr>
        <w:tc>
          <w:tcPr>
            <w:tcW w:w="3758" w:type="dxa"/>
            <w:tcBorders>
              <w:bottom w:val="nil"/>
            </w:tcBorders>
            <w:vAlign w:val="bottom"/>
          </w:tcPr>
          <w:p w14:paraId="5522B95D" w14:textId="2DA1BC8B" w:rsidR="00C86025" w:rsidRPr="000D39C2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302DFC87" w14:textId="77777777" w:rsidR="00C86025" w:rsidRPr="000D39C2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  <w:shd w:val="clear" w:color="auto" w:fill="auto"/>
            <w:vAlign w:val="bottom"/>
          </w:tcPr>
          <w:p w14:paraId="6F3D956A" w14:textId="59839342" w:rsidR="00C86025" w:rsidRPr="000D39C2" w:rsidRDefault="005B5BDA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6,084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289A0390" w14:textId="3AA2A7C1" w:rsidR="00C86025" w:rsidRPr="000D39C2" w:rsidRDefault="001A0C4D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5,326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7876F20" w14:textId="3447943D" w:rsidR="00C86025" w:rsidRPr="000D39C2" w:rsidRDefault="005B5BDA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4,515</w:t>
            </w: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61BEE0DC" w14:textId="65F5E2F2" w:rsidR="00C86025" w:rsidRPr="000D39C2" w:rsidRDefault="00C86025" w:rsidP="00C8602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D39C2">
              <w:rPr>
                <w:rFonts w:ascii="Browallia New" w:hAnsi="Browallia New" w:cs="Browallia New"/>
                <w:sz w:val="28"/>
                <w:szCs w:val="28"/>
                <w:lang w:val="en-GB"/>
              </w:rPr>
              <w:t>3,</w:t>
            </w:r>
            <w:r w:rsidR="001A0C4D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</w:p>
        </w:tc>
      </w:tr>
    </w:tbl>
    <w:p w14:paraId="1DCB671B" w14:textId="1F3F44A9" w:rsidR="00C86025" w:rsidRDefault="00C86025" w:rsidP="00D2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31FA071" w14:textId="2FA281FE" w:rsidR="005753E0" w:rsidRPr="005E2369" w:rsidRDefault="005753E0" w:rsidP="00F73F3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ลูกหนี้การค้า</w:t>
      </w:r>
      <w:r w:rsidRPr="005E2369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F5AC73F" w14:textId="77777777" w:rsidR="005753E0" w:rsidRPr="005E2369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89A9E93" w14:textId="303440B9" w:rsidR="005753E0" w:rsidRPr="005E2369" w:rsidRDefault="005753E0" w:rsidP="006522DD">
      <w:pPr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5E2369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79603E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79603E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8A5BC4" w:rsidRPr="00AC000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8A5BC4" w:rsidRPr="00AC000B">
        <w:rPr>
          <w:rFonts w:ascii="Browallia New" w:hAnsi="Browallia New" w:cs="Browallia New"/>
          <w:sz w:val="28"/>
          <w:szCs w:val="28"/>
        </w:rPr>
        <w:t xml:space="preserve"> </w:t>
      </w:r>
      <w:r w:rsidR="008A5BC4">
        <w:rPr>
          <w:rFonts w:ascii="Browallia New" w:hAnsi="Browallia New" w:cs="Browallia New" w:hint="cs"/>
          <w:sz w:val="28"/>
          <w:szCs w:val="28"/>
          <w:cs/>
        </w:rPr>
        <w:t xml:space="preserve">และ วันที่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2560</w:t>
      </w:r>
      <w:r w:rsidR="00B96D45" w:rsidRPr="005E2369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E2369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D20228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078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139"/>
        <w:gridCol w:w="266"/>
        <w:gridCol w:w="1228"/>
      </w:tblGrid>
      <w:tr w:rsidR="005753E0" w:rsidRPr="005E2369" w14:paraId="5FADD557" w14:textId="77777777" w:rsidTr="0079603E">
        <w:tc>
          <w:tcPr>
            <w:tcW w:w="3561" w:type="dxa"/>
          </w:tcPr>
          <w:p w14:paraId="676BB54E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7" w:type="dxa"/>
            <w:gridSpan w:val="7"/>
          </w:tcPr>
          <w:p w14:paraId="2A176C98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0DB5B488" w14:textId="77777777" w:rsidTr="0079603E">
        <w:trPr>
          <w:trHeight w:val="351"/>
        </w:trPr>
        <w:tc>
          <w:tcPr>
            <w:tcW w:w="3561" w:type="dxa"/>
          </w:tcPr>
          <w:p w14:paraId="2ADE477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E2369" w:rsidRPr="005E2369" w14:paraId="5D4D6496" w14:textId="77777777" w:rsidTr="0079603E">
        <w:trPr>
          <w:trHeight w:val="351"/>
        </w:trPr>
        <w:tc>
          <w:tcPr>
            <w:tcW w:w="3561" w:type="dxa"/>
          </w:tcPr>
          <w:p w14:paraId="0EDB7ECE" w14:textId="77777777" w:rsidR="005E2369" w:rsidRPr="005E2369" w:rsidRDefault="005E2369" w:rsidP="005E23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C5D8F" w14:textId="29B6DD83" w:rsidR="005E2369" w:rsidRPr="005E2369" w:rsidRDefault="0079603E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3" w:type="dxa"/>
            <w:vAlign w:val="bottom"/>
          </w:tcPr>
          <w:p w14:paraId="2ABDFDAF" w14:textId="657F0993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5B9E808" w14:textId="24539845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3" w:type="dxa"/>
            <w:vAlign w:val="bottom"/>
          </w:tcPr>
          <w:p w14:paraId="5807635B" w14:textId="798C76C2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E7B7BD7" w14:textId="2CA93BF6" w:rsidR="005E2369" w:rsidRPr="005E2369" w:rsidRDefault="0079603E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6" w:type="dxa"/>
            <w:vAlign w:val="bottom"/>
          </w:tcPr>
          <w:p w14:paraId="524AC284" w14:textId="31B48A10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91532DF" w14:textId="547A661A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633F47" w:rsidRPr="005E2369" w14:paraId="043E26BB" w14:textId="77777777" w:rsidTr="0079603E">
        <w:trPr>
          <w:trHeight w:val="89"/>
        </w:trPr>
        <w:tc>
          <w:tcPr>
            <w:tcW w:w="3561" w:type="dxa"/>
          </w:tcPr>
          <w:p w14:paraId="7D18A495" w14:textId="77777777" w:rsidR="00633F47" w:rsidRPr="005E2369" w:rsidRDefault="00633F47" w:rsidP="00633F4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56EDD05" w14:textId="77777777" w:rsidR="00633F47" w:rsidRPr="005E2369" w:rsidRDefault="00633F47" w:rsidP="00D906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921CA13" w14:textId="77777777" w:rsidR="00633F47" w:rsidRPr="005E2369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20524320" w14:textId="77777777" w:rsidR="00633F47" w:rsidRPr="005E2369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EE5DECC" w14:textId="77777777" w:rsidR="00633F47" w:rsidRPr="005E2369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3A0E61E" w14:textId="77777777" w:rsidR="00633F47" w:rsidRPr="005E2369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6EA8D49A" w14:textId="77777777" w:rsidR="00633F47" w:rsidRPr="005E2369" w:rsidRDefault="00633F47" w:rsidP="00633F4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5DF111A1" w14:textId="77777777" w:rsidR="00633F47" w:rsidRPr="005E2369" w:rsidRDefault="00633F47" w:rsidP="00633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1AFA" w:rsidRPr="005E2369" w14:paraId="6C8F04E3" w14:textId="77777777" w:rsidTr="0083781F">
        <w:trPr>
          <w:trHeight w:val="113"/>
        </w:trPr>
        <w:tc>
          <w:tcPr>
            <w:tcW w:w="3561" w:type="dxa"/>
          </w:tcPr>
          <w:p w14:paraId="5F609438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1" w:type="dxa"/>
            <w:shd w:val="clear" w:color="auto" w:fill="auto"/>
          </w:tcPr>
          <w:p w14:paraId="172322B4" w14:textId="67F04181" w:rsidR="00711AFA" w:rsidRPr="00D9062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194,141</w:t>
            </w:r>
          </w:p>
        </w:tc>
        <w:tc>
          <w:tcPr>
            <w:tcW w:w="283" w:type="dxa"/>
          </w:tcPr>
          <w:p w14:paraId="39F71E9F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85E7B53" w14:textId="5DB15C4B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283" w:type="dxa"/>
          </w:tcPr>
          <w:p w14:paraId="3BADF685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BD71E37" w14:textId="048ABAE6" w:rsidR="00711AFA" w:rsidRPr="004C2B3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168,136</w:t>
            </w:r>
          </w:p>
        </w:tc>
        <w:tc>
          <w:tcPr>
            <w:tcW w:w="266" w:type="dxa"/>
          </w:tcPr>
          <w:p w14:paraId="26AEEBEA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F9D31DF" w14:textId="6A1A7145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283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711AFA" w:rsidRPr="005E2369" w14:paraId="6C509E61" w14:textId="77777777" w:rsidTr="0083781F">
        <w:trPr>
          <w:trHeight w:val="113"/>
        </w:trPr>
        <w:tc>
          <w:tcPr>
            <w:tcW w:w="3561" w:type="dxa"/>
          </w:tcPr>
          <w:p w14:paraId="45BB603E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1" w:type="dxa"/>
            <w:shd w:val="clear" w:color="auto" w:fill="auto"/>
          </w:tcPr>
          <w:p w14:paraId="4067F407" w14:textId="77777777" w:rsidR="00711AFA" w:rsidRPr="00D9062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F0991A6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D2576BA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2CC30D" w14:textId="77777777" w:rsidR="00711AFA" w:rsidRPr="004C2B3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C43BB64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D78BF53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11AFA" w:rsidRPr="005E2369" w14:paraId="78626358" w14:textId="77777777" w:rsidTr="0083781F">
        <w:trPr>
          <w:trHeight w:val="113"/>
        </w:trPr>
        <w:tc>
          <w:tcPr>
            <w:tcW w:w="3561" w:type="dxa"/>
          </w:tcPr>
          <w:p w14:paraId="6BD8D729" w14:textId="6D52DEFC" w:rsidR="00711AFA" w:rsidRPr="005E2369" w:rsidRDefault="00711AFA" w:rsidP="00711AFA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78C33DB2" w14:textId="3B2F1D51" w:rsidR="00711AFA" w:rsidRPr="00D9062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220,615</w:t>
            </w:r>
          </w:p>
        </w:tc>
        <w:tc>
          <w:tcPr>
            <w:tcW w:w="283" w:type="dxa"/>
          </w:tcPr>
          <w:p w14:paraId="7522D4F7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450F8F2" w14:textId="0D0498BC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</w:p>
        </w:tc>
        <w:tc>
          <w:tcPr>
            <w:tcW w:w="283" w:type="dxa"/>
          </w:tcPr>
          <w:p w14:paraId="416B4770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BA06044" w14:textId="5930ABA5" w:rsidR="00711AFA" w:rsidRPr="004C2B3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209,418</w:t>
            </w:r>
          </w:p>
        </w:tc>
        <w:tc>
          <w:tcPr>
            <w:tcW w:w="266" w:type="dxa"/>
          </w:tcPr>
          <w:p w14:paraId="6299DC9B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3B10039" w14:textId="368777F4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660</w:t>
            </w:r>
          </w:p>
        </w:tc>
      </w:tr>
      <w:tr w:rsidR="00711AFA" w:rsidRPr="005E2369" w14:paraId="1C57DF6F" w14:textId="77777777" w:rsidTr="0083781F">
        <w:trPr>
          <w:trHeight w:val="113"/>
        </w:trPr>
        <w:tc>
          <w:tcPr>
            <w:tcW w:w="3561" w:type="dxa"/>
          </w:tcPr>
          <w:p w14:paraId="718A2299" w14:textId="1F2607B6" w:rsidR="00711AFA" w:rsidRPr="005E2369" w:rsidRDefault="00711AFA" w:rsidP="00711AFA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B5E3CB2" w14:textId="0B173C47" w:rsidR="00711AFA" w:rsidRPr="00D9062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63,450</w:t>
            </w:r>
          </w:p>
        </w:tc>
        <w:tc>
          <w:tcPr>
            <w:tcW w:w="283" w:type="dxa"/>
          </w:tcPr>
          <w:p w14:paraId="494B4EE8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91EF6BE" w14:textId="2B7712E2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283" w:type="dxa"/>
          </w:tcPr>
          <w:p w14:paraId="63ECB668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B1E9664" w14:textId="2110331E" w:rsidR="00711AFA" w:rsidRPr="004C2B3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61,610</w:t>
            </w:r>
          </w:p>
        </w:tc>
        <w:tc>
          <w:tcPr>
            <w:tcW w:w="266" w:type="dxa"/>
          </w:tcPr>
          <w:p w14:paraId="2F7C2F4E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A2F86EC" w14:textId="60BE905C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</w:tr>
      <w:tr w:rsidR="00711AFA" w:rsidRPr="005E2369" w14:paraId="7A96F69F" w14:textId="77777777" w:rsidTr="0083781F">
        <w:trPr>
          <w:trHeight w:val="113"/>
        </w:trPr>
        <w:tc>
          <w:tcPr>
            <w:tcW w:w="3561" w:type="dxa"/>
          </w:tcPr>
          <w:p w14:paraId="722354AD" w14:textId="2BE72763" w:rsidR="00711AFA" w:rsidRPr="005E2369" w:rsidRDefault="00711AFA" w:rsidP="00711AFA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>–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0746942" w14:textId="09482847" w:rsidR="00711AFA" w:rsidRPr="00D9062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30,930</w:t>
            </w:r>
          </w:p>
        </w:tc>
        <w:tc>
          <w:tcPr>
            <w:tcW w:w="283" w:type="dxa"/>
          </w:tcPr>
          <w:p w14:paraId="1CF6DEEC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5D2C453" w14:textId="0057C6D3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692</w:t>
            </w:r>
          </w:p>
        </w:tc>
        <w:tc>
          <w:tcPr>
            <w:tcW w:w="283" w:type="dxa"/>
          </w:tcPr>
          <w:p w14:paraId="41C26DA8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AF5A723" w14:textId="19CFE986" w:rsidR="00711AFA" w:rsidRPr="004C2B3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28,247</w:t>
            </w:r>
          </w:p>
        </w:tc>
        <w:tc>
          <w:tcPr>
            <w:tcW w:w="266" w:type="dxa"/>
          </w:tcPr>
          <w:p w14:paraId="1D19D324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2C5D55D" w14:textId="6CDB3ECE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</w:tr>
      <w:tr w:rsidR="00711AFA" w:rsidRPr="005E2369" w14:paraId="51229EEC" w14:textId="77777777" w:rsidTr="0083781F">
        <w:trPr>
          <w:trHeight w:val="113"/>
        </w:trPr>
        <w:tc>
          <w:tcPr>
            <w:tcW w:w="3561" w:type="dxa"/>
          </w:tcPr>
          <w:p w14:paraId="0C80278E" w14:textId="15D19DEF" w:rsidR="00711AFA" w:rsidRPr="005E2369" w:rsidRDefault="00711AFA" w:rsidP="00711AFA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5E236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2B7A2B75" w14:textId="511E2691" w:rsidR="00711AFA" w:rsidRPr="00D90621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99,416</w:t>
            </w:r>
          </w:p>
        </w:tc>
        <w:tc>
          <w:tcPr>
            <w:tcW w:w="283" w:type="dxa"/>
          </w:tcPr>
          <w:p w14:paraId="08E1FC2D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0940790" w14:textId="57F7A01D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283" w:type="dxa"/>
          </w:tcPr>
          <w:p w14:paraId="29F30883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B9A6453" w14:textId="583E7DB7" w:rsidR="00711AFA" w:rsidRPr="004C2B31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8,848</w:t>
            </w:r>
          </w:p>
        </w:tc>
        <w:tc>
          <w:tcPr>
            <w:tcW w:w="266" w:type="dxa"/>
          </w:tcPr>
          <w:p w14:paraId="1D07C315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4DD3CB14" w14:textId="44392CBC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701</w:t>
            </w:r>
          </w:p>
        </w:tc>
      </w:tr>
      <w:tr w:rsidR="00711AFA" w:rsidRPr="005E2369" w14:paraId="35E030FE" w14:textId="77777777" w:rsidTr="0083781F">
        <w:trPr>
          <w:trHeight w:val="113"/>
        </w:trPr>
        <w:tc>
          <w:tcPr>
            <w:tcW w:w="3561" w:type="dxa"/>
          </w:tcPr>
          <w:p w14:paraId="3837A9B6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A768D20" w14:textId="639C080E" w:rsidR="00711AFA" w:rsidRPr="00D90621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608,552</w:t>
            </w:r>
          </w:p>
        </w:tc>
        <w:tc>
          <w:tcPr>
            <w:tcW w:w="283" w:type="dxa"/>
          </w:tcPr>
          <w:p w14:paraId="4110CE94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CD1E852" w14:textId="404D3ECE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283" w:type="dxa"/>
          </w:tcPr>
          <w:p w14:paraId="5BCA627C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E3120EF" w14:textId="0585DA32" w:rsidR="00711AFA" w:rsidRPr="004C2B31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476,259</w:t>
            </w:r>
          </w:p>
        </w:tc>
        <w:tc>
          <w:tcPr>
            <w:tcW w:w="266" w:type="dxa"/>
          </w:tcPr>
          <w:p w14:paraId="3DC974A0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48BE514" w14:textId="3E731759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552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711AFA" w:rsidRPr="005E2369" w14:paraId="626B22A6" w14:textId="77777777" w:rsidTr="0083781F">
        <w:trPr>
          <w:trHeight w:val="113"/>
        </w:trPr>
        <w:tc>
          <w:tcPr>
            <w:tcW w:w="3561" w:type="dxa"/>
          </w:tcPr>
          <w:p w14:paraId="74C45C82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0C7AC825" w:rsidR="00711AFA" w:rsidRPr="00D90621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(93,062)</w:t>
            </w:r>
          </w:p>
        </w:tc>
        <w:tc>
          <w:tcPr>
            <w:tcW w:w="283" w:type="dxa"/>
          </w:tcPr>
          <w:p w14:paraId="0FF6F34C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E06C66" w14:textId="3DEF3712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FAB4AF7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967AB43" w14:textId="7B1070E6" w:rsidR="00711AFA" w:rsidRPr="004C2B31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(2,876)</w:t>
            </w:r>
          </w:p>
        </w:tc>
        <w:tc>
          <w:tcPr>
            <w:tcW w:w="266" w:type="dxa"/>
          </w:tcPr>
          <w:p w14:paraId="792218C1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C1CA823" w14:textId="7387C482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11AFA" w:rsidRPr="005E2369" w14:paraId="38FE87BB" w14:textId="77777777" w:rsidTr="0083781F">
        <w:trPr>
          <w:trHeight w:val="267"/>
        </w:trPr>
        <w:tc>
          <w:tcPr>
            <w:tcW w:w="3561" w:type="dxa"/>
          </w:tcPr>
          <w:p w14:paraId="431D35A3" w14:textId="77777777" w:rsidR="00711AFA" w:rsidRPr="005E2369" w:rsidRDefault="00711AFA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50E28DBB" w:rsidR="00711AFA" w:rsidRPr="007F7A7B" w:rsidRDefault="00711AFA" w:rsidP="00711A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F7A7B">
              <w:rPr>
                <w:rFonts w:ascii="Browallia New" w:hAnsi="Browallia New" w:cs="Browallia New"/>
                <w:sz w:val="28"/>
                <w:szCs w:val="28"/>
              </w:rPr>
              <w:t>515,490</w:t>
            </w:r>
          </w:p>
        </w:tc>
        <w:tc>
          <w:tcPr>
            <w:tcW w:w="283" w:type="dxa"/>
          </w:tcPr>
          <w:p w14:paraId="4D16940D" w14:textId="77777777" w:rsidR="00711AFA" w:rsidRPr="007F7A7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A92F5" w14:textId="4319D5D8" w:rsidR="00711AFA" w:rsidRPr="005E2369" w:rsidRDefault="00711AFA" w:rsidP="00711A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283" w:type="dxa"/>
          </w:tcPr>
          <w:p w14:paraId="4024B1D9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40C8255C" w:rsidR="00711AFA" w:rsidRPr="004C2B31" w:rsidRDefault="00711AFA" w:rsidP="00711A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473,383</w:t>
            </w:r>
          </w:p>
        </w:tc>
        <w:tc>
          <w:tcPr>
            <w:tcW w:w="266" w:type="dxa"/>
          </w:tcPr>
          <w:p w14:paraId="368254A5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F603DA" w14:textId="684BDED0" w:rsidR="00711AFA" w:rsidRPr="005E2369" w:rsidRDefault="00711AFA" w:rsidP="00711AF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</w:tbl>
    <w:p w14:paraId="11FED565" w14:textId="784D451A" w:rsidR="000217EA" w:rsidRDefault="000217EA" w:rsidP="00774039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CC8EEBA" w14:textId="7844EBEE" w:rsidR="008556EF" w:rsidRDefault="005753E0" w:rsidP="00495418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5E2369">
        <w:rPr>
          <w:rFonts w:ascii="Browallia New" w:hAnsi="Browallia New" w:cs="Browallia New"/>
          <w:sz w:val="28"/>
          <w:szCs w:val="28"/>
          <w:u w:val="single"/>
          <w:cs/>
        </w:rPr>
        <w:t>สินค้าคงเหลือ</w:t>
      </w:r>
      <w:r w:rsidR="00950348" w:rsidRPr="005E2369">
        <w:rPr>
          <w:rFonts w:ascii="Browallia New" w:hAnsi="Browallia New" w:cs="Browallia New"/>
          <w:sz w:val="28"/>
          <w:szCs w:val="28"/>
          <w:u w:val="single"/>
          <w:cs/>
        </w:rPr>
        <w:t xml:space="preserve"> </w:t>
      </w:r>
    </w:p>
    <w:p w14:paraId="74A11565" w14:textId="77777777" w:rsidR="00495418" w:rsidRPr="00495418" w:rsidRDefault="00495418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29" w:type="dxa"/>
        <w:tblInd w:w="426" w:type="dxa"/>
        <w:tblLook w:val="01E0" w:firstRow="1" w:lastRow="1" w:firstColumn="1" w:lastColumn="1" w:noHBand="0" w:noVBand="0"/>
      </w:tblPr>
      <w:tblGrid>
        <w:gridCol w:w="3597"/>
        <w:gridCol w:w="1170"/>
        <w:gridCol w:w="285"/>
        <w:gridCol w:w="1161"/>
        <w:gridCol w:w="285"/>
        <w:gridCol w:w="1182"/>
        <w:gridCol w:w="267"/>
        <w:gridCol w:w="1182"/>
      </w:tblGrid>
      <w:tr w:rsidR="005753E0" w:rsidRPr="005E2369" w14:paraId="63524E21" w14:textId="77777777" w:rsidTr="000D39C2">
        <w:tc>
          <w:tcPr>
            <w:tcW w:w="3597" w:type="dxa"/>
          </w:tcPr>
          <w:p w14:paraId="5BE9950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32" w:type="dxa"/>
            <w:gridSpan w:val="7"/>
          </w:tcPr>
          <w:p w14:paraId="2B07BFB5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E2369" w14:paraId="3ED2DCC8" w14:textId="77777777" w:rsidTr="000D39C2">
        <w:tc>
          <w:tcPr>
            <w:tcW w:w="3597" w:type="dxa"/>
          </w:tcPr>
          <w:p w14:paraId="678C3D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E2369" w:rsidRPr="005E2369" w14:paraId="347179DE" w14:textId="77777777" w:rsidTr="000D39C2">
        <w:trPr>
          <w:trHeight w:val="351"/>
        </w:trPr>
        <w:tc>
          <w:tcPr>
            <w:tcW w:w="3597" w:type="dxa"/>
          </w:tcPr>
          <w:p w14:paraId="3A6CB55B" w14:textId="77777777" w:rsidR="005E2369" w:rsidRPr="005E2369" w:rsidRDefault="005E2369" w:rsidP="005E2369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7C329742" w:rsidR="005E2369" w:rsidRPr="005E2369" w:rsidRDefault="0079603E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85" w:type="dxa"/>
            <w:vAlign w:val="bottom"/>
          </w:tcPr>
          <w:p w14:paraId="0C0C6AEE" w14:textId="77777777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36EF36B" w14:textId="71146353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0502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85" w:type="dxa"/>
            <w:vAlign w:val="bottom"/>
          </w:tcPr>
          <w:p w14:paraId="627D2A3C" w14:textId="77777777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76CA1BE1" w14:textId="503E7C4B" w:rsidR="005E2369" w:rsidRPr="005E2369" w:rsidRDefault="0079603E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67" w:type="dxa"/>
            <w:vAlign w:val="bottom"/>
          </w:tcPr>
          <w:p w14:paraId="429C9002" w14:textId="77777777" w:rsidR="005E2369" w:rsidRPr="005E2369" w:rsidRDefault="005E2369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B4D6D94" w14:textId="78390B26" w:rsidR="005E2369" w:rsidRPr="005E2369" w:rsidRDefault="00D57D8F" w:rsidP="005E236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5E2369" w:rsidRPr="000502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5753E0" w:rsidRPr="005E2369" w14:paraId="38745748" w14:textId="77777777" w:rsidTr="000D39C2">
        <w:trPr>
          <w:trHeight w:val="113"/>
        </w:trPr>
        <w:tc>
          <w:tcPr>
            <w:tcW w:w="3597" w:type="dxa"/>
          </w:tcPr>
          <w:p w14:paraId="005D0ED9" w14:textId="77777777" w:rsidR="005753E0" w:rsidRPr="005E2369" w:rsidRDefault="005753E0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C817DCD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EC3E6D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2C7BE511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280F9149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456004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8816E62" w14:textId="77777777" w:rsidR="005753E0" w:rsidRPr="005E2369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711AFA" w:rsidRPr="005E2369" w14:paraId="14AB2871" w14:textId="77777777" w:rsidTr="0083781F">
        <w:trPr>
          <w:trHeight w:val="113"/>
        </w:trPr>
        <w:tc>
          <w:tcPr>
            <w:tcW w:w="3597" w:type="dxa"/>
            <w:vAlign w:val="center"/>
          </w:tcPr>
          <w:p w14:paraId="6245290A" w14:textId="77777777" w:rsidR="00711AFA" w:rsidRPr="005E2369" w:rsidRDefault="00711AFA" w:rsidP="00711AFA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670781D4" w:rsidR="00711AFA" w:rsidRPr="00D90621" w:rsidRDefault="00F1712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628,283</w:t>
            </w:r>
          </w:p>
        </w:tc>
        <w:tc>
          <w:tcPr>
            <w:tcW w:w="285" w:type="dxa"/>
          </w:tcPr>
          <w:p w14:paraId="625F141F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493E32B" w14:textId="0F3A92F5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285" w:type="dxa"/>
          </w:tcPr>
          <w:p w14:paraId="687ED6C3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6501F7A4" w14:textId="74599E4A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425,183</w:t>
            </w:r>
          </w:p>
        </w:tc>
        <w:tc>
          <w:tcPr>
            <w:tcW w:w="267" w:type="dxa"/>
            <w:shd w:val="clear" w:color="auto" w:fill="auto"/>
          </w:tcPr>
          <w:p w14:paraId="178631A3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122AF2A4" w14:textId="54334FB9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711AFA" w:rsidRPr="005E2369" w14:paraId="5332BDD7" w14:textId="77777777" w:rsidTr="0083781F">
        <w:trPr>
          <w:trHeight w:val="171"/>
        </w:trPr>
        <w:tc>
          <w:tcPr>
            <w:tcW w:w="3597" w:type="dxa"/>
            <w:vAlign w:val="center"/>
          </w:tcPr>
          <w:p w14:paraId="053B26A2" w14:textId="77777777" w:rsidR="00711AFA" w:rsidRPr="005E2369" w:rsidRDefault="00711AFA" w:rsidP="00711AFA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5E2369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4945D571" w14:textId="74D908D7" w:rsidR="00711AFA" w:rsidRPr="00D90621" w:rsidRDefault="00D11A67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1,343</w:t>
            </w:r>
          </w:p>
        </w:tc>
        <w:tc>
          <w:tcPr>
            <w:tcW w:w="285" w:type="dxa"/>
          </w:tcPr>
          <w:p w14:paraId="171A198F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F533DB1" w14:textId="46516C60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285" w:type="dxa"/>
          </w:tcPr>
          <w:p w14:paraId="177298BA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259E0DA" w14:textId="7B7CD980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D13D765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D3B337B" w14:textId="3E19654A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1AFA" w:rsidRPr="005E2369" w14:paraId="56679047" w14:textId="77777777" w:rsidTr="0083781F">
        <w:trPr>
          <w:trHeight w:val="173"/>
        </w:trPr>
        <w:tc>
          <w:tcPr>
            <w:tcW w:w="3597" w:type="dxa"/>
          </w:tcPr>
          <w:p w14:paraId="5CA9B7DF" w14:textId="77777777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2369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3AD234BC" w:rsidR="00711AFA" w:rsidRPr="00763EC4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="00763EC4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5C81A04" w14:textId="5B87D294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5E5E7C0" w14:textId="7FB0FE87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711AFA" w:rsidRPr="005E2369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D56CF9E" w14:textId="5A69C57E" w:rsidR="00711AFA" w:rsidRPr="005E2369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 </w:t>
            </w:r>
            <w:r w:rsidRPr="00EB26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11AFA" w:rsidRPr="001F605B" w14:paraId="47E8323B" w14:textId="77777777" w:rsidTr="0083781F">
        <w:trPr>
          <w:trHeight w:val="173"/>
        </w:trPr>
        <w:tc>
          <w:tcPr>
            <w:tcW w:w="3597" w:type="dxa"/>
          </w:tcPr>
          <w:p w14:paraId="5E16D041" w14:textId="77777777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3AD357D2" w:rsidR="00711AFA" w:rsidRPr="00D90621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630,20</w:t>
            </w:r>
            <w:r w:rsidR="00763EC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53AC6DD" w14:textId="6027A2AE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039271B6" w14:textId="7BA749BC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425,183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168AE01" w14:textId="5E58A663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364</w:t>
            </w:r>
          </w:p>
        </w:tc>
      </w:tr>
      <w:tr w:rsidR="00711AFA" w:rsidRPr="001F605B" w14:paraId="4D6D36BD" w14:textId="77777777" w:rsidTr="0083781F">
        <w:trPr>
          <w:trHeight w:val="173"/>
        </w:trPr>
        <w:tc>
          <w:tcPr>
            <w:tcW w:w="3597" w:type="dxa"/>
          </w:tcPr>
          <w:p w14:paraId="31DBE16B" w14:textId="77777777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</w:t>
            </w:r>
            <w:r w:rsidRPr="001F605B">
              <w:rPr>
                <w:rFonts w:ascii="Browallia New" w:hAnsi="Browallia New" w:cs="Browallia New" w:hint="cs"/>
                <w:sz w:val="28"/>
                <w:szCs w:val="28"/>
                <w:cs/>
              </w:rPr>
              <w:t>เสื่อม</w:t>
            </w: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22F3D7A8" w:rsidR="00711AFA" w:rsidRPr="00D90621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(15,162)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09487DB6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721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5BC4AD01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(7,817)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7F1090E3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779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11AFA" w:rsidRPr="001F605B" w14:paraId="63597C56" w14:textId="77777777" w:rsidTr="0083781F">
        <w:trPr>
          <w:trHeight w:val="173"/>
        </w:trPr>
        <w:tc>
          <w:tcPr>
            <w:tcW w:w="3597" w:type="dxa"/>
          </w:tcPr>
          <w:p w14:paraId="71D9DEBA" w14:textId="77777777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F605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2BA1FDC5" w:rsidR="00711AFA" w:rsidRPr="00D90621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763EC4">
              <w:rPr>
                <w:rFonts w:ascii="Browallia New" w:hAnsi="Browallia New" w:cs="Browallia New"/>
                <w:sz w:val="28"/>
                <w:szCs w:val="28"/>
              </w:rPr>
              <w:t>615,03</w:t>
            </w:r>
            <w:r w:rsidR="00763EC4" w:rsidRPr="00763EC4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617C9391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712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232DD502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417,366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711AFA" w:rsidRPr="001F605B" w:rsidRDefault="00711AFA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62580A8F" w:rsidR="00711AFA" w:rsidRPr="001F605B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496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</w:tbl>
    <w:p w14:paraId="12C3D364" w14:textId="40795CCC" w:rsidR="00076D6D" w:rsidRDefault="00076D6D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E9C97E" w14:textId="3671832E" w:rsidR="0079603E" w:rsidRDefault="0079603E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C25D45" w14:textId="7EECD47D" w:rsidR="0079603E" w:rsidRDefault="0079603E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EA0CDC6" w14:textId="1661BFD6" w:rsidR="0079603E" w:rsidRDefault="0079603E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F09454A" w14:textId="1F22420F" w:rsidR="0079603E" w:rsidRDefault="0079603E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04CE968" w14:textId="6A3AECA7" w:rsidR="0079603E" w:rsidRDefault="0079603E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195AB31" w14:textId="77777777" w:rsidR="0079603E" w:rsidRDefault="0079603E" w:rsidP="00076D6D">
      <w:pPr>
        <w:pStyle w:val="CordiaNew"/>
        <w:tabs>
          <w:tab w:val="clear" w:pos="4153"/>
          <w:tab w:val="num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C67C034" w14:textId="77777777" w:rsidR="00495418" w:rsidRDefault="00E71692" w:rsidP="009217A6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E4864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สินทรัพย์ที่ถือไว้เพื่อขาย</w:t>
      </w:r>
    </w:p>
    <w:p w14:paraId="2BD52F6E" w14:textId="6F593589" w:rsidR="00E71692" w:rsidRDefault="00495418" w:rsidP="00495418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9F8464E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บริษัทย่อยทางอ้อมทำสัญญาขายสิทธิแฟรนไชส์และขายสินทรัพย์ จำนวน </w:t>
      </w:r>
      <w:r w:rsidRPr="0038265E">
        <w:rPr>
          <w:rFonts w:ascii="Browallia New" w:hAnsi="Browallia New" w:cs="Browallia New"/>
          <w:sz w:val="28"/>
          <w:szCs w:val="28"/>
        </w:rPr>
        <w:t xml:space="preserve">55 </w:t>
      </w:r>
      <w:r w:rsidRPr="0038265E">
        <w:rPr>
          <w:rFonts w:ascii="Browallia New" w:hAnsi="Browallia New" w:cs="Browallia New"/>
          <w:sz w:val="28"/>
          <w:szCs w:val="28"/>
          <w:cs/>
        </w:rPr>
        <w:t>สาขา ธุรกิจ</w:t>
      </w:r>
      <w:r w:rsidRPr="0038265E">
        <w:rPr>
          <w:rFonts w:ascii="Browallia New" w:hAnsi="Browallia New" w:cs="Browallia New"/>
          <w:sz w:val="28"/>
          <w:szCs w:val="28"/>
        </w:rPr>
        <w:t xml:space="preserve"> “</w:t>
      </w:r>
      <w:r w:rsidRPr="0038265E">
        <w:rPr>
          <w:rFonts w:ascii="Browallia New" w:hAnsi="Browallia New" w:cs="Browallia New"/>
          <w:sz w:val="28"/>
          <w:szCs w:val="28"/>
          <w:cs/>
        </w:rPr>
        <w:t>ร้านวุฒิศักดิ์ คลินิก</w:t>
      </w:r>
      <w:r w:rsidRPr="0038265E">
        <w:rPr>
          <w:rFonts w:ascii="Browallia New" w:hAnsi="Browallia New" w:cs="Browallia New"/>
          <w:sz w:val="28"/>
          <w:szCs w:val="28"/>
        </w:rPr>
        <w:t>”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</w:rPr>
        <w:t>(“</w:t>
      </w:r>
      <w:r w:rsidRPr="0038265E">
        <w:rPr>
          <w:rFonts w:ascii="Browallia New" w:hAnsi="Browallia New" w:cs="Browallia New"/>
          <w:sz w:val="28"/>
          <w:szCs w:val="28"/>
          <w:cs/>
        </w:rPr>
        <w:t>สาขา</w:t>
      </w:r>
      <w:r w:rsidRPr="0038265E">
        <w:rPr>
          <w:rFonts w:ascii="Browallia New" w:hAnsi="Browallia New" w:cs="Browallia New"/>
          <w:sz w:val="28"/>
          <w:szCs w:val="28"/>
        </w:rPr>
        <w:t>”)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สัญญาขายสิทธิแฟรนไชส์มีระยะเวลาประมาณ </w:t>
      </w:r>
      <w:r w:rsidRPr="0038265E">
        <w:rPr>
          <w:rFonts w:ascii="Browallia New" w:hAnsi="Browallia New" w:cs="Browallia New"/>
          <w:sz w:val="28"/>
          <w:szCs w:val="28"/>
        </w:rPr>
        <w:t xml:space="preserve">8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ปี และสามารถต่ออายุได้อีก </w:t>
      </w:r>
      <w:r w:rsidRPr="0038265E">
        <w:rPr>
          <w:rFonts w:ascii="Browallia New" w:hAnsi="Browallia New" w:cs="Browallia New"/>
          <w:sz w:val="28"/>
          <w:szCs w:val="28"/>
        </w:rPr>
        <w:t>4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ปี บริษัทย่อยทางอ้อมได้รับค่าสิทธิร้อยละ </w:t>
      </w:r>
      <w:r w:rsidRPr="0038265E">
        <w:rPr>
          <w:rFonts w:ascii="Browallia New" w:hAnsi="Browallia New" w:cs="Browallia New"/>
          <w:sz w:val="28"/>
          <w:szCs w:val="28"/>
        </w:rPr>
        <w:t xml:space="preserve">6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และค่าการตลาดร้อยละ </w:t>
      </w:r>
      <w:r w:rsidRPr="0038265E">
        <w:rPr>
          <w:rFonts w:ascii="Browallia New" w:hAnsi="Browallia New" w:cs="Browallia New"/>
          <w:sz w:val="28"/>
          <w:szCs w:val="28"/>
        </w:rPr>
        <w:t>4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ของยอดรายรับต่อเดือน อย่างไรก็ตาม สำหรับ </w:t>
      </w:r>
      <w:r w:rsidRPr="0038265E">
        <w:rPr>
          <w:rFonts w:ascii="Browallia New" w:hAnsi="Browallia New" w:cs="Browallia New"/>
          <w:sz w:val="28"/>
          <w:szCs w:val="28"/>
        </w:rPr>
        <w:t xml:space="preserve">34 </w:t>
      </w:r>
      <w:r w:rsidRPr="0038265E">
        <w:rPr>
          <w:rFonts w:ascii="Browallia New" w:hAnsi="Browallia New" w:cs="Browallia New"/>
          <w:sz w:val="28"/>
          <w:szCs w:val="28"/>
          <w:cs/>
        </w:rPr>
        <w:t>สาขา จะเริ่มจ่ายชำระ</w:t>
      </w:r>
      <w:r w:rsidRPr="0038265E">
        <w:rPr>
          <w:rFonts w:ascii="Browallia New" w:hAnsi="Browallia New" w:cs="Browallia New"/>
          <w:sz w:val="28"/>
          <w:szCs w:val="28"/>
        </w:rPr>
        <w:t xml:space="preserve"> 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ค่าสิทธิหลังจากวันที่ </w:t>
      </w:r>
      <w:r w:rsidRPr="0038265E">
        <w:rPr>
          <w:rFonts w:ascii="Browallia New" w:hAnsi="Browallia New" w:cs="Browallia New"/>
          <w:sz w:val="28"/>
          <w:szCs w:val="28"/>
        </w:rPr>
        <w:t xml:space="preserve">1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38265E">
        <w:rPr>
          <w:rFonts w:ascii="Browallia New" w:hAnsi="Browallia New" w:cs="Browallia New"/>
          <w:sz w:val="28"/>
          <w:szCs w:val="28"/>
        </w:rPr>
        <w:t xml:space="preserve">2563 </w:t>
      </w:r>
      <w:r w:rsidRPr="0038265E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38265E">
        <w:rPr>
          <w:rFonts w:ascii="Browallia New" w:hAnsi="Browallia New" w:cs="Browallia New"/>
          <w:sz w:val="28"/>
          <w:szCs w:val="28"/>
        </w:rPr>
        <w:t xml:space="preserve"> 21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สาขา บริษัทย่อยทางอ้อมรับประกันผลตอบแทนกำไรจากการดำเนินงานของสาขาไม่ต่ำกว่า </w:t>
      </w:r>
      <w:r w:rsidRPr="0038265E">
        <w:rPr>
          <w:rFonts w:ascii="Browallia New" w:hAnsi="Browallia New" w:cs="Browallia New"/>
          <w:sz w:val="28"/>
          <w:szCs w:val="28"/>
        </w:rPr>
        <w:t>17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Pr="0038265E">
        <w:rPr>
          <w:rFonts w:ascii="Browallia New" w:hAnsi="Browallia New" w:cs="Browallia New"/>
          <w:sz w:val="28"/>
          <w:szCs w:val="28"/>
        </w:rPr>
        <w:t>10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74AE0B34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3F0C72B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สัญญาขายสิทธิแฟรนไชส์และขายสินทรัพย์และหนี้สินของสาขาเป็นจำนวนเงินทั้งสิ้น </w:t>
      </w:r>
      <w:r w:rsidRPr="0038265E">
        <w:rPr>
          <w:rFonts w:ascii="Browallia New" w:hAnsi="Browallia New" w:cs="Browallia New"/>
          <w:sz w:val="28"/>
          <w:szCs w:val="28"/>
        </w:rPr>
        <w:t>449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ล้านบาท ไม่รวมภาษีมูลค่าเพิ่ม </w:t>
      </w:r>
      <w:r w:rsidRPr="0038265E">
        <w:rPr>
          <w:rFonts w:ascii="Browallia New" w:hAnsi="Browallia New" w:cs="Browallia New"/>
          <w:sz w:val="28"/>
          <w:szCs w:val="28"/>
        </w:rPr>
        <w:t xml:space="preserve">(480 </w:t>
      </w:r>
      <w:r w:rsidRPr="0038265E">
        <w:rPr>
          <w:rFonts w:ascii="Browallia New" w:hAnsi="Browallia New" w:cs="Browallia New"/>
          <w:sz w:val="28"/>
          <w:szCs w:val="28"/>
          <w:cs/>
        </w:rPr>
        <w:t>ล้านบาท รวมภาษีมูลค่าเพิ่ม</w:t>
      </w:r>
      <w:r w:rsidRPr="0038265E">
        <w:rPr>
          <w:rFonts w:ascii="Browallia New" w:hAnsi="Browallia New" w:cs="Browallia New"/>
          <w:sz w:val="28"/>
          <w:szCs w:val="28"/>
        </w:rPr>
        <w:t>)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38265E">
        <w:rPr>
          <w:rFonts w:ascii="Browallia New" w:hAnsi="Browallia New" w:cs="Browallia New"/>
          <w:sz w:val="28"/>
          <w:szCs w:val="28"/>
        </w:rPr>
        <w:t xml:space="preserve">357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ล้านบาท และอีก </w:t>
      </w:r>
      <w:r w:rsidRPr="0038265E">
        <w:rPr>
          <w:rFonts w:ascii="Browallia New" w:hAnsi="Browallia New" w:cs="Browallia New"/>
          <w:sz w:val="28"/>
          <w:szCs w:val="28"/>
        </w:rPr>
        <w:t xml:space="preserve">92 </w:t>
      </w:r>
      <w:r w:rsidRPr="0038265E">
        <w:rPr>
          <w:rFonts w:ascii="Browallia New" w:hAnsi="Browallia New" w:cs="Browallia New"/>
          <w:sz w:val="28"/>
          <w:szCs w:val="28"/>
          <w:cs/>
        </w:rPr>
        <w:t>ล้านบาทเกี่ยวกับการบริการที่บริษัทย่อยทางอ้อมต้องจัดให้ผู้รับสิทธิในอนาคต ซึ่งรวมอยู่ในรายได้รับล่วงหน้า จะรับรู้ตามระยะเวลาของสัญญาแฟรนไชส์และเมื่อได้ให้บริการแล้ว</w:t>
      </w:r>
    </w:p>
    <w:p w14:paraId="5715B16F" w14:textId="77777777" w:rsidR="00742711" w:rsidRPr="0038265E" w:rsidRDefault="00742711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44CFFB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38265E">
        <w:rPr>
          <w:rFonts w:ascii="Browallia New" w:hAnsi="Browallia New" w:cs="Browallia New"/>
          <w:sz w:val="28"/>
          <w:szCs w:val="28"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  <w:cs/>
        </w:rPr>
        <w:t>บริษัทย่อยทางอ้อมได้ตัดรายการสินทรัพย์และหนี้สินของสาขา</w:t>
      </w:r>
      <w:r w:rsidRPr="0038265E">
        <w:rPr>
          <w:rFonts w:ascii="Browallia New" w:hAnsi="Browallia New" w:cs="Browallia New"/>
          <w:sz w:val="28"/>
          <w:szCs w:val="28"/>
          <w:cs/>
          <w:lang w:val="en-GB"/>
        </w:rPr>
        <w:t>และรับรู้กำไรจากการขายสินทรัพย์</w:t>
      </w:r>
      <w:r w:rsidRPr="0038265E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 xml:space="preserve"> ดังนี้</w:t>
      </w:r>
    </w:p>
    <w:p w14:paraId="48EBB629" w14:textId="77777777" w:rsidR="00742711" w:rsidRPr="0038265E" w:rsidRDefault="00742711" w:rsidP="0074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120"/>
        <w:gridCol w:w="630"/>
        <w:gridCol w:w="2250"/>
      </w:tblGrid>
      <w:tr w:rsidR="00742711" w:rsidRPr="0038265E" w14:paraId="02F72195" w14:textId="77777777" w:rsidTr="00577936">
        <w:tc>
          <w:tcPr>
            <w:tcW w:w="6120" w:type="dxa"/>
          </w:tcPr>
          <w:p w14:paraId="15B824FB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546F5BBE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F1F6875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3826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742711" w:rsidRPr="0038265E" w14:paraId="311752AB" w14:textId="77777777" w:rsidTr="00577936">
        <w:tc>
          <w:tcPr>
            <w:tcW w:w="6120" w:type="dxa"/>
          </w:tcPr>
          <w:p w14:paraId="5DCFF2C5" w14:textId="77777777" w:rsidR="00742711" w:rsidRPr="0038265E" w:rsidRDefault="00742711" w:rsidP="0057793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30" w:type="dxa"/>
          </w:tcPr>
          <w:p w14:paraId="0DA15EC4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2BD3E9A" w14:textId="77777777" w:rsidR="00742711" w:rsidRPr="0038265E" w:rsidRDefault="00742711" w:rsidP="00577936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2711" w:rsidRPr="0038265E" w14:paraId="266CD823" w14:textId="77777777" w:rsidTr="00577936">
        <w:trPr>
          <w:trHeight w:val="317"/>
        </w:trPr>
        <w:tc>
          <w:tcPr>
            <w:tcW w:w="6120" w:type="dxa"/>
          </w:tcPr>
          <w:p w14:paraId="66CB30DB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1C1E1E06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</w:tcPr>
          <w:p w14:paraId="4A728533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42711" w:rsidRPr="0038265E" w14:paraId="38DADA9D" w14:textId="77777777" w:rsidTr="00577936">
        <w:trPr>
          <w:trHeight w:val="317"/>
        </w:trPr>
        <w:tc>
          <w:tcPr>
            <w:tcW w:w="6120" w:type="dxa"/>
          </w:tcPr>
          <w:p w14:paraId="38AC6BB1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630" w:type="dxa"/>
          </w:tcPr>
          <w:p w14:paraId="49AC28E3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6CA96028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5,961</w:t>
            </w:r>
          </w:p>
        </w:tc>
      </w:tr>
      <w:tr w:rsidR="00742711" w:rsidRPr="0038265E" w14:paraId="039384E4" w14:textId="77777777" w:rsidTr="00577936">
        <w:tc>
          <w:tcPr>
            <w:tcW w:w="6120" w:type="dxa"/>
            <w:hideMark/>
          </w:tcPr>
          <w:p w14:paraId="3F018B15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38265E"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</w:tcPr>
          <w:p w14:paraId="39417A7F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20053A1F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150,312</w:t>
            </w:r>
          </w:p>
        </w:tc>
      </w:tr>
      <w:tr w:rsidR="00742711" w:rsidRPr="0038265E" w14:paraId="530619C7" w14:textId="77777777" w:rsidTr="00577936">
        <w:tc>
          <w:tcPr>
            <w:tcW w:w="6120" w:type="dxa"/>
            <w:hideMark/>
          </w:tcPr>
          <w:p w14:paraId="4D5DD932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630" w:type="dxa"/>
            <w:hideMark/>
          </w:tcPr>
          <w:p w14:paraId="2462401D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6842500E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(113,041)</w:t>
            </w:r>
          </w:p>
        </w:tc>
      </w:tr>
      <w:tr w:rsidR="00742711" w:rsidRPr="0038265E" w14:paraId="452AA4BB" w14:textId="77777777" w:rsidTr="00577936">
        <w:tc>
          <w:tcPr>
            <w:tcW w:w="6120" w:type="dxa"/>
            <w:hideMark/>
          </w:tcPr>
          <w:p w14:paraId="2C17C854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630" w:type="dxa"/>
            <w:vAlign w:val="bottom"/>
            <w:hideMark/>
          </w:tcPr>
          <w:p w14:paraId="276CFA9C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AD70013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(1,837)</w:t>
            </w:r>
          </w:p>
        </w:tc>
      </w:tr>
      <w:tr w:rsidR="00742711" w:rsidRPr="0038265E" w14:paraId="755D5BCF" w14:textId="77777777" w:rsidTr="00577936">
        <w:tc>
          <w:tcPr>
            <w:tcW w:w="6120" w:type="dxa"/>
          </w:tcPr>
          <w:p w14:paraId="0FFE6CE2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630" w:type="dxa"/>
            <w:vAlign w:val="bottom"/>
          </w:tcPr>
          <w:p w14:paraId="2EA3D080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D829364" w14:textId="77777777" w:rsidR="00742711" w:rsidRPr="0038265E" w:rsidRDefault="00742711" w:rsidP="0057793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(2,599)</w:t>
            </w:r>
          </w:p>
        </w:tc>
      </w:tr>
      <w:tr w:rsidR="00742711" w:rsidRPr="0038265E" w14:paraId="3D2E0BC3" w14:textId="77777777" w:rsidTr="00577936">
        <w:tc>
          <w:tcPr>
            <w:tcW w:w="6120" w:type="dxa"/>
            <w:hideMark/>
          </w:tcPr>
          <w:p w14:paraId="19981767" w14:textId="77777777" w:rsidR="00742711" w:rsidRPr="0038265E" w:rsidRDefault="00742711" w:rsidP="00577936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630" w:type="dxa"/>
            <w:hideMark/>
          </w:tcPr>
          <w:p w14:paraId="7AC67FFD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C29083E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38,796</w:t>
            </w:r>
          </w:p>
        </w:tc>
      </w:tr>
      <w:tr w:rsidR="00742711" w:rsidRPr="0038265E" w14:paraId="56FF16AC" w14:textId="77777777" w:rsidTr="00577936">
        <w:tc>
          <w:tcPr>
            <w:tcW w:w="6120" w:type="dxa"/>
          </w:tcPr>
          <w:p w14:paraId="2A861E7E" w14:textId="77777777" w:rsidR="00742711" w:rsidRPr="0038265E" w:rsidRDefault="00742711" w:rsidP="00577936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630" w:type="dxa"/>
          </w:tcPr>
          <w:p w14:paraId="764C9BC4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74009FCB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357,009</w:t>
            </w:r>
          </w:p>
        </w:tc>
      </w:tr>
      <w:tr w:rsidR="00742711" w:rsidRPr="0038265E" w14:paraId="122924BC" w14:textId="77777777" w:rsidTr="00577936">
        <w:tc>
          <w:tcPr>
            <w:tcW w:w="6120" w:type="dxa"/>
          </w:tcPr>
          <w:p w14:paraId="13159BEE" w14:textId="77777777" w:rsidR="00742711" w:rsidRPr="0038265E" w:rsidRDefault="00742711" w:rsidP="00577936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630" w:type="dxa"/>
          </w:tcPr>
          <w:p w14:paraId="3F0BABF7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DD0E68B" w14:textId="77777777" w:rsidR="00742711" w:rsidRPr="0038265E" w:rsidRDefault="00742711" w:rsidP="0057793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9,179</w:t>
            </w:r>
          </w:p>
        </w:tc>
      </w:tr>
      <w:tr w:rsidR="00742711" w:rsidRPr="0038265E" w14:paraId="291C29AD" w14:textId="77777777" w:rsidTr="00577936">
        <w:tc>
          <w:tcPr>
            <w:tcW w:w="6120" w:type="dxa"/>
          </w:tcPr>
          <w:p w14:paraId="4F7309A7" w14:textId="77777777" w:rsidR="00742711" w:rsidRPr="0038265E" w:rsidRDefault="00742711" w:rsidP="00577936">
            <w:pPr>
              <w:spacing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630" w:type="dxa"/>
          </w:tcPr>
          <w:p w14:paraId="0B461ED8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1C19E969" w14:textId="77777777" w:rsidR="00742711" w:rsidRPr="0038265E" w:rsidRDefault="00742711" w:rsidP="0057793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309,034</w:t>
            </w:r>
          </w:p>
        </w:tc>
      </w:tr>
    </w:tbl>
    <w:p w14:paraId="3877A518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055BFD" w14:textId="77777777" w:rsidR="00742711" w:rsidRPr="0038265E" w:rsidRDefault="00742711" w:rsidP="00742711">
      <w:pPr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>บริษัทย่อยทางอ้อมอยู่ระหว่างการตรวจสอบรายการขายและรายการโอนสินทรัพย์และหนี้สินเนื่องจาก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กับจำนวนที่ระบุไว้ในสัญญาขายสิทธิแฟรนไชส์และขายสินทรัพย์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รายการดังกล่าวถูกบันทึกเป็น</w:t>
      </w:r>
      <w:r w:rsidRPr="0038265E">
        <w:rPr>
          <w:rFonts w:ascii="Browallia New" w:hAnsi="Browallia New" w:cs="Browallia New"/>
          <w:sz w:val="28"/>
          <w:szCs w:val="28"/>
          <w:cs/>
          <w:lang w:val="en-GB"/>
        </w:rPr>
        <w:t xml:space="preserve"> ลูกหนี้อื่น และเงินประกันสัญญาเช่า จำนวน </w:t>
      </w:r>
      <w:r w:rsidRPr="0038265E">
        <w:rPr>
          <w:rFonts w:ascii="Browallia New" w:hAnsi="Browallia New" w:cs="Browallia New"/>
          <w:sz w:val="28"/>
          <w:szCs w:val="28"/>
        </w:rPr>
        <w:t xml:space="preserve">64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ล้านบาท และ </w:t>
      </w:r>
      <w:r w:rsidRPr="0038265E">
        <w:rPr>
          <w:rFonts w:ascii="Browallia New" w:hAnsi="Browallia New" w:cs="Browallia New"/>
          <w:sz w:val="28"/>
          <w:szCs w:val="28"/>
        </w:rPr>
        <w:t xml:space="preserve">18 </w:t>
      </w:r>
      <w:r w:rsidRPr="0038265E">
        <w:rPr>
          <w:rFonts w:ascii="Browallia New" w:hAnsi="Browallia New" w:cs="Browallia New"/>
          <w:sz w:val="28"/>
          <w:szCs w:val="28"/>
          <w:cs/>
        </w:rPr>
        <w:t>ล้านบาท ตามลำดับ</w:t>
      </w:r>
    </w:p>
    <w:p w14:paraId="25A6E3AF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E798433" w14:textId="77777777" w:rsidR="00742711" w:rsidRPr="0038265E" w:rsidRDefault="00742711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D140E9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4B4272E" w14:textId="5F3B2194" w:rsidR="00742711" w:rsidRDefault="00742711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A841A41" w14:textId="38F03A9B" w:rsidR="0038265E" w:rsidRDefault="0038265E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05240C" w14:textId="77777777" w:rsidR="0038265E" w:rsidRPr="0038265E" w:rsidRDefault="0038265E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4FBED8" w14:textId="77777777" w:rsidR="00742711" w:rsidRPr="0038265E" w:rsidRDefault="00742711" w:rsidP="00742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lastRenderedPageBreak/>
        <w:t>ผลการดำเนินงานของการดำเนินงานที่ยกเลิก มีรายละเอียดดังต่อไปนี้</w:t>
      </w:r>
      <w:r w:rsidRPr="0038265E"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  <w:tab/>
      </w:r>
    </w:p>
    <w:p w14:paraId="2459219D" w14:textId="77777777" w:rsidR="00742711" w:rsidRPr="0038265E" w:rsidRDefault="00742711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81" w:type="dxa"/>
        <w:tblInd w:w="450" w:type="dxa"/>
        <w:tblLook w:val="04A0" w:firstRow="1" w:lastRow="0" w:firstColumn="1" w:lastColumn="0" w:noHBand="0" w:noVBand="1"/>
      </w:tblPr>
      <w:tblGrid>
        <w:gridCol w:w="5400"/>
        <w:gridCol w:w="1697"/>
        <w:gridCol w:w="283"/>
        <w:gridCol w:w="1695"/>
        <w:gridCol w:w="6"/>
      </w:tblGrid>
      <w:tr w:rsidR="00742711" w:rsidRPr="0038265E" w14:paraId="25708EFA" w14:textId="77777777" w:rsidTr="00577936">
        <w:tc>
          <w:tcPr>
            <w:tcW w:w="5400" w:type="dxa"/>
          </w:tcPr>
          <w:p w14:paraId="0A6B3FE8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97" w:type="dxa"/>
          </w:tcPr>
          <w:p w14:paraId="4F7F5FC7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48A2D7B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23FFBFDF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3826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742711" w:rsidRPr="0038265E" w14:paraId="5E38CF8A" w14:textId="77777777" w:rsidTr="00577936">
        <w:trPr>
          <w:gridAfter w:val="1"/>
          <w:wAfter w:w="6" w:type="dxa"/>
        </w:trPr>
        <w:tc>
          <w:tcPr>
            <w:tcW w:w="5400" w:type="dxa"/>
          </w:tcPr>
          <w:p w14:paraId="6A29D2CD" w14:textId="77777777" w:rsidR="00742711" w:rsidRPr="0038265E" w:rsidRDefault="00742711" w:rsidP="0057793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675" w:type="dxa"/>
            <w:gridSpan w:val="3"/>
            <w:tcBorders>
              <w:bottom w:val="single" w:sz="4" w:space="0" w:color="auto"/>
            </w:tcBorders>
          </w:tcPr>
          <w:p w14:paraId="6188F556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2711" w:rsidRPr="0038265E" w14:paraId="298D5942" w14:textId="77777777" w:rsidTr="00577936">
        <w:trPr>
          <w:gridAfter w:val="1"/>
          <w:wAfter w:w="6" w:type="dxa"/>
        </w:trPr>
        <w:tc>
          <w:tcPr>
            <w:tcW w:w="5400" w:type="dxa"/>
          </w:tcPr>
          <w:p w14:paraId="447EBF2B" w14:textId="77777777" w:rsidR="00742711" w:rsidRPr="0038265E" w:rsidRDefault="00742711" w:rsidP="0057793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6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8ACE3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สำหรับงวดหกเดือนสิ้นสุด</w:t>
            </w:r>
            <w:r w:rsidRPr="0038265E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      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วันที่ </w:t>
            </w:r>
            <w:r w:rsidRPr="0038265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3826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742711" w:rsidRPr="0038265E" w14:paraId="5CF62E99" w14:textId="77777777" w:rsidTr="00577936">
        <w:tc>
          <w:tcPr>
            <w:tcW w:w="5400" w:type="dxa"/>
          </w:tcPr>
          <w:p w14:paraId="2EA5F5D2" w14:textId="77777777" w:rsidR="00742711" w:rsidRPr="0038265E" w:rsidRDefault="00742711" w:rsidP="00577936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2FD43FA6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38265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  <w:vAlign w:val="bottom"/>
          </w:tcPr>
          <w:p w14:paraId="7C9A8C48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004A336" w14:textId="77777777" w:rsidR="00742711" w:rsidRPr="0038265E" w:rsidRDefault="00742711" w:rsidP="0057793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742711" w:rsidRPr="0038265E" w14:paraId="06832D8B" w14:textId="77777777" w:rsidTr="00577936">
        <w:trPr>
          <w:trHeight w:val="317"/>
        </w:trPr>
        <w:tc>
          <w:tcPr>
            <w:tcW w:w="5400" w:type="dxa"/>
          </w:tcPr>
          <w:p w14:paraId="6B669792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14:paraId="59D19CC5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9781E96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703A4558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42711" w:rsidRPr="0038265E" w14:paraId="2E9ED87E" w14:textId="77777777" w:rsidTr="00577936">
        <w:trPr>
          <w:trHeight w:val="317"/>
        </w:trPr>
        <w:tc>
          <w:tcPr>
            <w:tcW w:w="5400" w:type="dxa"/>
          </w:tcPr>
          <w:p w14:paraId="7176E89D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97" w:type="dxa"/>
          </w:tcPr>
          <w:p w14:paraId="79C6B4EF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68,075</w:t>
            </w:r>
          </w:p>
        </w:tc>
        <w:tc>
          <w:tcPr>
            <w:tcW w:w="283" w:type="dxa"/>
          </w:tcPr>
          <w:p w14:paraId="57183639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14:paraId="56E51D38" w14:textId="0B4BC818" w:rsidR="00742711" w:rsidRPr="0038265E" w:rsidRDefault="00F46FE5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403,672</w:t>
            </w:r>
          </w:p>
        </w:tc>
      </w:tr>
      <w:tr w:rsidR="00742711" w:rsidRPr="0038265E" w14:paraId="45D93EE7" w14:textId="77777777" w:rsidTr="00577936">
        <w:tc>
          <w:tcPr>
            <w:tcW w:w="5400" w:type="dxa"/>
            <w:hideMark/>
          </w:tcPr>
          <w:p w14:paraId="1EE429E0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32273085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(67,376)</w:t>
            </w:r>
          </w:p>
        </w:tc>
        <w:tc>
          <w:tcPr>
            <w:tcW w:w="283" w:type="dxa"/>
          </w:tcPr>
          <w:p w14:paraId="247D365C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29B2B4E" w14:textId="3F311E28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6FE5">
              <w:rPr>
                <w:rFonts w:ascii="Browallia New" w:hAnsi="Browallia New" w:cs="Browallia New"/>
                <w:sz w:val="28"/>
                <w:szCs w:val="28"/>
              </w:rPr>
              <w:t>393,436</w:t>
            </w:r>
            <w:r w:rsidRPr="003826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2711" w:rsidRPr="0038265E" w14:paraId="75B2C1E6" w14:textId="77777777" w:rsidTr="00577936">
        <w:tc>
          <w:tcPr>
            <w:tcW w:w="5400" w:type="dxa"/>
          </w:tcPr>
          <w:p w14:paraId="3A4F0F97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14:paraId="0615EE5F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699</w:t>
            </w:r>
          </w:p>
        </w:tc>
        <w:tc>
          <w:tcPr>
            <w:tcW w:w="283" w:type="dxa"/>
          </w:tcPr>
          <w:p w14:paraId="1266762D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7FD050A5" w14:textId="7BA766E7" w:rsidR="00742711" w:rsidRPr="0038265E" w:rsidRDefault="00F46FE5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10,236</w:t>
            </w:r>
          </w:p>
        </w:tc>
      </w:tr>
      <w:tr w:rsidR="00742711" w:rsidRPr="0038265E" w14:paraId="5876AD1F" w14:textId="77777777" w:rsidTr="00577936">
        <w:tc>
          <w:tcPr>
            <w:tcW w:w="5400" w:type="dxa"/>
            <w:vAlign w:val="center"/>
          </w:tcPr>
          <w:p w14:paraId="65C58D69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97" w:type="dxa"/>
          </w:tcPr>
          <w:p w14:paraId="66CEF4E5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  <w:tc>
          <w:tcPr>
            <w:tcW w:w="283" w:type="dxa"/>
          </w:tcPr>
          <w:p w14:paraId="2C95E9C8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</w:tcPr>
          <w:p w14:paraId="0E36696A" w14:textId="367688EE" w:rsidR="00742711" w:rsidRPr="0038265E" w:rsidRDefault="00F46FE5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1,108</w:t>
            </w:r>
          </w:p>
        </w:tc>
      </w:tr>
      <w:tr w:rsidR="00742711" w:rsidRPr="0038265E" w14:paraId="35F9C69C" w14:textId="77777777" w:rsidTr="00577936">
        <w:tc>
          <w:tcPr>
            <w:tcW w:w="5400" w:type="dxa"/>
            <w:vAlign w:val="center"/>
          </w:tcPr>
          <w:p w14:paraId="5BDC5F25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697" w:type="dxa"/>
          </w:tcPr>
          <w:p w14:paraId="303AE2F6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(998)</w:t>
            </w:r>
          </w:p>
        </w:tc>
        <w:tc>
          <w:tcPr>
            <w:tcW w:w="283" w:type="dxa"/>
          </w:tcPr>
          <w:p w14:paraId="5E21CD02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</w:tcPr>
          <w:p w14:paraId="51C2B72B" w14:textId="4FD19FC3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6FE5">
              <w:rPr>
                <w:rFonts w:ascii="Browallia New" w:hAnsi="Browallia New" w:cs="Browallia New"/>
                <w:sz w:val="28"/>
                <w:szCs w:val="28"/>
              </w:rPr>
              <w:t>25,704</w:t>
            </w:r>
            <w:r w:rsidRPr="003826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2711" w:rsidRPr="0038265E" w14:paraId="2E57DE10" w14:textId="77777777" w:rsidTr="00577936">
        <w:tc>
          <w:tcPr>
            <w:tcW w:w="5400" w:type="dxa"/>
          </w:tcPr>
          <w:p w14:paraId="4A452E48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14:paraId="5B0D514D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(2,430)</w:t>
            </w:r>
          </w:p>
        </w:tc>
        <w:tc>
          <w:tcPr>
            <w:tcW w:w="283" w:type="dxa"/>
          </w:tcPr>
          <w:p w14:paraId="28F4EC50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571A7DC5" w14:textId="5BAF285F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6FE5">
              <w:rPr>
                <w:rFonts w:ascii="Browallia New" w:hAnsi="Browallia New" w:cs="Browallia New"/>
                <w:sz w:val="28"/>
                <w:szCs w:val="28"/>
              </w:rPr>
              <w:t>16,938</w:t>
            </w:r>
            <w:r w:rsidRPr="003826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42711" w:rsidRPr="0038265E" w14:paraId="727B3907" w14:textId="77777777" w:rsidTr="00577936">
        <w:tc>
          <w:tcPr>
            <w:tcW w:w="5400" w:type="dxa"/>
            <w:vAlign w:val="center"/>
            <w:hideMark/>
          </w:tcPr>
          <w:p w14:paraId="7BEECA13" w14:textId="77777777" w:rsidR="00742711" w:rsidRPr="0038265E" w:rsidRDefault="00742711" w:rsidP="0057793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8265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ขาดทุนสำหรับงวดจากการดำเนินงานที่ยกเลิก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12" w:space="0" w:color="auto"/>
            </w:tcBorders>
          </w:tcPr>
          <w:p w14:paraId="12CB38EF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(2,704)</w:t>
            </w:r>
          </w:p>
        </w:tc>
        <w:tc>
          <w:tcPr>
            <w:tcW w:w="283" w:type="dxa"/>
            <w:vAlign w:val="bottom"/>
          </w:tcPr>
          <w:p w14:paraId="1953F062" w14:textId="77777777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439A4FC" w14:textId="4FE33D64" w:rsidR="00742711" w:rsidRPr="0038265E" w:rsidRDefault="00742711" w:rsidP="00577936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8265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46FE5">
              <w:rPr>
                <w:rFonts w:ascii="Browallia New" w:hAnsi="Browallia New" w:cs="Browallia New"/>
                <w:sz w:val="28"/>
                <w:szCs w:val="28"/>
              </w:rPr>
              <w:t>31,298</w:t>
            </w:r>
            <w:r w:rsidRPr="0038265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7C47A771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3EF9B73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คณะกรรมการบริษัทมีหนังสือลงวันที่ </w:t>
      </w:r>
      <w:r w:rsidRPr="0038265E">
        <w:rPr>
          <w:rFonts w:ascii="Browallia New" w:hAnsi="Browallia New" w:cs="Browallia New"/>
          <w:sz w:val="28"/>
          <w:szCs w:val="28"/>
        </w:rPr>
        <w:t>13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38265E">
        <w:rPr>
          <w:rFonts w:ascii="Browallia New" w:hAnsi="Browallia New" w:cs="Browallia New"/>
          <w:sz w:val="28"/>
          <w:szCs w:val="28"/>
        </w:rPr>
        <w:t>2561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แจ้งไปยังกรรมการของบริษัทย่อย ให้ระงับการทํานิติกรรมเกี่ยวกับการจําหน่ายสินทรัพย์ของบริษัทย่อยทางอ้อม อย่างไรก็ตาม จากที่ประชุมคณะกรรมการบริษัทย่อยทางอ้อม เมื่อวันที่ </w:t>
      </w:r>
      <w:r w:rsidRPr="0038265E">
        <w:rPr>
          <w:rFonts w:ascii="Browallia New" w:hAnsi="Browallia New" w:cs="Browallia New"/>
          <w:sz w:val="28"/>
          <w:szCs w:val="28"/>
        </w:rPr>
        <w:t>20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Pr="0038265E">
        <w:rPr>
          <w:rFonts w:ascii="Browallia New" w:hAnsi="Browallia New" w:cs="Browallia New"/>
          <w:sz w:val="28"/>
          <w:szCs w:val="28"/>
        </w:rPr>
        <w:t>2561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 บริษัทย่อยทางอ้อมยังคงดำเนินการให้สัตยาบันการลงนามในการจำหน่าย </w:t>
      </w:r>
      <w:r w:rsidRPr="0038265E">
        <w:rPr>
          <w:rFonts w:ascii="Browallia New" w:hAnsi="Browallia New" w:cs="Browallia New"/>
          <w:sz w:val="28"/>
          <w:szCs w:val="28"/>
        </w:rPr>
        <w:t xml:space="preserve">21 </w:t>
      </w:r>
      <w:r w:rsidRPr="0038265E">
        <w:rPr>
          <w:rFonts w:ascii="Browallia New" w:hAnsi="Browallia New" w:cs="Browallia New"/>
          <w:sz w:val="28"/>
          <w:szCs w:val="28"/>
          <w:cs/>
        </w:rPr>
        <w:t>สาขา</w:t>
      </w:r>
    </w:p>
    <w:p w14:paraId="7A2B7F4A" w14:textId="77777777" w:rsidR="00742711" w:rsidRPr="0038265E" w:rsidRDefault="00742711" w:rsidP="0074271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BF2507" w14:textId="77777777" w:rsidR="00742711" w:rsidRPr="0038265E" w:rsidRDefault="00742711" w:rsidP="00742711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บริษัทย่อยอยู่ระหว่างการตรวจสอบรายการว่ามีความเหมาะสมหรือไม่ในเรื่องดังต่อไปนี้  </w:t>
      </w:r>
    </w:p>
    <w:p w14:paraId="4CFC7427" w14:textId="77777777" w:rsidR="00742711" w:rsidRPr="0038265E" w:rsidRDefault="00742711" w:rsidP="00742711">
      <w:pPr>
        <w:tabs>
          <w:tab w:val="clear" w:pos="227"/>
        </w:tabs>
        <w:spacing w:line="240" w:lineRule="auto"/>
        <w:ind w:left="1080" w:hanging="720"/>
        <w:jc w:val="thaiDistribute"/>
        <w:rPr>
          <w:rFonts w:ascii="Browallia New" w:hAnsi="Browallia New" w:cs="Browallia New"/>
          <w:sz w:val="28"/>
          <w:szCs w:val="28"/>
        </w:rPr>
      </w:pPr>
    </w:p>
    <w:p w14:paraId="0C00EAB1" w14:textId="77777777" w:rsidR="00742711" w:rsidRPr="0038265E" w:rsidRDefault="00742711" w:rsidP="00742711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>เป็นไปตามหลักเกณฑ์</w:t>
      </w:r>
      <w:r w:rsidRPr="0038265E">
        <w:rPr>
          <w:rFonts w:ascii="Browallia New" w:hAnsi="Browallia New" w:cs="Browallia New"/>
          <w:sz w:val="28"/>
          <w:szCs w:val="28"/>
        </w:rPr>
        <w:t xml:space="preserve"> </w:t>
      </w:r>
      <w:r w:rsidRPr="0038265E">
        <w:rPr>
          <w:rFonts w:ascii="Browallia New" w:hAnsi="Browallia New" w:cs="Browallia New"/>
          <w:sz w:val="28"/>
          <w:szCs w:val="28"/>
          <w:cs/>
        </w:rPr>
        <w:t xml:space="preserve">และกฎระเบียบของกฎหมายทั้งหมด </w:t>
      </w:r>
    </w:p>
    <w:p w14:paraId="1A3838B5" w14:textId="77777777" w:rsidR="00742711" w:rsidRPr="0038265E" w:rsidRDefault="00742711" w:rsidP="00742711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มีการอนุมัติรายการอย่างเหมาะสม </w:t>
      </w:r>
    </w:p>
    <w:p w14:paraId="79E43844" w14:textId="77777777" w:rsidR="00742711" w:rsidRPr="0038265E" w:rsidRDefault="00742711" w:rsidP="00742711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 xml:space="preserve">ราคาเป็นมูลค่ายุติธรรมของสินทรัพย์หรือไม่ และมีการประเมินมูลค่าสินทรัพย์อย่างเหมาะสมก่อนการดําเนินการขาย </w:t>
      </w:r>
    </w:p>
    <w:p w14:paraId="372F4F25" w14:textId="434F719A" w:rsidR="004E2A50" w:rsidRDefault="00742711" w:rsidP="00742711">
      <w:pPr>
        <w:pStyle w:val="ListParagraph"/>
        <w:numPr>
          <w:ilvl w:val="0"/>
          <w:numId w:val="32"/>
        </w:num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265E">
        <w:rPr>
          <w:rFonts w:ascii="Browallia New" w:hAnsi="Browallia New" w:cs="Browallia New"/>
          <w:sz w:val="28"/>
          <w:szCs w:val="28"/>
          <w:cs/>
        </w:rPr>
        <w:t>ข้อกำหนด</w:t>
      </w:r>
      <w:r w:rsidRPr="0038265E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38265E">
        <w:rPr>
          <w:rFonts w:ascii="Browallia New" w:hAnsi="Browallia New" w:cs="Browallia New"/>
          <w:sz w:val="28"/>
          <w:szCs w:val="28"/>
          <w:cs/>
        </w:rPr>
        <w:t>เงื่อนไขเป็นไปอย่างเหมาะสม</w:t>
      </w:r>
      <w:r w:rsidR="004E2A50" w:rsidRPr="00F41C6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0ED41E3" w14:textId="7A9857CB" w:rsidR="006F2BA7" w:rsidRDefault="006F2BA7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16CF3D8" w14:textId="73C4B188" w:rsidR="00CC178F" w:rsidRDefault="00CC178F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BDB9655" w14:textId="3487EDDA" w:rsidR="00CC178F" w:rsidRDefault="00CC178F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DBCA274" w14:textId="27D6250F" w:rsidR="00CC178F" w:rsidRDefault="00CC178F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D5876A8" w14:textId="29324F3B" w:rsidR="00CC178F" w:rsidRDefault="00CC178F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164674" w14:textId="146831CD" w:rsidR="00CC178F" w:rsidRDefault="00CC178F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F1B49A" w14:textId="4538DF34" w:rsidR="00CC178F" w:rsidRDefault="00CC178F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1D7A27C" w14:textId="14D00E9C" w:rsidR="00CC178F" w:rsidRDefault="00CC178F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CCD364A" w14:textId="28007566" w:rsidR="00CC178F" w:rsidRDefault="00CC178F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4A4901D" w14:textId="2A3D56DB" w:rsidR="00711AFA" w:rsidRDefault="00711AFA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E39E20F" w14:textId="5DA20C66" w:rsidR="006314A5" w:rsidRDefault="006314A5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8C17D0D" w14:textId="77777777" w:rsidR="0038265E" w:rsidRDefault="0038265E" w:rsidP="006F2BA7">
      <w:pPr>
        <w:pStyle w:val="CordiaNew"/>
        <w:tabs>
          <w:tab w:val="clear" w:pos="4153"/>
          <w:tab w:val="num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1184D8" w14:textId="4C684816" w:rsidR="00C04DF6" w:rsidRDefault="005753E0" w:rsidP="006522DD">
      <w:pPr>
        <w:pStyle w:val="CordiaNew"/>
        <w:numPr>
          <w:ilvl w:val="0"/>
          <w:numId w:val="16"/>
        </w:numPr>
        <w:tabs>
          <w:tab w:val="clear" w:pos="4153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5610D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เงินลงทุนในบริษัทย่อย</w:t>
      </w:r>
      <w:r w:rsidR="00802C7D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1C8D9C71" w14:textId="77777777" w:rsidR="00EA2CEB" w:rsidRPr="00C72A27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tbl>
      <w:tblPr>
        <w:tblStyle w:val="TableGridLight1"/>
        <w:tblW w:w="918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870"/>
        <w:gridCol w:w="838"/>
        <w:gridCol w:w="965"/>
        <w:gridCol w:w="871"/>
        <w:gridCol w:w="963"/>
        <w:gridCol w:w="990"/>
        <w:gridCol w:w="855"/>
        <w:gridCol w:w="850"/>
      </w:tblGrid>
      <w:tr w:rsidR="00351638" w:rsidRPr="00992345" w14:paraId="4D80D842" w14:textId="77777777" w:rsidTr="009344A1">
        <w:trPr>
          <w:trHeight w:val="124"/>
        </w:trPr>
        <w:tc>
          <w:tcPr>
            <w:tcW w:w="1984" w:type="dxa"/>
          </w:tcPr>
          <w:p w14:paraId="7D80538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F126FB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8" w:type="dxa"/>
          </w:tcPr>
          <w:p w14:paraId="41538B94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3D1E8209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566F61D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55" w:type="dxa"/>
            <w:gridSpan w:val="4"/>
          </w:tcPr>
          <w:p w14:paraId="0A0A703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351638" w:rsidRPr="00992345" w14:paraId="0FC153F7" w14:textId="77777777" w:rsidTr="009344A1">
        <w:tc>
          <w:tcPr>
            <w:tcW w:w="1984" w:type="dxa"/>
          </w:tcPr>
          <w:p w14:paraId="62F53EB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95" w:type="dxa"/>
            <w:gridSpan w:val="8"/>
          </w:tcPr>
          <w:p w14:paraId="75747534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992345" w14:paraId="6781C6CE" w14:textId="77777777" w:rsidTr="009344A1">
        <w:tc>
          <w:tcPr>
            <w:tcW w:w="1984" w:type="dxa"/>
          </w:tcPr>
          <w:p w14:paraId="06BED8D1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8" w:type="dxa"/>
            <w:gridSpan w:val="2"/>
          </w:tcPr>
          <w:p w14:paraId="6290723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836" w:type="dxa"/>
            <w:gridSpan w:val="2"/>
          </w:tcPr>
          <w:p w14:paraId="5A7B5D5C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50" w:type="dxa"/>
            <w:gridSpan w:val="2"/>
          </w:tcPr>
          <w:p w14:paraId="49B96C09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05" w:type="dxa"/>
            <w:gridSpan w:val="2"/>
          </w:tcPr>
          <w:p w14:paraId="69727866" w14:textId="77777777" w:rsidR="00351638" w:rsidRPr="00992345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BA676F" w:rsidRPr="00992345" w14:paraId="791C99BC" w14:textId="77777777" w:rsidTr="009344A1">
        <w:tc>
          <w:tcPr>
            <w:tcW w:w="1984" w:type="dxa"/>
          </w:tcPr>
          <w:p w14:paraId="78B4C04C" w14:textId="77777777" w:rsidR="00BA676F" w:rsidRPr="00992345" w:rsidRDefault="00BA676F" w:rsidP="00992345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942204A" w14:textId="6A230259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C178F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CC178F"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838" w:type="dxa"/>
          </w:tcPr>
          <w:p w14:paraId="08DD9A51" w14:textId="12311475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965" w:type="dxa"/>
          </w:tcPr>
          <w:p w14:paraId="3875CA53" w14:textId="3B00126B" w:rsidR="00BA676F" w:rsidRPr="00992345" w:rsidRDefault="00CC17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D57D8F" w:rsidRPr="00D57D8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871" w:type="dxa"/>
          </w:tcPr>
          <w:p w14:paraId="19DFB523" w14:textId="6A99F587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963" w:type="dxa"/>
          </w:tcPr>
          <w:p w14:paraId="3634B12B" w14:textId="41199021" w:rsidR="00BA676F" w:rsidRPr="00992345" w:rsidRDefault="00CC178F" w:rsidP="000217E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  <w:r w:rsidR="00BA676F" w:rsidRPr="00E96126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D57D8F" w:rsidRPr="00D57D8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14:paraId="1E7D93F7" w14:textId="54C7E33A" w:rsidR="00BA676F" w:rsidRPr="00992345" w:rsidRDefault="00D57D8F" w:rsidP="000217E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  <w:tc>
          <w:tcPr>
            <w:tcW w:w="855" w:type="dxa"/>
          </w:tcPr>
          <w:p w14:paraId="52A2404C" w14:textId="37CB5876" w:rsidR="00BA676F" w:rsidRPr="00992345" w:rsidRDefault="00CC17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มิ.ย.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  <w:r w:rsidR="00D57D8F" w:rsidRPr="00D57D8F">
              <w:rPr>
                <w:rFonts w:ascii="Browallia New" w:hAnsi="Browallia New" w:cs="Browallia New"/>
                <w:sz w:val="22"/>
                <w:szCs w:val="22"/>
              </w:rPr>
              <w:t>2561</w:t>
            </w:r>
          </w:p>
        </w:tc>
        <w:tc>
          <w:tcPr>
            <w:tcW w:w="850" w:type="dxa"/>
          </w:tcPr>
          <w:p w14:paraId="35898E15" w14:textId="197DED3D" w:rsidR="00BA676F" w:rsidRPr="00992345" w:rsidRDefault="00D57D8F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BA676F"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2560</w:t>
            </w:r>
          </w:p>
        </w:tc>
      </w:tr>
      <w:tr w:rsidR="00351638" w:rsidRPr="00992345" w14:paraId="7B72B882" w14:textId="77777777" w:rsidTr="009344A1">
        <w:tc>
          <w:tcPr>
            <w:tcW w:w="1984" w:type="dxa"/>
          </w:tcPr>
          <w:p w14:paraId="5942C6E5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71D513EF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38" w:type="dxa"/>
          </w:tcPr>
          <w:p w14:paraId="166AA260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5" w:type="dxa"/>
          </w:tcPr>
          <w:p w14:paraId="13E3FBB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2C3D6AB6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14:paraId="4B3394EB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E4DC2E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2ADF9E43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FC74A1A" w14:textId="77777777" w:rsidR="00351638" w:rsidRPr="00992345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B6B5F" w:rsidRPr="00992345" w14:paraId="035531AF" w14:textId="77777777" w:rsidTr="009344A1">
        <w:trPr>
          <w:trHeight w:val="149"/>
        </w:trPr>
        <w:tc>
          <w:tcPr>
            <w:tcW w:w="1984" w:type="dxa"/>
          </w:tcPr>
          <w:p w14:paraId="7B1D5719" w14:textId="77777777" w:rsidR="007B6B5F" w:rsidRPr="00992345" w:rsidRDefault="007B6B5F" w:rsidP="009344A1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870" w:type="dxa"/>
          </w:tcPr>
          <w:p w14:paraId="2FA34E4C" w14:textId="67DFD44D" w:rsidR="007B6B5F" w:rsidRPr="00992345" w:rsidRDefault="007B6B5F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38" w:type="dxa"/>
          </w:tcPr>
          <w:p w14:paraId="26FF88F6" w14:textId="1AF798CD" w:rsidR="007B6B5F" w:rsidRPr="00992345" w:rsidRDefault="007B6B5F" w:rsidP="00992345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65" w:type="dxa"/>
          </w:tcPr>
          <w:p w14:paraId="3436068E" w14:textId="62223CF0" w:rsidR="007B6B5F" w:rsidRPr="00992345" w:rsidRDefault="007B6B5F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71" w:type="dxa"/>
          </w:tcPr>
          <w:p w14:paraId="17A6507A" w14:textId="55509684" w:rsidR="007B6B5F" w:rsidRPr="00992345" w:rsidRDefault="007B6B5F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63" w:type="dxa"/>
          </w:tcPr>
          <w:p w14:paraId="626A1875" w14:textId="1016FEA5" w:rsidR="007B6B5F" w:rsidRPr="00992345" w:rsidRDefault="007B6B5F" w:rsidP="00AB0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990" w:type="dxa"/>
          </w:tcPr>
          <w:p w14:paraId="1B392CED" w14:textId="1ADFF1A8" w:rsidR="007B6B5F" w:rsidRPr="00992345" w:rsidRDefault="007B6B5F" w:rsidP="00992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391</w:t>
            </w:r>
          </w:p>
        </w:tc>
        <w:tc>
          <w:tcPr>
            <w:tcW w:w="855" w:type="dxa"/>
          </w:tcPr>
          <w:p w14:paraId="7B7D5391" w14:textId="5F108AF0" w:rsidR="007B6B5F" w:rsidRPr="00992345" w:rsidRDefault="007B6B5F" w:rsidP="007B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  <w:tc>
          <w:tcPr>
            <w:tcW w:w="850" w:type="dxa"/>
          </w:tcPr>
          <w:p w14:paraId="11FBC8DB" w14:textId="54EA6F1B" w:rsidR="007B6B5F" w:rsidRPr="00201E96" w:rsidRDefault="007B6B5F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1E9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1E9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201E96" w:rsidRPr="00992345" w14:paraId="42E63C4D" w14:textId="77777777" w:rsidTr="009344A1">
        <w:tc>
          <w:tcPr>
            <w:tcW w:w="1984" w:type="dxa"/>
          </w:tcPr>
          <w:p w14:paraId="765FBBEC" w14:textId="77777777" w:rsidR="00201E96" w:rsidRPr="00992345" w:rsidRDefault="00201E96" w:rsidP="009344A1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870" w:type="dxa"/>
          </w:tcPr>
          <w:p w14:paraId="51B9332A" w14:textId="10E0801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38" w:type="dxa"/>
          </w:tcPr>
          <w:p w14:paraId="48ECA85A" w14:textId="03BF50A8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65" w:type="dxa"/>
          </w:tcPr>
          <w:p w14:paraId="3A035339" w14:textId="5688BDB2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71" w:type="dxa"/>
          </w:tcPr>
          <w:p w14:paraId="2C9C72F9" w14:textId="0587103F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 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63" w:type="dxa"/>
          </w:tcPr>
          <w:p w14:paraId="08F375F4" w14:textId="5D33A7F4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990" w:type="dxa"/>
          </w:tcPr>
          <w:p w14:paraId="7F00CDA8" w14:textId="73EA599B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855" w:type="dxa"/>
          </w:tcPr>
          <w:p w14:paraId="5CDE92D3" w14:textId="08AD12CC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-</w:t>
            </w:r>
          </w:p>
        </w:tc>
        <w:tc>
          <w:tcPr>
            <w:tcW w:w="850" w:type="dxa"/>
          </w:tcPr>
          <w:p w14:paraId="61B39EF6" w14:textId="568CB002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-</w:t>
            </w:r>
          </w:p>
        </w:tc>
      </w:tr>
      <w:tr w:rsidR="00201E96" w:rsidRPr="00992345" w14:paraId="0173DE21" w14:textId="77777777" w:rsidTr="009344A1">
        <w:tc>
          <w:tcPr>
            <w:tcW w:w="1984" w:type="dxa"/>
          </w:tcPr>
          <w:p w14:paraId="15A43642" w14:textId="77777777" w:rsidR="00201E96" w:rsidRPr="00992345" w:rsidRDefault="00201E96" w:rsidP="009344A1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โฮลดิ้ง จำกัด</w:t>
            </w:r>
          </w:p>
        </w:tc>
        <w:tc>
          <w:tcPr>
            <w:tcW w:w="870" w:type="dxa"/>
          </w:tcPr>
          <w:p w14:paraId="57C2451C" w14:textId="0F9EBE56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838" w:type="dxa"/>
          </w:tcPr>
          <w:p w14:paraId="52E239C8" w14:textId="7EB6D04E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65" w:type="dxa"/>
          </w:tcPr>
          <w:p w14:paraId="4BCF9C1A" w14:textId="56E22ED4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871" w:type="dxa"/>
          </w:tcPr>
          <w:p w14:paraId="76A4613E" w14:textId="498022CE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963" w:type="dxa"/>
          </w:tcPr>
          <w:p w14:paraId="1B337286" w14:textId="21BF1555" w:rsidR="00201E96" w:rsidRPr="00992345" w:rsidRDefault="00201E96" w:rsidP="00201E9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504</w:t>
            </w:r>
          </w:p>
        </w:tc>
        <w:tc>
          <w:tcPr>
            <w:tcW w:w="990" w:type="dxa"/>
          </w:tcPr>
          <w:p w14:paraId="1FBD40D8" w14:textId="6B2D7D6E" w:rsidR="00201E96" w:rsidRPr="00992345" w:rsidRDefault="00201E96" w:rsidP="00201E9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504</w:t>
            </w:r>
          </w:p>
        </w:tc>
        <w:tc>
          <w:tcPr>
            <w:tcW w:w="855" w:type="dxa"/>
          </w:tcPr>
          <w:p w14:paraId="3A6D60DB" w14:textId="5D86FF2E" w:rsidR="00201E96" w:rsidRPr="00992345" w:rsidRDefault="00201E96" w:rsidP="00201E9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-</w:t>
            </w:r>
          </w:p>
        </w:tc>
        <w:tc>
          <w:tcPr>
            <w:tcW w:w="850" w:type="dxa"/>
          </w:tcPr>
          <w:p w14:paraId="112988DA" w14:textId="6E4925C6" w:rsidR="00201E96" w:rsidRPr="00992345" w:rsidRDefault="00201E96" w:rsidP="00201E96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 xml:space="preserve">  -</w:t>
            </w:r>
          </w:p>
        </w:tc>
      </w:tr>
      <w:tr w:rsidR="00201E96" w:rsidRPr="00992345" w14:paraId="39998FB4" w14:textId="77777777" w:rsidTr="009344A1">
        <w:tc>
          <w:tcPr>
            <w:tcW w:w="1984" w:type="dxa"/>
          </w:tcPr>
          <w:p w14:paraId="568E9195" w14:textId="77777777" w:rsidR="00201E96" w:rsidRPr="00992345" w:rsidRDefault="00201E96" w:rsidP="009344A1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70" w:type="dxa"/>
          </w:tcPr>
          <w:p w14:paraId="3673E2E9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8" w:type="dxa"/>
          </w:tcPr>
          <w:p w14:paraId="16D4E00F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7FA46A00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618377EF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</w:tcPr>
          <w:p w14:paraId="0B9D086F" w14:textId="240E9901" w:rsidR="00201E96" w:rsidRPr="00992345" w:rsidRDefault="00201E96" w:rsidP="00201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B6B5F">
              <w:rPr>
                <w:rFonts w:ascii="Browallia New" w:hAnsi="Browallia New" w:cs="Browallia New"/>
                <w:sz w:val="22"/>
                <w:szCs w:val="22"/>
              </w:rPr>
              <w:t>1,845,095</w:t>
            </w:r>
          </w:p>
        </w:tc>
        <w:tc>
          <w:tcPr>
            <w:tcW w:w="990" w:type="dxa"/>
          </w:tcPr>
          <w:p w14:paraId="2259406D" w14:textId="7A196F12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>
              <w:rPr>
                <w:rFonts w:ascii="Browallia New" w:hAnsi="Browallia New" w:cs="Browallia New"/>
                <w:sz w:val="22"/>
                <w:szCs w:val="22"/>
              </w:rPr>
              <w:t>095</w:t>
            </w:r>
          </w:p>
        </w:tc>
        <w:tc>
          <w:tcPr>
            <w:tcW w:w="855" w:type="dxa"/>
          </w:tcPr>
          <w:p w14:paraId="55094E9E" w14:textId="6017C497" w:rsidR="00201E96" w:rsidRPr="00992345" w:rsidRDefault="00201E96" w:rsidP="00201E9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 15,000</w:t>
            </w:r>
          </w:p>
        </w:tc>
        <w:tc>
          <w:tcPr>
            <w:tcW w:w="850" w:type="dxa"/>
          </w:tcPr>
          <w:p w14:paraId="6119E601" w14:textId="2656F2A8" w:rsidR="00201E96" w:rsidRPr="00201E96" w:rsidRDefault="00201E96" w:rsidP="00201E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01E96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01E96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201E96" w:rsidRPr="00992345" w14:paraId="6DFBADEC" w14:textId="77777777" w:rsidTr="009344A1">
        <w:tc>
          <w:tcPr>
            <w:tcW w:w="1984" w:type="dxa"/>
          </w:tcPr>
          <w:p w14:paraId="532AAFFA" w14:textId="27D7C513" w:rsidR="00201E96" w:rsidRPr="00992345" w:rsidRDefault="00201E96" w:rsidP="009344A1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70" w:type="dxa"/>
          </w:tcPr>
          <w:p w14:paraId="27ADDD84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8" w:type="dxa"/>
          </w:tcPr>
          <w:p w14:paraId="5417E6AC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33F92688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78480545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</w:tcPr>
          <w:p w14:paraId="41A46635" w14:textId="7FAB0285" w:rsidR="00201E96" w:rsidRPr="00992345" w:rsidRDefault="00201E96" w:rsidP="006314A5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0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(1,775,504)</w:t>
            </w:r>
          </w:p>
        </w:tc>
        <w:tc>
          <w:tcPr>
            <w:tcW w:w="990" w:type="dxa"/>
          </w:tcPr>
          <w:p w14:paraId="0D38E757" w14:textId="78484ED4" w:rsidR="00201E96" w:rsidRPr="00992345" w:rsidRDefault="00201E96" w:rsidP="006314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5" w:type="dxa"/>
          </w:tcPr>
          <w:p w14:paraId="5B0FA861" w14:textId="77777777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2BB7ECA" w14:textId="77777777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01E96" w:rsidRPr="00992345" w14:paraId="0BCFD1B6" w14:textId="77777777" w:rsidTr="009344A1">
        <w:tc>
          <w:tcPr>
            <w:tcW w:w="1984" w:type="dxa"/>
          </w:tcPr>
          <w:p w14:paraId="6B4C2CD2" w14:textId="77777777" w:rsidR="00201E96" w:rsidRPr="00992345" w:rsidRDefault="00201E96" w:rsidP="009344A1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9234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870" w:type="dxa"/>
          </w:tcPr>
          <w:p w14:paraId="64606F65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38" w:type="dxa"/>
          </w:tcPr>
          <w:p w14:paraId="629E6050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70E1C91B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20ED0E2A" w14:textId="77777777" w:rsidR="00201E96" w:rsidRPr="00992345" w:rsidRDefault="00201E96" w:rsidP="002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3" w:type="dxa"/>
          </w:tcPr>
          <w:p w14:paraId="414536C0" w14:textId="5E8CA884" w:rsidR="00201E96" w:rsidRPr="00992345" w:rsidRDefault="00201E96" w:rsidP="00201E96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69,591</w:t>
            </w:r>
          </w:p>
        </w:tc>
        <w:tc>
          <w:tcPr>
            <w:tcW w:w="990" w:type="dxa"/>
          </w:tcPr>
          <w:p w14:paraId="17524742" w14:textId="2AEA4DE8" w:rsidR="00201E96" w:rsidRPr="00992345" w:rsidRDefault="00201E96" w:rsidP="00201E96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57D8F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99234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57D8F">
              <w:rPr>
                <w:rFonts w:ascii="Browallia New" w:hAnsi="Browallia New" w:cs="Browallia New"/>
                <w:sz w:val="22"/>
                <w:szCs w:val="22"/>
              </w:rPr>
              <w:t>591</w:t>
            </w:r>
          </w:p>
        </w:tc>
        <w:tc>
          <w:tcPr>
            <w:tcW w:w="855" w:type="dxa"/>
          </w:tcPr>
          <w:p w14:paraId="4A846AD8" w14:textId="77777777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503BF54" w14:textId="77777777" w:rsidR="00201E96" w:rsidRPr="00992345" w:rsidRDefault="00201E96" w:rsidP="00201E96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46CAAC34" w14:textId="77777777" w:rsidR="007E7ADD" w:rsidRDefault="007E7ADD" w:rsidP="000217EA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D5FD714" w14:textId="669ADDCE" w:rsidR="00852E88" w:rsidRPr="00340D67" w:rsidRDefault="0058147B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40D67">
        <w:rPr>
          <w:rFonts w:ascii="Browallia New" w:hAnsi="Browallia New" w:cs="Browallia New"/>
          <w:sz w:val="28"/>
          <w:szCs w:val="28"/>
          <w:u w:val="single"/>
          <w:cs/>
        </w:rPr>
        <w:t>บริษัท ดับบลิวซีไอ โฮลดิ้ง จำกัด</w:t>
      </w:r>
    </w:p>
    <w:p w14:paraId="63213EB3" w14:textId="77777777" w:rsidR="0058147B" w:rsidRPr="00340D67" w:rsidRDefault="0058147B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A37CE4" w14:textId="7C25D36C" w:rsidR="009F0119" w:rsidRPr="0084382A" w:rsidRDefault="008A5BC4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D42E3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CC178F" w:rsidRPr="008D42E3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CC178F" w:rsidRPr="008D42E3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8D42E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57D8F" w:rsidRPr="008D42E3">
        <w:rPr>
          <w:rFonts w:ascii="Browallia New" w:hAnsi="Browallia New" w:cs="Browallia New"/>
          <w:spacing w:val="-4"/>
          <w:sz w:val="28"/>
          <w:szCs w:val="28"/>
          <w:lang w:val="en-GB"/>
        </w:rPr>
        <w:t>2561</w:t>
      </w:r>
      <w:r w:rsidRPr="008D42E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D42E3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และ วันที่ </w:t>
      </w:r>
      <w:r w:rsidR="00D57D8F" w:rsidRPr="008D42E3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D42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D57D8F" w:rsidRPr="008D42E3">
        <w:rPr>
          <w:rFonts w:ascii="Browallia New" w:hAnsi="Browallia New" w:cs="Browallia New"/>
          <w:spacing w:val="-4"/>
          <w:sz w:val="28"/>
          <w:szCs w:val="28"/>
          <w:lang w:val="en-GB"/>
        </w:rPr>
        <w:t>2560</w:t>
      </w:r>
      <w:r w:rsidRPr="008D42E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F0119" w:rsidRPr="008D42E3">
        <w:rPr>
          <w:rFonts w:ascii="Browallia New" w:hAnsi="Browallia New" w:cs="Browallia New"/>
          <w:spacing w:val="-4"/>
          <w:sz w:val="28"/>
          <w:szCs w:val="28"/>
          <w:cs/>
        </w:rPr>
        <w:t>เงินลงทุนในบริษัทย่อย</w:t>
      </w:r>
      <w:r w:rsidR="00340D67" w:rsidRPr="008D42E3">
        <w:rPr>
          <w:rFonts w:ascii="Browallia New" w:hAnsi="Browallia New" w:cs="Browallia New" w:hint="cs"/>
          <w:spacing w:val="-4"/>
          <w:sz w:val="28"/>
          <w:szCs w:val="28"/>
          <w:cs/>
        </w:rPr>
        <w:t>ทางอ้อมแห่งหนึ่ง</w:t>
      </w:r>
      <w:r w:rsidR="009F0119" w:rsidRPr="0084382A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807AD3" w:rsidRPr="0084382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1,776 </w:t>
      </w:r>
      <w:r w:rsidR="009F0119" w:rsidRPr="0084382A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9F0119" w:rsidRPr="0084382A">
        <w:rPr>
          <w:rFonts w:ascii="Browallia New" w:hAnsi="Browallia New" w:cs="Browallia New"/>
          <w:sz w:val="28"/>
          <w:szCs w:val="28"/>
          <w:cs/>
        </w:rPr>
        <w:t xml:space="preserve"> ได้นำไปวางเป็นหลักประกัน เพื่อค้ำประกันวงเงินกู้ยืมระยะยาวจากสถาบันการเงิน</w:t>
      </w:r>
      <w:r w:rsidR="004B2C67" w:rsidRPr="0084382A">
        <w:rPr>
          <w:rFonts w:ascii="Browallia New" w:hAnsi="Browallia New" w:cs="Browallia New" w:hint="cs"/>
          <w:sz w:val="28"/>
          <w:szCs w:val="28"/>
          <w:cs/>
        </w:rPr>
        <w:t>ให้กับบริษัท</w:t>
      </w:r>
      <w:r w:rsidR="009F0119" w:rsidRPr="0084382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F0119" w:rsidRPr="0084382A">
        <w:rPr>
          <w:rFonts w:ascii="Browallia New" w:hAnsi="Browallia New" w:cs="Browallia New"/>
          <w:sz w:val="28"/>
          <w:szCs w:val="28"/>
        </w:rPr>
        <w:t>(</w:t>
      </w:r>
      <w:r w:rsidR="009F0119" w:rsidRPr="0084382A">
        <w:rPr>
          <w:rFonts w:ascii="Browallia New" w:hAnsi="Browallia New" w:cs="Browallia New"/>
          <w:sz w:val="28"/>
          <w:szCs w:val="28"/>
          <w:cs/>
        </w:rPr>
        <w:t xml:space="preserve">หมายเหตุ </w:t>
      </w:r>
      <w:r w:rsidR="00D57D8F" w:rsidRPr="0084382A">
        <w:rPr>
          <w:rFonts w:ascii="Browallia New" w:hAnsi="Browallia New" w:cs="Browallia New"/>
          <w:sz w:val="28"/>
          <w:szCs w:val="28"/>
          <w:lang w:val="en-GB"/>
        </w:rPr>
        <w:t>1</w:t>
      </w:r>
      <w:r w:rsidR="002F0E96" w:rsidRPr="0084382A">
        <w:rPr>
          <w:rFonts w:ascii="Browallia New" w:hAnsi="Browallia New" w:cs="Browallia New"/>
          <w:sz w:val="28"/>
          <w:szCs w:val="28"/>
          <w:lang w:val="en-GB"/>
        </w:rPr>
        <w:t>3</w:t>
      </w:r>
      <w:r w:rsidR="009F0119" w:rsidRPr="0084382A">
        <w:rPr>
          <w:rFonts w:ascii="Browallia New" w:hAnsi="Browallia New" w:cs="Browallia New"/>
          <w:sz w:val="28"/>
          <w:szCs w:val="28"/>
        </w:rPr>
        <w:t>)</w:t>
      </w:r>
    </w:p>
    <w:p w14:paraId="56DBD9C2" w14:textId="77777777" w:rsidR="007E7ADD" w:rsidRPr="0084382A" w:rsidRDefault="007E7ADD" w:rsidP="00340D67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478BABE4" w14:textId="4984DE85" w:rsidR="00E16FAA" w:rsidRDefault="00193B32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  <w:r w:rsidRPr="0084382A">
        <w:rPr>
          <w:rFonts w:ascii="Browallia New" w:hAnsi="Browallia New" w:cs="Browallia New"/>
          <w:sz w:val="28"/>
          <w:szCs w:val="28"/>
          <w:cs/>
        </w:rPr>
        <w:t xml:space="preserve">บริษัท ดับบลิวซีไอ โฮลดิ้ง </w:t>
      </w:r>
      <w:r w:rsidRPr="0084382A">
        <w:rPr>
          <w:rFonts w:ascii="Browallia New" w:hAnsi="Browallia New" w:cs="Browallia New" w:hint="cs"/>
          <w:sz w:val="28"/>
          <w:szCs w:val="28"/>
          <w:cs/>
        </w:rPr>
        <w:t xml:space="preserve">มีขาดทุนสะสมเป็นจำนวนเงิน </w:t>
      </w:r>
      <w:r w:rsidR="00952C14" w:rsidRPr="0084382A">
        <w:rPr>
          <w:rFonts w:ascii="Browallia New" w:hAnsi="Browallia New" w:cs="Browallia New"/>
          <w:sz w:val="28"/>
          <w:szCs w:val="28"/>
        </w:rPr>
        <w:t>3,</w:t>
      </w:r>
      <w:r w:rsidR="0029555A" w:rsidRPr="0084382A">
        <w:rPr>
          <w:rFonts w:ascii="Browallia New" w:hAnsi="Browallia New" w:cs="Browallia New"/>
          <w:sz w:val="28"/>
          <w:szCs w:val="28"/>
        </w:rPr>
        <w:t>937</w:t>
      </w:r>
      <w:r w:rsidR="0084382A" w:rsidRPr="0084382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4382A">
        <w:rPr>
          <w:rFonts w:ascii="Browallia New" w:hAnsi="Browallia New" w:cs="Browallia New" w:hint="cs"/>
          <w:sz w:val="28"/>
          <w:szCs w:val="28"/>
          <w:cs/>
        </w:rPr>
        <w:t>ล้านบาท รวมถึงมีหนี้สินหมุนเวียนมากกว่า</w:t>
      </w:r>
      <w:r w:rsidRPr="008438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สินทรัพย์หมุนเวียน ณ วันที่ </w:t>
      </w:r>
      <w:r w:rsidR="00CC178F" w:rsidRPr="0084382A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CC178F" w:rsidRPr="0084382A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84382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84382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2561 </w:t>
      </w:r>
      <w:r w:rsidRPr="0084382A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จำนวน </w:t>
      </w:r>
      <w:r w:rsidR="0029555A" w:rsidRPr="0084382A">
        <w:rPr>
          <w:rFonts w:ascii="Browallia New" w:hAnsi="Browallia New" w:cs="Browallia New"/>
          <w:spacing w:val="-4"/>
          <w:sz w:val="28"/>
          <w:szCs w:val="28"/>
        </w:rPr>
        <w:t>9</w:t>
      </w:r>
      <w:r w:rsidR="0084382A" w:rsidRPr="0084382A">
        <w:rPr>
          <w:rFonts w:ascii="Browallia New" w:hAnsi="Browallia New" w:cs="Browallia New"/>
          <w:spacing w:val="-4"/>
          <w:sz w:val="28"/>
          <w:szCs w:val="28"/>
        </w:rPr>
        <w:t>60</w:t>
      </w:r>
      <w:r w:rsidRPr="0084382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4382A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 อย่างไรก็ตาม ผู้บริหารของ</w:t>
      </w:r>
      <w:r w:rsidRPr="0084382A">
        <w:rPr>
          <w:rFonts w:ascii="Browallia New" w:hAnsi="Browallia New" w:cs="Browallia New"/>
          <w:spacing w:val="-4"/>
          <w:sz w:val="28"/>
          <w:szCs w:val="28"/>
          <w:cs/>
        </w:rPr>
        <w:t>บริษัท ดับบลิวซีไอ</w:t>
      </w:r>
      <w:r w:rsidR="000D39C2" w:rsidRPr="0084382A">
        <w:rPr>
          <w:rFonts w:ascii="Browallia New" w:hAnsi="Browallia New" w:cs="Browallia New"/>
          <w:sz w:val="28"/>
          <w:szCs w:val="28"/>
        </w:rPr>
        <w:t xml:space="preserve"> </w:t>
      </w:r>
      <w:r w:rsidRPr="0084382A">
        <w:rPr>
          <w:rFonts w:ascii="Browallia New" w:hAnsi="Browallia New" w:cs="Browallia New"/>
          <w:sz w:val="28"/>
          <w:szCs w:val="28"/>
          <w:cs/>
        </w:rPr>
        <w:t>โฮลดิ้ง จำกัด</w:t>
      </w:r>
      <w:r w:rsidRPr="0084382A">
        <w:rPr>
          <w:rFonts w:ascii="Browallia New" w:hAnsi="Browallia New" w:cs="Browallia New"/>
          <w:sz w:val="28"/>
          <w:szCs w:val="28"/>
        </w:rPr>
        <w:t xml:space="preserve"> </w:t>
      </w:r>
      <w:r w:rsidRPr="0084382A">
        <w:rPr>
          <w:rFonts w:ascii="Browallia New" w:hAnsi="Browallia New" w:cs="Browallia New" w:hint="cs"/>
          <w:sz w:val="28"/>
          <w:szCs w:val="28"/>
          <w:cs/>
        </w:rPr>
        <w:t>ได้ทำแผนการดำเนินงานทางธุรกิจเพื่อแก้ปัญหาดังกล่าวแล้ว ซึ่งความสามารถในการดำเนินงาน</w:t>
      </w:r>
      <w:r w:rsidRPr="006C45F1">
        <w:rPr>
          <w:rFonts w:ascii="Browallia New" w:hAnsi="Browallia New" w:cs="Browallia New" w:hint="cs"/>
          <w:sz w:val="28"/>
          <w:szCs w:val="28"/>
          <w:cs/>
        </w:rPr>
        <w:t>ต่อเนื่องนั้นขึ้นอยู่กับความสำเร็จของแผนดังกล่าวในอนาคต และการบริหารกระแสเงินสดเพื่อชำระหนี้สินที่มีอยู่</w:t>
      </w:r>
    </w:p>
    <w:p w14:paraId="2490B489" w14:textId="77777777" w:rsidR="003A296F" w:rsidRDefault="003A296F" w:rsidP="003A296F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211E9F43" w14:textId="78F9B6E3" w:rsidR="003A296F" w:rsidRDefault="003A296F" w:rsidP="003A296F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490C0A">
        <w:rPr>
          <w:rFonts w:ascii="Browallia New" w:hAnsi="Browallia New" w:cs="Browallia New"/>
          <w:sz w:val="28"/>
          <w:szCs w:val="28"/>
          <w:cs/>
        </w:rPr>
        <w:t xml:space="preserve">ในการประชุมวิสามัญผู้ถือหุ้น </w:t>
      </w:r>
      <w:r w:rsidR="006646A6" w:rsidRPr="00490C0A">
        <w:rPr>
          <w:rFonts w:ascii="Browallia New" w:hAnsi="Browallia New" w:cs="Browallia New"/>
          <w:sz w:val="28"/>
          <w:szCs w:val="28"/>
          <w:cs/>
        </w:rPr>
        <w:t>ของบริษัทย่อยแห่งหนึ่ง</w:t>
      </w:r>
      <w:r w:rsidRPr="00490C0A">
        <w:rPr>
          <w:rFonts w:ascii="Browallia New" w:hAnsi="Browallia New" w:cs="Browallia New"/>
          <w:sz w:val="28"/>
          <w:szCs w:val="28"/>
          <w:cs/>
        </w:rPr>
        <w:t xml:space="preserve">ครั้งที่ </w:t>
      </w:r>
      <w:r w:rsidRPr="00490C0A">
        <w:rPr>
          <w:rFonts w:ascii="Browallia New" w:hAnsi="Browallia New" w:cs="Browallia New"/>
          <w:sz w:val="28"/>
          <w:szCs w:val="28"/>
        </w:rPr>
        <w:t>2/2561</w:t>
      </w:r>
      <w:r w:rsidRPr="00490C0A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490C0A">
        <w:rPr>
          <w:rFonts w:ascii="Browallia New" w:hAnsi="Browallia New" w:cs="Browallia New"/>
          <w:sz w:val="28"/>
          <w:szCs w:val="28"/>
        </w:rPr>
        <w:t>29</w:t>
      </w:r>
      <w:r w:rsidRPr="00490C0A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490C0A">
        <w:rPr>
          <w:rFonts w:ascii="Browallia New" w:hAnsi="Browallia New" w:cs="Browallia New"/>
          <w:sz w:val="28"/>
          <w:szCs w:val="28"/>
        </w:rPr>
        <w:t>2561</w:t>
      </w:r>
      <w:r w:rsidRPr="00490C0A">
        <w:rPr>
          <w:rFonts w:ascii="Browallia New" w:hAnsi="Browallia New" w:cs="Browallia New"/>
          <w:sz w:val="28"/>
          <w:szCs w:val="28"/>
          <w:cs/>
        </w:rPr>
        <w:t xml:space="preserve"> ที่ประชุมมีมติอนุมัติตามรายละเอียดดังนี้</w:t>
      </w:r>
    </w:p>
    <w:p w14:paraId="2ED084A3" w14:textId="77777777" w:rsidR="003A296F" w:rsidRDefault="003A296F" w:rsidP="003A296F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07D3D01" w14:textId="77777777" w:rsidR="003A296F" w:rsidRPr="00E16FAA" w:rsidRDefault="003A296F" w:rsidP="003A296F">
      <w:pPr>
        <w:pStyle w:val="Preformatted"/>
        <w:numPr>
          <w:ilvl w:val="0"/>
          <w:numId w:val="19"/>
        </w:numPr>
        <w:tabs>
          <w:tab w:val="clear" w:pos="0"/>
          <w:tab w:val="clear" w:pos="959"/>
          <w:tab w:val="clear" w:pos="1665"/>
          <w:tab w:val="num" w:pos="1836"/>
        </w:tabs>
        <w:ind w:left="846" w:hanging="39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1" w:name="_Hlk521921577"/>
      <w:r w:rsidRPr="00490C0A">
        <w:rPr>
          <w:rFonts w:ascii="Browallia New" w:hAnsi="Browallia New" w:cs="Browallia New"/>
          <w:sz w:val="28"/>
          <w:szCs w:val="28"/>
          <w:cs/>
        </w:rPr>
        <w:t>แปรสภาพบริษัทย่อยจากบริษัทจำกัด เป็นบริษัทมหาชนจำกัด</w:t>
      </w:r>
    </w:p>
    <w:p w14:paraId="2F9A1666" w14:textId="77777777" w:rsidR="003A296F" w:rsidRPr="00490C0A" w:rsidRDefault="003A296F" w:rsidP="003A296F">
      <w:pPr>
        <w:pStyle w:val="Preformatted"/>
        <w:tabs>
          <w:tab w:val="clear" w:pos="0"/>
          <w:tab w:val="clear" w:pos="959"/>
        </w:tabs>
        <w:ind w:left="84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bookmarkEnd w:id="1"/>
    <w:p w14:paraId="455A0206" w14:textId="77777777" w:rsidR="003A296F" w:rsidRPr="00E16FAA" w:rsidRDefault="003A296F" w:rsidP="003A296F">
      <w:pPr>
        <w:pStyle w:val="Preformatted"/>
        <w:numPr>
          <w:ilvl w:val="0"/>
          <w:numId w:val="19"/>
        </w:numPr>
        <w:tabs>
          <w:tab w:val="clear" w:pos="0"/>
          <w:tab w:val="clear" w:pos="959"/>
          <w:tab w:val="clear" w:pos="1665"/>
          <w:tab w:val="num" w:pos="1836"/>
        </w:tabs>
        <w:ind w:left="846" w:hanging="39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90C0A">
        <w:rPr>
          <w:rFonts w:ascii="Browallia New" w:hAnsi="Browallia New" w:cs="Browallia New"/>
          <w:sz w:val="28"/>
          <w:szCs w:val="28"/>
          <w:cs/>
        </w:rPr>
        <w:t xml:space="preserve">เพิ่มทุนจดทะเบียนของบริษัทจำนวน </w:t>
      </w:r>
      <w:r w:rsidRPr="00490C0A">
        <w:rPr>
          <w:rFonts w:ascii="Browallia New" w:hAnsi="Browallia New" w:cs="Browallia New"/>
          <w:sz w:val="28"/>
          <w:szCs w:val="28"/>
        </w:rPr>
        <w:t xml:space="preserve">870,000,020 </w:t>
      </w:r>
      <w:r w:rsidRPr="00490C0A">
        <w:rPr>
          <w:rFonts w:ascii="Browallia New" w:hAnsi="Browallia New" w:cs="Browallia New"/>
          <w:sz w:val="28"/>
          <w:szCs w:val="28"/>
          <w:cs/>
        </w:rPr>
        <w:t xml:space="preserve">บาท จากเดิม </w:t>
      </w:r>
      <w:r w:rsidRPr="00490C0A">
        <w:rPr>
          <w:rFonts w:ascii="Browallia New" w:hAnsi="Browallia New" w:cs="Browallia New"/>
          <w:sz w:val="28"/>
          <w:szCs w:val="28"/>
        </w:rPr>
        <w:t xml:space="preserve">1,160,000,000 </w:t>
      </w:r>
      <w:r w:rsidRPr="00490C0A">
        <w:rPr>
          <w:rFonts w:ascii="Browallia New" w:hAnsi="Browallia New" w:cs="Browallia New"/>
          <w:sz w:val="28"/>
          <w:szCs w:val="28"/>
          <w:cs/>
        </w:rPr>
        <w:t xml:space="preserve">บาท เป็น </w:t>
      </w:r>
      <w:r w:rsidRPr="00490C0A">
        <w:rPr>
          <w:rFonts w:ascii="Browallia New" w:hAnsi="Browallia New" w:cs="Browallia New"/>
          <w:sz w:val="28"/>
          <w:szCs w:val="28"/>
        </w:rPr>
        <w:t xml:space="preserve">2,030,000,020 </w:t>
      </w:r>
      <w:r w:rsidRPr="00490C0A">
        <w:rPr>
          <w:rFonts w:ascii="Browallia New" w:hAnsi="Browallia New" w:cs="Browalli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490C0A">
        <w:rPr>
          <w:rFonts w:ascii="Browallia New" w:hAnsi="Browallia New" w:cs="Browallia New"/>
          <w:sz w:val="28"/>
          <w:szCs w:val="28"/>
        </w:rPr>
        <w:t xml:space="preserve">87,000,002 </w:t>
      </w:r>
      <w:r w:rsidRPr="00490C0A">
        <w:rPr>
          <w:rFonts w:ascii="Browallia New" w:hAnsi="Browallia New" w:cs="Browallia New"/>
          <w:sz w:val="28"/>
          <w:szCs w:val="28"/>
          <w:cs/>
        </w:rPr>
        <w:t xml:space="preserve">หุ้น มูลค่าหุ้นที่ตราไว้หุ้นละ </w:t>
      </w:r>
      <w:r w:rsidRPr="00490C0A">
        <w:rPr>
          <w:rFonts w:ascii="Browallia New" w:hAnsi="Browallia New" w:cs="Browallia New"/>
          <w:sz w:val="28"/>
          <w:szCs w:val="28"/>
        </w:rPr>
        <w:t xml:space="preserve">10 </w:t>
      </w:r>
      <w:r w:rsidRPr="00490C0A">
        <w:rPr>
          <w:rFonts w:ascii="Browallia New" w:hAnsi="Browallia New" w:cs="Browallia New"/>
          <w:sz w:val="28"/>
          <w:szCs w:val="28"/>
          <w:cs/>
        </w:rPr>
        <w:t>บาท</w:t>
      </w:r>
    </w:p>
    <w:p w14:paraId="290C7826" w14:textId="77777777" w:rsidR="003A296F" w:rsidRDefault="003A296F" w:rsidP="003A296F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8EA6C17" w14:textId="4CF70CAF" w:rsidR="006314A5" w:rsidRPr="003A296F" w:rsidRDefault="003852D0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โดยวัตถุประสงค์ของการเพิ่มทุนนั้นเพื่อปรับ</w:t>
      </w:r>
      <w:r w:rsidR="001339D3">
        <w:rPr>
          <w:rFonts w:ascii="Browallia New" w:hAnsi="Browallia New" w:cs="Browallia New" w:hint="cs"/>
          <w:sz w:val="28"/>
          <w:szCs w:val="28"/>
          <w:cs/>
          <w:lang w:val="en-GB"/>
        </w:rPr>
        <w:t>โ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ครงสร้างธุรกิจ โครงสร้างทุน และโครงสร้างหนี้ ซึ่งจะนำเงินเพิ่มทุนบางส่วนไปชำระหนี้ให้กับบริษัท</w:t>
      </w:r>
      <w:r w:rsidR="006646A6">
        <w:rPr>
          <w:rFonts w:ascii="Browallia New" w:hAnsi="Browallia New" w:cs="Browallia New" w:hint="cs"/>
          <w:sz w:val="28"/>
          <w:szCs w:val="28"/>
          <w:cs/>
          <w:lang w:val="en-GB"/>
        </w:rPr>
        <w:t>ใหญ่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ตามแผนการชำระหนี้</w:t>
      </w:r>
    </w:p>
    <w:p w14:paraId="53433E9E" w14:textId="55C60ECF" w:rsidR="006314A5" w:rsidRDefault="006314A5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2A330C1E" w14:textId="0364AA7A" w:rsidR="006314A5" w:rsidRDefault="006314A5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47ECBA0D" w14:textId="5FAA533F" w:rsidR="006314A5" w:rsidRDefault="006314A5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24487F84" w14:textId="25509A22" w:rsidR="006314A5" w:rsidRDefault="006314A5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2035E3F8" w14:textId="77777777" w:rsidR="002D225F" w:rsidRDefault="002D225F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0D0E45CC" w14:textId="7798698A" w:rsidR="006314A5" w:rsidRDefault="006314A5" w:rsidP="006314A5">
      <w:pPr>
        <w:pStyle w:val="CordiaNew"/>
        <w:tabs>
          <w:tab w:val="clear" w:pos="4153"/>
        </w:tabs>
        <w:ind w:left="423"/>
        <w:jc w:val="thaiDistribute"/>
        <w:rPr>
          <w:rFonts w:ascii="Browallia New" w:hAnsi="Browallia New" w:cs="Browallia New"/>
          <w:sz w:val="28"/>
          <w:szCs w:val="28"/>
        </w:rPr>
      </w:pPr>
    </w:p>
    <w:p w14:paraId="5405403B" w14:textId="77777777" w:rsidR="00E16FAA" w:rsidRDefault="00E16FAA" w:rsidP="006B3809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E6F510" w14:textId="104EDE9D" w:rsidR="00903D86" w:rsidRPr="001E4098" w:rsidRDefault="00946BD3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ที่ดิน</w:t>
      </w:r>
      <w:r w:rsidR="000E519E">
        <w:rPr>
          <w:rFonts w:ascii="Browallia New" w:hAnsi="Browallia New" w:cs="Browallia New" w:hint="cs"/>
          <w:sz w:val="28"/>
          <w:szCs w:val="28"/>
          <w:u w:val="single"/>
          <w:cs/>
        </w:rPr>
        <w:t xml:space="preserve"> </w:t>
      </w:r>
      <w:r w:rsidR="00903D86" w:rsidRPr="00C04DF6">
        <w:rPr>
          <w:rFonts w:ascii="Browallia New" w:hAnsi="Browallia New" w:cs="Browallia New"/>
          <w:sz w:val="28"/>
          <w:szCs w:val="28"/>
          <w:u w:val="single"/>
          <w:cs/>
        </w:rPr>
        <w:t xml:space="preserve">อาคารและอุปกรณ์ </w:t>
      </w:r>
    </w:p>
    <w:p w14:paraId="16094646" w14:textId="77777777" w:rsidR="00E16FAA" w:rsidRPr="00CC178F" w:rsidRDefault="00E16FAA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</w:rPr>
      </w:pPr>
    </w:p>
    <w:p w14:paraId="26C0082F" w14:textId="2F4B287B" w:rsidR="00A853F9" w:rsidRPr="00FD3A5B" w:rsidRDefault="00A853F9" w:rsidP="006522DD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D3A5B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CC178F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CC178F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CC178F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มีรายการเปลี่ยนแปลงของที่ดิน อาคาร </w:t>
      </w:r>
      <w:r w:rsidRPr="00FD3A5B">
        <w:rPr>
          <w:rFonts w:ascii="Browallia New" w:hAnsi="Browallia New" w:cs="Browallia New"/>
          <w:sz w:val="28"/>
          <w:szCs w:val="28"/>
          <w:cs/>
        </w:rPr>
        <w:t>และอุปกรณ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์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Pr="00FD3A5B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</w:p>
    <w:p w14:paraId="3006B29D" w14:textId="77777777" w:rsidR="00A853F9" w:rsidRPr="00CC178F" w:rsidRDefault="00A853F9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1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22"/>
        <w:gridCol w:w="2007"/>
        <w:gridCol w:w="240"/>
        <w:gridCol w:w="2174"/>
      </w:tblGrid>
      <w:tr w:rsidR="00A853F9" w:rsidRPr="00B84440" w14:paraId="3EF9C57A" w14:textId="77777777" w:rsidTr="000D39C2">
        <w:tc>
          <w:tcPr>
            <w:tcW w:w="4722" w:type="dxa"/>
          </w:tcPr>
          <w:p w14:paraId="0BFF0C14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07" w:type="dxa"/>
          </w:tcPr>
          <w:p w14:paraId="527F02FA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" w:type="dxa"/>
          </w:tcPr>
          <w:p w14:paraId="6DA214FF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E0C7537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B84440" w14:paraId="3C194307" w14:textId="77777777" w:rsidTr="000D39C2">
        <w:tc>
          <w:tcPr>
            <w:tcW w:w="4722" w:type="dxa"/>
          </w:tcPr>
          <w:p w14:paraId="0F19B4F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683FFA76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79786A70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1B984845" w14:textId="77777777" w:rsidR="00A853F9" w:rsidRPr="00B84440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807AD3" w14:paraId="5F29531B" w14:textId="77777777" w:rsidTr="000D39C2">
        <w:tc>
          <w:tcPr>
            <w:tcW w:w="4722" w:type="dxa"/>
          </w:tcPr>
          <w:p w14:paraId="302D33B8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</w:tcPr>
          <w:p w14:paraId="5125DAF5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0" w:type="dxa"/>
          </w:tcPr>
          <w:p w14:paraId="344DBCED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2555945C" w14:textId="77777777" w:rsidR="00A853F9" w:rsidRPr="00807AD3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C2B31" w:rsidRPr="00B84440" w14:paraId="7D9B7432" w14:textId="77777777" w:rsidTr="0083781F">
        <w:tc>
          <w:tcPr>
            <w:tcW w:w="4722" w:type="dxa"/>
          </w:tcPr>
          <w:p w14:paraId="4F6609CD" w14:textId="59E300BD" w:rsidR="004C2B31" w:rsidRPr="00B84440" w:rsidRDefault="004C2B31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D57D8F"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57D8F"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  <w:tc>
          <w:tcPr>
            <w:tcW w:w="2007" w:type="dxa"/>
            <w:shd w:val="clear" w:color="auto" w:fill="auto"/>
          </w:tcPr>
          <w:p w14:paraId="1892D2E5" w14:textId="29DC7EB1" w:rsidR="004C2B31" w:rsidRPr="00711AFA" w:rsidRDefault="00D57D8F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711AFA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B84440" w:rsidRPr="00711AFA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711AFA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</w:p>
        </w:tc>
        <w:tc>
          <w:tcPr>
            <w:tcW w:w="240" w:type="dxa"/>
          </w:tcPr>
          <w:p w14:paraId="53B1515D" w14:textId="77777777" w:rsidR="004C2B31" w:rsidRPr="00B84440" w:rsidRDefault="004C2B31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48B4323" w14:textId="2962974F" w:rsidR="004C2B31" w:rsidRPr="00B84440" w:rsidRDefault="00D57D8F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155</w:t>
            </w:r>
            <w:r w:rsidR="00B84440" w:rsidRPr="00B844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711AFA" w:rsidRPr="00B84440" w14:paraId="357C7768" w14:textId="77777777" w:rsidTr="0083781F">
        <w:tc>
          <w:tcPr>
            <w:tcW w:w="4722" w:type="dxa"/>
          </w:tcPr>
          <w:p w14:paraId="4FC5A43D" w14:textId="77777777" w:rsidR="00711AFA" w:rsidRPr="00B84440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007" w:type="dxa"/>
            <w:shd w:val="clear" w:color="auto" w:fill="auto"/>
          </w:tcPr>
          <w:p w14:paraId="6C3A9E96" w14:textId="5FCB7ED9" w:rsidR="00711AFA" w:rsidRPr="007A0292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15,677</w:t>
            </w:r>
          </w:p>
        </w:tc>
        <w:tc>
          <w:tcPr>
            <w:tcW w:w="240" w:type="dxa"/>
          </w:tcPr>
          <w:p w14:paraId="1FE2C5F3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</w:tcPr>
          <w:p w14:paraId="59D0ACA7" w14:textId="7EC01896" w:rsidR="00711AFA" w:rsidRPr="00AB0F71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11,719</w:t>
            </w:r>
          </w:p>
        </w:tc>
      </w:tr>
      <w:tr w:rsidR="00711AFA" w:rsidRPr="00B84440" w14:paraId="771D3ADD" w14:textId="77777777" w:rsidTr="0083781F">
        <w:tc>
          <w:tcPr>
            <w:tcW w:w="4722" w:type="dxa"/>
          </w:tcPr>
          <w:p w14:paraId="70363053" w14:textId="1E623B23" w:rsidR="00711AFA" w:rsidRPr="00B84440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FF241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โอนเข้า / (โอนออก)</w:t>
            </w:r>
          </w:p>
        </w:tc>
        <w:tc>
          <w:tcPr>
            <w:tcW w:w="2007" w:type="dxa"/>
            <w:shd w:val="clear" w:color="auto" w:fill="auto"/>
          </w:tcPr>
          <w:p w14:paraId="69E8CBDC" w14:textId="2C6180A6" w:rsidR="00711AFA" w:rsidRPr="007A0292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2,032</w:t>
            </w:r>
          </w:p>
        </w:tc>
        <w:tc>
          <w:tcPr>
            <w:tcW w:w="240" w:type="dxa"/>
          </w:tcPr>
          <w:p w14:paraId="22E1A824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14:paraId="45FC3229" w14:textId="16D41031" w:rsidR="00711AFA" w:rsidRPr="00170330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2,032</w:t>
            </w:r>
          </w:p>
        </w:tc>
      </w:tr>
      <w:tr w:rsidR="00711AFA" w:rsidRPr="00B84440" w14:paraId="1E46DCC3" w14:textId="77777777" w:rsidTr="0083781F">
        <w:tc>
          <w:tcPr>
            <w:tcW w:w="4722" w:type="dxa"/>
          </w:tcPr>
          <w:p w14:paraId="4E8D137D" w14:textId="18EA2DD7" w:rsidR="00711AFA" w:rsidRPr="00FF241C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ขายและตัดจำหน่าย</w:t>
            </w:r>
          </w:p>
        </w:tc>
        <w:tc>
          <w:tcPr>
            <w:tcW w:w="2007" w:type="dxa"/>
            <w:shd w:val="clear" w:color="auto" w:fill="auto"/>
          </w:tcPr>
          <w:p w14:paraId="15318F6F" w14:textId="62263501" w:rsidR="00711AFA" w:rsidRPr="007A0292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(56,607)</w:t>
            </w:r>
          </w:p>
        </w:tc>
        <w:tc>
          <w:tcPr>
            <w:tcW w:w="240" w:type="dxa"/>
          </w:tcPr>
          <w:p w14:paraId="295853D1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14:paraId="3C943F22" w14:textId="5F0553B6" w:rsidR="00711AFA" w:rsidRPr="00170330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70330">
              <w:rPr>
                <w:rFonts w:ascii="Browallia New" w:hAnsi="Browallia New" w:cs="Browallia New"/>
                <w:sz w:val="28"/>
                <w:szCs w:val="28"/>
              </w:rPr>
              <w:t>(16)</w:t>
            </w:r>
          </w:p>
        </w:tc>
      </w:tr>
      <w:tr w:rsidR="00711AFA" w:rsidRPr="00B84440" w14:paraId="69B7FA7C" w14:textId="77777777" w:rsidTr="0083781F">
        <w:tc>
          <w:tcPr>
            <w:tcW w:w="4722" w:type="dxa"/>
          </w:tcPr>
          <w:p w14:paraId="376826AC" w14:textId="77777777" w:rsidR="00711AFA" w:rsidRPr="00B84440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007" w:type="dxa"/>
            <w:shd w:val="clear" w:color="auto" w:fill="auto"/>
          </w:tcPr>
          <w:p w14:paraId="31A06E06" w14:textId="2F977AEA" w:rsidR="00711AFA" w:rsidRPr="007A0292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(55,903)</w:t>
            </w:r>
          </w:p>
        </w:tc>
        <w:tc>
          <w:tcPr>
            <w:tcW w:w="240" w:type="dxa"/>
          </w:tcPr>
          <w:p w14:paraId="72A9B857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7411CB7A" w14:textId="6A695F75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(23,335)</w:t>
            </w:r>
          </w:p>
        </w:tc>
      </w:tr>
      <w:tr w:rsidR="00711AFA" w:rsidRPr="00B84440" w14:paraId="56779194" w14:textId="77777777" w:rsidTr="0083781F">
        <w:tc>
          <w:tcPr>
            <w:tcW w:w="4722" w:type="dxa"/>
          </w:tcPr>
          <w:p w14:paraId="521147EE" w14:textId="648209C7" w:rsidR="00711AFA" w:rsidRPr="00B84440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ค่าเสื่อมราคาสะสมสินทรัพย์ที่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ขายและตัด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จำหน่าย</w:t>
            </w:r>
          </w:p>
        </w:tc>
        <w:tc>
          <w:tcPr>
            <w:tcW w:w="2007" w:type="dxa"/>
            <w:shd w:val="clear" w:color="auto" w:fill="auto"/>
          </w:tcPr>
          <w:p w14:paraId="7C0149FA" w14:textId="4EA0418B" w:rsidR="00711AFA" w:rsidRPr="007A0292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33,706</w:t>
            </w:r>
          </w:p>
        </w:tc>
        <w:tc>
          <w:tcPr>
            <w:tcW w:w="240" w:type="dxa"/>
          </w:tcPr>
          <w:p w14:paraId="587FF7D3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40534B2B" w14:textId="677FEC62" w:rsidR="00711AFA" w:rsidRPr="00B84440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711AFA" w:rsidRPr="00B84440" w14:paraId="11248615" w14:textId="77777777" w:rsidTr="0083781F">
        <w:tc>
          <w:tcPr>
            <w:tcW w:w="4722" w:type="dxa"/>
          </w:tcPr>
          <w:p w14:paraId="58887F5D" w14:textId="02E01529" w:rsidR="00711AFA" w:rsidRPr="00B84440" w:rsidRDefault="00711AFA" w:rsidP="00711AFA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จัดประเภทเป็นสินทรัพย์ที่ถือไว้เพื่อขาย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</w:tcPr>
          <w:p w14:paraId="078AE776" w14:textId="7FA6C32C" w:rsidR="00711AFA" w:rsidRPr="007A0292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(18,321)</w:t>
            </w:r>
          </w:p>
        </w:tc>
        <w:tc>
          <w:tcPr>
            <w:tcW w:w="240" w:type="dxa"/>
          </w:tcPr>
          <w:p w14:paraId="76DE3C2E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vAlign w:val="bottom"/>
          </w:tcPr>
          <w:p w14:paraId="46B7B842" w14:textId="4D1EAEE9" w:rsidR="00711AFA" w:rsidRPr="00B84440" w:rsidRDefault="00711AFA" w:rsidP="00711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40"/>
                <w:tab w:val="left" w:pos="165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        -</w:t>
            </w:r>
          </w:p>
        </w:tc>
      </w:tr>
      <w:tr w:rsidR="00711AFA" w:rsidRPr="00B84440" w14:paraId="23DCB75D" w14:textId="77777777" w:rsidTr="0083781F">
        <w:tc>
          <w:tcPr>
            <w:tcW w:w="4722" w:type="dxa"/>
          </w:tcPr>
          <w:p w14:paraId="4418B641" w14:textId="249CA441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B844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2CB9EC6E" w:rsidR="00711AFA" w:rsidRPr="007A0292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444,689</w:t>
            </w:r>
          </w:p>
        </w:tc>
        <w:tc>
          <w:tcPr>
            <w:tcW w:w="240" w:type="dxa"/>
          </w:tcPr>
          <w:p w14:paraId="4B42E32B" w14:textId="77777777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581478B0" w:rsidR="00711AFA" w:rsidRPr="00B84440" w:rsidRDefault="00711AFA" w:rsidP="00711AF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145,697</w:t>
            </w:r>
          </w:p>
        </w:tc>
      </w:tr>
    </w:tbl>
    <w:p w14:paraId="3575D85B" w14:textId="77777777" w:rsidR="00126B4A" w:rsidRPr="008853A9" w:rsidRDefault="00126B4A" w:rsidP="00807AD3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62600DC1" w14:textId="448FF693" w:rsidR="005753E0" w:rsidRPr="00CC37C8" w:rsidRDefault="005753E0" w:rsidP="00D85F99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C04DF6">
        <w:rPr>
          <w:rFonts w:ascii="Browallia New" w:hAnsi="Browallia New" w:cs="Browallia New"/>
          <w:sz w:val="28"/>
          <w:szCs w:val="28"/>
          <w:u w:val="single"/>
          <w:cs/>
        </w:rPr>
        <w:t>สินทรัพย์ไม่มีตัวตน</w:t>
      </w:r>
    </w:p>
    <w:p w14:paraId="19FC8F84" w14:textId="47596A37" w:rsidR="00CC37C8" w:rsidRPr="008853A9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4AF2F90" w14:textId="5F057AFC" w:rsidR="00EB3E2E" w:rsidRPr="00333458" w:rsidRDefault="00EB3E2E" w:rsidP="00EB3E2E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333458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FD3A5B">
        <w:rPr>
          <w:rFonts w:ascii="Browallia New" w:hAnsi="Browallia New" w:cs="Browallia New"/>
          <w:sz w:val="28"/>
          <w:szCs w:val="28"/>
          <w:cs/>
        </w:rPr>
        <w:t>งวด</w:t>
      </w:r>
      <w:r w:rsidR="00586ACB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FD3A5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586AC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86AC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FD3A5B">
        <w:rPr>
          <w:rFonts w:ascii="Browallia New" w:hAnsi="Browallia New" w:cs="Browallia New"/>
          <w:sz w:val="28"/>
          <w:szCs w:val="28"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FD3A5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มีรายการเปลี่ยนแปลงของสินทรัพย์</w:t>
      </w:r>
      <w:r w:rsidRPr="00333458">
        <w:rPr>
          <w:rFonts w:ascii="Browallia New" w:hAnsi="Browallia New" w:cs="Browallia New"/>
          <w:sz w:val="28"/>
          <w:szCs w:val="28"/>
          <w:cs/>
        </w:rPr>
        <w:t>ไม่มีตัวตน</w:t>
      </w:r>
      <w:r w:rsidRPr="00333458">
        <w:rPr>
          <w:rFonts w:ascii="Browallia New" w:hAnsi="Browallia New" w:cs="Browallia New" w:hint="cs"/>
          <w:sz w:val="28"/>
          <w:szCs w:val="28"/>
          <w:cs/>
        </w:rPr>
        <w:t>อย่างย่อดังต่อไปนี้</w:t>
      </w:r>
      <w:r w:rsidRPr="00333458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807AD3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3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87"/>
        <w:gridCol w:w="2110"/>
        <w:gridCol w:w="267"/>
        <w:gridCol w:w="2174"/>
      </w:tblGrid>
      <w:tr w:rsidR="00EB3E2E" w:rsidRPr="00B84440" w14:paraId="6C0E7235" w14:textId="77777777" w:rsidTr="00D85F99">
        <w:tc>
          <w:tcPr>
            <w:tcW w:w="4587" w:type="dxa"/>
          </w:tcPr>
          <w:p w14:paraId="41898F8E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10" w:type="dxa"/>
          </w:tcPr>
          <w:p w14:paraId="55550BBB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" w:type="dxa"/>
          </w:tcPr>
          <w:p w14:paraId="3AAFFA46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</w:tcPr>
          <w:p w14:paraId="0C211424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B84440" w14:paraId="299B00D1" w14:textId="77777777" w:rsidTr="00D85F99">
        <w:tc>
          <w:tcPr>
            <w:tcW w:w="4587" w:type="dxa"/>
          </w:tcPr>
          <w:p w14:paraId="01403FE3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18DF98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67" w:type="dxa"/>
          </w:tcPr>
          <w:p w14:paraId="54F764D8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31E497A9" w14:textId="77777777" w:rsidR="00EB3E2E" w:rsidRPr="00B84440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807AD3" w14:paraId="112AC4D1" w14:textId="77777777" w:rsidTr="00586ACB">
        <w:trPr>
          <w:trHeight w:val="341"/>
        </w:trPr>
        <w:tc>
          <w:tcPr>
            <w:tcW w:w="4587" w:type="dxa"/>
          </w:tcPr>
          <w:p w14:paraId="3A7B2446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10" w:type="dxa"/>
            <w:tcBorders>
              <w:top w:val="single" w:sz="4" w:space="0" w:color="auto"/>
            </w:tcBorders>
          </w:tcPr>
          <w:p w14:paraId="212B5CCF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7" w:type="dxa"/>
          </w:tcPr>
          <w:p w14:paraId="179440B3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2D82E227" w14:textId="77777777" w:rsidR="00EB3E2E" w:rsidRPr="00807AD3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582090" w:rsidRPr="00B84440" w14:paraId="34CF33D7" w14:textId="77777777" w:rsidTr="0083781F">
        <w:tc>
          <w:tcPr>
            <w:tcW w:w="4587" w:type="dxa"/>
          </w:tcPr>
          <w:p w14:paraId="30CD46D1" w14:textId="2F67233F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57D8F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</w:t>
            </w:r>
            <w:r w:rsidRPr="00D57D8F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561</w:t>
            </w:r>
          </w:p>
        </w:tc>
        <w:tc>
          <w:tcPr>
            <w:tcW w:w="2110" w:type="dxa"/>
            <w:shd w:val="clear" w:color="auto" w:fill="auto"/>
            <w:vAlign w:val="bottom"/>
          </w:tcPr>
          <w:p w14:paraId="4E227EF1" w14:textId="1194EBDC" w:rsidR="00582090" w:rsidRPr="007A0292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 w:rsidRPr="00D864BC">
              <w:rPr>
                <w:rFonts w:ascii="Browallia New" w:hAnsi="Browallia New" w:cs="Browallia New"/>
                <w:sz w:val="28"/>
                <w:szCs w:val="28"/>
                <w:lang w:val="en-GB"/>
              </w:rPr>
              <w:t>1,552,685</w:t>
            </w:r>
          </w:p>
        </w:tc>
        <w:tc>
          <w:tcPr>
            <w:tcW w:w="267" w:type="dxa"/>
            <w:shd w:val="clear" w:color="auto" w:fill="auto"/>
          </w:tcPr>
          <w:p w14:paraId="1C6CB42D" w14:textId="77777777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shd w:val="clear" w:color="auto" w:fill="auto"/>
          </w:tcPr>
          <w:p w14:paraId="1148E6E9" w14:textId="7BBC0371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28,192</w:t>
            </w:r>
          </w:p>
        </w:tc>
      </w:tr>
      <w:tr w:rsidR="00582090" w:rsidRPr="00B84440" w14:paraId="242E8D1A" w14:textId="77777777" w:rsidTr="0083781F">
        <w:tc>
          <w:tcPr>
            <w:tcW w:w="4587" w:type="dxa"/>
          </w:tcPr>
          <w:p w14:paraId="73A40882" w14:textId="77777777" w:rsidR="00582090" w:rsidRPr="00B84440" w:rsidRDefault="00582090" w:rsidP="0058209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84440">
              <w:rPr>
                <w:rFonts w:ascii="Browallia New" w:hAnsi="Browallia New" w:cs="Browallia New"/>
                <w:sz w:val="28"/>
                <w:szCs w:val="28"/>
                <w:cs/>
              </w:rPr>
              <w:t>ค่า</w:t>
            </w:r>
            <w:r w:rsidRPr="00B8444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2110" w:type="dxa"/>
            <w:shd w:val="clear" w:color="auto" w:fill="auto"/>
          </w:tcPr>
          <w:p w14:paraId="76E75078" w14:textId="5874E639" w:rsidR="00582090" w:rsidRPr="007A0292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(5,794)</w:t>
            </w:r>
          </w:p>
        </w:tc>
        <w:tc>
          <w:tcPr>
            <w:tcW w:w="267" w:type="dxa"/>
            <w:shd w:val="clear" w:color="auto" w:fill="auto"/>
          </w:tcPr>
          <w:p w14:paraId="23070581" w14:textId="77777777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74" w:type="dxa"/>
            <w:shd w:val="clear" w:color="auto" w:fill="auto"/>
          </w:tcPr>
          <w:p w14:paraId="5F6AEDB8" w14:textId="2466E962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(4,771)</w:t>
            </w:r>
          </w:p>
        </w:tc>
      </w:tr>
      <w:tr w:rsidR="00582090" w:rsidRPr="00B84440" w14:paraId="52181BC1" w14:textId="77777777" w:rsidTr="0083781F">
        <w:tc>
          <w:tcPr>
            <w:tcW w:w="4587" w:type="dxa"/>
          </w:tcPr>
          <w:p w14:paraId="28E7EF72" w14:textId="02E89718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Pr="00B844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B844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B844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74C85E17" w:rsidR="00582090" w:rsidRPr="007A0292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1,546,</w:t>
            </w:r>
            <w:r w:rsidR="00CE0B5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91</w:t>
            </w:r>
          </w:p>
        </w:tc>
        <w:tc>
          <w:tcPr>
            <w:tcW w:w="267" w:type="dxa"/>
            <w:shd w:val="clear" w:color="auto" w:fill="auto"/>
          </w:tcPr>
          <w:p w14:paraId="0D469418" w14:textId="77777777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1B14083B" w:rsidR="00582090" w:rsidRPr="00B84440" w:rsidRDefault="00582090" w:rsidP="0058209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23,421</w:t>
            </w:r>
          </w:p>
        </w:tc>
      </w:tr>
    </w:tbl>
    <w:p w14:paraId="6EEECB90" w14:textId="1559448F" w:rsidR="00E16FAA" w:rsidRDefault="00E16FAA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CA7EFE1" w14:textId="71AA3A9D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A979BDD" w14:textId="15432675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C2720AF" w14:textId="141DACAC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17606D1" w14:textId="37F072F1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E765A6D" w14:textId="3D77B707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4B5608F" w14:textId="2D461FB3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63AD005" w14:textId="494B4049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6EDFCB8" w14:textId="530514A1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4F55303" w14:textId="527E4A7E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1FCAAA6" w14:textId="652B8B34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4399775" w14:textId="77777777" w:rsidR="00F426E6" w:rsidRDefault="00F426E6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14BD00" w14:textId="6153E1EA" w:rsidR="00EE21F4" w:rsidRPr="00F426E6" w:rsidRDefault="00ED3010" w:rsidP="00F426E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426E6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>เงินกู้ยืมระยะสั้นจาก</w:t>
      </w:r>
      <w:r w:rsidRPr="00F426E6">
        <w:rPr>
          <w:rFonts w:ascii="Browallia New" w:hAnsi="Browallia New" w:cs="Browallia New" w:hint="cs"/>
          <w:sz w:val="28"/>
          <w:szCs w:val="28"/>
          <w:u w:val="single"/>
          <w:cs/>
        </w:rPr>
        <w:t>สถาบันการเงิน</w:t>
      </w:r>
      <w:r w:rsidR="00B91C02" w:rsidRPr="00F426E6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7ADAD7BD" w14:textId="77777777" w:rsidR="00233A8E" w:rsidRDefault="00233A8E" w:rsidP="00233A8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11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77"/>
        <w:gridCol w:w="142"/>
        <w:gridCol w:w="1149"/>
        <w:gridCol w:w="124"/>
        <w:gridCol w:w="1152"/>
        <w:gridCol w:w="99"/>
        <w:gridCol w:w="1161"/>
        <w:gridCol w:w="108"/>
        <w:gridCol w:w="1009"/>
      </w:tblGrid>
      <w:tr w:rsidR="009E3A13" w:rsidRPr="00EB3E2E" w14:paraId="036E0E5A" w14:textId="77777777" w:rsidTr="00724B92">
        <w:trPr>
          <w:cantSplit/>
          <w:trHeight w:val="20"/>
        </w:trPr>
        <w:tc>
          <w:tcPr>
            <w:tcW w:w="2693" w:type="dxa"/>
          </w:tcPr>
          <w:p w14:paraId="1142F1D9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477" w:type="dxa"/>
            <w:tcBorders>
              <w:left w:val="nil"/>
            </w:tcBorders>
          </w:tcPr>
          <w:p w14:paraId="372FB8A1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32B3A0" w14:textId="77777777" w:rsidR="009E3A13" w:rsidRPr="00EB3E2E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</w:tcPr>
          <w:p w14:paraId="5044D711" w14:textId="10628FC8" w:rsidR="009E3A13" w:rsidRPr="00EB3E2E" w:rsidRDefault="009E3A13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shd w:val="clear" w:color="auto" w:fill="auto"/>
          </w:tcPr>
          <w:p w14:paraId="799FD2FC" w14:textId="77777777" w:rsidR="009E3A13" w:rsidRPr="00EB3E2E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EB3E2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EB3E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3A13" w:rsidRPr="00EB3E2E" w14:paraId="3EAA9E60" w14:textId="77777777" w:rsidTr="00724B92">
        <w:trPr>
          <w:cantSplit/>
          <w:trHeight w:val="20"/>
        </w:trPr>
        <w:tc>
          <w:tcPr>
            <w:tcW w:w="2693" w:type="dxa"/>
          </w:tcPr>
          <w:p w14:paraId="30294F77" w14:textId="77777777" w:rsidR="009E3A13" w:rsidRPr="00EB3E2E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</w:tcBorders>
          </w:tcPr>
          <w:p w14:paraId="006FD36F" w14:textId="36AE0C9A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750CE3" w14:textId="77777777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EB3E2E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EB3E2E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B3E2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E3A13" w:rsidRPr="00EB3E2E" w14:paraId="3D7C07F8" w14:textId="77777777" w:rsidTr="00724B92">
        <w:trPr>
          <w:cantSplit/>
          <w:trHeight w:val="20"/>
        </w:trPr>
        <w:tc>
          <w:tcPr>
            <w:tcW w:w="2693" w:type="dxa"/>
          </w:tcPr>
          <w:p w14:paraId="328AA424" w14:textId="77777777" w:rsidR="009E3A13" w:rsidRPr="00EB3E2E" w:rsidRDefault="009E3A13" w:rsidP="00EB3E2E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77" w:type="dxa"/>
            <w:tcBorders>
              <w:left w:val="nil"/>
              <w:bottom w:val="single" w:sz="4" w:space="0" w:color="auto"/>
            </w:tcBorders>
          </w:tcPr>
          <w:p w14:paraId="0CE2996B" w14:textId="25253658" w:rsidR="009E3A13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2CFF3596" w14:textId="77777777" w:rsidR="009E3A13" w:rsidRDefault="009E3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CD1A56" w14:textId="77777777" w:rsidR="009E3A13" w:rsidRPr="00EB3E2E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F4F8D" w14:textId="1D9FBCBE" w:rsidR="009E3A13" w:rsidRPr="00EB3E2E" w:rsidRDefault="00586ACB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  <w:p w14:paraId="0BC7B5B3" w14:textId="3C088F24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24" w:type="dxa"/>
            <w:tcBorders>
              <w:top w:val="single" w:sz="4" w:space="0" w:color="auto"/>
            </w:tcBorders>
            <w:vAlign w:val="bottom"/>
          </w:tcPr>
          <w:p w14:paraId="0792457C" w14:textId="77777777" w:rsidR="009E3A13" w:rsidRPr="00EB3E2E" w:rsidRDefault="009E3A13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4A52E16C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E3A13"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99" w:type="dxa"/>
            <w:vAlign w:val="bottom"/>
          </w:tcPr>
          <w:p w14:paraId="034AC31D" w14:textId="77777777" w:rsidR="009E3A13" w:rsidRPr="00EB3E2E" w:rsidRDefault="009E3A13" w:rsidP="00EB3E2E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C72F9" w14:textId="5C21D5AD" w:rsidR="009E3A13" w:rsidRPr="00EB3E2E" w:rsidRDefault="00586ACB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</w:p>
          <w:p w14:paraId="662BF3A5" w14:textId="30AB3B59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F2EDF0E" w14:textId="77777777" w:rsidR="009E3A13" w:rsidRPr="00EB3E2E" w:rsidRDefault="009E3A13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64826A18" w:rsidR="009E3A13" w:rsidRPr="00EB3E2E" w:rsidRDefault="00D57D8F" w:rsidP="00EB3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9E3A13" w:rsidRPr="00EB3E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="00586AC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  <w:tr w:rsidR="009E3A13" w:rsidRPr="00EB3E2E" w14:paraId="3D96680A" w14:textId="77777777" w:rsidTr="00724B92">
        <w:trPr>
          <w:cantSplit/>
          <w:trHeight w:val="20"/>
        </w:trPr>
        <w:tc>
          <w:tcPr>
            <w:tcW w:w="2693" w:type="dxa"/>
          </w:tcPr>
          <w:p w14:paraId="5A4A997F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20A0600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dxa"/>
            <w:vAlign w:val="bottom"/>
          </w:tcPr>
          <w:p w14:paraId="51FE8C1C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2D51EB02" w14:textId="77777777" w:rsidR="009E3A13" w:rsidRPr="00EB3E2E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47AB79DB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" w:type="dxa"/>
            <w:shd w:val="clear" w:color="auto" w:fill="auto"/>
          </w:tcPr>
          <w:p w14:paraId="186EA3C6" w14:textId="77777777" w:rsidR="009E3A13" w:rsidRPr="00EB3E2E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678D94E8" w14:textId="77777777" w:rsidR="009E3A13" w:rsidRPr="00EB3E2E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82090" w:rsidRPr="00EB3E2E" w14:paraId="4271F389" w14:textId="77777777" w:rsidTr="0083781F">
        <w:trPr>
          <w:cantSplit/>
          <w:trHeight w:val="20"/>
        </w:trPr>
        <w:tc>
          <w:tcPr>
            <w:tcW w:w="2693" w:type="dxa"/>
          </w:tcPr>
          <w:p w14:paraId="2370BEDB" w14:textId="05F87BE2" w:rsidR="00582090" w:rsidRPr="00EB3E2E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Style w:val="PageNumber"/>
                <w:rFonts w:ascii="Browallia New" w:hAnsi="Browallia New" w:cs="Browalli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7" w:type="dxa"/>
            <w:tcBorders>
              <w:left w:val="nil"/>
            </w:tcBorders>
          </w:tcPr>
          <w:p w14:paraId="28C47F11" w14:textId="75378543" w:rsidR="00582090" w:rsidRPr="00EB3E2E" w:rsidRDefault="00582090" w:rsidP="0058209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2" w:type="dxa"/>
            <w:tcBorders>
              <w:left w:val="nil"/>
            </w:tcBorders>
          </w:tcPr>
          <w:p w14:paraId="53A2BB9F" w14:textId="77777777" w:rsidR="00582090" w:rsidRPr="00EB3E2E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3756A110" w14:textId="1F430819" w:rsidR="00582090" w:rsidRPr="007A0292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1,519</w:t>
            </w:r>
          </w:p>
        </w:tc>
        <w:tc>
          <w:tcPr>
            <w:tcW w:w="124" w:type="dxa"/>
            <w:vAlign w:val="bottom"/>
          </w:tcPr>
          <w:p w14:paraId="116DC3EC" w14:textId="77777777" w:rsidR="00582090" w:rsidRPr="00325493" w:rsidRDefault="00582090" w:rsidP="00582090">
            <w:pPr>
              <w:spacing w:line="240" w:lineRule="auto"/>
              <w:ind w:right="1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B01F7CC" w14:textId="0190AEF2" w:rsidR="00582090" w:rsidRPr="00EB3E2E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0"/>
              </w:tabs>
              <w:spacing w:line="240" w:lineRule="auto"/>
              <w:ind w:left="-108" w:right="16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</w:p>
        </w:tc>
        <w:tc>
          <w:tcPr>
            <w:tcW w:w="99" w:type="dxa"/>
            <w:vAlign w:val="bottom"/>
          </w:tcPr>
          <w:p w14:paraId="558C1663" w14:textId="77777777" w:rsidR="00582090" w:rsidRPr="00EB3E2E" w:rsidRDefault="00582090" w:rsidP="0058209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7A43C687" w14:textId="440A23EA" w:rsidR="00582090" w:rsidRPr="00EB3E2E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</w:tabs>
              <w:spacing w:line="240" w:lineRule="auto"/>
              <w:ind w:right="10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</w:p>
        </w:tc>
        <w:tc>
          <w:tcPr>
            <w:tcW w:w="108" w:type="dxa"/>
            <w:shd w:val="clear" w:color="auto" w:fill="auto"/>
          </w:tcPr>
          <w:p w14:paraId="15241ED5" w14:textId="77777777" w:rsidR="00582090" w:rsidRPr="00EB3E2E" w:rsidRDefault="00582090" w:rsidP="00582090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25BF9989" w14:textId="0C0E2B56" w:rsidR="00582090" w:rsidRPr="007F35BB" w:rsidRDefault="00582090" w:rsidP="00582090">
            <w:pPr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</w:p>
        </w:tc>
      </w:tr>
      <w:tr w:rsidR="00582090" w:rsidRPr="00E30075" w14:paraId="5137BF85" w14:textId="77777777" w:rsidTr="0083781F">
        <w:trPr>
          <w:cantSplit/>
          <w:trHeight w:val="20"/>
        </w:trPr>
        <w:tc>
          <w:tcPr>
            <w:tcW w:w="2693" w:type="dxa"/>
            <w:vAlign w:val="bottom"/>
          </w:tcPr>
          <w:p w14:paraId="4E2226B7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30075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70004B6" w14:textId="1F01FA6E" w:rsidR="00582090" w:rsidRPr="00A966D1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MOR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ลบร้อยละ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33359" w14:textId="77777777" w:rsidR="00582090" w:rsidRPr="00A966D1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625D0870" w:rsidR="00582090" w:rsidRPr="007A0292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4" w:type="dxa"/>
          </w:tcPr>
          <w:p w14:paraId="5EDF1E39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975929" w14:textId="3C53091D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99" w:type="dxa"/>
          </w:tcPr>
          <w:p w14:paraId="39443550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08BE197B" w14:textId="1CF59551" w:rsidR="00582090" w:rsidRPr="00E30075" w:rsidRDefault="00582090" w:rsidP="00582090">
            <w:pPr>
              <w:tabs>
                <w:tab w:val="left" w:pos="810"/>
              </w:tabs>
              <w:spacing w:line="240" w:lineRule="auto"/>
              <w:ind w:right="12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427DF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EDA8BF2" w14:textId="73E3F648" w:rsidR="00582090" w:rsidRPr="00E30075" w:rsidRDefault="00582090" w:rsidP="00582090">
            <w:pPr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-</w:t>
            </w:r>
          </w:p>
        </w:tc>
      </w:tr>
      <w:tr w:rsidR="00582090" w:rsidRPr="00E30075" w14:paraId="3822F94E" w14:textId="77777777" w:rsidTr="0083781F">
        <w:trPr>
          <w:cantSplit/>
          <w:trHeight w:val="20"/>
        </w:trPr>
        <w:tc>
          <w:tcPr>
            <w:tcW w:w="2693" w:type="dxa"/>
            <w:vAlign w:val="bottom"/>
          </w:tcPr>
          <w:p w14:paraId="62BB2DDA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หนี้สินภายใต้สัญญาทรัส</w:t>
            </w: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ต์</w:t>
            </w:r>
            <w:r w:rsidRPr="00E30075">
              <w:rPr>
                <w:rFonts w:ascii="Browallia New" w:hAnsi="Browallia New" w:cs="Browallia New"/>
                <w:sz w:val="28"/>
                <w:szCs w:val="28"/>
                <w:cs/>
              </w:rPr>
              <w:t>รีซีท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4D9811CC" w14:textId="3F99AF6F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–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CEF9E3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3EF7F6CA" w:rsidR="00582090" w:rsidRPr="007A0292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487,076</w:t>
            </w:r>
          </w:p>
        </w:tc>
        <w:tc>
          <w:tcPr>
            <w:tcW w:w="124" w:type="dxa"/>
          </w:tcPr>
          <w:p w14:paraId="0664DB59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3F9AAE" w14:textId="30EE68F2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</w:p>
        </w:tc>
        <w:tc>
          <w:tcPr>
            <w:tcW w:w="99" w:type="dxa"/>
          </w:tcPr>
          <w:p w14:paraId="311DEBA4" w14:textId="77777777" w:rsidR="00582090" w:rsidRPr="00E30075" w:rsidRDefault="00582090" w:rsidP="00582090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E5B1AA" w14:textId="09AB6CC2" w:rsidR="00582090" w:rsidRPr="00E30075" w:rsidRDefault="00582090" w:rsidP="00582090">
            <w:pPr>
              <w:spacing w:line="240" w:lineRule="auto"/>
              <w:ind w:right="105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441,270</w:t>
            </w:r>
          </w:p>
        </w:tc>
        <w:tc>
          <w:tcPr>
            <w:tcW w:w="108" w:type="dxa"/>
            <w:shd w:val="clear" w:color="auto" w:fill="auto"/>
          </w:tcPr>
          <w:p w14:paraId="7DDDC4B5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3FD060EB" w14:textId="4C2A3014" w:rsidR="00582090" w:rsidRPr="00E30075" w:rsidRDefault="00582090" w:rsidP="0058209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582090" w:rsidRPr="00E30075" w14:paraId="499346C2" w14:textId="77777777" w:rsidTr="0083781F">
        <w:trPr>
          <w:cantSplit/>
          <w:trHeight w:val="20"/>
        </w:trPr>
        <w:tc>
          <w:tcPr>
            <w:tcW w:w="2693" w:type="dxa"/>
            <w:vAlign w:val="bottom"/>
          </w:tcPr>
          <w:p w14:paraId="30C2E853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30075">
              <w:rPr>
                <w:rFonts w:ascii="Browallia New" w:hAnsi="Browallia New" w:cs="Browalli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31AF5B8F" w14:textId="5D7CECD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–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3DB71A" w14:textId="77777777" w:rsidR="00582090" w:rsidRPr="00E30075" w:rsidRDefault="00582090" w:rsidP="0058209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6C515DBF" w:rsidR="00582090" w:rsidRPr="007A0292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355,000</w:t>
            </w:r>
          </w:p>
        </w:tc>
        <w:tc>
          <w:tcPr>
            <w:tcW w:w="124" w:type="dxa"/>
          </w:tcPr>
          <w:p w14:paraId="7701F78D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82D1A3" w14:textId="630B1031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99" w:type="dxa"/>
          </w:tcPr>
          <w:p w14:paraId="32B125F8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10A6712" w14:textId="146E0AC9" w:rsidR="00582090" w:rsidRPr="00E30075" w:rsidRDefault="00582090" w:rsidP="00582090">
            <w:pPr>
              <w:tabs>
                <w:tab w:val="left" w:pos="770"/>
              </w:tabs>
              <w:spacing w:line="240" w:lineRule="auto"/>
              <w:ind w:right="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720FE6D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7CD49C0" w14:textId="2AD645B7" w:rsidR="00582090" w:rsidRPr="00E215AA" w:rsidRDefault="00582090" w:rsidP="00582090">
            <w:pPr>
              <w:tabs>
                <w:tab w:val="left" w:pos="550"/>
              </w:tabs>
              <w:spacing w:line="240" w:lineRule="auto"/>
              <w:ind w:right="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215AA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215A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E215A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82090" w:rsidRPr="00C04DF6" w14:paraId="7AF21344" w14:textId="77777777" w:rsidTr="0083781F">
        <w:trPr>
          <w:cantSplit/>
          <w:trHeight w:val="20"/>
        </w:trPr>
        <w:tc>
          <w:tcPr>
            <w:tcW w:w="2693" w:type="dxa"/>
            <w:vAlign w:val="bottom"/>
          </w:tcPr>
          <w:p w14:paraId="320E4B8E" w14:textId="77777777" w:rsidR="00582090" w:rsidRPr="00E30075" w:rsidRDefault="00582090" w:rsidP="00582090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E30075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77" w:type="dxa"/>
            <w:tcBorders>
              <w:left w:val="nil"/>
            </w:tcBorders>
            <w:vAlign w:val="bottom"/>
          </w:tcPr>
          <w:p w14:paraId="5577FC63" w14:textId="77777777" w:rsidR="00582090" w:rsidRPr="009E3A13" w:rsidRDefault="00582090" w:rsidP="00582090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66C3B1" w14:textId="77777777" w:rsidR="00582090" w:rsidRPr="00E30075" w:rsidRDefault="00582090" w:rsidP="00582090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2564B1AE" w:rsidR="00582090" w:rsidRPr="007A0292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853,595</w:t>
            </w:r>
          </w:p>
        </w:tc>
        <w:tc>
          <w:tcPr>
            <w:tcW w:w="124" w:type="dxa"/>
          </w:tcPr>
          <w:p w14:paraId="5706C702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0CF45E58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99" w:type="dxa"/>
          </w:tcPr>
          <w:p w14:paraId="353CE623" w14:textId="77777777" w:rsidR="00582090" w:rsidRPr="00E30075" w:rsidRDefault="00582090" w:rsidP="00582090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5916C" w14:textId="1F6F5763" w:rsidR="00582090" w:rsidRPr="00E30075" w:rsidRDefault="00582090" w:rsidP="00582090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441,270</w:t>
            </w:r>
          </w:p>
        </w:tc>
        <w:tc>
          <w:tcPr>
            <w:tcW w:w="108" w:type="dxa"/>
            <w:shd w:val="clear" w:color="auto" w:fill="auto"/>
          </w:tcPr>
          <w:p w14:paraId="79B8CBB9" w14:textId="77777777" w:rsidR="00582090" w:rsidRPr="00E30075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6C8333" w14:textId="05A5C79F" w:rsidR="00582090" w:rsidRPr="00E30075" w:rsidRDefault="00582090" w:rsidP="00582090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454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</w:tbl>
    <w:p w14:paraId="33DA0C71" w14:textId="77777777" w:rsidR="009A51CF" w:rsidRPr="007A5F03" w:rsidRDefault="009A51CF" w:rsidP="00E760B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u w:val="single"/>
        </w:rPr>
      </w:pPr>
    </w:p>
    <w:p w14:paraId="748BCFE1" w14:textId="6E26FFEB" w:rsidR="00775BE2" w:rsidRPr="00807AD3" w:rsidRDefault="00775BE2" w:rsidP="00807AD3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07AD3">
        <w:rPr>
          <w:rFonts w:ascii="Browallia New" w:hAnsi="Browallia New" w:cs="Browallia New"/>
          <w:sz w:val="28"/>
          <w:szCs w:val="28"/>
          <w:cs/>
        </w:rPr>
        <w:t xml:space="preserve">ตั๋วแลกเงิน ณ วันที่ </w:t>
      </w:r>
      <w:r w:rsidR="00586AC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86AC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EB3E2E"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="00D57D8F" w:rsidRPr="00807AD3">
        <w:rPr>
          <w:rFonts w:ascii="Browallia New" w:hAnsi="Browallia New" w:cs="Browallia New"/>
          <w:sz w:val="28"/>
          <w:szCs w:val="28"/>
        </w:rPr>
        <w:t>2561</w:t>
      </w:r>
      <w:r w:rsidR="00EB3E2E"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มีระยะเวลา </w:t>
      </w:r>
      <w:r w:rsidR="00D57D8F" w:rsidRPr="00BE4864">
        <w:rPr>
          <w:rFonts w:ascii="Browallia New" w:hAnsi="Browallia New" w:cs="Browallia New"/>
          <w:sz w:val="28"/>
          <w:szCs w:val="28"/>
        </w:rPr>
        <w:t>21</w:t>
      </w:r>
      <w:r w:rsidR="004C2B31" w:rsidRPr="00BE486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C2B31" w:rsidRPr="00BE4864">
        <w:rPr>
          <w:rFonts w:ascii="Browallia New" w:hAnsi="Browallia New" w:cs="Browallia New"/>
          <w:sz w:val="28"/>
          <w:szCs w:val="28"/>
        </w:rPr>
        <w:t>-</w:t>
      </w:r>
      <w:r w:rsidR="004C2B31" w:rsidRPr="00BE486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57D8F" w:rsidRPr="00BE4864">
        <w:rPr>
          <w:rFonts w:ascii="Browallia New" w:hAnsi="Browallia New" w:cs="Browallia New"/>
          <w:sz w:val="28"/>
          <w:szCs w:val="28"/>
        </w:rPr>
        <w:t>182</w:t>
      </w:r>
      <w:r w:rsidR="004C2B31" w:rsidRPr="00807AD3">
        <w:rPr>
          <w:rFonts w:ascii="Browallia New" w:hAnsi="Browallia New" w:cs="Browallia New"/>
          <w:sz w:val="28"/>
          <w:szCs w:val="28"/>
        </w:rPr>
        <w:t xml:space="preserve"> </w:t>
      </w:r>
      <w:r w:rsidR="004C2B31" w:rsidRPr="00807AD3">
        <w:rPr>
          <w:rFonts w:ascii="Browallia New" w:hAnsi="Browallia New" w:cs="Browallia New"/>
          <w:sz w:val="28"/>
          <w:szCs w:val="28"/>
          <w:cs/>
        </w:rPr>
        <w:t xml:space="preserve">วัน </w:t>
      </w:r>
      <w:r w:rsidRPr="00807AD3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 w:rsidR="00FF241C" w:rsidRPr="00807AD3">
        <w:rPr>
          <w:rFonts w:ascii="Browallia New" w:hAnsi="Browallia New" w:cs="Browallia New" w:hint="cs"/>
          <w:sz w:val="28"/>
          <w:szCs w:val="28"/>
          <w:cs/>
        </w:rPr>
        <w:t>บริษัท</w:t>
      </w:r>
    </w:p>
    <w:p w14:paraId="49E77E28" w14:textId="1E28205E" w:rsidR="006E08DF" w:rsidRPr="007A5F03" w:rsidRDefault="006E08DF" w:rsidP="00807AD3">
      <w:pPr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p w14:paraId="1B9D47E0" w14:textId="3D7CD966" w:rsidR="00FF241C" w:rsidRPr="00807AD3" w:rsidRDefault="00F7141C" w:rsidP="00807AD3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07AD3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807AD3">
        <w:rPr>
          <w:rFonts w:ascii="Browallia New" w:hAnsi="Browallia New" w:cs="Browallia New" w:hint="cs"/>
          <w:sz w:val="28"/>
          <w:szCs w:val="28"/>
          <w:cs/>
        </w:rPr>
        <w:t xml:space="preserve">ปี </w:t>
      </w:r>
      <w:r>
        <w:rPr>
          <w:rFonts w:ascii="Browallia New" w:hAnsi="Browallia New" w:cs="Browallia New"/>
          <w:sz w:val="28"/>
          <w:szCs w:val="28"/>
        </w:rPr>
        <w:t>2560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807AD3">
        <w:rPr>
          <w:rFonts w:ascii="Browallia New" w:hAnsi="Browallia New" w:cs="Browallia New"/>
          <w:sz w:val="28"/>
          <w:szCs w:val="28"/>
        </w:rPr>
        <w:t xml:space="preserve">355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ล้านบาท และถูกบริษัทหลักทรัพย์จัดการกองทุนดังกล่าวฟ้องร้องให้ชำระหนี้ และบริษัทถูกฟ้องในฐานะผู้ค้ำประกันตั๋วแลกเงินที่ผิดนัดชำระจำนวน </w:t>
      </w:r>
      <w:r w:rsidRPr="00807AD3">
        <w:rPr>
          <w:rFonts w:ascii="Browallia New" w:hAnsi="Browallia New" w:cs="Browallia New"/>
          <w:sz w:val="28"/>
          <w:szCs w:val="28"/>
        </w:rPr>
        <w:t xml:space="preserve">255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ล้านบาท บริษัทย่อยได้บันทึกอัตราดอกเบี้ยโดยใช้อัตราดอกเบี้ยผิดนัดชำระร้อยละ </w:t>
      </w:r>
      <w:r w:rsidRPr="00807AD3">
        <w:rPr>
          <w:rFonts w:ascii="Browallia New" w:hAnsi="Browallia New" w:cs="Browallia New"/>
          <w:sz w:val="28"/>
          <w:szCs w:val="28"/>
        </w:rPr>
        <w:t xml:space="preserve">7.5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ถึงร้อยละ </w:t>
      </w:r>
      <w:r w:rsidRPr="00807AD3">
        <w:rPr>
          <w:rFonts w:ascii="Browallia New" w:hAnsi="Browallia New" w:cs="Browallia New"/>
          <w:sz w:val="28"/>
          <w:szCs w:val="28"/>
        </w:rPr>
        <w:t xml:space="preserve">15 </w:t>
      </w:r>
      <w:r w:rsidRPr="00807AD3">
        <w:rPr>
          <w:rFonts w:ascii="Browallia New" w:hAnsi="Browallia New" w:cs="Browallia New"/>
          <w:sz w:val="28"/>
          <w:szCs w:val="28"/>
          <w:cs/>
        </w:rPr>
        <w:t xml:space="preserve">ต่อปี จนกว่าจะชำระหนี้เรียบร้อย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ในเดือนกรกฎาคม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ศาลชั้นต้นพิพากษาให้บริษัทย่อยชำระหนี้จำนวน </w:t>
      </w:r>
      <w:r>
        <w:rPr>
          <w:rFonts w:ascii="Browallia New" w:hAnsi="Browallia New" w:cs="Browallia New"/>
          <w:sz w:val="28"/>
          <w:szCs w:val="28"/>
        </w:rPr>
        <w:t xml:space="preserve">205 </w:t>
      </w:r>
      <w:r>
        <w:rPr>
          <w:rFonts w:ascii="Browallia New" w:hAnsi="Browallia New" w:cs="Browallia New" w:hint="cs"/>
          <w:sz w:val="28"/>
          <w:szCs w:val="28"/>
          <w:cs/>
        </w:rPr>
        <w:t>ล้านบาท พร้อมดอกเบี้ยจนกว่าจะชำระหนี้เรียบร้อย</w:t>
      </w:r>
    </w:p>
    <w:p w14:paraId="13BE1D75" w14:textId="2E66A99F" w:rsidR="00586ACB" w:rsidRPr="007A5F03" w:rsidRDefault="00586ACB" w:rsidP="00CA4E6F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</w:rPr>
      </w:pPr>
    </w:p>
    <w:p w14:paraId="00B7D70B" w14:textId="4C3C2A51" w:rsidR="00610059" w:rsidRDefault="00610059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10D85">
        <w:rPr>
          <w:rFonts w:ascii="Browallia New" w:hAnsi="Browallia New" w:cs="Browallia New"/>
          <w:sz w:val="28"/>
          <w:szCs w:val="28"/>
          <w:u w:val="single"/>
          <w:cs/>
        </w:rPr>
        <w:t>เงินกู้ยืมระยะยาว</w:t>
      </w:r>
      <w:r w:rsidR="002F0EC6">
        <w:rPr>
          <w:rFonts w:ascii="Browallia New" w:hAnsi="Browallia New" w:cs="Browallia New" w:hint="cs"/>
          <w:sz w:val="28"/>
          <w:szCs w:val="28"/>
          <w:u w:val="single"/>
          <w:cs/>
        </w:rPr>
        <w:t>จากสถาบันการเงิน</w:t>
      </w:r>
    </w:p>
    <w:p w14:paraId="619BFB7A" w14:textId="483F1AEC" w:rsidR="008A4192" w:rsidRPr="007A5F03" w:rsidRDefault="008A4192" w:rsidP="008A419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u w:val="single"/>
        </w:rPr>
      </w:pPr>
    </w:p>
    <w:p w14:paraId="3AFA089A" w14:textId="32FEC831" w:rsidR="008A4192" w:rsidRDefault="008A4192" w:rsidP="008A4192">
      <w:pPr>
        <w:tabs>
          <w:tab w:val="clear" w:pos="907"/>
          <w:tab w:val="left" w:pos="90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566E70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566E70">
        <w:rPr>
          <w:rFonts w:ascii="Browallia New" w:hAnsi="Browallia New" w:cs="Browallia New"/>
          <w:sz w:val="28"/>
          <w:szCs w:val="28"/>
          <w:cs/>
        </w:rPr>
        <w:t>ได้รับจากธนาคารพาณิชย์ในประเทศ</w:t>
      </w:r>
      <w:r w:rsidRPr="00566E70">
        <w:rPr>
          <w:rFonts w:ascii="Browallia New" w:hAnsi="Browallia New" w:cs="Browallia New" w:hint="cs"/>
          <w:sz w:val="28"/>
          <w:szCs w:val="28"/>
          <w:cs/>
        </w:rPr>
        <w:t>สองแห่ง</w:t>
      </w:r>
      <w:r w:rsidRPr="00566E70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69F0893C" w14:textId="77777777" w:rsidR="000A24EA" w:rsidRPr="007A5F03" w:rsidRDefault="000A24EA" w:rsidP="008A4192">
      <w:pPr>
        <w:rPr>
          <w:sz w:val="24"/>
          <w:szCs w:val="24"/>
        </w:rPr>
      </w:pPr>
    </w:p>
    <w:tbl>
      <w:tblPr>
        <w:tblStyle w:val="TableGrid"/>
        <w:tblW w:w="92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134"/>
        <w:gridCol w:w="1134"/>
        <w:gridCol w:w="1203"/>
        <w:gridCol w:w="1123"/>
        <w:gridCol w:w="1170"/>
        <w:gridCol w:w="1098"/>
      </w:tblGrid>
      <w:tr w:rsidR="00E558D4" w:rsidRPr="0083700B" w14:paraId="6A9454DA" w14:textId="77777777" w:rsidTr="00A6158A">
        <w:tc>
          <w:tcPr>
            <w:tcW w:w="2340" w:type="dxa"/>
            <w:shd w:val="clear" w:color="auto" w:fill="auto"/>
          </w:tcPr>
          <w:p w14:paraId="32B797F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62" w:type="dxa"/>
            <w:gridSpan w:val="6"/>
            <w:shd w:val="clear" w:color="auto" w:fill="auto"/>
          </w:tcPr>
          <w:p w14:paraId="484DC53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83700B" w14:paraId="5878E941" w14:textId="77777777" w:rsidTr="00A6158A">
        <w:tc>
          <w:tcPr>
            <w:tcW w:w="2340" w:type="dxa"/>
            <w:shd w:val="clear" w:color="auto" w:fill="auto"/>
          </w:tcPr>
          <w:p w14:paraId="5788290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62" w:type="dxa"/>
            <w:gridSpan w:val="6"/>
            <w:shd w:val="clear" w:color="auto" w:fill="auto"/>
          </w:tcPr>
          <w:p w14:paraId="1D9AD8B9" w14:textId="0E8EC9A0" w:rsidR="00E558D4" w:rsidRPr="0083700B" w:rsidRDefault="00586ACB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86AC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30 </w:t>
            </w:r>
            <w:r w:rsidRPr="00586AC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มิถุนายน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E558D4"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E558D4" w:rsidRPr="0083700B" w14:paraId="68BCBC13" w14:textId="77777777" w:rsidTr="004B52A4">
        <w:tc>
          <w:tcPr>
            <w:tcW w:w="2340" w:type="dxa"/>
            <w:shd w:val="clear" w:color="auto" w:fill="auto"/>
          </w:tcPr>
          <w:p w14:paraId="3199375C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71" w:type="dxa"/>
            <w:gridSpan w:val="3"/>
            <w:shd w:val="clear" w:color="auto" w:fill="auto"/>
          </w:tcPr>
          <w:p w14:paraId="5DED889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391" w:type="dxa"/>
            <w:gridSpan w:val="3"/>
            <w:shd w:val="clear" w:color="auto" w:fill="auto"/>
          </w:tcPr>
          <w:p w14:paraId="7C9E876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58D4" w:rsidRPr="0083700B" w14:paraId="0528AD90" w14:textId="77777777" w:rsidTr="004B52A4">
        <w:tc>
          <w:tcPr>
            <w:tcW w:w="2340" w:type="dxa"/>
            <w:shd w:val="clear" w:color="auto" w:fill="auto"/>
          </w:tcPr>
          <w:p w14:paraId="2B88205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4C56C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A9251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000027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2129F2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1F6F68FE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203" w:type="dxa"/>
            <w:shd w:val="clear" w:color="auto" w:fill="auto"/>
          </w:tcPr>
          <w:p w14:paraId="101B8E0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23698C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94E7A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23" w:type="dxa"/>
            <w:shd w:val="clear" w:color="auto" w:fill="auto"/>
          </w:tcPr>
          <w:p w14:paraId="7C8758DD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911C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DB733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shd w:val="clear" w:color="auto" w:fill="auto"/>
          </w:tcPr>
          <w:p w14:paraId="79E06EF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98" w:type="dxa"/>
            <w:shd w:val="clear" w:color="auto" w:fill="auto"/>
          </w:tcPr>
          <w:p w14:paraId="6FFD5F8A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472B9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5F2C05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E558D4" w:rsidRPr="0083700B" w14:paraId="2C999CFF" w14:textId="77777777" w:rsidTr="004B52A4">
        <w:tc>
          <w:tcPr>
            <w:tcW w:w="2340" w:type="dxa"/>
            <w:shd w:val="clear" w:color="auto" w:fill="auto"/>
          </w:tcPr>
          <w:p w14:paraId="0497167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4508E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73589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6197391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</w:tcPr>
          <w:p w14:paraId="097340D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8B56A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6D889A70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6158A" w:rsidRPr="0083700B" w14:paraId="4CE3847B" w14:textId="77777777" w:rsidTr="00A67E20">
        <w:tc>
          <w:tcPr>
            <w:tcW w:w="2340" w:type="dxa"/>
            <w:shd w:val="clear" w:color="auto" w:fill="auto"/>
          </w:tcPr>
          <w:p w14:paraId="1C28A21A" w14:textId="77777777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134" w:type="dxa"/>
            <w:shd w:val="clear" w:color="auto" w:fill="auto"/>
          </w:tcPr>
          <w:p w14:paraId="5DDF9383" w14:textId="0CE42590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403,611</w:t>
            </w:r>
          </w:p>
        </w:tc>
        <w:tc>
          <w:tcPr>
            <w:tcW w:w="1134" w:type="dxa"/>
            <w:shd w:val="clear" w:color="auto" w:fill="auto"/>
          </w:tcPr>
          <w:p w14:paraId="652B0126" w14:textId="2781BE43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(6,093)</w:t>
            </w:r>
          </w:p>
        </w:tc>
        <w:tc>
          <w:tcPr>
            <w:tcW w:w="1203" w:type="dxa"/>
            <w:shd w:val="clear" w:color="auto" w:fill="auto"/>
          </w:tcPr>
          <w:p w14:paraId="3DD7F29C" w14:textId="376CC59D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397,518</w:t>
            </w:r>
          </w:p>
        </w:tc>
        <w:tc>
          <w:tcPr>
            <w:tcW w:w="1123" w:type="dxa"/>
            <w:shd w:val="clear" w:color="auto" w:fill="auto"/>
          </w:tcPr>
          <w:p w14:paraId="2083226A" w14:textId="18AD7432" w:rsidR="00A6158A" w:rsidRPr="0083700B" w:rsidRDefault="00A6158A" w:rsidP="00AC140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403,611</w:t>
            </w:r>
          </w:p>
        </w:tc>
        <w:tc>
          <w:tcPr>
            <w:tcW w:w="1170" w:type="dxa"/>
            <w:shd w:val="clear" w:color="auto" w:fill="auto"/>
          </w:tcPr>
          <w:p w14:paraId="61CC0AE2" w14:textId="5A247E3F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(6,093)</w:t>
            </w:r>
          </w:p>
        </w:tc>
        <w:tc>
          <w:tcPr>
            <w:tcW w:w="1098" w:type="dxa"/>
            <w:shd w:val="clear" w:color="auto" w:fill="auto"/>
          </w:tcPr>
          <w:p w14:paraId="6BCA59CA" w14:textId="637484E0" w:rsidR="00A6158A" w:rsidRPr="0083700B" w:rsidRDefault="00A6158A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397,518</w:t>
            </w:r>
          </w:p>
        </w:tc>
      </w:tr>
      <w:tr w:rsidR="00A6158A" w:rsidRPr="0083700B" w14:paraId="2F5A75A4" w14:textId="77777777" w:rsidTr="00A67E20">
        <w:tc>
          <w:tcPr>
            <w:tcW w:w="2340" w:type="dxa"/>
            <w:shd w:val="clear" w:color="auto" w:fill="auto"/>
          </w:tcPr>
          <w:p w14:paraId="4F5E4451" w14:textId="3E1735EE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70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134" w:type="dxa"/>
            <w:shd w:val="clear" w:color="auto" w:fill="auto"/>
          </w:tcPr>
          <w:p w14:paraId="6E6FA4E6" w14:textId="62E5F77E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9,030</w:t>
            </w:r>
          </w:p>
        </w:tc>
        <w:tc>
          <w:tcPr>
            <w:tcW w:w="1134" w:type="dxa"/>
            <w:shd w:val="clear" w:color="auto" w:fill="auto"/>
          </w:tcPr>
          <w:p w14:paraId="4C1604B7" w14:textId="2E51AC99" w:rsidR="00A6158A" w:rsidRPr="0083700B" w:rsidRDefault="007A0292" w:rsidP="00A11DB4">
            <w:pPr>
              <w:tabs>
                <w:tab w:val="clear" w:pos="454"/>
                <w:tab w:val="left" w:pos="459"/>
                <w:tab w:val="left" w:pos="58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="00A6158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3BFAF62" w14:textId="64B2DB8C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9,030</w:t>
            </w:r>
          </w:p>
        </w:tc>
        <w:tc>
          <w:tcPr>
            <w:tcW w:w="1123" w:type="dxa"/>
            <w:shd w:val="clear" w:color="auto" w:fill="auto"/>
          </w:tcPr>
          <w:p w14:paraId="6BB80057" w14:textId="28AD3A97" w:rsidR="00A6158A" w:rsidRPr="0083700B" w:rsidRDefault="00A6158A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9,030</w:t>
            </w:r>
          </w:p>
        </w:tc>
        <w:tc>
          <w:tcPr>
            <w:tcW w:w="1170" w:type="dxa"/>
            <w:shd w:val="clear" w:color="auto" w:fill="auto"/>
          </w:tcPr>
          <w:p w14:paraId="0CF1FD39" w14:textId="7E431AB3" w:rsidR="00A6158A" w:rsidRPr="0083700B" w:rsidRDefault="00A6158A" w:rsidP="00B24130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-</w:t>
            </w:r>
          </w:p>
        </w:tc>
        <w:tc>
          <w:tcPr>
            <w:tcW w:w="1098" w:type="dxa"/>
            <w:shd w:val="clear" w:color="auto" w:fill="auto"/>
          </w:tcPr>
          <w:p w14:paraId="3A8C31AC" w14:textId="081A6C2E" w:rsidR="00A6158A" w:rsidRPr="0083700B" w:rsidRDefault="00A6158A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9,030</w:t>
            </w:r>
          </w:p>
        </w:tc>
      </w:tr>
      <w:tr w:rsidR="00A6158A" w:rsidRPr="0083700B" w14:paraId="214A312F" w14:textId="77777777" w:rsidTr="00A67E20">
        <w:tc>
          <w:tcPr>
            <w:tcW w:w="2340" w:type="dxa"/>
            <w:shd w:val="clear" w:color="auto" w:fill="auto"/>
          </w:tcPr>
          <w:p w14:paraId="3C5FEC78" w14:textId="3A77DE86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14:paraId="46FF93E8" w14:textId="3C9D742F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112,684</w:t>
            </w:r>
          </w:p>
        </w:tc>
        <w:tc>
          <w:tcPr>
            <w:tcW w:w="1134" w:type="dxa"/>
            <w:shd w:val="clear" w:color="auto" w:fill="auto"/>
          </w:tcPr>
          <w:p w14:paraId="55D9FCBA" w14:textId="7F7EFF3E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(1,653)</w:t>
            </w:r>
          </w:p>
        </w:tc>
        <w:tc>
          <w:tcPr>
            <w:tcW w:w="1203" w:type="dxa"/>
            <w:shd w:val="clear" w:color="auto" w:fill="auto"/>
          </w:tcPr>
          <w:p w14:paraId="26C1566B" w14:textId="4612FB5D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111,031</w:t>
            </w:r>
          </w:p>
        </w:tc>
        <w:tc>
          <w:tcPr>
            <w:tcW w:w="1123" w:type="dxa"/>
            <w:shd w:val="clear" w:color="auto" w:fill="auto"/>
          </w:tcPr>
          <w:p w14:paraId="621D2175" w14:textId="514F64A0" w:rsidR="00A6158A" w:rsidRPr="0083700B" w:rsidRDefault="00A6158A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112,684</w:t>
            </w:r>
          </w:p>
        </w:tc>
        <w:tc>
          <w:tcPr>
            <w:tcW w:w="1170" w:type="dxa"/>
            <w:shd w:val="clear" w:color="auto" w:fill="auto"/>
          </w:tcPr>
          <w:p w14:paraId="12997680" w14:textId="6F644454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(1,653)</w:t>
            </w:r>
          </w:p>
        </w:tc>
        <w:tc>
          <w:tcPr>
            <w:tcW w:w="1098" w:type="dxa"/>
            <w:shd w:val="clear" w:color="auto" w:fill="auto"/>
          </w:tcPr>
          <w:p w14:paraId="2463BCAE" w14:textId="78B4DC47" w:rsidR="00A6158A" w:rsidRPr="0083700B" w:rsidRDefault="00A6158A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111,031</w:t>
            </w:r>
          </w:p>
        </w:tc>
      </w:tr>
      <w:tr w:rsidR="00A6158A" w:rsidRPr="0083700B" w14:paraId="68465CD3" w14:textId="77777777" w:rsidTr="00A67E20">
        <w:tc>
          <w:tcPr>
            <w:tcW w:w="2340" w:type="dxa"/>
            <w:shd w:val="clear" w:color="auto" w:fill="auto"/>
          </w:tcPr>
          <w:p w14:paraId="364DA6FA" w14:textId="15716146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494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14:paraId="5C0B828F" w14:textId="6141F2C7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261,677</w:t>
            </w:r>
          </w:p>
        </w:tc>
        <w:tc>
          <w:tcPr>
            <w:tcW w:w="1134" w:type="dxa"/>
            <w:shd w:val="clear" w:color="auto" w:fill="auto"/>
          </w:tcPr>
          <w:p w14:paraId="409C9B90" w14:textId="3A0BADE3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(4,238)</w:t>
            </w:r>
          </w:p>
        </w:tc>
        <w:tc>
          <w:tcPr>
            <w:tcW w:w="1203" w:type="dxa"/>
            <w:shd w:val="clear" w:color="auto" w:fill="auto"/>
          </w:tcPr>
          <w:p w14:paraId="5308C791" w14:textId="6D1A9F06" w:rsidR="00A6158A" w:rsidRPr="0083700B" w:rsidRDefault="00A6158A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257,439</w:t>
            </w:r>
          </w:p>
        </w:tc>
        <w:tc>
          <w:tcPr>
            <w:tcW w:w="1123" w:type="dxa"/>
            <w:shd w:val="clear" w:color="auto" w:fill="auto"/>
          </w:tcPr>
          <w:p w14:paraId="12DCE0DE" w14:textId="6DD42C62" w:rsidR="00A6158A" w:rsidRPr="0083700B" w:rsidRDefault="00A6158A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261,677</w:t>
            </w:r>
          </w:p>
        </w:tc>
        <w:tc>
          <w:tcPr>
            <w:tcW w:w="1170" w:type="dxa"/>
            <w:shd w:val="clear" w:color="auto" w:fill="auto"/>
          </w:tcPr>
          <w:p w14:paraId="3EAB5A4C" w14:textId="749E3BBB" w:rsidR="00A6158A" w:rsidRPr="0083700B" w:rsidRDefault="00A6158A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(4,238)</w:t>
            </w:r>
          </w:p>
        </w:tc>
        <w:tc>
          <w:tcPr>
            <w:tcW w:w="1098" w:type="dxa"/>
            <w:shd w:val="clear" w:color="auto" w:fill="auto"/>
          </w:tcPr>
          <w:p w14:paraId="4EB3F18C" w14:textId="4D737924" w:rsidR="00A6158A" w:rsidRPr="0083700B" w:rsidRDefault="00A6158A" w:rsidP="00AC140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257,439</w:t>
            </w:r>
          </w:p>
        </w:tc>
      </w:tr>
      <w:tr w:rsidR="00BA089D" w:rsidRPr="0083700B" w14:paraId="5FFA858B" w14:textId="77777777" w:rsidTr="006C0FD2">
        <w:tc>
          <w:tcPr>
            <w:tcW w:w="2340" w:type="dxa"/>
            <w:shd w:val="clear" w:color="auto" w:fill="auto"/>
          </w:tcPr>
          <w:p w14:paraId="6E640A1A" w14:textId="62012056" w:rsidR="00BA089D" w:rsidRPr="00BE4864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E4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BE486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  <w:tc>
          <w:tcPr>
            <w:tcW w:w="1134" w:type="dxa"/>
            <w:shd w:val="clear" w:color="auto" w:fill="auto"/>
          </w:tcPr>
          <w:p w14:paraId="0EE48687" w14:textId="5F2B92AA" w:rsidR="00BA089D" w:rsidRPr="00BE4864" w:rsidRDefault="00BA089D" w:rsidP="00BA089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6,634</w:t>
            </w:r>
          </w:p>
        </w:tc>
        <w:tc>
          <w:tcPr>
            <w:tcW w:w="1134" w:type="dxa"/>
            <w:shd w:val="clear" w:color="auto" w:fill="auto"/>
          </w:tcPr>
          <w:p w14:paraId="70099EEA" w14:textId="695BE3CC" w:rsidR="00BA089D" w:rsidRPr="00BE4864" w:rsidRDefault="00BA089D" w:rsidP="004D6715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-</w:t>
            </w:r>
          </w:p>
        </w:tc>
        <w:tc>
          <w:tcPr>
            <w:tcW w:w="1203" w:type="dxa"/>
            <w:shd w:val="clear" w:color="auto" w:fill="auto"/>
          </w:tcPr>
          <w:p w14:paraId="3C2267DA" w14:textId="4A4B24B9" w:rsidR="00BA089D" w:rsidRPr="00BE4864" w:rsidRDefault="00BA089D" w:rsidP="00BA089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6,634</w:t>
            </w:r>
          </w:p>
        </w:tc>
        <w:tc>
          <w:tcPr>
            <w:tcW w:w="1123" w:type="dxa"/>
            <w:shd w:val="clear" w:color="auto" w:fill="auto"/>
          </w:tcPr>
          <w:p w14:paraId="0EF6DEF4" w14:textId="2E860E23" w:rsidR="00BA089D" w:rsidRPr="00BE4864" w:rsidRDefault="00BA089D" w:rsidP="00BA089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="006C0FD2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-</w:t>
            </w:r>
          </w:p>
        </w:tc>
        <w:tc>
          <w:tcPr>
            <w:tcW w:w="1170" w:type="dxa"/>
            <w:shd w:val="clear" w:color="auto" w:fill="auto"/>
          </w:tcPr>
          <w:p w14:paraId="2FD3F86E" w14:textId="1049615E" w:rsidR="00BA089D" w:rsidRPr="00BE4864" w:rsidRDefault="00BA089D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-</w:t>
            </w:r>
          </w:p>
        </w:tc>
        <w:tc>
          <w:tcPr>
            <w:tcW w:w="1098" w:type="dxa"/>
            <w:shd w:val="clear" w:color="auto" w:fill="auto"/>
          </w:tcPr>
          <w:p w14:paraId="71EE59DE" w14:textId="6A2907AC" w:rsidR="00BA089D" w:rsidRPr="0083700B" w:rsidRDefault="00BA089D" w:rsidP="001C6E9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="001C6E9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C0F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A089D" w:rsidRPr="0083700B" w14:paraId="54E83350" w14:textId="77777777" w:rsidTr="00A67E20">
        <w:tc>
          <w:tcPr>
            <w:tcW w:w="2340" w:type="dxa"/>
            <w:shd w:val="clear" w:color="auto" w:fill="auto"/>
          </w:tcPr>
          <w:p w14:paraId="28E214EB" w14:textId="77777777" w:rsidR="00BA089D" w:rsidRPr="0083700B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044932AC" w14:textId="0A0C85A5" w:rsidR="00BA089D" w:rsidRPr="00BE4864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793,636</w:t>
            </w:r>
          </w:p>
        </w:tc>
        <w:tc>
          <w:tcPr>
            <w:tcW w:w="1134" w:type="dxa"/>
            <w:shd w:val="clear" w:color="auto" w:fill="auto"/>
          </w:tcPr>
          <w:p w14:paraId="0729A5E9" w14:textId="414C4287" w:rsidR="00BA089D" w:rsidRPr="00BE4864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(11,984)</w:t>
            </w:r>
          </w:p>
        </w:tc>
        <w:tc>
          <w:tcPr>
            <w:tcW w:w="1203" w:type="dxa"/>
            <w:shd w:val="clear" w:color="auto" w:fill="auto"/>
          </w:tcPr>
          <w:p w14:paraId="63CEA2AD" w14:textId="70F1D84B" w:rsidR="00BA089D" w:rsidRPr="00BE4864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781,652</w:t>
            </w:r>
          </w:p>
        </w:tc>
        <w:tc>
          <w:tcPr>
            <w:tcW w:w="1123" w:type="dxa"/>
            <w:shd w:val="clear" w:color="auto" w:fill="auto"/>
          </w:tcPr>
          <w:p w14:paraId="0943A82F" w14:textId="416CB06F" w:rsidR="00BA089D" w:rsidRPr="0083700B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787,002</w:t>
            </w:r>
          </w:p>
        </w:tc>
        <w:tc>
          <w:tcPr>
            <w:tcW w:w="1170" w:type="dxa"/>
            <w:shd w:val="clear" w:color="auto" w:fill="auto"/>
          </w:tcPr>
          <w:p w14:paraId="0397C4AE" w14:textId="0DC1A451" w:rsidR="00BA089D" w:rsidRPr="0083700B" w:rsidRDefault="00BA089D" w:rsidP="00BA089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(11,984)</w:t>
            </w:r>
          </w:p>
        </w:tc>
        <w:tc>
          <w:tcPr>
            <w:tcW w:w="1098" w:type="dxa"/>
            <w:shd w:val="clear" w:color="auto" w:fill="auto"/>
          </w:tcPr>
          <w:p w14:paraId="70610420" w14:textId="7F3CB66F" w:rsidR="00BA089D" w:rsidRPr="0083700B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775,018</w:t>
            </w:r>
          </w:p>
        </w:tc>
      </w:tr>
      <w:tr w:rsidR="00BA089D" w:rsidRPr="0083700B" w14:paraId="52DC6667" w14:textId="77777777" w:rsidTr="0083781F">
        <w:tc>
          <w:tcPr>
            <w:tcW w:w="2340" w:type="dxa"/>
            <w:shd w:val="clear" w:color="auto" w:fill="auto"/>
          </w:tcPr>
          <w:p w14:paraId="79848AC3" w14:textId="77777777" w:rsidR="00BA089D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</w:p>
          <w:p w14:paraId="6B056F48" w14:textId="42674E9B" w:rsidR="00BA089D" w:rsidRPr="0083700B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502E6682" w14:textId="77777777" w:rsidR="00ED3436" w:rsidRDefault="00ED3436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A8B1A96" w14:textId="38592D5F" w:rsidR="00BA089D" w:rsidRPr="00BE4864" w:rsidRDefault="00BA089D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0BC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20,626)</w:t>
            </w:r>
          </w:p>
        </w:tc>
        <w:tc>
          <w:tcPr>
            <w:tcW w:w="1134" w:type="dxa"/>
            <w:shd w:val="clear" w:color="auto" w:fill="auto"/>
          </w:tcPr>
          <w:p w14:paraId="14309D71" w14:textId="77777777" w:rsidR="00ED3436" w:rsidRDefault="00ED3436" w:rsidP="00BA089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87C907" w14:textId="1F1F70A1" w:rsidR="00BA089D" w:rsidRPr="00BE4864" w:rsidRDefault="00BA089D" w:rsidP="00BA089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6,194</w:t>
            </w:r>
          </w:p>
        </w:tc>
        <w:tc>
          <w:tcPr>
            <w:tcW w:w="1203" w:type="dxa"/>
            <w:shd w:val="clear" w:color="auto" w:fill="auto"/>
          </w:tcPr>
          <w:p w14:paraId="3F2727A2" w14:textId="77777777" w:rsidR="00ED3436" w:rsidRDefault="00ED3436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37F7E5" w14:textId="2814C06F" w:rsidR="00BA089D" w:rsidRPr="00BE4864" w:rsidRDefault="00BA089D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0BC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14,432)</w:t>
            </w:r>
          </w:p>
        </w:tc>
        <w:tc>
          <w:tcPr>
            <w:tcW w:w="1123" w:type="dxa"/>
            <w:shd w:val="clear" w:color="auto" w:fill="auto"/>
          </w:tcPr>
          <w:p w14:paraId="110675D0" w14:textId="77777777" w:rsidR="00ED3436" w:rsidRDefault="00ED3436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2DEAAD" w14:textId="5C284C5D" w:rsidR="00BA089D" w:rsidRPr="0083700B" w:rsidRDefault="00BA089D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0BC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17,026)</w:t>
            </w:r>
          </w:p>
        </w:tc>
        <w:tc>
          <w:tcPr>
            <w:tcW w:w="1170" w:type="dxa"/>
            <w:shd w:val="clear" w:color="auto" w:fill="auto"/>
          </w:tcPr>
          <w:p w14:paraId="6AAACFE1" w14:textId="77777777" w:rsidR="00ED3436" w:rsidRDefault="00ED3436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F90CA8E" w14:textId="3FE260DD" w:rsidR="00BA089D" w:rsidRPr="0083700B" w:rsidRDefault="00BA089D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6,194</w:t>
            </w:r>
          </w:p>
        </w:tc>
        <w:tc>
          <w:tcPr>
            <w:tcW w:w="1098" w:type="dxa"/>
            <w:shd w:val="clear" w:color="auto" w:fill="auto"/>
          </w:tcPr>
          <w:p w14:paraId="35265E07" w14:textId="77777777" w:rsidR="00ED3436" w:rsidRDefault="00ED3436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0B7B660" w14:textId="35F5E386" w:rsidR="00BA089D" w:rsidRPr="0083700B" w:rsidRDefault="00BA089D" w:rsidP="00BA089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B0BC6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10,832)</w:t>
            </w:r>
          </w:p>
        </w:tc>
      </w:tr>
      <w:tr w:rsidR="00BA089D" w:rsidRPr="0083700B" w14:paraId="5E4174B6" w14:textId="77777777" w:rsidTr="0083781F">
        <w:tc>
          <w:tcPr>
            <w:tcW w:w="2340" w:type="dxa"/>
            <w:shd w:val="clear" w:color="auto" w:fill="auto"/>
          </w:tcPr>
          <w:p w14:paraId="6C515C0D" w14:textId="77777777" w:rsidR="00BA089D" w:rsidRPr="0083700B" w:rsidRDefault="00BA089D" w:rsidP="00BA089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83700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–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34" w:type="dxa"/>
            <w:shd w:val="clear" w:color="auto" w:fill="auto"/>
          </w:tcPr>
          <w:p w14:paraId="08454860" w14:textId="507C5D38" w:rsidR="00BA089D" w:rsidRPr="00BE4864" w:rsidRDefault="002B0BC6" w:rsidP="00BA089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A089D">
              <w:rPr>
                <w:rFonts w:ascii="Browallia New" w:hAnsi="Browallia New" w:cs="Browallia New"/>
                <w:sz w:val="24"/>
                <w:szCs w:val="24"/>
              </w:rPr>
              <w:t>73,010</w:t>
            </w:r>
          </w:p>
        </w:tc>
        <w:tc>
          <w:tcPr>
            <w:tcW w:w="1134" w:type="dxa"/>
            <w:shd w:val="clear" w:color="auto" w:fill="auto"/>
          </w:tcPr>
          <w:p w14:paraId="64F642D8" w14:textId="144D50D5" w:rsidR="00BA089D" w:rsidRPr="00BE4864" w:rsidRDefault="00BA089D" w:rsidP="00BA089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(5,790)</w:t>
            </w:r>
          </w:p>
        </w:tc>
        <w:tc>
          <w:tcPr>
            <w:tcW w:w="1203" w:type="dxa"/>
            <w:shd w:val="clear" w:color="auto" w:fill="auto"/>
          </w:tcPr>
          <w:p w14:paraId="566F4C9B" w14:textId="4AEEE312" w:rsidR="00BA089D" w:rsidRPr="00BE4864" w:rsidRDefault="002B0BC6" w:rsidP="00BA089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A089D">
              <w:rPr>
                <w:rFonts w:ascii="Browallia New" w:hAnsi="Browallia New" w:cs="Browallia New"/>
                <w:sz w:val="24"/>
                <w:szCs w:val="24"/>
              </w:rPr>
              <w:t>67,220</w:t>
            </w:r>
          </w:p>
        </w:tc>
        <w:tc>
          <w:tcPr>
            <w:tcW w:w="1123" w:type="dxa"/>
            <w:shd w:val="clear" w:color="auto" w:fill="auto"/>
          </w:tcPr>
          <w:p w14:paraId="06DAC4FB" w14:textId="427BE61E" w:rsidR="00BA089D" w:rsidRPr="0083700B" w:rsidRDefault="002B0BC6" w:rsidP="00BA089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A089D">
              <w:rPr>
                <w:rFonts w:ascii="Browallia New" w:hAnsi="Browallia New" w:cs="Browallia New"/>
                <w:sz w:val="24"/>
                <w:szCs w:val="24"/>
              </w:rPr>
              <w:t>69,976</w:t>
            </w:r>
          </w:p>
        </w:tc>
        <w:tc>
          <w:tcPr>
            <w:tcW w:w="1170" w:type="dxa"/>
            <w:shd w:val="clear" w:color="auto" w:fill="auto"/>
          </w:tcPr>
          <w:p w14:paraId="11C38F87" w14:textId="43F9DBDD" w:rsidR="00BA089D" w:rsidRPr="0083700B" w:rsidRDefault="00BA089D" w:rsidP="00BA089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(5,790)</w:t>
            </w:r>
          </w:p>
        </w:tc>
        <w:tc>
          <w:tcPr>
            <w:tcW w:w="1098" w:type="dxa"/>
            <w:shd w:val="clear" w:color="auto" w:fill="auto"/>
          </w:tcPr>
          <w:p w14:paraId="1665E651" w14:textId="4D70A3EE" w:rsidR="00BA089D" w:rsidRPr="0083700B" w:rsidRDefault="002B0BC6" w:rsidP="00BA089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A089D">
              <w:rPr>
                <w:rFonts w:ascii="Browallia New" w:hAnsi="Browallia New" w:cs="Browallia New"/>
                <w:sz w:val="24"/>
                <w:szCs w:val="24"/>
              </w:rPr>
              <w:t>64,186</w:t>
            </w:r>
          </w:p>
        </w:tc>
      </w:tr>
    </w:tbl>
    <w:p w14:paraId="6C8BFA00" w14:textId="77777777" w:rsidR="004B52A4" w:rsidRDefault="004B52A4"/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1160"/>
        <w:gridCol w:w="1134"/>
        <w:gridCol w:w="1161"/>
        <w:gridCol w:w="1152"/>
        <w:gridCol w:w="1170"/>
        <w:gridCol w:w="1101"/>
      </w:tblGrid>
      <w:tr w:rsidR="00E558D4" w:rsidRPr="0083700B" w14:paraId="12422326" w14:textId="77777777" w:rsidTr="00594FA6">
        <w:trPr>
          <w:trHeight w:val="357"/>
        </w:trPr>
        <w:tc>
          <w:tcPr>
            <w:tcW w:w="2338" w:type="dxa"/>
          </w:tcPr>
          <w:p w14:paraId="1027484E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78" w:type="dxa"/>
            <w:gridSpan w:val="6"/>
          </w:tcPr>
          <w:p w14:paraId="7A93C6E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83700B" w14:paraId="706917E9" w14:textId="77777777" w:rsidTr="00594FA6">
        <w:tc>
          <w:tcPr>
            <w:tcW w:w="2338" w:type="dxa"/>
          </w:tcPr>
          <w:p w14:paraId="0E4B2846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78" w:type="dxa"/>
            <w:gridSpan w:val="6"/>
          </w:tcPr>
          <w:p w14:paraId="7454B322" w14:textId="03B6B6DC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E558D4" w:rsidRPr="0083700B" w14:paraId="08161E16" w14:textId="77777777" w:rsidTr="00594FA6">
        <w:tc>
          <w:tcPr>
            <w:tcW w:w="2338" w:type="dxa"/>
          </w:tcPr>
          <w:p w14:paraId="0AC72987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55" w:type="dxa"/>
            <w:gridSpan w:val="3"/>
          </w:tcPr>
          <w:p w14:paraId="1590D878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23" w:type="dxa"/>
            <w:gridSpan w:val="3"/>
          </w:tcPr>
          <w:p w14:paraId="70CD1E73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58D4" w:rsidRPr="0083700B" w14:paraId="5F8479DF" w14:textId="77777777" w:rsidTr="00586ACB">
        <w:tc>
          <w:tcPr>
            <w:tcW w:w="2338" w:type="dxa"/>
          </w:tcPr>
          <w:p w14:paraId="538CF2A8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0" w:type="dxa"/>
          </w:tcPr>
          <w:p w14:paraId="6145E78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CF1CD9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1929AA2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</w:tcPr>
          <w:p w14:paraId="4042FE9C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652E84A1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61" w:type="dxa"/>
          </w:tcPr>
          <w:p w14:paraId="44A30C26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E15EAB7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DA514F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</w:tcPr>
          <w:p w14:paraId="776E33F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9CB8223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4C4D9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</w:tcPr>
          <w:p w14:paraId="5D4A2BCB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ค่าธรรมเนียมทางการเงิน</w:t>
            </w:r>
          </w:p>
          <w:p w14:paraId="017EE796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01" w:type="dxa"/>
          </w:tcPr>
          <w:p w14:paraId="7C871AFD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235046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CB7640" w14:textId="77777777" w:rsidR="00E558D4" w:rsidRPr="0083700B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สุทธิ</w:t>
            </w:r>
          </w:p>
        </w:tc>
      </w:tr>
      <w:tr w:rsidR="00E558D4" w:rsidRPr="0083700B" w14:paraId="6FBF0F6C" w14:textId="77777777" w:rsidTr="006C0FD2">
        <w:tc>
          <w:tcPr>
            <w:tcW w:w="2338" w:type="dxa"/>
          </w:tcPr>
          <w:p w14:paraId="78444D54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0" w:type="dxa"/>
          </w:tcPr>
          <w:p w14:paraId="6F57903D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4576C3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CE9E165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7378AF43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7E899CB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</w:tcPr>
          <w:p w14:paraId="3160F5B6" w14:textId="77777777" w:rsidR="00E558D4" w:rsidRPr="0083700B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558D4" w:rsidRPr="0083700B" w14:paraId="579C7A04" w14:textId="77777777" w:rsidTr="006C0FD2">
        <w:tc>
          <w:tcPr>
            <w:tcW w:w="2338" w:type="dxa"/>
          </w:tcPr>
          <w:p w14:paraId="0FBF86F1" w14:textId="7777777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1,400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1160" w:type="dxa"/>
          </w:tcPr>
          <w:p w14:paraId="41A883D2" w14:textId="7DF1D85B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34" w:type="dxa"/>
            <w:shd w:val="clear" w:color="auto" w:fill="auto"/>
          </w:tcPr>
          <w:p w14:paraId="78D5F8EF" w14:textId="7EDDB042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3BBED5F" w14:textId="6C2AFDD6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  <w:tc>
          <w:tcPr>
            <w:tcW w:w="1152" w:type="dxa"/>
            <w:shd w:val="clear" w:color="auto" w:fill="auto"/>
          </w:tcPr>
          <w:p w14:paraId="1B8E3BCB" w14:textId="16C59D14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434,811</w:t>
            </w:r>
          </w:p>
        </w:tc>
        <w:tc>
          <w:tcPr>
            <w:tcW w:w="1170" w:type="dxa"/>
            <w:shd w:val="clear" w:color="auto" w:fill="auto"/>
          </w:tcPr>
          <w:p w14:paraId="3A988BE6" w14:textId="2DCA54A7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(7,489)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93BD664" w14:textId="15DA8E39" w:rsidR="00E558D4" w:rsidRPr="0083700B" w:rsidRDefault="00E558D4" w:rsidP="00E558D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427,322</w:t>
            </w:r>
          </w:p>
        </w:tc>
      </w:tr>
      <w:tr w:rsidR="006C0FD2" w:rsidRPr="0083700B" w14:paraId="25D5F407" w14:textId="77777777" w:rsidTr="006C0FD2">
        <w:tc>
          <w:tcPr>
            <w:tcW w:w="2338" w:type="dxa"/>
          </w:tcPr>
          <w:p w14:paraId="2901D46E" w14:textId="13010097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60" w:type="dxa"/>
          </w:tcPr>
          <w:p w14:paraId="463F45CB" w14:textId="0EBC7D42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34" w:type="dxa"/>
            <w:shd w:val="clear" w:color="auto" w:fill="auto"/>
          </w:tcPr>
          <w:p w14:paraId="046561AE" w14:textId="4CADE25C" w:rsidR="006C0FD2" w:rsidRPr="0083700B" w:rsidRDefault="006C0FD2" w:rsidP="00A11DB4">
            <w:pPr>
              <w:tabs>
                <w:tab w:val="clear" w:pos="454"/>
                <w:tab w:val="left" w:pos="65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-       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060F706" w14:textId="5E704731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52" w:type="dxa"/>
            <w:shd w:val="clear" w:color="auto" w:fill="auto"/>
          </w:tcPr>
          <w:p w14:paraId="62F17E77" w14:textId="76B555D4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  <w:tc>
          <w:tcPr>
            <w:tcW w:w="1170" w:type="dxa"/>
            <w:shd w:val="clear" w:color="auto" w:fill="auto"/>
          </w:tcPr>
          <w:p w14:paraId="658D7A8A" w14:textId="5964F330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       </w:t>
            </w:r>
          </w:p>
        </w:tc>
        <w:tc>
          <w:tcPr>
            <w:tcW w:w="1101" w:type="dxa"/>
            <w:shd w:val="clear" w:color="auto" w:fill="auto"/>
          </w:tcPr>
          <w:p w14:paraId="7FA2DBC4" w14:textId="5D971AE3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20,730</w:t>
            </w:r>
          </w:p>
        </w:tc>
      </w:tr>
      <w:tr w:rsidR="00594FA6" w:rsidRPr="0083700B" w14:paraId="6E3C2083" w14:textId="77777777" w:rsidTr="006C0FD2">
        <w:tc>
          <w:tcPr>
            <w:tcW w:w="2338" w:type="dxa"/>
          </w:tcPr>
          <w:p w14:paraId="1BFF73E8" w14:textId="005BAD69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1160" w:type="dxa"/>
          </w:tcPr>
          <w:p w14:paraId="320E4A13" w14:textId="630A8DED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34" w:type="dxa"/>
            <w:shd w:val="clear" w:color="auto" w:fill="auto"/>
          </w:tcPr>
          <w:p w14:paraId="693C769E" w14:textId="6A0C25B1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F9F82AF" w14:textId="2C59801D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  <w:tc>
          <w:tcPr>
            <w:tcW w:w="1152" w:type="dxa"/>
            <w:shd w:val="clear" w:color="auto" w:fill="auto"/>
          </w:tcPr>
          <w:p w14:paraId="35655402" w14:textId="62722B38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139,618</w:t>
            </w:r>
          </w:p>
        </w:tc>
        <w:tc>
          <w:tcPr>
            <w:tcW w:w="1170" w:type="dxa"/>
            <w:shd w:val="clear" w:color="auto" w:fill="auto"/>
          </w:tcPr>
          <w:p w14:paraId="0B54A1CD" w14:textId="46590F11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(2,548)</w:t>
            </w:r>
          </w:p>
        </w:tc>
        <w:tc>
          <w:tcPr>
            <w:tcW w:w="1101" w:type="dxa"/>
            <w:shd w:val="clear" w:color="auto" w:fill="auto"/>
          </w:tcPr>
          <w:p w14:paraId="48CFFD7B" w14:textId="68334451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137,070</w:t>
            </w:r>
          </w:p>
        </w:tc>
      </w:tr>
      <w:tr w:rsidR="00594FA6" w:rsidRPr="0083700B" w14:paraId="5DF9F5BE" w14:textId="77777777" w:rsidTr="006C0FD2">
        <w:tc>
          <w:tcPr>
            <w:tcW w:w="2338" w:type="dxa"/>
          </w:tcPr>
          <w:p w14:paraId="13B830B6" w14:textId="58185369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วงเงินกู้ </w:t>
            </w:r>
            <w:r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ล้านบาท </w:t>
            </w:r>
          </w:p>
        </w:tc>
        <w:tc>
          <w:tcPr>
            <w:tcW w:w="1160" w:type="dxa"/>
          </w:tcPr>
          <w:p w14:paraId="1C3177FB" w14:textId="134EF44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34" w:type="dxa"/>
            <w:shd w:val="clear" w:color="auto" w:fill="auto"/>
          </w:tcPr>
          <w:p w14:paraId="30D4A510" w14:textId="6804FE9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68CD1839" w14:textId="1C837134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  <w:tc>
          <w:tcPr>
            <w:tcW w:w="1152" w:type="dxa"/>
            <w:shd w:val="clear" w:color="auto" w:fill="auto"/>
          </w:tcPr>
          <w:p w14:paraId="1F273281" w14:textId="3BBE65D8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307,541</w:t>
            </w:r>
          </w:p>
        </w:tc>
        <w:tc>
          <w:tcPr>
            <w:tcW w:w="1170" w:type="dxa"/>
            <w:shd w:val="clear" w:color="auto" w:fill="auto"/>
          </w:tcPr>
          <w:p w14:paraId="3DC932A4" w14:textId="02942804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(5,863)</w:t>
            </w:r>
          </w:p>
        </w:tc>
        <w:tc>
          <w:tcPr>
            <w:tcW w:w="1101" w:type="dxa"/>
            <w:shd w:val="clear" w:color="auto" w:fill="auto"/>
          </w:tcPr>
          <w:p w14:paraId="6AA884C2" w14:textId="28D4F861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301,678</w:t>
            </w:r>
          </w:p>
        </w:tc>
      </w:tr>
      <w:tr w:rsidR="006C0FD2" w:rsidRPr="0083700B" w14:paraId="6066E9B1" w14:textId="77777777" w:rsidTr="006C0FD2">
        <w:tc>
          <w:tcPr>
            <w:tcW w:w="2338" w:type="dxa"/>
          </w:tcPr>
          <w:p w14:paraId="5955701C" w14:textId="3844BAD0" w:rsidR="006C0FD2" w:rsidRPr="0083700B" w:rsidRDefault="006C0FD2" w:rsidP="006C0FD2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วงเงินกู้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160" w:type="dxa"/>
          </w:tcPr>
          <w:p w14:paraId="3DBAC634" w14:textId="52153CBC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   8,434</w:t>
            </w:r>
          </w:p>
        </w:tc>
        <w:tc>
          <w:tcPr>
            <w:tcW w:w="1134" w:type="dxa"/>
            <w:shd w:val="clear" w:color="auto" w:fill="auto"/>
          </w:tcPr>
          <w:p w14:paraId="41527F2C" w14:textId="45D1BBEA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  <w:tab w:val="left" w:pos="59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-       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4E5A35D" w14:textId="23EB622C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8,434</w:t>
            </w:r>
          </w:p>
        </w:tc>
        <w:tc>
          <w:tcPr>
            <w:tcW w:w="1152" w:type="dxa"/>
            <w:shd w:val="clear" w:color="auto" w:fill="auto"/>
          </w:tcPr>
          <w:p w14:paraId="48B8DB3C" w14:textId="58119269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 -       </w:t>
            </w:r>
          </w:p>
        </w:tc>
        <w:tc>
          <w:tcPr>
            <w:tcW w:w="1170" w:type="dxa"/>
            <w:shd w:val="clear" w:color="auto" w:fill="auto"/>
          </w:tcPr>
          <w:p w14:paraId="76BF6C54" w14:textId="4CF7D9BB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       </w:t>
            </w:r>
          </w:p>
        </w:tc>
        <w:tc>
          <w:tcPr>
            <w:tcW w:w="1101" w:type="dxa"/>
            <w:shd w:val="clear" w:color="auto" w:fill="auto"/>
          </w:tcPr>
          <w:p w14:paraId="28ABC30F" w14:textId="5B68AA95" w:rsidR="006C0FD2" w:rsidRPr="0083700B" w:rsidRDefault="006C0FD2" w:rsidP="006C0FD2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    -       </w:t>
            </w:r>
          </w:p>
        </w:tc>
      </w:tr>
      <w:tr w:rsidR="00594FA6" w:rsidRPr="0083700B" w14:paraId="095434A1" w14:textId="77777777" w:rsidTr="00586ACB">
        <w:tc>
          <w:tcPr>
            <w:tcW w:w="2338" w:type="dxa"/>
          </w:tcPr>
          <w:p w14:paraId="672023EF" w14:textId="7777777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60" w:type="dxa"/>
          </w:tcPr>
          <w:p w14:paraId="570F7299" w14:textId="02DEC0D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911,134</w:t>
            </w:r>
          </w:p>
        </w:tc>
        <w:tc>
          <w:tcPr>
            <w:tcW w:w="1134" w:type="dxa"/>
          </w:tcPr>
          <w:p w14:paraId="06AC2B35" w14:textId="180E4AFC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(15,900)</w:t>
            </w:r>
          </w:p>
        </w:tc>
        <w:tc>
          <w:tcPr>
            <w:tcW w:w="1161" w:type="dxa"/>
            <w:vAlign w:val="center"/>
          </w:tcPr>
          <w:p w14:paraId="160238A5" w14:textId="22D54B19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895,234</w:t>
            </w:r>
          </w:p>
        </w:tc>
        <w:tc>
          <w:tcPr>
            <w:tcW w:w="1152" w:type="dxa"/>
          </w:tcPr>
          <w:p w14:paraId="6E43C1BE" w14:textId="2D594D83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902,700</w:t>
            </w:r>
          </w:p>
        </w:tc>
        <w:tc>
          <w:tcPr>
            <w:tcW w:w="1170" w:type="dxa"/>
          </w:tcPr>
          <w:p w14:paraId="386C91E1" w14:textId="41AA0E16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(15,900)</w:t>
            </w:r>
          </w:p>
        </w:tc>
        <w:tc>
          <w:tcPr>
            <w:tcW w:w="1101" w:type="dxa"/>
            <w:vAlign w:val="center"/>
          </w:tcPr>
          <w:p w14:paraId="38254852" w14:textId="60358523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886,800</w:t>
            </w:r>
          </w:p>
        </w:tc>
      </w:tr>
      <w:tr w:rsidR="00594FA6" w:rsidRPr="0083700B" w14:paraId="0F3C1E90" w14:textId="77777777" w:rsidTr="00586ACB">
        <w:tc>
          <w:tcPr>
            <w:tcW w:w="2338" w:type="dxa"/>
          </w:tcPr>
          <w:p w14:paraId="66388C35" w14:textId="77777777" w:rsidR="00594FA6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F2447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3700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</w:p>
          <w:p w14:paraId="7E73B8DC" w14:textId="6ECBBDA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160" w:type="dxa"/>
            <w:vAlign w:val="bottom"/>
          </w:tcPr>
          <w:p w14:paraId="3887CEDA" w14:textId="6D3E076C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(232,326)</w:t>
            </w:r>
          </w:p>
        </w:tc>
        <w:tc>
          <w:tcPr>
            <w:tcW w:w="1134" w:type="dxa"/>
            <w:vAlign w:val="bottom"/>
          </w:tcPr>
          <w:p w14:paraId="4D174FA5" w14:textId="105A1FD0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1161" w:type="dxa"/>
            <w:vAlign w:val="bottom"/>
          </w:tcPr>
          <w:p w14:paraId="12574D9A" w14:textId="7C6A7A90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(225,002)</w:t>
            </w:r>
          </w:p>
        </w:tc>
        <w:tc>
          <w:tcPr>
            <w:tcW w:w="1152" w:type="dxa"/>
            <w:vAlign w:val="bottom"/>
          </w:tcPr>
          <w:p w14:paraId="3A48CC8F" w14:textId="6865BDF1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(228,726)</w:t>
            </w:r>
          </w:p>
        </w:tc>
        <w:tc>
          <w:tcPr>
            <w:tcW w:w="1170" w:type="dxa"/>
            <w:vAlign w:val="bottom"/>
          </w:tcPr>
          <w:p w14:paraId="15DC6BF5" w14:textId="5BB16331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7,324</w:t>
            </w:r>
          </w:p>
        </w:tc>
        <w:tc>
          <w:tcPr>
            <w:tcW w:w="1101" w:type="dxa"/>
            <w:vAlign w:val="bottom"/>
          </w:tcPr>
          <w:p w14:paraId="44265FF5" w14:textId="449A30AB" w:rsidR="00594FA6" w:rsidRPr="0083700B" w:rsidRDefault="00594FA6" w:rsidP="00594FA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(221,402)</w:t>
            </w:r>
          </w:p>
        </w:tc>
      </w:tr>
      <w:tr w:rsidR="00594FA6" w:rsidRPr="00615905" w14:paraId="5D8DDC5B" w14:textId="77777777" w:rsidTr="00586ACB">
        <w:tc>
          <w:tcPr>
            <w:tcW w:w="2338" w:type="dxa"/>
          </w:tcPr>
          <w:p w14:paraId="106D24A6" w14:textId="77777777" w:rsidR="00594FA6" w:rsidRPr="0083700B" w:rsidRDefault="00594FA6" w:rsidP="00594FA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 </w:t>
            </w:r>
            <w:r w:rsidRPr="0083700B">
              <w:rPr>
                <w:rFonts w:ascii="Browallia New" w:hAnsi="Browallia New" w:cs="Browallia New"/>
                <w:sz w:val="24"/>
                <w:szCs w:val="24"/>
              </w:rPr>
              <w:t xml:space="preserve">– </w:t>
            </w:r>
            <w:r w:rsidRPr="0083700B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60" w:type="dxa"/>
          </w:tcPr>
          <w:p w14:paraId="4623BFD5" w14:textId="320E639E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678,808</w:t>
            </w:r>
          </w:p>
        </w:tc>
        <w:tc>
          <w:tcPr>
            <w:tcW w:w="1134" w:type="dxa"/>
          </w:tcPr>
          <w:p w14:paraId="64832BD0" w14:textId="2904C728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1161" w:type="dxa"/>
            <w:vAlign w:val="center"/>
          </w:tcPr>
          <w:p w14:paraId="1734B7D0" w14:textId="718C46BC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670,232</w:t>
            </w:r>
          </w:p>
        </w:tc>
        <w:tc>
          <w:tcPr>
            <w:tcW w:w="1152" w:type="dxa"/>
          </w:tcPr>
          <w:p w14:paraId="5C7C5398" w14:textId="0246621A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673,974</w:t>
            </w:r>
          </w:p>
        </w:tc>
        <w:tc>
          <w:tcPr>
            <w:tcW w:w="1170" w:type="dxa"/>
          </w:tcPr>
          <w:p w14:paraId="289FCE6E" w14:textId="43E8BEF8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(8,576)</w:t>
            </w:r>
          </w:p>
        </w:tc>
        <w:tc>
          <w:tcPr>
            <w:tcW w:w="1101" w:type="dxa"/>
            <w:vAlign w:val="center"/>
          </w:tcPr>
          <w:p w14:paraId="15BF0E22" w14:textId="520199C9" w:rsidR="00594FA6" w:rsidRPr="0083700B" w:rsidRDefault="00594FA6" w:rsidP="00594FA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700B">
              <w:rPr>
                <w:rFonts w:ascii="Browallia New" w:hAnsi="Browallia New" w:cs="Browallia New"/>
                <w:sz w:val="24"/>
                <w:szCs w:val="24"/>
              </w:rPr>
              <w:t>665,398</w:t>
            </w:r>
          </w:p>
        </w:tc>
      </w:tr>
    </w:tbl>
    <w:p w14:paraId="02FAA7D8" w14:textId="77777777" w:rsidR="00E16FAA" w:rsidRPr="008853A9" w:rsidRDefault="00E16FAA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6E35D1" w14:textId="699ED9A8" w:rsidR="0083700B" w:rsidRDefault="0083700B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ab/>
      </w:r>
      <w:r>
        <w:rPr>
          <w:rFonts w:ascii="Browallia New" w:hAnsi="Browallia New" w:cs="Browallia New"/>
          <w:sz w:val="28"/>
          <w:szCs w:val="28"/>
          <w:cs/>
        </w:rPr>
        <w:tab/>
      </w:r>
      <w:r w:rsidRPr="00E10D85">
        <w:rPr>
          <w:rFonts w:ascii="Browallia New" w:hAnsi="Browallia New" w:cs="Browallia New" w:hint="cs"/>
          <w:sz w:val="28"/>
          <w:szCs w:val="28"/>
          <w:cs/>
        </w:rPr>
        <w:t>กา</w:t>
      </w:r>
      <w:r w:rsidRPr="00E10D85">
        <w:rPr>
          <w:rFonts w:ascii="Browallia New" w:hAnsi="Browallia New" w:cs="Browallia New"/>
          <w:sz w:val="28"/>
          <w:szCs w:val="28"/>
          <w:cs/>
        </w:rPr>
        <w:t>รเปลี่ยนแปลงของเงินกู้ยืมระยะยาวสำหรับงวด</w:t>
      </w:r>
      <w:r w:rsidR="00586ACB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586AC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86AC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E10D85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DBEB35D" w14:textId="77777777" w:rsidR="006B3809" w:rsidRPr="005F457B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36" w:type="dxa"/>
        <w:tblInd w:w="369" w:type="dxa"/>
        <w:tblLook w:val="01E0" w:firstRow="1" w:lastRow="1" w:firstColumn="1" w:lastColumn="1" w:noHBand="0" w:noVBand="0"/>
      </w:tblPr>
      <w:tblGrid>
        <w:gridCol w:w="4203"/>
        <w:gridCol w:w="2232"/>
        <w:gridCol w:w="238"/>
        <w:gridCol w:w="2363"/>
      </w:tblGrid>
      <w:tr w:rsidR="0083700B" w:rsidRPr="00E10D85" w14:paraId="3C0BCE32" w14:textId="77777777" w:rsidTr="00586ACB">
        <w:trPr>
          <w:trHeight w:val="378"/>
        </w:trPr>
        <w:tc>
          <w:tcPr>
            <w:tcW w:w="4203" w:type="dxa"/>
          </w:tcPr>
          <w:p w14:paraId="3E9B71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33" w:type="dxa"/>
            <w:gridSpan w:val="3"/>
          </w:tcPr>
          <w:p w14:paraId="6C6A109A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E10D85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3700B" w:rsidRPr="00E10D85" w14:paraId="17F54657" w14:textId="77777777" w:rsidTr="00586ACB">
        <w:tc>
          <w:tcPr>
            <w:tcW w:w="4203" w:type="dxa"/>
          </w:tcPr>
          <w:p w14:paraId="2BF21D85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</w:tcPr>
          <w:p w14:paraId="02634A7E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62D68B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3" w:type="dxa"/>
          </w:tcPr>
          <w:p w14:paraId="0716FD04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0D8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Pr="00E10D85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</w:tr>
      <w:tr w:rsidR="0083700B" w:rsidRPr="00E10D85" w14:paraId="2438E6DA" w14:textId="77777777" w:rsidTr="00586ACB">
        <w:tc>
          <w:tcPr>
            <w:tcW w:w="4203" w:type="dxa"/>
          </w:tcPr>
          <w:p w14:paraId="379840D0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66FB30CB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D8BD5A7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</w:tcPr>
          <w:p w14:paraId="089055D1" w14:textId="77777777" w:rsidR="0083700B" w:rsidRPr="00E10D85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2090" w:rsidRPr="00E10D85" w14:paraId="22A477CD" w14:textId="77777777" w:rsidTr="0083781F">
        <w:tc>
          <w:tcPr>
            <w:tcW w:w="4203" w:type="dxa"/>
            <w:shd w:val="clear" w:color="auto" w:fill="auto"/>
          </w:tcPr>
          <w:p w14:paraId="35FD0E51" w14:textId="403B8B47" w:rsidR="00582090" w:rsidRPr="009D3620" w:rsidRDefault="00582090" w:rsidP="00582090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9D362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9D362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232" w:type="dxa"/>
            <w:shd w:val="clear" w:color="auto" w:fill="auto"/>
          </w:tcPr>
          <w:p w14:paraId="481AFA17" w14:textId="68A0961F" w:rsidR="00582090" w:rsidRPr="007F28FD" w:rsidRDefault="00582090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22E7E">
              <w:rPr>
                <w:rFonts w:ascii="Browallia New" w:hAnsi="Browallia New" w:cs="Browallia New"/>
                <w:sz w:val="28"/>
                <w:szCs w:val="28"/>
              </w:rPr>
              <w:t>895,234</w:t>
            </w:r>
          </w:p>
        </w:tc>
        <w:tc>
          <w:tcPr>
            <w:tcW w:w="238" w:type="dxa"/>
            <w:shd w:val="clear" w:color="auto" w:fill="auto"/>
          </w:tcPr>
          <w:p w14:paraId="4DF914D4" w14:textId="77777777" w:rsidR="00582090" w:rsidRPr="0022391A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67A0E600" w14:textId="0A37D6C9" w:rsidR="00582090" w:rsidRPr="00787CA9" w:rsidRDefault="00582090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886,800</w:t>
            </w:r>
          </w:p>
        </w:tc>
      </w:tr>
      <w:tr w:rsidR="00582090" w:rsidRPr="00E10D85" w14:paraId="17040555" w14:textId="77777777" w:rsidTr="0083781F">
        <w:tc>
          <w:tcPr>
            <w:tcW w:w="4203" w:type="dxa"/>
            <w:shd w:val="clear" w:color="auto" w:fill="auto"/>
            <w:vAlign w:val="bottom"/>
          </w:tcPr>
          <w:p w14:paraId="5136BD24" w14:textId="77777777" w:rsidR="00582090" w:rsidRPr="009D3620" w:rsidRDefault="00582090" w:rsidP="00582090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2232" w:type="dxa"/>
            <w:shd w:val="clear" w:color="auto" w:fill="auto"/>
          </w:tcPr>
          <w:p w14:paraId="3C02EBAA" w14:textId="2C696E75" w:rsidR="00582090" w:rsidRPr="007A0292" w:rsidRDefault="00582090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522E7E">
              <w:rPr>
                <w:rFonts w:ascii="Browallia New" w:hAnsi="Browallia New" w:cs="Browallia New"/>
                <w:sz w:val="28"/>
                <w:szCs w:val="28"/>
              </w:rPr>
              <w:t>(117,498)</w:t>
            </w:r>
          </w:p>
        </w:tc>
        <w:tc>
          <w:tcPr>
            <w:tcW w:w="238" w:type="dxa"/>
            <w:shd w:val="clear" w:color="auto" w:fill="auto"/>
          </w:tcPr>
          <w:p w14:paraId="5717AD93" w14:textId="77777777" w:rsidR="00582090" w:rsidRPr="00F63F16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426AD1EB" w14:textId="00A989AA" w:rsidR="00582090" w:rsidRPr="00946B96" w:rsidRDefault="00582090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(115,698)</w:t>
            </w:r>
          </w:p>
        </w:tc>
      </w:tr>
      <w:tr w:rsidR="00582090" w:rsidRPr="00E10D85" w14:paraId="395497AA" w14:textId="77777777" w:rsidTr="0083781F">
        <w:tc>
          <w:tcPr>
            <w:tcW w:w="4203" w:type="dxa"/>
            <w:shd w:val="clear" w:color="auto" w:fill="auto"/>
            <w:vAlign w:val="bottom"/>
          </w:tcPr>
          <w:p w14:paraId="5ECA743B" w14:textId="77777777" w:rsidR="00582090" w:rsidRPr="009D3620" w:rsidRDefault="00582090" w:rsidP="00582090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D3620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232" w:type="dxa"/>
            <w:shd w:val="clear" w:color="auto" w:fill="auto"/>
          </w:tcPr>
          <w:p w14:paraId="17D9ED8D" w14:textId="3D318AB6" w:rsidR="00582090" w:rsidRPr="007A0292" w:rsidRDefault="00582090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522E7E">
              <w:rPr>
                <w:rFonts w:ascii="Browallia New" w:hAnsi="Browallia New" w:cs="Browallia New"/>
                <w:sz w:val="28"/>
                <w:szCs w:val="28"/>
              </w:rPr>
              <w:t>3,916</w:t>
            </w:r>
          </w:p>
        </w:tc>
        <w:tc>
          <w:tcPr>
            <w:tcW w:w="238" w:type="dxa"/>
            <w:shd w:val="clear" w:color="auto" w:fill="auto"/>
          </w:tcPr>
          <w:p w14:paraId="1E7B0634" w14:textId="77777777" w:rsidR="00582090" w:rsidRPr="0022391A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shd w:val="clear" w:color="auto" w:fill="auto"/>
          </w:tcPr>
          <w:p w14:paraId="70A9B368" w14:textId="0312EB1F" w:rsidR="00582090" w:rsidRPr="00946B96" w:rsidRDefault="00582090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3,916</w:t>
            </w:r>
          </w:p>
        </w:tc>
      </w:tr>
      <w:tr w:rsidR="00582090" w:rsidRPr="00E10D85" w14:paraId="0B729FBB" w14:textId="77777777" w:rsidTr="0083781F">
        <w:tc>
          <w:tcPr>
            <w:tcW w:w="4203" w:type="dxa"/>
            <w:shd w:val="clear" w:color="auto" w:fill="auto"/>
            <w:vAlign w:val="bottom"/>
          </w:tcPr>
          <w:p w14:paraId="7D4B2A66" w14:textId="51107059" w:rsidR="00582090" w:rsidRPr="009D3620" w:rsidRDefault="00582090" w:rsidP="00582090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9D362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79603E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79603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340D6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D362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031D5A8F" w:rsidR="00582090" w:rsidRPr="007A0292" w:rsidRDefault="00582090" w:rsidP="005820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522E7E">
              <w:rPr>
                <w:rFonts w:ascii="Browallia New" w:hAnsi="Browallia New" w:cs="Browallia New"/>
                <w:sz w:val="28"/>
                <w:szCs w:val="28"/>
              </w:rPr>
              <w:t>781,652</w:t>
            </w:r>
          </w:p>
        </w:tc>
        <w:tc>
          <w:tcPr>
            <w:tcW w:w="238" w:type="dxa"/>
            <w:shd w:val="clear" w:color="auto" w:fill="auto"/>
          </w:tcPr>
          <w:p w14:paraId="5902EE46" w14:textId="77777777" w:rsidR="00582090" w:rsidRPr="0022391A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07D2A5C2" w:rsidR="00582090" w:rsidRPr="002166F6" w:rsidRDefault="00582090" w:rsidP="00582090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775,018</w:t>
            </w:r>
          </w:p>
        </w:tc>
      </w:tr>
    </w:tbl>
    <w:p w14:paraId="5FF51280" w14:textId="77777777" w:rsidR="006417F9" w:rsidRPr="00586ACB" w:rsidRDefault="006417F9" w:rsidP="00F27460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5AF0010" w14:textId="4BDDA7A1" w:rsidR="007B25B3" w:rsidRPr="00643A3F" w:rsidRDefault="007B25B3" w:rsidP="006417F9">
      <w:pPr>
        <w:tabs>
          <w:tab w:val="clear" w:pos="454"/>
          <w:tab w:val="left" w:pos="450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F461F1">
        <w:rPr>
          <w:rFonts w:ascii="Browallia New" w:hAnsi="Browallia New" w:cs="Browallia New"/>
          <w:sz w:val="28"/>
          <w:szCs w:val="28"/>
          <w:cs/>
        </w:rPr>
        <w:t>ภายใต้สัญญาเงินกู้ บริษัท</w:t>
      </w:r>
      <w:r w:rsidRPr="00F461F1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F461F1">
        <w:rPr>
          <w:rFonts w:ascii="Browallia New" w:hAnsi="Browallia New" w:cs="Browallia New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D85F99">
        <w:rPr>
          <w:rFonts w:ascii="Browallia New" w:hAnsi="Browallia New" w:cs="Browallia New"/>
          <w:sz w:val="28"/>
          <w:szCs w:val="28"/>
        </w:rPr>
        <w:t xml:space="preserve">                </w:t>
      </w:r>
      <w:r w:rsidRPr="00643A3F">
        <w:rPr>
          <w:rFonts w:ascii="Browallia New" w:hAnsi="Browallia New" w:cs="Browallia New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 เป็นต้น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cr/>
        <w:t xml:space="preserve">  27,936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  <w:cs/>
        </w:rPr>
        <w:t xml:space="preserve">ิน 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t>3</w:t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  <w:r w:rsidR="002B4A9A" w:rsidRPr="00643A3F">
        <w:rPr>
          <w:rFonts w:ascii="Browallia New" w:hAnsi="Browallia New" w:cs="Browallia New"/>
          <w:vanish/>
          <w:sz w:val="28"/>
          <w:szCs w:val="28"/>
          <w:u w:val="single"/>
        </w:rPr>
        <w:pgNum/>
      </w:r>
    </w:p>
    <w:p w14:paraId="0214DA52" w14:textId="34082980" w:rsidR="00E16FAA" w:rsidRDefault="00E16FAA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82CDBF5" w14:textId="2BFF1248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36D2A8C" w14:textId="3E062742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D1CE61F" w14:textId="28B4F041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71C1E8" w14:textId="6728C861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9C2F0C" w14:textId="5CC591DC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2798F19" w14:textId="2C737452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423724" w14:textId="5B4A599C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5CA756" w14:textId="538C7D23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A97AF6" w14:textId="33DF01A4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D4EB4FE" w14:textId="1F822188" w:rsidR="00F426E6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E4D2D28" w14:textId="77777777" w:rsidR="00F426E6" w:rsidRPr="00643A3F" w:rsidRDefault="00F426E6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4E7A92" w14:textId="31FEEDF1" w:rsidR="00562BAD" w:rsidRPr="00643A3F" w:rsidRDefault="00562BAD" w:rsidP="00AA55F8">
      <w:pPr>
        <w:pStyle w:val="ListParagraph"/>
        <w:numPr>
          <w:ilvl w:val="0"/>
          <w:numId w:val="16"/>
        </w:numPr>
        <w:tabs>
          <w:tab w:val="clear" w:pos="450"/>
          <w:tab w:val="clear" w:pos="680"/>
          <w:tab w:val="clear" w:pos="907"/>
          <w:tab w:val="clear" w:pos="1644"/>
        </w:tabs>
        <w:spacing w:line="240" w:lineRule="auto"/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  <w:r w:rsidRPr="00643A3F">
        <w:rPr>
          <w:rFonts w:ascii="Browallia New" w:hAnsi="Browallia New" w:cs="Browallia New" w:hint="cs"/>
          <w:sz w:val="28"/>
          <w:szCs w:val="28"/>
          <w:u w:val="single"/>
          <w:cs/>
          <w:lang w:val="en-GB"/>
        </w:rPr>
        <w:lastRenderedPageBreak/>
        <w:t>ทุนเรือนหุ้น</w:t>
      </w:r>
    </w:p>
    <w:p w14:paraId="1BFB0DC5" w14:textId="77777777" w:rsidR="00562BAD" w:rsidRPr="00643A3F" w:rsidRDefault="00562BAD" w:rsidP="00562BAD">
      <w:pPr>
        <w:pStyle w:val="ListParagraph"/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7D05ABBE" w14:textId="28B03107" w:rsidR="00562BAD" w:rsidRPr="00643A3F" w:rsidRDefault="00562BAD" w:rsidP="00562BAD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3A3F">
        <w:rPr>
          <w:rFonts w:ascii="Browallia New" w:hAnsi="Browallia New" w:cs="Browallia New"/>
          <w:sz w:val="28"/>
          <w:szCs w:val="28"/>
          <w:cs/>
        </w:rPr>
        <w:t>ในการประชุม</w:t>
      </w:r>
      <w:r w:rsidR="006314A5">
        <w:rPr>
          <w:rFonts w:ascii="Browallia New" w:hAnsi="Browallia New" w:cs="Browallia New" w:hint="cs"/>
          <w:sz w:val="28"/>
          <w:szCs w:val="28"/>
          <w:cs/>
        </w:rPr>
        <w:t>วิสามัญผู้ถือหุ้น</w:t>
      </w:r>
      <w:r w:rsidRPr="00643A3F">
        <w:rPr>
          <w:rFonts w:ascii="Browallia New" w:hAnsi="Browallia New" w:cs="Browallia New" w:hint="cs"/>
          <w:sz w:val="28"/>
          <w:szCs w:val="28"/>
          <w:cs/>
        </w:rPr>
        <w:t xml:space="preserve"> ครั้งที่ </w:t>
      </w:r>
      <w:r w:rsidR="006314A5">
        <w:rPr>
          <w:rFonts w:ascii="Browallia New" w:hAnsi="Browallia New" w:cs="Browallia New"/>
          <w:sz w:val="28"/>
          <w:szCs w:val="28"/>
        </w:rPr>
        <w:t>1</w:t>
      </w:r>
      <w:r w:rsidRPr="00643A3F">
        <w:rPr>
          <w:rFonts w:ascii="Browallia New" w:hAnsi="Browallia New" w:cs="Browallia New"/>
          <w:sz w:val="28"/>
          <w:szCs w:val="28"/>
        </w:rPr>
        <w:t>/2561</w:t>
      </w:r>
      <w:r w:rsidRPr="00643A3F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6314A5">
        <w:rPr>
          <w:rFonts w:ascii="Browallia New" w:hAnsi="Browallia New" w:cs="Browallia New"/>
          <w:sz w:val="28"/>
          <w:szCs w:val="28"/>
        </w:rPr>
        <w:t>21</w:t>
      </w:r>
      <w:r w:rsidRPr="00643A3F">
        <w:rPr>
          <w:rFonts w:ascii="Browallia New" w:hAnsi="Browallia New" w:cs="Browallia New"/>
          <w:sz w:val="28"/>
          <w:szCs w:val="28"/>
        </w:rPr>
        <w:t xml:space="preserve"> </w:t>
      </w:r>
      <w:r w:rsidR="006314A5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Pr="00643A3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</w:rPr>
        <w:t xml:space="preserve">2561 </w:t>
      </w:r>
      <w:r w:rsidRPr="00643A3F">
        <w:rPr>
          <w:rFonts w:ascii="Browallia New" w:hAnsi="Browallia New" w:cs="Browallia New"/>
          <w:sz w:val="28"/>
          <w:szCs w:val="28"/>
          <w:cs/>
        </w:rPr>
        <w:t xml:space="preserve">ที่ประชุมมีมติอนุมัติดังนี้ </w:t>
      </w:r>
    </w:p>
    <w:p w14:paraId="5D9A8831" w14:textId="77777777" w:rsidR="00562BAD" w:rsidRPr="008853A9" w:rsidRDefault="00562BAD" w:rsidP="00562BAD">
      <w:pPr>
        <w:pStyle w:val="Preformatted"/>
        <w:tabs>
          <w:tab w:val="clear" w:pos="0"/>
          <w:tab w:val="clear" w:pos="959"/>
        </w:tabs>
        <w:ind w:left="9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67967F" w14:textId="28C5DBAD" w:rsidR="00562BAD" w:rsidRPr="00643A3F" w:rsidRDefault="00562BAD" w:rsidP="00562BAD">
      <w:pPr>
        <w:pStyle w:val="Preformatted"/>
        <w:numPr>
          <w:ilvl w:val="0"/>
          <w:numId w:val="19"/>
        </w:numPr>
        <w:tabs>
          <w:tab w:val="clear" w:pos="0"/>
          <w:tab w:val="clear" w:pos="959"/>
          <w:tab w:val="clear" w:pos="1665"/>
          <w:tab w:val="num" w:pos="1836"/>
        </w:tabs>
        <w:ind w:left="846" w:hanging="39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ลดทุนจดทะเบียนของบริษัท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จำ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228,062,767</w:t>
      </w:r>
      <w:r w:rsidR="006314A5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จากเดิม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1,597,429,86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6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จำ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1,369,367,09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9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บาท โดยวิธีการตัดหุ้นสามัญที่ยังไม่ได้จ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หน่ายจ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3,040,836,894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มูลค่าที่ตราไว้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0.075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</w:p>
    <w:p w14:paraId="7D053FAE" w14:textId="77777777" w:rsidR="00562BAD" w:rsidRPr="00643A3F" w:rsidRDefault="00562BAD" w:rsidP="00562BAD">
      <w:pPr>
        <w:pStyle w:val="Preformatted"/>
        <w:tabs>
          <w:tab w:val="clear" w:pos="0"/>
          <w:tab w:val="clear" w:pos="959"/>
        </w:tabs>
        <w:ind w:left="1665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C63CAA2" w14:textId="52F5FB79" w:rsidR="00562BAD" w:rsidRPr="002A2AB4" w:rsidRDefault="00562BAD" w:rsidP="00562BAD">
      <w:pPr>
        <w:pStyle w:val="Preformatted"/>
        <w:numPr>
          <w:ilvl w:val="0"/>
          <w:numId w:val="19"/>
        </w:numPr>
        <w:tabs>
          <w:tab w:val="clear" w:pos="0"/>
          <w:tab w:val="clear" w:pos="959"/>
          <w:tab w:val="clear" w:pos="1665"/>
          <w:tab w:val="num" w:pos="1872"/>
        </w:tabs>
        <w:ind w:left="846" w:hanging="36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เพิ่มทุนจดทะเบียนของบริษัทจ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1,208,121,73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7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จากทุนจดทะเบียนจ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1,369,367,09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9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เป็น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2,577,488,83</w:t>
      </w:r>
      <w:r w:rsidR="006314A5">
        <w:rPr>
          <w:rFonts w:ascii="Browallia New" w:hAnsi="Browallia New" w:cs="Browallia New"/>
          <w:sz w:val="28"/>
          <w:szCs w:val="28"/>
          <w:lang w:val="en-GB"/>
        </w:rPr>
        <w:t>5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โดยการออกหุ้นสามัญจ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16,108,289,826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0.075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เพื่อเสนอขายแก่บุคคลในวงจ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กัด (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 xml:space="preserve">Private Placement)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>จ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นวน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5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ในราคาหุ้นละ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0.040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มูลค่า</w:t>
      </w:r>
      <w:r w:rsidRPr="00643A3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รวม </w:t>
      </w:r>
      <w:r w:rsidRPr="00643A3F">
        <w:rPr>
          <w:rFonts w:ascii="Browallia New" w:hAnsi="Browallia New" w:cs="Browallia New"/>
          <w:sz w:val="28"/>
          <w:szCs w:val="28"/>
          <w:lang w:val="en-GB"/>
        </w:rPr>
        <w:t>644,331,593</w:t>
      </w:r>
      <w:r w:rsidRPr="00643A3F">
        <w:rPr>
          <w:rFonts w:ascii="Browallia New" w:hAnsi="Browallia New" w:cs="Browallia New"/>
          <w:sz w:val="28"/>
          <w:szCs w:val="28"/>
          <w:cs/>
          <w:lang w:val="en-GB"/>
        </w:rPr>
        <w:t xml:space="preserve"> บาท </w:t>
      </w:r>
    </w:p>
    <w:p w14:paraId="75D59877" w14:textId="77777777" w:rsidR="002A2AB4" w:rsidRDefault="002A2AB4" w:rsidP="002A2AB4">
      <w:pPr>
        <w:pStyle w:val="ListParagraph"/>
        <w:rPr>
          <w:rFonts w:ascii="Browallia New" w:hAnsi="Browallia New" w:cs="Browallia New"/>
          <w:sz w:val="28"/>
          <w:szCs w:val="28"/>
          <w:lang w:val="en-GB"/>
        </w:rPr>
      </w:pPr>
    </w:p>
    <w:p w14:paraId="36A3E545" w14:textId="41BD2E3E" w:rsidR="002A2AB4" w:rsidRPr="007A0292" w:rsidRDefault="002A2AB4" w:rsidP="007A0292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521575933"/>
      <w:r w:rsidRPr="007A0292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Pr="007A0292">
        <w:rPr>
          <w:rFonts w:ascii="Browallia New" w:hAnsi="Browallia New" w:cs="Browallia New"/>
          <w:sz w:val="28"/>
          <w:szCs w:val="28"/>
        </w:rPr>
        <w:t xml:space="preserve"> </w:t>
      </w:r>
      <w:bookmarkStart w:id="3" w:name="_Hlk521609397"/>
      <w:r w:rsidRPr="007A0292">
        <w:rPr>
          <w:rFonts w:ascii="Browallia New" w:hAnsi="Browallia New" w:cs="Browallia New"/>
          <w:sz w:val="28"/>
          <w:szCs w:val="28"/>
          <w:cs/>
        </w:rPr>
        <w:t>บริษัท</w:t>
      </w:r>
      <w:r w:rsidR="00F16157">
        <w:rPr>
          <w:rFonts w:ascii="Browallia New" w:hAnsi="Browallia New" w:cs="Browallia New" w:hint="cs"/>
          <w:sz w:val="28"/>
          <w:szCs w:val="28"/>
          <w:cs/>
        </w:rPr>
        <w:t xml:space="preserve">ได้รับชำระเงินค่าหุ้นสามัญเพิ่มทุนที่เสนอขายแก่บุคคลในวงจำกัดจำนวน </w:t>
      </w:r>
      <w:r w:rsidR="00F16157">
        <w:rPr>
          <w:rFonts w:ascii="Browallia New" w:hAnsi="Browallia New" w:cs="Browallia New"/>
          <w:sz w:val="28"/>
          <w:szCs w:val="28"/>
        </w:rPr>
        <w:t xml:space="preserve">2 </w:t>
      </w:r>
      <w:r w:rsidR="00F16157">
        <w:rPr>
          <w:rFonts w:ascii="Browallia New" w:hAnsi="Browallia New" w:cs="Browallia New" w:hint="cs"/>
          <w:sz w:val="28"/>
          <w:szCs w:val="28"/>
          <w:cs/>
        </w:rPr>
        <w:t>ราย</w:t>
      </w:r>
      <w:bookmarkEnd w:id="3"/>
      <w:r w:rsidRPr="007A0292">
        <w:rPr>
          <w:rFonts w:ascii="Browallia New" w:hAnsi="Browallia New" w:cs="Browallia New"/>
          <w:sz w:val="28"/>
          <w:szCs w:val="28"/>
          <w:cs/>
        </w:rPr>
        <w:t>รวมเป็นเงินท</w:t>
      </w:r>
      <w:r w:rsidR="00626FB3">
        <w:rPr>
          <w:rFonts w:ascii="Browallia New" w:hAnsi="Browallia New" w:cs="Browallia New" w:hint="cs"/>
          <w:sz w:val="28"/>
          <w:szCs w:val="28"/>
          <w:cs/>
        </w:rPr>
        <w:t>ั้</w:t>
      </w:r>
      <w:r w:rsidRPr="007A0292">
        <w:rPr>
          <w:rFonts w:ascii="Browallia New" w:hAnsi="Browallia New" w:cs="Browallia New"/>
          <w:sz w:val="28"/>
          <w:szCs w:val="28"/>
          <w:cs/>
        </w:rPr>
        <w:t xml:space="preserve">งสิ้นจํานวน </w:t>
      </w:r>
      <w:r w:rsidRPr="007A0292">
        <w:rPr>
          <w:rFonts w:ascii="Browallia New" w:hAnsi="Browallia New" w:cs="Browallia New"/>
          <w:sz w:val="28"/>
          <w:szCs w:val="28"/>
        </w:rPr>
        <w:t>88</w:t>
      </w:r>
      <w:r w:rsidR="00626FB3">
        <w:rPr>
          <w:rFonts w:ascii="Browallia New" w:hAnsi="Browallia New" w:cs="Browallia New" w:hint="cs"/>
          <w:sz w:val="28"/>
          <w:szCs w:val="28"/>
          <w:cs/>
        </w:rPr>
        <w:t xml:space="preserve"> ล้าน</w:t>
      </w:r>
      <w:r w:rsidRPr="007A0292">
        <w:rPr>
          <w:rFonts w:ascii="Browallia New" w:hAnsi="Browallia New" w:cs="Browallia New"/>
          <w:sz w:val="28"/>
          <w:szCs w:val="28"/>
          <w:cs/>
        </w:rPr>
        <w:t>บาท</w:t>
      </w:r>
      <w:r w:rsidRPr="007A0292">
        <w:rPr>
          <w:rFonts w:ascii="Browallia New" w:hAnsi="Browallia New" w:cs="Browallia New"/>
          <w:sz w:val="28"/>
          <w:szCs w:val="28"/>
        </w:rPr>
        <w:t xml:space="preserve"> </w:t>
      </w:r>
      <w:r w:rsidRPr="007A0292">
        <w:rPr>
          <w:rFonts w:ascii="Browallia New" w:hAnsi="Browallia New" w:cs="Browallia New"/>
          <w:sz w:val="28"/>
          <w:szCs w:val="28"/>
          <w:cs/>
        </w:rPr>
        <w:t xml:space="preserve">แบ่งออกเป็นหุ้นสามัญจํานวน </w:t>
      </w:r>
      <w:r w:rsidRPr="007A0292">
        <w:rPr>
          <w:rFonts w:ascii="Browallia New" w:hAnsi="Browallia New" w:cs="Browallia New"/>
          <w:sz w:val="28"/>
          <w:szCs w:val="28"/>
        </w:rPr>
        <w:t>2,200</w:t>
      </w:r>
      <w:r w:rsidR="00626FB3">
        <w:rPr>
          <w:rFonts w:ascii="Browallia New" w:hAnsi="Browallia New" w:cs="Browallia New" w:hint="cs"/>
          <w:sz w:val="28"/>
          <w:szCs w:val="28"/>
          <w:cs/>
        </w:rPr>
        <w:t xml:space="preserve"> ล้าน</w:t>
      </w:r>
      <w:r w:rsidRPr="007A0292">
        <w:rPr>
          <w:rFonts w:ascii="Browallia New" w:hAnsi="Browallia New" w:cs="Browallia New"/>
          <w:sz w:val="28"/>
          <w:szCs w:val="28"/>
          <w:cs/>
        </w:rPr>
        <w:t xml:space="preserve">หุ้น </w:t>
      </w:r>
    </w:p>
    <w:bookmarkEnd w:id="2"/>
    <w:p w14:paraId="489F4B6D" w14:textId="77777777" w:rsidR="002A2AB4" w:rsidRPr="00D321BB" w:rsidRDefault="002A2AB4" w:rsidP="002A2AB4">
      <w:pPr>
        <w:tabs>
          <w:tab w:val="clear" w:pos="22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221D79C1" w14:textId="77777777" w:rsidR="002A2AB4" w:rsidRPr="003C5A1C" w:rsidRDefault="002A2AB4" w:rsidP="002A2AB4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D321BB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รายการเคลื่อนไหวของทุนจดทะเบียนและทุนที่ชำระแล้วสำหรับงวดหกเดือนสิ้นสุดวันที่ </w:t>
      </w:r>
      <w:r w:rsidRPr="00D321BB">
        <w:rPr>
          <w:rFonts w:ascii="Browallia New" w:hAnsi="Browallia New" w:cs="Browallia New"/>
          <w:sz w:val="28"/>
          <w:szCs w:val="28"/>
        </w:rPr>
        <w:t>30</w:t>
      </w:r>
      <w:r w:rsidRPr="00D321BB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D321BB">
        <w:rPr>
          <w:rFonts w:ascii="Browallia New" w:hAnsi="Browallia New" w:cs="Browallia New"/>
          <w:sz w:val="28"/>
          <w:szCs w:val="28"/>
        </w:rPr>
        <w:t>2561</w:t>
      </w:r>
      <w:r w:rsidRPr="00D321BB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5FD49CD4" w14:textId="77777777" w:rsidR="002A2AB4" w:rsidRPr="003C5A1C" w:rsidRDefault="002A2AB4" w:rsidP="002A2AB4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09" w:type="dxa"/>
        <w:tblInd w:w="450" w:type="dxa"/>
        <w:tblLook w:val="04A0" w:firstRow="1" w:lastRow="0" w:firstColumn="1" w:lastColumn="0" w:noHBand="0" w:noVBand="1"/>
      </w:tblPr>
      <w:tblGrid>
        <w:gridCol w:w="3519"/>
        <w:gridCol w:w="1800"/>
        <w:gridCol w:w="1890"/>
        <w:gridCol w:w="1800"/>
      </w:tblGrid>
      <w:tr w:rsidR="002A2AB4" w:rsidRPr="005867A9" w14:paraId="12219266" w14:textId="77777777" w:rsidTr="005867A9">
        <w:trPr>
          <w:trHeight w:val="204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684C" w14:textId="77777777" w:rsidR="002A2AB4" w:rsidRPr="005867A9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3268" w14:textId="77777777" w:rsidR="002A2AB4" w:rsidRPr="005867A9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จำนวนหุ้น (พันหุ้น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90EE" w14:textId="77777777" w:rsidR="002A2AB4" w:rsidRPr="005867A9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มูลค่าหุ้นละ (บาท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C96F" w14:textId="77777777" w:rsidR="002A2AB4" w:rsidRPr="005867A9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2A2AB4" w:rsidRPr="005867A9" w14:paraId="41A77D5E" w14:textId="77777777" w:rsidTr="005867A9">
        <w:trPr>
          <w:trHeight w:val="204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1C30" w14:textId="77777777" w:rsidR="002A2AB4" w:rsidRPr="005867A9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1BB5" w14:textId="77777777" w:rsidR="002A2AB4" w:rsidRPr="005867A9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A00F" w14:textId="77777777" w:rsidR="002A2AB4" w:rsidRPr="005867A9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826DC" w14:textId="77777777" w:rsidR="002A2AB4" w:rsidRPr="005867A9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A2AB4" w:rsidRPr="005867A9" w14:paraId="0910FA6D" w14:textId="77777777" w:rsidTr="005867A9">
        <w:trPr>
          <w:trHeight w:val="204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168DF" w14:textId="77777777" w:rsidR="002A2AB4" w:rsidRPr="005867A9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1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2561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1182A" w14:textId="30B1F38C" w:rsidR="002A2AB4" w:rsidRPr="005867A9" w:rsidRDefault="00927D86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21,299,065</w:t>
            </w:r>
            <w:r w:rsidR="002A2AB4"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   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E556" w14:textId="77777777" w:rsidR="002A2AB4" w:rsidRPr="005867A9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0.075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30B9A" w14:textId="35D8FF60" w:rsidR="002A2AB4" w:rsidRPr="005867A9" w:rsidRDefault="00927D86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1,597,430</w:t>
            </w:r>
          </w:p>
        </w:tc>
      </w:tr>
      <w:tr w:rsidR="002A2AB4" w:rsidRPr="005867A9" w14:paraId="28E00F4D" w14:textId="77777777" w:rsidTr="005867A9">
        <w:trPr>
          <w:trHeight w:val="204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3D53A" w14:textId="77777777" w:rsidR="002A2AB4" w:rsidRPr="005867A9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เพิ่มทุน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03A9" w14:textId="60C9E495" w:rsidR="002A2AB4" w:rsidRPr="005867A9" w:rsidRDefault="00927D86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13,067,453</w:t>
            </w:r>
            <w:r w:rsidR="002A2AB4"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 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15253" w14:textId="77777777" w:rsidR="002A2AB4" w:rsidRPr="005867A9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0.075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EB3A" w14:textId="5AE93173" w:rsidR="002A2AB4" w:rsidRPr="005867A9" w:rsidRDefault="00927D86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980,059</w:t>
            </w:r>
          </w:p>
        </w:tc>
      </w:tr>
      <w:tr w:rsidR="002A2AB4" w:rsidRPr="005867A9" w14:paraId="69210806" w14:textId="77777777" w:rsidTr="005867A9">
        <w:trPr>
          <w:trHeight w:val="204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C0C9" w14:textId="77777777" w:rsidR="002A2AB4" w:rsidRPr="005867A9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30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BA142" w14:textId="3C5318BF" w:rsidR="002A2AB4" w:rsidRPr="005867A9" w:rsidRDefault="00927D86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34,366,518</w:t>
            </w:r>
            <w:r w:rsidR="002A2AB4"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    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162A55" w14:textId="77777777" w:rsidR="002A2AB4" w:rsidRPr="005867A9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0.075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2D20E" w14:textId="3F1AEF5B" w:rsidR="002A2AB4" w:rsidRPr="005867A9" w:rsidRDefault="00927D86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2,577,489</w:t>
            </w:r>
          </w:p>
        </w:tc>
      </w:tr>
    </w:tbl>
    <w:p w14:paraId="628B5525" w14:textId="77777777" w:rsidR="002A2AB4" w:rsidRPr="007A01BF" w:rsidRDefault="002A2AB4" w:rsidP="005867A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Light"/>
        <w:tblW w:w="9007" w:type="dxa"/>
        <w:tblInd w:w="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7"/>
        <w:gridCol w:w="1800"/>
        <w:gridCol w:w="1195"/>
        <w:gridCol w:w="1099"/>
        <w:gridCol w:w="1406"/>
      </w:tblGrid>
      <w:tr w:rsidR="002A2AB4" w:rsidRPr="005867A9" w14:paraId="488D5035" w14:textId="77777777" w:rsidTr="005867A9">
        <w:trPr>
          <w:trHeight w:val="408"/>
        </w:trPr>
        <w:tc>
          <w:tcPr>
            <w:tcW w:w="3507" w:type="dxa"/>
            <w:noWrap/>
            <w:vAlign w:val="bottom"/>
            <w:hideMark/>
          </w:tcPr>
          <w:p w14:paraId="164E6514" w14:textId="77777777" w:rsidR="002A2AB4" w:rsidRPr="005867A9" w:rsidRDefault="002A2AB4" w:rsidP="006314A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ทุนที่ชำระแล้ว</w:t>
            </w:r>
          </w:p>
        </w:tc>
        <w:tc>
          <w:tcPr>
            <w:tcW w:w="1800" w:type="dxa"/>
            <w:noWrap/>
            <w:vAlign w:val="bottom"/>
            <w:hideMark/>
          </w:tcPr>
          <w:p w14:paraId="588874AD" w14:textId="77777777" w:rsidR="002A2AB4" w:rsidRPr="005867A9" w:rsidRDefault="002A2AB4" w:rsidP="006314A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จำนวนหุ้น (พันหุ้น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noWrap/>
            <w:hideMark/>
          </w:tcPr>
          <w:p w14:paraId="05F0E479" w14:textId="77777777" w:rsidR="002A2AB4" w:rsidRPr="005867A9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มูลค่าหุ้นละ (บาท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099" w:type="dxa"/>
            <w:noWrap/>
            <w:vAlign w:val="bottom"/>
            <w:hideMark/>
          </w:tcPr>
          <w:p w14:paraId="05799E59" w14:textId="77777777" w:rsidR="002A2AB4" w:rsidRPr="005867A9" w:rsidRDefault="002A2AB4" w:rsidP="006314A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06" w:type="dxa"/>
            <w:hideMark/>
          </w:tcPr>
          <w:p w14:paraId="25BC6C23" w14:textId="0BC9DF3C" w:rsidR="002A2AB4" w:rsidRPr="005867A9" w:rsidRDefault="002A2AB4" w:rsidP="009F0D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ส่วน</w:t>
            </w:r>
            <w:r w:rsidR="006314A5" w:rsidRPr="005867A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ต่ำ</w:t>
            </w:r>
            <w:r w:rsidR="00832A6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>มูลค่าหุ้น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(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พันบาท)</w:t>
            </w:r>
          </w:p>
        </w:tc>
      </w:tr>
      <w:tr w:rsidR="002A2AB4" w:rsidRPr="005867A9" w14:paraId="4CB2715B" w14:textId="77777777" w:rsidTr="005867A9">
        <w:trPr>
          <w:trHeight w:val="333"/>
        </w:trPr>
        <w:tc>
          <w:tcPr>
            <w:tcW w:w="3507" w:type="dxa"/>
            <w:noWrap/>
          </w:tcPr>
          <w:p w14:paraId="704AE4C2" w14:textId="77777777" w:rsidR="002A2AB4" w:rsidRPr="005867A9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noWrap/>
          </w:tcPr>
          <w:p w14:paraId="0436C8B6" w14:textId="77777777" w:rsidR="002A2AB4" w:rsidRPr="005867A9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noWrap/>
          </w:tcPr>
          <w:p w14:paraId="44BEA6B0" w14:textId="77777777" w:rsidR="002A2AB4" w:rsidRPr="005867A9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9" w:type="dxa"/>
            <w:noWrap/>
          </w:tcPr>
          <w:p w14:paraId="610D8D18" w14:textId="77777777" w:rsidR="002A2AB4" w:rsidRPr="005867A9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06" w:type="dxa"/>
            <w:noWrap/>
          </w:tcPr>
          <w:p w14:paraId="5FEAC5C8" w14:textId="77777777" w:rsidR="002A2AB4" w:rsidRPr="005867A9" w:rsidRDefault="002A2AB4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2A2AB4" w:rsidRPr="005867A9" w14:paraId="710FCC38" w14:textId="77777777" w:rsidTr="005867A9">
        <w:trPr>
          <w:trHeight w:val="333"/>
        </w:trPr>
        <w:tc>
          <w:tcPr>
            <w:tcW w:w="3507" w:type="dxa"/>
            <w:noWrap/>
            <w:hideMark/>
          </w:tcPr>
          <w:p w14:paraId="74B398E1" w14:textId="77777777" w:rsidR="002A2AB4" w:rsidRPr="005867A9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1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2561 </w:t>
            </w:r>
          </w:p>
        </w:tc>
        <w:tc>
          <w:tcPr>
            <w:tcW w:w="1800" w:type="dxa"/>
            <w:noWrap/>
            <w:hideMark/>
          </w:tcPr>
          <w:p w14:paraId="28FCF45D" w14:textId="40F83773" w:rsidR="002A2AB4" w:rsidRPr="005867A9" w:rsidRDefault="00927D86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16,108,290</w:t>
            </w:r>
          </w:p>
        </w:tc>
        <w:tc>
          <w:tcPr>
            <w:tcW w:w="1195" w:type="dxa"/>
            <w:noWrap/>
            <w:hideMark/>
          </w:tcPr>
          <w:p w14:paraId="0B375A99" w14:textId="77777777" w:rsidR="002A2AB4" w:rsidRPr="005867A9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0.075</w:t>
            </w:r>
          </w:p>
        </w:tc>
        <w:tc>
          <w:tcPr>
            <w:tcW w:w="1099" w:type="dxa"/>
            <w:noWrap/>
            <w:hideMark/>
          </w:tcPr>
          <w:p w14:paraId="659B45A5" w14:textId="6913839F" w:rsidR="002A2AB4" w:rsidRPr="005867A9" w:rsidRDefault="00927D86" w:rsidP="009F0D1B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1,208,122</w:t>
            </w:r>
          </w:p>
        </w:tc>
        <w:tc>
          <w:tcPr>
            <w:tcW w:w="1406" w:type="dxa"/>
            <w:noWrap/>
            <w:hideMark/>
          </w:tcPr>
          <w:p w14:paraId="10CBAF46" w14:textId="5042A7FF" w:rsidR="002A2AB4" w:rsidRPr="005867A9" w:rsidRDefault="00013D48" w:rsidP="00013D4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="006C0FD2"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-</w:t>
            </w:r>
          </w:p>
        </w:tc>
      </w:tr>
      <w:tr w:rsidR="002A2AB4" w:rsidRPr="005867A9" w14:paraId="11B1D26B" w14:textId="77777777" w:rsidTr="005867A9">
        <w:trPr>
          <w:trHeight w:val="204"/>
        </w:trPr>
        <w:tc>
          <w:tcPr>
            <w:tcW w:w="3507" w:type="dxa"/>
            <w:noWrap/>
            <w:hideMark/>
          </w:tcPr>
          <w:p w14:paraId="061A7E9A" w14:textId="77777777" w:rsidR="002A2AB4" w:rsidRPr="005867A9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เพิ่มทุน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800" w:type="dxa"/>
            <w:noWrap/>
            <w:hideMark/>
          </w:tcPr>
          <w:p w14:paraId="41778FF8" w14:textId="0D7403CF" w:rsidR="002A2AB4" w:rsidRPr="005867A9" w:rsidRDefault="00927D86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2,200,000</w:t>
            </w:r>
          </w:p>
        </w:tc>
        <w:tc>
          <w:tcPr>
            <w:tcW w:w="1195" w:type="dxa"/>
            <w:noWrap/>
            <w:hideMark/>
          </w:tcPr>
          <w:p w14:paraId="22DAF583" w14:textId="77777777" w:rsidR="002A2AB4" w:rsidRPr="005867A9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0.075</w:t>
            </w:r>
          </w:p>
        </w:tc>
        <w:tc>
          <w:tcPr>
            <w:tcW w:w="1099" w:type="dxa"/>
            <w:noWrap/>
            <w:hideMark/>
          </w:tcPr>
          <w:p w14:paraId="450962F4" w14:textId="2CAD6C04" w:rsidR="002A2AB4" w:rsidRPr="005867A9" w:rsidRDefault="00927D86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165,000</w:t>
            </w:r>
          </w:p>
        </w:tc>
        <w:tc>
          <w:tcPr>
            <w:tcW w:w="1406" w:type="dxa"/>
            <w:noWrap/>
            <w:hideMark/>
          </w:tcPr>
          <w:p w14:paraId="1426059B" w14:textId="29B7AAAB" w:rsidR="002A2AB4" w:rsidRPr="005867A9" w:rsidRDefault="00927D86" w:rsidP="009F0D1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(77,</w:t>
            </w:r>
            <w:r w:rsidR="00CF526F"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165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2A2AB4" w:rsidRPr="005867A9" w14:paraId="1627F29F" w14:textId="77777777" w:rsidTr="005867A9">
        <w:trPr>
          <w:trHeight w:val="204"/>
        </w:trPr>
        <w:tc>
          <w:tcPr>
            <w:tcW w:w="3507" w:type="dxa"/>
            <w:noWrap/>
            <w:hideMark/>
          </w:tcPr>
          <w:p w14:paraId="6DE214CE" w14:textId="77777777" w:rsidR="002A2AB4" w:rsidRPr="005867A9" w:rsidRDefault="002A2AB4" w:rsidP="009F0D1B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30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มิถุนายน 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2561 </w:t>
            </w:r>
          </w:p>
        </w:tc>
        <w:tc>
          <w:tcPr>
            <w:tcW w:w="1800" w:type="dxa"/>
            <w:noWrap/>
            <w:hideMark/>
          </w:tcPr>
          <w:p w14:paraId="15451D0C" w14:textId="36C2C530" w:rsidR="002A2AB4" w:rsidRPr="005867A9" w:rsidRDefault="00927D86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18,308,290</w:t>
            </w:r>
          </w:p>
        </w:tc>
        <w:tc>
          <w:tcPr>
            <w:tcW w:w="1195" w:type="dxa"/>
            <w:noWrap/>
            <w:hideMark/>
          </w:tcPr>
          <w:p w14:paraId="177812BA" w14:textId="77777777" w:rsidR="002A2AB4" w:rsidRPr="005867A9" w:rsidRDefault="002A2AB4" w:rsidP="009F0D1B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0.075</w:t>
            </w:r>
          </w:p>
        </w:tc>
        <w:tc>
          <w:tcPr>
            <w:tcW w:w="1099" w:type="dxa"/>
            <w:noWrap/>
            <w:hideMark/>
          </w:tcPr>
          <w:p w14:paraId="74733A57" w14:textId="14159598" w:rsidR="002A2AB4" w:rsidRPr="005867A9" w:rsidRDefault="00927D86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1,373,122</w:t>
            </w:r>
          </w:p>
        </w:tc>
        <w:tc>
          <w:tcPr>
            <w:tcW w:w="1406" w:type="dxa"/>
            <w:noWrap/>
            <w:hideMark/>
          </w:tcPr>
          <w:p w14:paraId="03921478" w14:textId="5A57B080" w:rsidR="002A2AB4" w:rsidRPr="005867A9" w:rsidRDefault="00927D86" w:rsidP="009F0D1B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(77,</w:t>
            </w:r>
            <w:r w:rsidR="00A12515"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165</w:t>
            </w:r>
            <w:r w:rsidRPr="00586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</w:tbl>
    <w:p w14:paraId="6D075DE9" w14:textId="77777777" w:rsidR="00562BAD" w:rsidRPr="00F558AD" w:rsidRDefault="00562BAD" w:rsidP="008853A9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C84C367" w14:textId="52AFE76F" w:rsidR="00D0032B" w:rsidRPr="00562BAD" w:rsidRDefault="00D0032B" w:rsidP="00AA55F8">
      <w:pPr>
        <w:pStyle w:val="ListParagraph"/>
        <w:numPr>
          <w:ilvl w:val="0"/>
          <w:numId w:val="16"/>
        </w:numPr>
        <w:tabs>
          <w:tab w:val="clear" w:pos="450"/>
          <w:tab w:val="clear" w:pos="680"/>
          <w:tab w:val="clear" w:pos="907"/>
          <w:tab w:val="clear" w:pos="1644"/>
        </w:tabs>
        <w:spacing w:line="240" w:lineRule="auto"/>
        <w:ind w:hanging="450"/>
        <w:jc w:val="thaiDistribute"/>
        <w:rPr>
          <w:rFonts w:ascii="Browallia New" w:hAnsi="Browallia New" w:cs="Browallia New"/>
          <w:sz w:val="28"/>
          <w:szCs w:val="28"/>
        </w:rPr>
      </w:pPr>
      <w:r w:rsidRPr="00562BAD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ใบสำคัญแสดงสิทธิ</w:t>
      </w:r>
    </w:p>
    <w:p w14:paraId="154B4CB4" w14:textId="77777777" w:rsidR="00D0032B" w:rsidRPr="005F457B" w:rsidRDefault="00D0032B" w:rsidP="00D0032B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5C48F2A0" w14:textId="0B874D8B" w:rsidR="00D0032B" w:rsidRPr="005055D1" w:rsidRDefault="00D0032B" w:rsidP="00D0032B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86AC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86AC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AC64F6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color w:val="000000"/>
          <w:sz w:val="28"/>
          <w:szCs w:val="28"/>
          <w:lang w:eastAsia="en-GB"/>
        </w:rPr>
        <w:t xml:space="preserve">2561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eastAsia="en-GB"/>
        </w:rPr>
        <w:t>บริษัทมี</w:t>
      </w:r>
      <w:r w:rsidRPr="005055D1">
        <w:rPr>
          <w:rFonts w:ascii="Browallia New" w:hAnsi="Browallia New" w:cs="Browallia New"/>
          <w:sz w:val="28"/>
          <w:szCs w:val="28"/>
          <w:cs/>
        </w:rPr>
        <w:t>ใบสำคัญแสดง</w:t>
      </w:r>
      <w:r>
        <w:rPr>
          <w:rFonts w:ascii="Browallia New" w:hAnsi="Browallia New" w:cs="Browallia New" w:hint="cs"/>
          <w:sz w:val="28"/>
          <w:szCs w:val="28"/>
          <w:cs/>
        </w:rPr>
        <w:t>สิทธิ</w:t>
      </w:r>
      <w:r>
        <w:rPr>
          <w:rFonts w:ascii="Browallia New" w:hAnsi="Browallia New" w:cs="Browallia New"/>
          <w:sz w:val="28"/>
          <w:szCs w:val="28"/>
        </w:rPr>
        <w:t xml:space="preserve"> EFORL-W3</w:t>
      </w:r>
      <w:r>
        <w:rPr>
          <w:rFonts w:ascii="Browallia New" w:hAnsi="Browallia New" w:cs="Browallia New"/>
          <w:sz w:val="28"/>
          <w:szCs w:val="28"/>
          <w:cs/>
        </w:rPr>
        <w:t xml:space="preserve"> และ </w:t>
      </w:r>
      <w:r>
        <w:rPr>
          <w:rFonts w:ascii="Browallia New" w:hAnsi="Browallia New" w:cs="Browallia New"/>
          <w:sz w:val="28"/>
          <w:szCs w:val="28"/>
        </w:rPr>
        <w:t xml:space="preserve">EFORL-W4 </w:t>
      </w:r>
      <w:r w:rsidRPr="00240DB0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="00B257A6" w:rsidRPr="00A777F5">
        <w:rPr>
          <w:rFonts w:ascii="Browallia New" w:hAnsi="Browallia New" w:cs="Browallia New"/>
          <w:sz w:val="28"/>
          <w:szCs w:val="28"/>
        </w:rPr>
        <w:t>1,377,429</w:t>
      </w:r>
      <w:r w:rsidR="00F73EED" w:rsidRPr="00A777F5">
        <w:rPr>
          <w:rFonts w:ascii="Browallia New" w:hAnsi="Browallia New" w:cs="Browallia New"/>
          <w:sz w:val="28"/>
          <w:szCs w:val="28"/>
        </w:rPr>
        <w:t>,167</w:t>
      </w:r>
      <w:r w:rsidRPr="00A777F5">
        <w:rPr>
          <w:rFonts w:ascii="Browallia New" w:hAnsi="Browallia New" w:cs="Browallia New"/>
          <w:sz w:val="28"/>
          <w:szCs w:val="28"/>
        </w:rPr>
        <w:t xml:space="preserve"> </w:t>
      </w:r>
      <w:r w:rsidRPr="00A777F5">
        <w:rPr>
          <w:rFonts w:ascii="Browallia New" w:hAnsi="Browallia New" w:cs="Browallia New" w:hint="cs"/>
          <w:sz w:val="28"/>
          <w:szCs w:val="28"/>
          <w:cs/>
        </w:rPr>
        <w:t xml:space="preserve">หน่วย และ </w:t>
      </w:r>
      <w:r w:rsidR="00B257A6" w:rsidRPr="00A777F5">
        <w:rPr>
          <w:rFonts w:ascii="Browallia New" w:hAnsi="Browallia New" w:cs="Browallia New"/>
          <w:sz w:val="28"/>
          <w:szCs w:val="28"/>
        </w:rPr>
        <w:t>772,508,987</w:t>
      </w:r>
      <w:r w:rsidRPr="00A777F5">
        <w:rPr>
          <w:rFonts w:ascii="Browallia New" w:hAnsi="Browallia New" w:cs="Browallia New" w:hint="cs"/>
          <w:sz w:val="28"/>
          <w:szCs w:val="28"/>
          <w:cs/>
        </w:rPr>
        <w:t xml:space="preserve"> หน่วย ตามลำดับ</w:t>
      </w:r>
    </w:p>
    <w:p w14:paraId="3F3A157D" w14:textId="51CA2DB3" w:rsidR="00E16FAA" w:rsidRDefault="00E16FAA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54480185" w14:textId="11A3DFD6" w:rsidR="00F426E6" w:rsidRDefault="00F426E6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78630637" w14:textId="7582109B" w:rsidR="006314A5" w:rsidRDefault="006314A5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19C3FED3" w14:textId="0F13A984" w:rsidR="005867A9" w:rsidRDefault="005867A9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005ADDA9" w14:textId="38F6526B" w:rsidR="005867A9" w:rsidRDefault="005867A9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165810A4" w14:textId="77777777" w:rsidR="008853A9" w:rsidRPr="00586ACB" w:rsidRDefault="008853A9" w:rsidP="00F461F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707D89E3" w14:textId="77777777" w:rsidR="00F461F1" w:rsidRPr="000417F2" w:rsidRDefault="00F461F1" w:rsidP="00F461F1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417F2">
        <w:rPr>
          <w:rFonts w:ascii="Browallia New" w:hAnsi="Browallia New" w:cs="Browallia New" w:hint="cs"/>
          <w:sz w:val="28"/>
          <w:szCs w:val="28"/>
          <w:u w:val="single"/>
          <w:cs/>
        </w:rPr>
        <w:lastRenderedPageBreak/>
        <w:t>กำไร</w:t>
      </w:r>
      <w:r w:rsidRPr="000417F2">
        <w:rPr>
          <w:rFonts w:ascii="Browallia New" w:hAnsi="Browallia New" w:cs="Browallia New"/>
          <w:sz w:val="28"/>
          <w:szCs w:val="28"/>
          <w:u w:val="single"/>
          <w:cs/>
        </w:rPr>
        <w:t>ต่อหุ้น</w:t>
      </w:r>
    </w:p>
    <w:p w14:paraId="1B1FB91C" w14:textId="77777777" w:rsidR="00F461F1" w:rsidRPr="00586ACB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B0D3387" w14:textId="77777777" w:rsidR="00F461F1" w:rsidRPr="002E12F2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9130B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 คำนวณโดยการหารกำไร</w:t>
      </w:r>
      <w:r w:rsidRPr="0069130B">
        <w:rPr>
          <w:rFonts w:ascii="Browallia New" w:hAnsi="Browallia New" w:cs="Browallia New"/>
          <w:sz w:val="28"/>
          <w:szCs w:val="28"/>
        </w:rPr>
        <w:t xml:space="preserve"> (</w:t>
      </w:r>
      <w:r w:rsidRPr="0069130B">
        <w:rPr>
          <w:rFonts w:ascii="Browallia New" w:hAnsi="Browallia New" w:cs="Browallia New" w:hint="cs"/>
          <w:sz w:val="28"/>
          <w:szCs w:val="28"/>
          <w:cs/>
        </w:rPr>
        <w:t>ขาดทุน</w:t>
      </w:r>
      <w:r w:rsidRPr="0069130B">
        <w:rPr>
          <w:rFonts w:ascii="Browallia New" w:hAnsi="Browallia New" w:cs="Browallia New"/>
          <w:sz w:val="28"/>
          <w:szCs w:val="28"/>
        </w:rPr>
        <w:t xml:space="preserve">) </w:t>
      </w:r>
      <w:r w:rsidRPr="0069130B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</w:t>
      </w:r>
      <w:r>
        <w:rPr>
          <w:rFonts w:ascii="Browallia New" w:hAnsi="Browallia New" w:cs="Browallia New"/>
          <w:sz w:val="28"/>
          <w:szCs w:val="28"/>
          <w:cs/>
        </w:rPr>
        <w:t>ออกจำหน่ายและชำระแล้วในระหว่าง</w:t>
      </w:r>
      <w:r>
        <w:rPr>
          <w:rFonts w:ascii="Browallia New" w:hAnsi="Browallia New" w:cs="Browallia New" w:hint="cs"/>
          <w:sz w:val="28"/>
          <w:szCs w:val="28"/>
          <w:cs/>
        </w:rPr>
        <w:t>งวด</w:t>
      </w:r>
    </w:p>
    <w:p w14:paraId="347E790B" w14:textId="77777777" w:rsidR="00F461F1" w:rsidRPr="00586ACB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  <w:lang w:val="en-GB"/>
        </w:rPr>
      </w:pPr>
    </w:p>
    <w:p w14:paraId="30E9FFD4" w14:textId="4FF44EAB" w:rsidR="00586ACB" w:rsidRDefault="00F461F1" w:rsidP="0056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_Hlk489968843"/>
      <w:r w:rsidRPr="000417F2">
        <w:rPr>
          <w:rFonts w:ascii="Browallia New" w:hAnsi="Browallia New" w:cs="Browallia New"/>
          <w:sz w:val="28"/>
          <w:szCs w:val="28"/>
          <w:cs/>
        </w:rPr>
        <w:t>เนื่องจากราคาหุ้นสามัญถัวเฉลี่ยในระหว่างงวดต่ำกว่าราคา</w:t>
      </w:r>
      <w:r>
        <w:rPr>
          <w:rFonts w:ascii="Browallia New" w:hAnsi="Browallia New" w:cs="Browallia New"/>
          <w:sz w:val="28"/>
          <w:szCs w:val="28"/>
          <w:cs/>
        </w:rPr>
        <w:t>ใช้สิทธิของใบสำคัญแสดงสิทธิที่จ</w:t>
      </w:r>
      <w:r>
        <w:rPr>
          <w:rFonts w:ascii="Browallia New" w:hAnsi="Browallia New" w:cs="Browallia New" w:hint="cs"/>
          <w:sz w:val="28"/>
          <w:szCs w:val="28"/>
          <w:cs/>
        </w:rPr>
        <w:t>ะ</w:t>
      </w:r>
      <w:r>
        <w:rPr>
          <w:rFonts w:ascii="Browallia New" w:hAnsi="Browallia New" w:cs="Browallia New"/>
          <w:sz w:val="28"/>
          <w:szCs w:val="28"/>
          <w:cs/>
        </w:rPr>
        <w:t>ซื้อหุ้นสามัญ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7A5C6C">
        <w:rPr>
          <w:rFonts w:ascii="Browallia New" w:hAnsi="Browallia New" w:cs="Browallia New"/>
          <w:sz w:val="28"/>
          <w:szCs w:val="28"/>
        </w:rPr>
        <w:t xml:space="preserve">          </w:t>
      </w:r>
      <w:r>
        <w:rPr>
          <w:rFonts w:ascii="Browallia New" w:hAnsi="Browallia New" w:cs="Browallia New"/>
          <w:sz w:val="28"/>
          <w:szCs w:val="28"/>
          <w:cs/>
        </w:rPr>
        <w:t>จึง</w:t>
      </w:r>
      <w:r w:rsidRPr="000417F2">
        <w:rPr>
          <w:rFonts w:ascii="Browallia New" w:hAnsi="Browallia New" w:cs="Browallia New"/>
          <w:sz w:val="28"/>
          <w:szCs w:val="28"/>
          <w:cs/>
        </w:rPr>
        <w:t>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Start w:id="5" w:name="_Hlk490246382"/>
      <w:bookmarkStart w:id="6" w:name="_Hlk490226815"/>
      <w:bookmarkEnd w:id="4"/>
    </w:p>
    <w:p w14:paraId="6A7AE862" w14:textId="77777777" w:rsidR="00F558AD" w:rsidRPr="00562BAD" w:rsidRDefault="00F558AD" w:rsidP="0056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52D141C4" w14:textId="77777777" w:rsidR="00F461F1" w:rsidRPr="00EE5793" w:rsidRDefault="00F461F1" w:rsidP="00F461F1">
      <w:pPr>
        <w:pStyle w:val="CordiaNew"/>
        <w:numPr>
          <w:ilvl w:val="0"/>
          <w:numId w:val="16"/>
        </w:numPr>
        <w:tabs>
          <w:tab w:val="clear" w:pos="4153"/>
          <w:tab w:val="left" w:pos="378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0703D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EE5793">
        <w:rPr>
          <w:rFonts w:ascii="Browallia New" w:hAnsi="Browallia New" w:cs="Browallia New"/>
          <w:sz w:val="28"/>
          <w:szCs w:val="28"/>
          <w:u w:val="single"/>
          <w:cs/>
        </w:rPr>
        <w:t>ส่วนงานดำเนินงาน</w:t>
      </w:r>
      <w:r w:rsidRPr="00EE5793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40D4EC4C" w14:textId="77777777" w:rsidR="00F461F1" w:rsidRPr="008853A9" w:rsidRDefault="00F461F1" w:rsidP="00F461F1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D72D8D5" w14:textId="4ED2F563" w:rsidR="00F558AD" w:rsidRDefault="00F461F1" w:rsidP="00E16FAA">
      <w:pPr>
        <w:tabs>
          <w:tab w:val="clear" w:pos="454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8"/>
          <w:szCs w:val="28"/>
        </w:rPr>
      </w:pPr>
      <w:r w:rsidRPr="00E10D85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บริษัทและบริษัทย่อยมีส่วนงานที่รายงานทั้งสิ้น </w:t>
      </w:r>
      <w:r w:rsidRPr="00E10D85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E10D85">
        <w:rPr>
          <w:rFonts w:ascii="Browallia New" w:hAnsi="Browallia New" w:cs="Browallia New"/>
          <w:sz w:val="28"/>
          <w:szCs w:val="28"/>
        </w:rPr>
        <w:t>(1)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E10D85">
        <w:rPr>
          <w:rFonts w:ascii="Browallia New" w:hAnsi="Browallia New" w:cs="Browallia New"/>
          <w:sz w:val="28"/>
          <w:szCs w:val="28"/>
        </w:rPr>
        <w:t>2</w:t>
      </w:r>
      <w:r w:rsidRPr="00E10D85">
        <w:rPr>
          <w:rFonts w:ascii="Browallia New" w:hAnsi="Browallia New" w:cs="Browallia New"/>
          <w:sz w:val="28"/>
          <w:szCs w:val="28"/>
          <w:cs/>
        </w:rPr>
        <w:t>) ธุรกิจบริการความงาม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586ACB">
        <w:rPr>
          <w:rFonts w:ascii="Browallia New" w:hAnsi="Browallia New" w:cs="Browallia New" w:hint="cs"/>
          <w:sz w:val="28"/>
          <w:szCs w:val="28"/>
          <w:cs/>
        </w:rPr>
        <w:t>และหกเดือน</w:t>
      </w:r>
      <w:r w:rsidRPr="00E10D85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E10D85">
        <w:rPr>
          <w:rFonts w:ascii="Browallia New" w:hAnsi="Browallia New" w:cs="Browallia New"/>
          <w:sz w:val="28"/>
          <w:szCs w:val="28"/>
        </w:rPr>
        <w:t xml:space="preserve"> </w:t>
      </w:r>
      <w:r w:rsidR="00586AC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86AC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340D6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10D85">
        <w:rPr>
          <w:rFonts w:ascii="Browallia New" w:hAnsi="Browallia New" w:cs="Browallia New"/>
          <w:sz w:val="28"/>
          <w:szCs w:val="28"/>
        </w:rPr>
        <w:t>256</w:t>
      </w:r>
      <w:r w:rsidR="00110BF1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E10D85">
        <w:rPr>
          <w:rFonts w:ascii="Browallia New" w:hAnsi="Browallia New" w:cs="Browallia New"/>
          <w:sz w:val="28"/>
          <w:szCs w:val="28"/>
        </w:rPr>
        <w:t>25</w:t>
      </w:r>
      <w:r w:rsidR="00110BF1">
        <w:rPr>
          <w:rFonts w:ascii="Browallia New" w:hAnsi="Browallia New" w:cs="Browallia New"/>
          <w:sz w:val="28"/>
          <w:szCs w:val="28"/>
        </w:rPr>
        <w:t>60</w:t>
      </w:r>
      <w:r w:rsidRPr="00E10D85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20A1A90F" w14:textId="77777777" w:rsidR="007E7ADD" w:rsidRPr="00586ACB" w:rsidRDefault="007E7ADD" w:rsidP="007E7ADD">
      <w:pPr>
        <w:tabs>
          <w:tab w:val="clear" w:pos="454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16"/>
          <w:szCs w:val="16"/>
        </w:rPr>
      </w:pPr>
    </w:p>
    <w:bookmarkEnd w:id="5"/>
    <w:bookmarkEnd w:id="6"/>
    <w:tbl>
      <w:tblPr>
        <w:tblW w:w="904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849"/>
        <w:gridCol w:w="851"/>
        <w:gridCol w:w="850"/>
        <w:gridCol w:w="851"/>
        <w:gridCol w:w="850"/>
        <w:gridCol w:w="851"/>
        <w:gridCol w:w="850"/>
        <w:gridCol w:w="850"/>
        <w:gridCol w:w="8"/>
      </w:tblGrid>
      <w:tr w:rsidR="00586ACB" w:rsidRPr="00F42C44" w14:paraId="2F6B8750" w14:textId="77777777" w:rsidTr="005B380B">
        <w:trPr>
          <w:trHeight w:val="233"/>
        </w:trPr>
        <w:tc>
          <w:tcPr>
            <w:tcW w:w="2230" w:type="dxa"/>
            <w:tcBorders>
              <w:right w:val="nil"/>
            </w:tcBorders>
          </w:tcPr>
          <w:p w14:paraId="2462FE4C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810" w:type="dxa"/>
            <w:gridSpan w:val="9"/>
          </w:tcPr>
          <w:p w14:paraId="04C25CB7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6ACB" w:rsidRPr="00F42C44" w14:paraId="5311F2D0" w14:textId="77777777" w:rsidTr="005B380B">
        <w:trPr>
          <w:trHeight w:val="257"/>
        </w:trPr>
        <w:tc>
          <w:tcPr>
            <w:tcW w:w="2230" w:type="dxa"/>
            <w:tcBorders>
              <w:right w:val="nil"/>
            </w:tcBorders>
          </w:tcPr>
          <w:p w14:paraId="4B32CFB2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0" w:type="dxa"/>
            <w:gridSpan w:val="9"/>
          </w:tcPr>
          <w:p w14:paraId="7756AC03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86ACB" w:rsidRPr="00F42C44" w14:paraId="2EDA0D87" w14:textId="77777777" w:rsidTr="005B380B">
        <w:trPr>
          <w:trHeight w:val="269"/>
        </w:trPr>
        <w:tc>
          <w:tcPr>
            <w:tcW w:w="2230" w:type="dxa"/>
            <w:tcBorders>
              <w:right w:val="nil"/>
            </w:tcBorders>
          </w:tcPr>
          <w:p w14:paraId="729CFBFD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10" w:type="dxa"/>
            <w:gridSpan w:val="9"/>
          </w:tcPr>
          <w:p w14:paraId="0B7BFE5E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สำหรับงวด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สาม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เดือนสิ้นสุดวันที่ 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30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มิถุนายน</w:t>
            </w:r>
          </w:p>
        </w:tc>
      </w:tr>
      <w:tr w:rsidR="00586ACB" w:rsidRPr="00F42C44" w14:paraId="1AC958A5" w14:textId="77777777" w:rsidTr="005B380B">
        <w:trPr>
          <w:trHeight w:val="491"/>
        </w:trPr>
        <w:tc>
          <w:tcPr>
            <w:tcW w:w="2230" w:type="dxa"/>
            <w:tcBorders>
              <w:right w:val="nil"/>
            </w:tcBorders>
          </w:tcPr>
          <w:p w14:paraId="7E45C26A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0" w:type="dxa"/>
            <w:gridSpan w:val="2"/>
            <w:tcBorders>
              <w:left w:val="nil"/>
              <w:bottom w:val="nil"/>
            </w:tcBorders>
            <w:vAlign w:val="bottom"/>
          </w:tcPr>
          <w:p w14:paraId="55405C8F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bottom"/>
          </w:tcPr>
          <w:p w14:paraId="212BC420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270FC1DD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bottom"/>
          </w:tcPr>
          <w:p w14:paraId="228D04A4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16F7DAC0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08" w:type="dxa"/>
            <w:gridSpan w:val="3"/>
            <w:tcBorders>
              <w:top w:val="nil"/>
              <w:bottom w:val="nil"/>
            </w:tcBorders>
            <w:vAlign w:val="bottom"/>
          </w:tcPr>
          <w:p w14:paraId="3D8FC30E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F3AB89E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86ACB" w:rsidRPr="00F42C44" w14:paraId="3975580E" w14:textId="77777777" w:rsidTr="005B380B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395A8437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608EF663" w14:textId="0F9F323C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left w:val="nil"/>
              <w:bottom w:val="nil"/>
            </w:tcBorders>
          </w:tcPr>
          <w:p w14:paraId="678F2DF2" w14:textId="70861D02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AE29206" w14:textId="2273D1A6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108ECB5" w14:textId="7FEFB2A2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E6DD7C3" w14:textId="27E501BA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6FB1EEB" w14:textId="07735DA9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ADDF75D" w14:textId="35869F8F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0676408" w14:textId="6C8566D5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AF7F05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</w:tr>
      <w:tr w:rsidR="00586ACB" w:rsidRPr="000C7597" w14:paraId="0FC0F178" w14:textId="77777777" w:rsidTr="005B380B">
        <w:trPr>
          <w:gridAfter w:val="1"/>
          <w:wAfter w:w="8" w:type="dxa"/>
          <w:trHeight w:hRule="exact" w:val="144"/>
        </w:trPr>
        <w:tc>
          <w:tcPr>
            <w:tcW w:w="2230" w:type="dxa"/>
            <w:tcBorders>
              <w:right w:val="nil"/>
            </w:tcBorders>
          </w:tcPr>
          <w:p w14:paraId="65BFE00F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0D038A86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14:paraId="5BE5FFCF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21938CD5" w14:textId="77777777" w:rsidR="00586ACB" w:rsidRPr="000C7597" w:rsidRDefault="00586ACB" w:rsidP="00ED7D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348E78AF" w14:textId="77777777" w:rsidR="00586ACB" w:rsidRPr="000C7597" w:rsidRDefault="00586ACB" w:rsidP="00ED7D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8B898FB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CD1B2FF" w14:textId="77777777" w:rsidR="00586ACB" w:rsidRPr="000C7597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3CCA3FF" w14:textId="77777777" w:rsidR="00586ACB" w:rsidRPr="000C7597" w:rsidRDefault="00586ACB" w:rsidP="00ED7D0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CBC52CA" w14:textId="77777777" w:rsidR="00586ACB" w:rsidRPr="000C7597" w:rsidRDefault="00586ACB" w:rsidP="00ED7D0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82090" w:rsidRPr="00F42C44" w14:paraId="24E8195E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77FC333A" w14:textId="77777777" w:rsidR="00582090" w:rsidRPr="00F42C44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61F79" w14:textId="4E9C9E70" w:rsidR="00582090" w:rsidRPr="00582090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415,547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3231E9" w14:textId="4CE6467A" w:rsidR="00582090" w:rsidRPr="00F42C44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1C5E">
              <w:rPr>
                <w:rFonts w:ascii="Browallia New" w:hAnsi="Browallia New" w:cs="Browallia New"/>
                <w:sz w:val="20"/>
                <w:szCs w:val="20"/>
              </w:rPr>
              <w:t xml:space="preserve">363,409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2B18007" w14:textId="4C791598" w:rsidR="00582090" w:rsidRPr="00582090" w:rsidRDefault="00147188" w:rsidP="005820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54,223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E8951DA" w14:textId="77D47A5E" w:rsidR="00582090" w:rsidRPr="00F42C44" w:rsidRDefault="00582090" w:rsidP="005820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341,408</w:t>
            </w:r>
            <w:r w:rsidRPr="00B01C5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5F2B6" w14:textId="2DBE829C" w:rsidR="00582090" w:rsidRPr="00582090" w:rsidRDefault="00582090" w:rsidP="005820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58209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CF3C8" w14:textId="64753FF0" w:rsidR="00582090" w:rsidRPr="00F42C44" w:rsidRDefault="00582090" w:rsidP="00582090">
            <w:pPr>
              <w:tabs>
                <w:tab w:val="clear" w:pos="454"/>
                <w:tab w:val="clear" w:pos="680"/>
                <w:tab w:val="left" w:pos="0"/>
                <w:tab w:val="left" w:pos="38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0F3F4" w14:textId="159ED4A5" w:rsidR="00582090" w:rsidRPr="00582090" w:rsidRDefault="00147188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469,770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BCBCF9B" w14:textId="62F85DE6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1C5E">
              <w:rPr>
                <w:rFonts w:ascii="Browallia New" w:hAnsi="Browallia New" w:cs="Browallia New"/>
                <w:sz w:val="20"/>
                <w:szCs w:val="20"/>
              </w:rPr>
              <w:t xml:space="preserve">704,817 </w:t>
            </w:r>
          </w:p>
        </w:tc>
      </w:tr>
      <w:tr w:rsidR="00582090" w:rsidRPr="00F42C44" w14:paraId="4F76B930" w14:textId="77777777" w:rsidTr="0083781F">
        <w:trPr>
          <w:gridAfter w:val="1"/>
          <w:wAfter w:w="8" w:type="dxa"/>
          <w:trHeight w:val="269"/>
        </w:trPr>
        <w:tc>
          <w:tcPr>
            <w:tcW w:w="2230" w:type="dxa"/>
            <w:tcBorders>
              <w:right w:val="nil"/>
            </w:tcBorders>
          </w:tcPr>
          <w:p w14:paraId="7721FD7E" w14:textId="77777777" w:rsidR="00582090" w:rsidRPr="00F42C44" w:rsidRDefault="00582090" w:rsidP="00582090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BC83" w14:textId="14BEB991" w:rsidR="00582090" w:rsidRPr="00582090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3,037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37AE39B" w14:textId="392A9B40" w:rsidR="00582090" w:rsidRPr="006F0181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1C5E">
              <w:rPr>
                <w:rFonts w:ascii="Browallia New" w:hAnsi="Browallia New" w:cs="Browallia New"/>
                <w:sz w:val="20"/>
                <w:szCs w:val="20"/>
              </w:rPr>
              <w:t xml:space="preserve">5,579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C7A6814" w14:textId="266EE209" w:rsidR="00582090" w:rsidRPr="00582090" w:rsidRDefault="00582090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37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 w:rsidRPr="0058209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EF7BF01" w14:textId="2D674F8D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1C5E">
              <w:rPr>
                <w:rFonts w:ascii="Browallia New" w:hAnsi="Browallia New" w:cs="Browallia New"/>
                <w:sz w:val="20"/>
                <w:szCs w:val="20"/>
              </w:rPr>
              <w:t xml:space="preserve">606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4707" w14:textId="5F218AD9" w:rsidR="00582090" w:rsidRPr="00582090" w:rsidRDefault="00582090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(3,037)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CC431" w14:textId="7AB8AC73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01C5E">
              <w:rPr>
                <w:rFonts w:ascii="Browallia New" w:hAnsi="Browallia New" w:cs="Browallia New"/>
                <w:sz w:val="20"/>
                <w:szCs w:val="20"/>
              </w:rPr>
              <w:t xml:space="preserve"> (6,18</w:t>
            </w:r>
            <w:r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B01C5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F4DF6" w14:textId="1E4D9033" w:rsidR="00582090" w:rsidRPr="00582090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E7EBF1E" w14:textId="2F395722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0"/>
                <w:tab w:val="left" w:pos="40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582090" w:rsidRPr="00147188" w14:paraId="53A30E2F" w14:textId="77777777" w:rsidTr="0083781F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18AB57BB" w14:textId="77777777" w:rsidR="00582090" w:rsidRPr="00147188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16CFD" w14:textId="33A7108C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418,584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ECEE766" w14:textId="3292B36D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368,988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2900474" w14:textId="1734DC3E" w:rsidR="00582090" w:rsidRPr="00147188" w:rsidRDefault="00147188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54</w:t>
            </w:r>
            <w:r w:rsidR="00E43A97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147188">
              <w:rPr>
                <w:rFonts w:ascii="Browallia New" w:hAnsi="Browallia New" w:cs="Browallia New"/>
                <w:sz w:val="20"/>
                <w:szCs w:val="20"/>
              </w:rPr>
              <w:t>,223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A07BA8C" w14:textId="6F63A12C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342,014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C4F9F" w14:textId="23007ECF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(3,037)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D75A88" w14:textId="19BCB24A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 (6,185)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8F017" w14:textId="11A45E5E" w:rsidR="00582090" w:rsidRPr="00147188" w:rsidRDefault="00147188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469,770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3DF96A5" w14:textId="7A29B640" w:rsidR="00582090" w:rsidRPr="00147188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704,817 </w:t>
            </w:r>
          </w:p>
        </w:tc>
      </w:tr>
      <w:tr w:rsidR="00582090" w:rsidRPr="00147188" w14:paraId="2185BDBA" w14:textId="77777777" w:rsidTr="0083781F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  <w:vAlign w:val="bottom"/>
          </w:tcPr>
          <w:p w14:paraId="3163FD89" w14:textId="77777777" w:rsidR="00582090" w:rsidRPr="00147188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5027" w14:textId="6F5FD3B2" w:rsidR="00582090" w:rsidRPr="00147188" w:rsidRDefault="00616021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127,930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7C9CAC6" w14:textId="6416D5A8" w:rsidR="00582090" w:rsidRPr="00147188" w:rsidRDefault="00616021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174,482</w:t>
            </w:r>
            <w:r w:rsidR="00582090" w:rsidRPr="0014718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74E945" w14:textId="521D4A1A" w:rsidR="00582090" w:rsidRPr="00147188" w:rsidRDefault="00616021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21,779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25BFA7" w14:textId="2BF8E2ED" w:rsidR="00582090" w:rsidRPr="00147188" w:rsidRDefault="00616021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(44,906)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363D5D" w14:textId="55E20487" w:rsidR="00582090" w:rsidRPr="00147188" w:rsidRDefault="00616021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1,789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DCEE80" w14:textId="6AD15720" w:rsidR="00582090" w:rsidRPr="00147188" w:rsidRDefault="00BA7DBF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138"/>
              </w:tabs>
              <w:spacing w:line="240" w:lineRule="auto"/>
              <w:ind w:hanging="13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363</w:t>
            </w:r>
            <w:r w:rsidR="00582090" w:rsidRPr="0014718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3B69CE8" w14:textId="2DBCDC4B" w:rsidR="00582090" w:rsidRPr="00147188" w:rsidRDefault="00616021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151,498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3FAE6C83" w14:textId="5C83786C" w:rsidR="00582090" w:rsidRPr="00147188" w:rsidRDefault="00616021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129,</w:t>
            </w:r>
            <w:r w:rsidR="00BA7DBF">
              <w:rPr>
                <w:rFonts w:ascii="Browallia New" w:hAnsi="Browallia New" w:cs="Browallia New"/>
                <w:sz w:val="20"/>
                <w:szCs w:val="20"/>
              </w:rPr>
              <w:t>939</w:t>
            </w:r>
            <w:r w:rsidR="00582090" w:rsidRPr="0014718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82090" w:rsidRPr="00147188" w14:paraId="70968E4C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22CC3DC6" w14:textId="77777777" w:rsidR="00582090" w:rsidRPr="00147188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870F" w14:textId="77777777" w:rsidR="00582090" w:rsidRPr="00147188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1CC11C7" w14:textId="77777777" w:rsidR="00582090" w:rsidRPr="00147188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CD2FC7F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52D81FB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DE05F1C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3ADA8C9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310B59" w14:textId="296948E3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850" w:type="dxa"/>
            <w:vAlign w:val="bottom"/>
          </w:tcPr>
          <w:p w14:paraId="1C8D377E" w14:textId="4D08F2D1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485 </w:t>
            </w:r>
          </w:p>
        </w:tc>
      </w:tr>
      <w:tr w:rsidR="00582090" w:rsidRPr="00147188" w14:paraId="3CA6FEB5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right w:val="nil"/>
            </w:tcBorders>
          </w:tcPr>
          <w:p w14:paraId="5ADDFC48" w14:textId="77777777" w:rsidR="00582090" w:rsidRPr="00147188" w:rsidRDefault="00582090" w:rsidP="00582090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4DF8" w14:textId="77777777" w:rsidR="00582090" w:rsidRPr="00147188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8CFE794" w14:textId="77777777" w:rsidR="00582090" w:rsidRPr="00147188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AF3F35B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BCBB4B1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0DF9A7A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D3632A8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422615" w14:textId="471DFDFD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>(32,990)</w:t>
            </w:r>
          </w:p>
        </w:tc>
        <w:tc>
          <w:tcPr>
            <w:tcW w:w="850" w:type="dxa"/>
            <w:vAlign w:val="bottom"/>
          </w:tcPr>
          <w:p w14:paraId="0BBBBF4F" w14:textId="6B582712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 (41,363)</w:t>
            </w:r>
          </w:p>
        </w:tc>
      </w:tr>
      <w:tr w:rsidR="00582090" w:rsidRPr="00147188" w14:paraId="4DF351A7" w14:textId="77777777" w:rsidTr="0083781F">
        <w:trPr>
          <w:gridAfter w:val="1"/>
          <w:wAfter w:w="8" w:type="dxa"/>
          <w:trHeight w:val="257"/>
        </w:trPr>
        <w:tc>
          <w:tcPr>
            <w:tcW w:w="2230" w:type="dxa"/>
            <w:tcBorders>
              <w:right w:val="nil"/>
            </w:tcBorders>
          </w:tcPr>
          <w:p w14:paraId="6D864AC1" w14:textId="77777777" w:rsidR="00582090" w:rsidRPr="00147188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C89F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A935501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130C7A7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76825A9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179B5FC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5476C79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0193552" w14:textId="40B92C41" w:rsidR="00582090" w:rsidRPr="00147188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>(30,464)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21F830D" w14:textId="2FDFD401" w:rsidR="00582090" w:rsidRPr="00147188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(52,488) </w:t>
            </w:r>
          </w:p>
        </w:tc>
      </w:tr>
      <w:tr w:rsidR="00582090" w:rsidRPr="00147188" w14:paraId="5188B86E" w14:textId="77777777" w:rsidTr="0083781F">
        <w:trPr>
          <w:gridAfter w:val="1"/>
          <w:wAfter w:w="8" w:type="dxa"/>
          <w:trHeight w:val="233"/>
        </w:trPr>
        <w:tc>
          <w:tcPr>
            <w:tcW w:w="2230" w:type="dxa"/>
            <w:tcBorders>
              <w:top w:val="nil"/>
              <w:right w:val="nil"/>
            </w:tcBorders>
          </w:tcPr>
          <w:p w14:paraId="0A905BE6" w14:textId="77777777" w:rsidR="00582090" w:rsidRPr="00147188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22D11" w14:textId="77777777" w:rsidR="00582090" w:rsidRPr="00147188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27CCF4" w14:textId="77777777" w:rsidR="00582090" w:rsidRPr="00147188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E7612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46AAD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D5C65" w14:textId="77777777" w:rsidR="00582090" w:rsidRPr="00147188" w:rsidRDefault="00582090" w:rsidP="005820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E5799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E73584F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A0F8C5D" w14:textId="77777777" w:rsidR="00582090" w:rsidRPr="00147188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82090" w:rsidRPr="00F42C44" w14:paraId="3A0AE3D1" w14:textId="77777777" w:rsidTr="0083781F">
        <w:trPr>
          <w:gridAfter w:val="1"/>
          <w:wAfter w:w="8" w:type="dxa"/>
          <w:trHeight w:val="369"/>
        </w:trPr>
        <w:tc>
          <w:tcPr>
            <w:tcW w:w="2230" w:type="dxa"/>
            <w:tcBorders>
              <w:bottom w:val="nil"/>
              <w:right w:val="nil"/>
            </w:tcBorders>
            <w:vAlign w:val="bottom"/>
          </w:tcPr>
          <w:p w14:paraId="05183C57" w14:textId="77777777" w:rsidR="00582090" w:rsidRPr="00147188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147188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147188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147188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F8A0F" w14:textId="46E79252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41,287</w:t>
            </w:r>
          </w:p>
        </w:tc>
        <w:tc>
          <w:tcPr>
            <w:tcW w:w="85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DF01A9E" w14:textId="5A8B7269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 (172,199)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F3A0FF1" w14:textId="0F1BF060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(81,483)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18263CB" w14:textId="793AE264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 (146,247)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3B5B61" w14:textId="077C9DE8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2,769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D8304" w14:textId="2B8B39CB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187,78</w:t>
            </w:r>
            <w:r w:rsidR="00E43A97">
              <w:rPr>
                <w:rFonts w:ascii="Browallia New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7DDB5" w14:textId="2563746C" w:rsidR="00582090" w:rsidRPr="00147188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(37,427)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BD15DDE" w14:textId="38D4E495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 xml:space="preserve"> (130,666)</w:t>
            </w:r>
            <w:r w:rsidRPr="00B01C5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27890D38" w14:textId="696F2ED2" w:rsidR="007E7ADD" w:rsidRDefault="007E7ADD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9641085" w14:textId="3EDA9D2D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3CC9F89" w14:textId="3C1142F4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D4271F7" w14:textId="791AFD13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B6BB4EB" w14:textId="0E086E52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47CF62F" w14:textId="78FD6454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FEE314" w14:textId="6C5A33C8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B815E5D" w14:textId="0D0E0668" w:rsidR="00F426E6" w:rsidRDefault="00F426E6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9E26A9A" w14:textId="24A03DED" w:rsidR="008853A9" w:rsidRDefault="008853A9" w:rsidP="008853A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274746E" w14:textId="38A376CE" w:rsidR="00C84511" w:rsidRDefault="00C84511" w:rsidP="008853A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"/>
          <w:szCs w:val="2"/>
          <w:u w:val="single"/>
        </w:rPr>
      </w:pPr>
    </w:p>
    <w:p w14:paraId="72118451" w14:textId="250DFC35" w:rsidR="00C84511" w:rsidRDefault="00C84511" w:rsidP="008853A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"/>
          <w:szCs w:val="2"/>
          <w:u w:val="single"/>
        </w:rPr>
      </w:pPr>
    </w:p>
    <w:p w14:paraId="24913C92" w14:textId="72CD732B" w:rsidR="00C84511" w:rsidRDefault="00C84511" w:rsidP="008853A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"/>
          <w:szCs w:val="2"/>
          <w:u w:val="single"/>
        </w:rPr>
      </w:pPr>
    </w:p>
    <w:p w14:paraId="4EC8396C" w14:textId="77777777" w:rsidR="00C84511" w:rsidRPr="00C84511" w:rsidRDefault="00C84511" w:rsidP="008853A9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"/>
          <w:szCs w:val="2"/>
          <w:u w:val="single"/>
        </w:rPr>
      </w:pPr>
    </w:p>
    <w:tbl>
      <w:tblPr>
        <w:tblW w:w="90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849"/>
        <w:gridCol w:w="850"/>
        <w:gridCol w:w="850"/>
        <w:gridCol w:w="851"/>
        <w:gridCol w:w="850"/>
        <w:gridCol w:w="851"/>
        <w:gridCol w:w="850"/>
        <w:gridCol w:w="851"/>
        <w:gridCol w:w="7"/>
      </w:tblGrid>
      <w:tr w:rsidR="00586ACB" w:rsidRPr="00F42C44" w14:paraId="2BBB340A" w14:textId="77777777" w:rsidTr="005B380B">
        <w:trPr>
          <w:trHeight w:val="233"/>
        </w:trPr>
        <w:tc>
          <w:tcPr>
            <w:tcW w:w="2241" w:type="dxa"/>
            <w:tcBorders>
              <w:right w:val="nil"/>
            </w:tcBorders>
          </w:tcPr>
          <w:p w14:paraId="1F80268C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809" w:type="dxa"/>
            <w:gridSpan w:val="9"/>
          </w:tcPr>
          <w:p w14:paraId="12539657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6ACB" w:rsidRPr="00F42C44" w14:paraId="6F4757F3" w14:textId="77777777" w:rsidTr="005B380B">
        <w:trPr>
          <w:gridAfter w:val="1"/>
          <w:wAfter w:w="7" w:type="dxa"/>
          <w:trHeight w:val="257"/>
        </w:trPr>
        <w:tc>
          <w:tcPr>
            <w:tcW w:w="2241" w:type="dxa"/>
            <w:tcBorders>
              <w:right w:val="nil"/>
            </w:tcBorders>
          </w:tcPr>
          <w:p w14:paraId="47C83275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02" w:type="dxa"/>
            <w:gridSpan w:val="8"/>
          </w:tcPr>
          <w:p w14:paraId="66448FA3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86ACB" w:rsidRPr="00F42C44" w14:paraId="4D6A2EA6" w14:textId="77777777" w:rsidTr="005B380B">
        <w:trPr>
          <w:trHeight w:val="269"/>
        </w:trPr>
        <w:tc>
          <w:tcPr>
            <w:tcW w:w="2241" w:type="dxa"/>
            <w:tcBorders>
              <w:right w:val="nil"/>
            </w:tcBorders>
          </w:tcPr>
          <w:p w14:paraId="1F05E929" w14:textId="77777777" w:rsidR="00586ACB" w:rsidRPr="00F42C44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09" w:type="dxa"/>
            <w:gridSpan w:val="9"/>
          </w:tcPr>
          <w:p w14:paraId="40CE8251" w14:textId="77777777" w:rsidR="00586ACB" w:rsidRPr="00F42C44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สำหรับงวดหกเดือนสิ้นสุดวันที่ </w:t>
            </w: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</w:tr>
      <w:tr w:rsidR="00586ACB" w:rsidRPr="00F42C44" w14:paraId="7C5CD4B1" w14:textId="77777777" w:rsidTr="005B380B">
        <w:trPr>
          <w:gridAfter w:val="1"/>
          <w:wAfter w:w="7" w:type="dxa"/>
          <w:trHeight w:val="491"/>
        </w:trPr>
        <w:tc>
          <w:tcPr>
            <w:tcW w:w="2241" w:type="dxa"/>
            <w:tcBorders>
              <w:right w:val="nil"/>
            </w:tcBorders>
          </w:tcPr>
          <w:p w14:paraId="7D8C6C3E" w14:textId="77777777" w:rsidR="00586ACB" w:rsidRPr="00562BAD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99" w:type="dxa"/>
            <w:gridSpan w:val="2"/>
            <w:tcBorders>
              <w:left w:val="nil"/>
              <w:bottom w:val="nil"/>
            </w:tcBorders>
            <w:vAlign w:val="bottom"/>
          </w:tcPr>
          <w:p w14:paraId="0F2193D7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bottom"/>
          </w:tcPr>
          <w:p w14:paraId="163168C3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008CC986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bottom"/>
          </w:tcPr>
          <w:p w14:paraId="341BD480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2AB3FC88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bottom"/>
          </w:tcPr>
          <w:p w14:paraId="55EBBE11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FE76D66" w14:textId="77777777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586ACB" w:rsidRPr="00F42C44" w14:paraId="6FBFB5BE" w14:textId="77777777" w:rsidTr="005B380B">
        <w:trPr>
          <w:gridAfter w:val="1"/>
          <w:wAfter w:w="7" w:type="dxa"/>
          <w:trHeight w:val="257"/>
        </w:trPr>
        <w:tc>
          <w:tcPr>
            <w:tcW w:w="2241" w:type="dxa"/>
            <w:tcBorders>
              <w:right w:val="nil"/>
            </w:tcBorders>
          </w:tcPr>
          <w:p w14:paraId="1058870F" w14:textId="77777777" w:rsidR="00586ACB" w:rsidRPr="00562BAD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2F420E8F" w14:textId="3C04BB1C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14356210" w14:textId="0C938452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EFFB8AE" w14:textId="6E587FDA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35CE63F" w14:textId="3D92079F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DF9BC1A" w14:textId="4944DA20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0B21AA6" w14:textId="753861EB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BB506AD" w14:textId="2836E53E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256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1ACE19C7" w14:textId="0BD6A778" w:rsidR="00586ACB" w:rsidRPr="00562BAD" w:rsidRDefault="00586ACB" w:rsidP="00ED7D0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3051B2" w:rsidRPr="00562BA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</w:tr>
      <w:tr w:rsidR="00586ACB" w:rsidRPr="000C04E0" w14:paraId="11333AC2" w14:textId="77777777" w:rsidTr="005B380B">
        <w:trPr>
          <w:gridAfter w:val="1"/>
          <w:wAfter w:w="7" w:type="dxa"/>
          <w:trHeight w:hRule="exact" w:val="144"/>
        </w:trPr>
        <w:tc>
          <w:tcPr>
            <w:tcW w:w="2241" w:type="dxa"/>
            <w:tcBorders>
              <w:right w:val="nil"/>
            </w:tcBorders>
          </w:tcPr>
          <w:p w14:paraId="28AC1AAF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6D886B56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258AB230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54E29D4C" w14:textId="77777777" w:rsidR="00586ACB" w:rsidRPr="000C04E0" w:rsidRDefault="00586ACB" w:rsidP="00ED7D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14B95FDA" w14:textId="77777777" w:rsidR="00586ACB" w:rsidRPr="000C04E0" w:rsidRDefault="00586ACB" w:rsidP="00ED7D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69EEF9C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A5AFD1A" w14:textId="77777777" w:rsidR="00586ACB" w:rsidRPr="000C04E0" w:rsidRDefault="00586ACB" w:rsidP="00ED7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FACA895" w14:textId="77777777" w:rsidR="00586ACB" w:rsidRPr="000C04E0" w:rsidRDefault="00586ACB" w:rsidP="00ED7D0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DCC49AD" w14:textId="77777777" w:rsidR="00586ACB" w:rsidRPr="000C04E0" w:rsidRDefault="00586ACB" w:rsidP="00ED7D08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582090" w:rsidRPr="00F42C44" w14:paraId="6C604065" w14:textId="77777777" w:rsidTr="0083781F">
        <w:trPr>
          <w:gridAfter w:val="1"/>
          <w:wAfter w:w="7" w:type="dxa"/>
          <w:trHeight w:val="233"/>
        </w:trPr>
        <w:tc>
          <w:tcPr>
            <w:tcW w:w="2241" w:type="dxa"/>
            <w:tcBorders>
              <w:right w:val="nil"/>
            </w:tcBorders>
          </w:tcPr>
          <w:p w14:paraId="7561CDD6" w14:textId="77777777" w:rsidR="00582090" w:rsidRPr="00F42C44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AFE33D" w14:textId="77777777" w:rsidR="00582090" w:rsidRPr="00582090" w:rsidRDefault="00582090" w:rsidP="00582090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8006849" w14:textId="0CAD4C3E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774,895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3E084391" w14:textId="77777777" w:rsid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2ADA7DD" w14:textId="5E14D423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657F">
              <w:rPr>
                <w:rFonts w:ascii="Browallia New" w:hAnsi="Browallia New" w:cs="Browallia New"/>
                <w:sz w:val="20"/>
                <w:szCs w:val="20"/>
              </w:rPr>
              <w:t xml:space="preserve"> 855,701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1B0DA021" w14:textId="4F510375" w:rsidR="00582090" w:rsidRPr="00582090" w:rsidRDefault="00577936" w:rsidP="00582090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213,738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4C4D978" w14:textId="78B7DA1C" w:rsidR="00582090" w:rsidRPr="00F42C44" w:rsidRDefault="00582090" w:rsidP="00582090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737FE">
              <w:rPr>
                <w:rFonts w:ascii="Browallia New" w:hAnsi="Browallia New" w:cs="Browallia New"/>
                <w:sz w:val="20"/>
                <w:szCs w:val="20"/>
              </w:rPr>
              <w:t xml:space="preserve">                     </w:t>
            </w:r>
            <w:r w:rsidR="004E3470">
              <w:rPr>
                <w:rFonts w:ascii="Browallia New" w:hAnsi="Browallia New" w:cs="Browallia New"/>
                <w:sz w:val="20"/>
                <w:szCs w:val="20"/>
              </w:rPr>
              <w:t>518,125</w:t>
            </w:r>
            <w:r w:rsidRPr="00E737F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7B55F" w14:textId="39B8C769" w:rsidR="00582090" w:rsidRPr="00582090" w:rsidRDefault="00582090" w:rsidP="00582090">
            <w:pPr>
              <w:tabs>
                <w:tab w:val="left" w:pos="0"/>
                <w:tab w:val="left" w:pos="350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5E330" w14:textId="00E52B23" w:rsidR="00582090" w:rsidRPr="00F42C44" w:rsidRDefault="00582090" w:rsidP="00582090">
            <w:pPr>
              <w:tabs>
                <w:tab w:val="left" w:pos="0"/>
                <w:tab w:val="left" w:pos="350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 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994F0" w14:textId="2F4B50A0" w:rsidR="00582090" w:rsidRPr="00582090" w:rsidRDefault="007A5D6C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988,633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36F44" w14:textId="1226AFAE" w:rsidR="00582090" w:rsidRPr="00F42C44" w:rsidRDefault="004E347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1,373,826</w:t>
            </w:r>
            <w:r w:rsidR="00582090" w:rsidRPr="00B26C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82090" w:rsidRPr="00F42C44" w14:paraId="49CA1F03" w14:textId="77777777" w:rsidTr="0083781F">
        <w:trPr>
          <w:gridAfter w:val="1"/>
          <w:wAfter w:w="7" w:type="dxa"/>
          <w:trHeight w:val="269"/>
        </w:trPr>
        <w:tc>
          <w:tcPr>
            <w:tcW w:w="2241" w:type="dxa"/>
            <w:tcBorders>
              <w:right w:val="nil"/>
            </w:tcBorders>
          </w:tcPr>
          <w:p w14:paraId="4393417A" w14:textId="77777777" w:rsidR="00582090" w:rsidRPr="00F42C44" w:rsidRDefault="00582090" w:rsidP="00582090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C5655A" w14:textId="77777777" w:rsidR="00582090" w:rsidRPr="00582090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7C1A84F" w14:textId="05CE1660" w:rsidR="00582090" w:rsidRPr="00582090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8,372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601B20F9" w14:textId="77777777" w:rsidR="00582090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657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  <w:p w14:paraId="3B62C188" w14:textId="0BCCDDA2" w:rsidR="00582090" w:rsidRPr="00F42C44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657F">
              <w:rPr>
                <w:rFonts w:ascii="Browallia New" w:hAnsi="Browallia New" w:cs="Browallia New"/>
                <w:sz w:val="20"/>
                <w:szCs w:val="20"/>
              </w:rPr>
              <w:t xml:space="preserve">10,307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6A75F4A" w14:textId="3EE3EE90" w:rsidR="00582090" w:rsidRPr="00582090" w:rsidRDefault="00582090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135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DFF6E66" w14:textId="11384CFD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737FE">
              <w:rPr>
                <w:rFonts w:ascii="Browallia New" w:hAnsi="Browallia New" w:cs="Browallia New"/>
                <w:sz w:val="20"/>
                <w:szCs w:val="20"/>
              </w:rPr>
              <w:t xml:space="preserve">                        3,632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B3B0F" w14:textId="5218B78F" w:rsidR="00582090" w:rsidRPr="00582090" w:rsidRDefault="00582090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(8,507)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59FF8" w14:textId="72B47F5B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03766">
              <w:rPr>
                <w:rFonts w:ascii="Browallia New" w:hAnsi="Browallia New" w:cs="Browallia New"/>
                <w:sz w:val="20"/>
                <w:szCs w:val="20"/>
              </w:rPr>
              <w:t>(13,939)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E6A7C4" w14:textId="64C82F18" w:rsidR="00582090" w:rsidRPr="00582090" w:rsidRDefault="00582090" w:rsidP="00582090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EC64B" w14:textId="45D073E7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3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     </w:t>
            </w:r>
            <w:r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-</w:t>
            </w:r>
          </w:p>
        </w:tc>
      </w:tr>
      <w:tr w:rsidR="00582090" w:rsidRPr="00F42C44" w14:paraId="41A55B89" w14:textId="77777777" w:rsidTr="0083781F">
        <w:trPr>
          <w:gridAfter w:val="1"/>
          <w:wAfter w:w="7" w:type="dxa"/>
          <w:trHeight w:val="257"/>
        </w:trPr>
        <w:tc>
          <w:tcPr>
            <w:tcW w:w="2241" w:type="dxa"/>
            <w:tcBorders>
              <w:right w:val="nil"/>
            </w:tcBorders>
          </w:tcPr>
          <w:p w14:paraId="6A1481FD" w14:textId="77777777" w:rsidR="00582090" w:rsidRPr="00F42C44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CBC730" w14:textId="16D582CB" w:rsidR="00582090" w:rsidRPr="00582090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783,267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37A55514" w14:textId="4D5F35EA" w:rsidR="00582090" w:rsidRPr="00F42C44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657F">
              <w:rPr>
                <w:rFonts w:ascii="Browallia New" w:hAnsi="Browallia New" w:cs="Browallia New"/>
                <w:sz w:val="20"/>
                <w:szCs w:val="20"/>
              </w:rPr>
              <w:t xml:space="preserve"> 866,008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CBDB588" w14:textId="2B8D6BBC" w:rsidR="00582090" w:rsidRPr="00582090" w:rsidRDefault="007A5D6C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213,873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4EA175E" w14:textId="4C3B5141" w:rsidR="00582090" w:rsidRPr="00F42C44" w:rsidRDefault="004E3470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521,757</w:t>
            </w:r>
            <w:r w:rsidR="00582090" w:rsidRPr="00E737FE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8F5FBE" w14:textId="4B2FCB1B" w:rsidR="00582090" w:rsidRPr="00582090" w:rsidRDefault="00582090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(8,507)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58D9C2" w14:textId="1186B542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03766">
              <w:rPr>
                <w:rFonts w:ascii="Browallia New" w:hAnsi="Browallia New" w:cs="Browallia New"/>
                <w:sz w:val="20"/>
                <w:szCs w:val="20"/>
              </w:rPr>
              <w:t>(13,939)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A6CA3B" w14:textId="72A224A8" w:rsidR="00582090" w:rsidRPr="00582090" w:rsidRDefault="007A5D6C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988,633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922B6" w14:textId="4F08FDF6" w:rsidR="00582090" w:rsidRPr="00F42C44" w:rsidRDefault="004E347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1,373,826</w:t>
            </w:r>
          </w:p>
        </w:tc>
      </w:tr>
      <w:tr w:rsidR="00582090" w:rsidRPr="00F42C44" w14:paraId="10B4D2A6" w14:textId="77777777" w:rsidTr="0083781F">
        <w:trPr>
          <w:gridAfter w:val="1"/>
          <w:wAfter w:w="7" w:type="dxa"/>
          <w:trHeight w:val="257"/>
        </w:trPr>
        <w:tc>
          <w:tcPr>
            <w:tcW w:w="2241" w:type="dxa"/>
            <w:tcBorders>
              <w:right w:val="nil"/>
            </w:tcBorders>
            <w:vAlign w:val="bottom"/>
          </w:tcPr>
          <w:p w14:paraId="7FB5722E" w14:textId="77777777" w:rsidR="00582090" w:rsidRPr="00F42C44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F42C44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EA3FA0" w14:textId="7097279B" w:rsidR="00582090" w:rsidRPr="00582090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288,212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2B97D323" w14:textId="465B9A5E" w:rsidR="00582090" w:rsidRPr="000F14EC" w:rsidRDefault="004E347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303,436</w:t>
            </w:r>
            <w:r w:rsidR="00582090" w:rsidRPr="002A657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8BC2D9" w14:textId="6F48D043" w:rsidR="00582090" w:rsidRPr="00582090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A5D6C">
              <w:rPr>
                <w:rFonts w:ascii="Browallia New" w:hAnsi="Browallia New" w:cs="Browallia New"/>
                <w:sz w:val="20"/>
                <w:szCs w:val="20"/>
              </w:rPr>
              <w:t>24,650</w:t>
            </w:r>
            <w:r w:rsidRPr="0058209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BEF691" w14:textId="4AD148FB" w:rsidR="00582090" w:rsidRPr="00F42C44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737FE">
              <w:rPr>
                <w:rFonts w:ascii="Browallia New" w:hAnsi="Browallia New" w:cs="Browallia New"/>
                <w:sz w:val="20"/>
                <w:szCs w:val="20"/>
              </w:rPr>
              <w:t xml:space="preserve"> (44,806)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F05FCB4" w14:textId="38F142E0" w:rsidR="00582090" w:rsidRPr="00582090" w:rsidRDefault="00582090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2,129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BC720A" w14:textId="77E452E8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03766">
              <w:rPr>
                <w:rFonts w:ascii="Browallia New" w:hAnsi="Browallia New" w:cs="Browallia New"/>
                <w:sz w:val="20"/>
                <w:szCs w:val="20"/>
              </w:rPr>
              <w:t>710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6F6FABA4" w14:textId="3EC5056E" w:rsidR="00582090" w:rsidRPr="00582090" w:rsidRDefault="007A5D6C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265,691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2A18B3C2" w14:textId="770566A5" w:rsidR="00582090" w:rsidRPr="00F42C44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26C5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4E3470">
              <w:rPr>
                <w:rFonts w:ascii="Browallia New" w:hAnsi="Browallia New" w:cs="Browallia New"/>
                <w:sz w:val="20"/>
                <w:szCs w:val="20"/>
              </w:rPr>
              <w:t>59,340</w:t>
            </w:r>
            <w:r w:rsidRPr="00B26C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82090" w:rsidRPr="00F42C44" w14:paraId="22B7121F" w14:textId="77777777" w:rsidTr="0083781F">
        <w:trPr>
          <w:gridAfter w:val="1"/>
          <w:wAfter w:w="7" w:type="dxa"/>
          <w:trHeight w:val="233"/>
        </w:trPr>
        <w:tc>
          <w:tcPr>
            <w:tcW w:w="2241" w:type="dxa"/>
            <w:tcBorders>
              <w:right w:val="nil"/>
            </w:tcBorders>
          </w:tcPr>
          <w:p w14:paraId="0401F47D" w14:textId="77777777" w:rsidR="00582090" w:rsidRPr="00F42C44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D0C24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197ABC7" w14:textId="77777777" w:rsidR="00582090" w:rsidRPr="000F14EC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2A5BDF1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B74BFC9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8EE57F7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AB15F51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A2964B" w14:textId="7BB74190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250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6C9C5B" w14:textId="590DFC71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6C5D">
              <w:rPr>
                <w:rFonts w:ascii="Browallia New" w:hAnsi="Browallia New" w:cs="Browallia New"/>
                <w:sz w:val="20"/>
                <w:szCs w:val="20"/>
              </w:rPr>
              <w:t xml:space="preserve">848 </w:t>
            </w:r>
          </w:p>
        </w:tc>
      </w:tr>
      <w:tr w:rsidR="00582090" w:rsidRPr="00F42C44" w14:paraId="1B2BB175" w14:textId="77777777" w:rsidTr="0083781F">
        <w:trPr>
          <w:gridAfter w:val="1"/>
          <w:wAfter w:w="7" w:type="dxa"/>
          <w:trHeight w:val="233"/>
        </w:trPr>
        <w:tc>
          <w:tcPr>
            <w:tcW w:w="2241" w:type="dxa"/>
            <w:tcBorders>
              <w:right w:val="nil"/>
            </w:tcBorders>
          </w:tcPr>
          <w:p w14:paraId="643EF88A" w14:textId="77777777" w:rsidR="00582090" w:rsidRPr="00F42C44" w:rsidRDefault="00582090" w:rsidP="00582090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1B8B2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EA77A74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6A117C4B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3BDA4660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FCAB7C0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5EF829A6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62AA88" w14:textId="405B27B3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(66,706)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350C74" w14:textId="089A5EB6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26C5D">
              <w:rPr>
                <w:rFonts w:ascii="Browallia New" w:hAnsi="Browallia New" w:cs="Browallia New"/>
                <w:sz w:val="20"/>
                <w:szCs w:val="20"/>
              </w:rPr>
              <w:t xml:space="preserve"> (84,437)</w:t>
            </w:r>
          </w:p>
        </w:tc>
      </w:tr>
      <w:tr w:rsidR="00582090" w:rsidRPr="00F42C44" w14:paraId="454687F5" w14:textId="77777777" w:rsidTr="0083781F">
        <w:trPr>
          <w:gridAfter w:val="1"/>
          <w:wAfter w:w="7" w:type="dxa"/>
          <w:trHeight w:val="257"/>
        </w:trPr>
        <w:tc>
          <w:tcPr>
            <w:tcW w:w="2241" w:type="dxa"/>
            <w:tcBorders>
              <w:right w:val="nil"/>
            </w:tcBorders>
          </w:tcPr>
          <w:p w14:paraId="76439DF5" w14:textId="77777777" w:rsidR="00582090" w:rsidRPr="00F42C44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FB2A6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4453A7C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2EE17905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AEC83B8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E85E795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721232BE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3F31875A" w14:textId="4870B1D6" w:rsidR="00582090" w:rsidRPr="00582090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(61,697)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A2269ED" w14:textId="1671D3CC" w:rsidR="00582090" w:rsidRPr="00F42C44" w:rsidRDefault="00582090" w:rsidP="0058209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(107</w:t>
            </w:r>
            <w:r w:rsidR="004E3470">
              <w:rPr>
                <w:rFonts w:ascii="Browallia New" w:hAnsi="Browallia New" w:cs="Browallia New"/>
                <w:sz w:val="20"/>
                <w:szCs w:val="20"/>
              </w:rPr>
              <w:t>,867</w:t>
            </w:r>
            <w:r w:rsidRPr="00147188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B26C5D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82090" w:rsidRPr="00F42C44" w14:paraId="45C91AC3" w14:textId="77777777" w:rsidTr="0083781F">
        <w:trPr>
          <w:gridAfter w:val="1"/>
          <w:wAfter w:w="7" w:type="dxa"/>
          <w:trHeight w:val="233"/>
        </w:trPr>
        <w:tc>
          <w:tcPr>
            <w:tcW w:w="2241" w:type="dxa"/>
            <w:tcBorders>
              <w:top w:val="nil"/>
              <w:right w:val="nil"/>
            </w:tcBorders>
          </w:tcPr>
          <w:p w14:paraId="3DDA9A32" w14:textId="77777777" w:rsidR="00582090" w:rsidRPr="00F42C44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A41FD" w14:textId="77777777" w:rsidR="00582090" w:rsidRPr="00582090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FA247DF" w14:textId="77777777" w:rsidR="00582090" w:rsidRPr="00F42C44" w:rsidRDefault="00582090" w:rsidP="00582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C225C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EEFED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71C08" w14:textId="77777777" w:rsidR="00582090" w:rsidRPr="00582090" w:rsidRDefault="00582090" w:rsidP="0058209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B3CF1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39DC1D0" w14:textId="77777777" w:rsidR="00582090" w:rsidRPr="00582090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062147B8" w14:textId="77777777" w:rsidR="00582090" w:rsidRPr="00F42C44" w:rsidRDefault="00582090" w:rsidP="00582090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82090" w:rsidRPr="00F42C44" w14:paraId="09820A3F" w14:textId="77777777" w:rsidTr="0083781F">
        <w:trPr>
          <w:gridAfter w:val="1"/>
          <w:wAfter w:w="7" w:type="dxa"/>
          <w:trHeight w:val="269"/>
        </w:trPr>
        <w:tc>
          <w:tcPr>
            <w:tcW w:w="2241" w:type="dxa"/>
            <w:tcBorders>
              <w:right w:val="nil"/>
            </w:tcBorders>
          </w:tcPr>
          <w:p w14:paraId="4F14782A" w14:textId="77777777" w:rsidR="00582090" w:rsidRPr="00F42C44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F42C4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F42C44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</w:tcPr>
          <w:p w14:paraId="5F52CE7B" w14:textId="301D20C7" w:rsidR="00582090" w:rsidRPr="00582090" w:rsidRDefault="007A5D6C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38,603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06C81BC1" w14:textId="2EC56366" w:rsidR="00582090" w:rsidRPr="00113C17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657F">
              <w:rPr>
                <w:rFonts w:ascii="Browallia New" w:hAnsi="Browallia New" w:cs="Browallia New"/>
                <w:sz w:val="20"/>
                <w:szCs w:val="20"/>
              </w:rPr>
              <w:t xml:space="preserve"> (126,267)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DD7123" w14:textId="5445A5D9" w:rsidR="00582090" w:rsidRPr="00582090" w:rsidRDefault="007A5D6C" w:rsidP="0058209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178,193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4A2421" w14:textId="59E991FC" w:rsidR="00582090" w:rsidRPr="00113C17" w:rsidRDefault="00582090" w:rsidP="0058209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737FE">
              <w:rPr>
                <w:rFonts w:ascii="Browallia New" w:hAnsi="Browallia New" w:cs="Browallia New"/>
                <w:sz w:val="20"/>
                <w:szCs w:val="20"/>
              </w:rPr>
              <w:t xml:space="preserve"> (296,159)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8ECB7" w14:textId="26BAADB3" w:rsidR="00582090" w:rsidRPr="00582090" w:rsidRDefault="007A5D6C" w:rsidP="0058209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58,865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E0371" w14:textId="0D4D7563" w:rsidR="00582090" w:rsidRPr="00113C17" w:rsidRDefault="00582090" w:rsidP="00582090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187,629</w:t>
            </w:r>
            <w:r w:rsidRPr="00203766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6F385" w14:textId="3CA47A00" w:rsidR="00582090" w:rsidRPr="00582090" w:rsidRDefault="007A5D6C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159,931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C91D9E" w14:textId="3FD1B791" w:rsidR="00582090" w:rsidRPr="00F42C44" w:rsidRDefault="00582090" w:rsidP="00582090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 xml:space="preserve"> (234,797</w:t>
            </w:r>
            <w:r w:rsidRPr="00B26C5D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82090" w:rsidRPr="00F42C44" w14:paraId="37920A5E" w14:textId="77777777" w:rsidTr="0083781F">
        <w:trPr>
          <w:gridAfter w:val="1"/>
          <w:wAfter w:w="7" w:type="dxa"/>
          <w:trHeight w:val="269"/>
        </w:trPr>
        <w:tc>
          <w:tcPr>
            <w:tcW w:w="2241" w:type="dxa"/>
            <w:tcBorders>
              <w:right w:val="nil"/>
            </w:tcBorders>
          </w:tcPr>
          <w:p w14:paraId="5CCFD02D" w14:textId="77777777" w:rsidR="00582090" w:rsidRPr="00F42C44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</w:tcPr>
          <w:p w14:paraId="2B723E84" w14:textId="77777777" w:rsidR="00582090" w:rsidRPr="00582090" w:rsidRDefault="00582090" w:rsidP="005820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58D52492" w14:textId="77777777" w:rsidR="00582090" w:rsidRPr="00F42C44" w:rsidRDefault="00582090" w:rsidP="005820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E8CDFC" w14:textId="77777777" w:rsidR="00582090" w:rsidRPr="00582090" w:rsidRDefault="00582090" w:rsidP="00582090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32E0F7" w14:textId="77777777" w:rsidR="00582090" w:rsidRPr="00F42C44" w:rsidRDefault="00582090" w:rsidP="00582090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D21D8" w14:textId="77777777" w:rsidR="00582090" w:rsidRPr="00582090" w:rsidRDefault="00582090" w:rsidP="005820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384B90" w14:textId="77777777" w:rsidR="00582090" w:rsidRPr="00F42C44" w:rsidRDefault="00582090" w:rsidP="005820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7A2F7" w14:textId="77777777" w:rsidR="00582090" w:rsidRPr="00582090" w:rsidRDefault="00582090" w:rsidP="005820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3946D" w14:textId="77777777" w:rsidR="00582090" w:rsidRPr="00F42C44" w:rsidRDefault="00582090" w:rsidP="00582090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82090" w:rsidRPr="00F42C44" w14:paraId="72838493" w14:textId="77777777" w:rsidTr="0083781F">
        <w:trPr>
          <w:gridAfter w:val="1"/>
          <w:wAfter w:w="7" w:type="dxa"/>
          <w:trHeight w:val="269"/>
        </w:trPr>
        <w:tc>
          <w:tcPr>
            <w:tcW w:w="2241" w:type="dxa"/>
            <w:tcBorders>
              <w:right w:val="nil"/>
            </w:tcBorders>
          </w:tcPr>
          <w:p w14:paraId="78A479C8" w14:textId="77777777" w:rsidR="00582090" w:rsidRPr="00F42C44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</w:tcPr>
          <w:p w14:paraId="58E0F25A" w14:textId="7876B57F" w:rsidR="00582090" w:rsidRPr="00582090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2,478,624</w:t>
            </w:r>
          </w:p>
        </w:tc>
        <w:tc>
          <w:tcPr>
            <w:tcW w:w="850" w:type="dxa"/>
            <w:tcBorders>
              <w:left w:val="nil"/>
            </w:tcBorders>
            <w:shd w:val="clear" w:color="auto" w:fill="auto"/>
          </w:tcPr>
          <w:p w14:paraId="48BE5AE9" w14:textId="658317F2" w:rsidR="00582090" w:rsidRPr="00F42C44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657F">
              <w:rPr>
                <w:rFonts w:ascii="Browallia New" w:hAnsi="Browallia New" w:cs="Browallia New"/>
                <w:sz w:val="20"/>
                <w:szCs w:val="20"/>
              </w:rPr>
              <w:t xml:space="preserve"> 3,694,466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B26BEB" w14:textId="2C1968B2" w:rsidR="00582090" w:rsidRPr="00582090" w:rsidRDefault="00582090" w:rsidP="00582090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2,</w:t>
            </w:r>
            <w:r w:rsidR="00147188">
              <w:rPr>
                <w:rFonts w:ascii="Browallia New" w:hAnsi="Browallia New" w:cs="Browallia New"/>
                <w:sz w:val="20"/>
                <w:szCs w:val="20"/>
              </w:rPr>
              <w:t>038,685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E2F6F4" w14:textId="7092515A" w:rsidR="00582090" w:rsidRPr="00F42C44" w:rsidRDefault="00582090" w:rsidP="00582090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737FE">
              <w:rPr>
                <w:rFonts w:ascii="Browallia New" w:hAnsi="Browallia New" w:cs="Browallia New"/>
                <w:sz w:val="20"/>
                <w:szCs w:val="20"/>
              </w:rPr>
              <w:t xml:space="preserve">4,665,369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8CDA7" w14:textId="7EAB9083" w:rsidR="00582090" w:rsidRPr="00582090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(1,024,933)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63F6E" w14:textId="6F9D080A" w:rsidR="00582090" w:rsidRPr="00F42C44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03766">
              <w:rPr>
                <w:rFonts w:ascii="Browallia New" w:hAnsi="Browallia New" w:cs="Browallia New"/>
                <w:sz w:val="20"/>
                <w:szCs w:val="20"/>
              </w:rPr>
              <w:t xml:space="preserve"> (2,592,210)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C4EE8" w14:textId="7AD746B8" w:rsidR="00582090" w:rsidRPr="00147188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3,</w:t>
            </w:r>
            <w:r w:rsidR="00147188">
              <w:rPr>
                <w:rFonts w:ascii="Browallia New" w:hAnsi="Browallia New" w:cs="Browallia New"/>
                <w:sz w:val="20"/>
                <w:szCs w:val="20"/>
              </w:rPr>
              <w:t>492,376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8BDBFE" w14:textId="6B7C0E9D" w:rsidR="00582090" w:rsidRPr="00F42C44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26C5D">
              <w:rPr>
                <w:rFonts w:ascii="Browallia New" w:hAnsi="Browallia New" w:cs="Browallia New"/>
                <w:sz w:val="20"/>
                <w:szCs w:val="20"/>
              </w:rPr>
              <w:t xml:space="preserve">5,767,625 </w:t>
            </w:r>
          </w:p>
        </w:tc>
      </w:tr>
      <w:tr w:rsidR="00582090" w:rsidRPr="00F42C44" w14:paraId="1331D961" w14:textId="77777777" w:rsidTr="0083781F">
        <w:trPr>
          <w:gridAfter w:val="1"/>
          <w:wAfter w:w="7" w:type="dxa"/>
          <w:trHeight w:val="269"/>
        </w:trPr>
        <w:tc>
          <w:tcPr>
            <w:tcW w:w="2241" w:type="dxa"/>
            <w:tcBorders>
              <w:bottom w:val="nil"/>
              <w:right w:val="nil"/>
            </w:tcBorders>
          </w:tcPr>
          <w:p w14:paraId="3A81EB6C" w14:textId="77777777" w:rsidR="00582090" w:rsidRPr="00F42C44" w:rsidRDefault="00582090" w:rsidP="00582090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42C44">
              <w:rPr>
                <w:rFonts w:ascii="Browallia New" w:hAnsi="Browallia New" w:cs="Browallia New" w:hint="cs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3156FE" w14:textId="7AECFE7C" w:rsidR="00582090" w:rsidRPr="00582090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1,917,798</w:t>
            </w:r>
          </w:p>
        </w:tc>
        <w:tc>
          <w:tcPr>
            <w:tcW w:w="850" w:type="dxa"/>
            <w:tcBorders>
              <w:left w:val="nil"/>
              <w:bottom w:val="nil"/>
            </w:tcBorders>
            <w:shd w:val="clear" w:color="auto" w:fill="auto"/>
          </w:tcPr>
          <w:p w14:paraId="70E3100F" w14:textId="713A7B39" w:rsidR="00582090" w:rsidRPr="00F42C44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657F">
              <w:rPr>
                <w:rFonts w:ascii="Browallia New" w:hAnsi="Browallia New" w:cs="Browallia New"/>
                <w:sz w:val="20"/>
                <w:szCs w:val="20"/>
              </w:rPr>
              <w:t xml:space="preserve"> 2,124,383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1EBFBB8" w14:textId="29D5E1E9" w:rsidR="00582090" w:rsidRPr="00582090" w:rsidRDefault="00582090" w:rsidP="00582090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2,567,</w:t>
            </w:r>
            <w:r w:rsidR="00147188">
              <w:rPr>
                <w:rFonts w:ascii="Browallia New" w:hAnsi="Browallia New" w:cs="Browallia New"/>
                <w:sz w:val="20"/>
                <w:szCs w:val="20"/>
              </w:rPr>
              <w:t>167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6524ADD0" w14:textId="3847DD9C" w:rsidR="00582090" w:rsidRPr="00F42C44" w:rsidRDefault="00582090" w:rsidP="00582090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737FE">
              <w:rPr>
                <w:rFonts w:ascii="Browallia New" w:hAnsi="Browallia New" w:cs="Browallia New"/>
                <w:sz w:val="20"/>
                <w:szCs w:val="20"/>
              </w:rPr>
              <w:t xml:space="preserve">2,678,906 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CFAF3" w14:textId="59468938" w:rsidR="00582090" w:rsidRPr="00582090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82090">
              <w:rPr>
                <w:rFonts w:ascii="Browallia New" w:hAnsi="Browallia New" w:cs="Browallia New"/>
                <w:sz w:val="20"/>
                <w:szCs w:val="20"/>
              </w:rPr>
              <w:t>(1,131,052)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415D2" w14:textId="764A66DC" w:rsidR="00582090" w:rsidRPr="00F42C44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03766">
              <w:rPr>
                <w:rFonts w:ascii="Browallia New" w:hAnsi="Browallia New" w:cs="Browallia New"/>
                <w:sz w:val="20"/>
                <w:szCs w:val="20"/>
              </w:rPr>
              <w:t xml:space="preserve"> (1,101,664)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5CF17" w14:textId="214BB029" w:rsidR="00582090" w:rsidRPr="00147188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47188">
              <w:rPr>
                <w:rFonts w:ascii="Browallia New" w:hAnsi="Browallia New" w:cs="Browallia New"/>
                <w:sz w:val="20"/>
                <w:szCs w:val="20"/>
              </w:rPr>
              <w:t>3,353,9</w:t>
            </w:r>
            <w:r w:rsidR="00147188">
              <w:rPr>
                <w:rFonts w:ascii="Browallia New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668DD" w14:textId="11498E2E" w:rsidR="00582090" w:rsidRPr="00F42C44" w:rsidRDefault="00582090" w:rsidP="00582090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26C5D">
              <w:rPr>
                <w:rFonts w:ascii="Browallia New" w:hAnsi="Browallia New" w:cs="Browallia New"/>
                <w:sz w:val="20"/>
                <w:szCs w:val="20"/>
              </w:rPr>
              <w:t xml:space="preserve">3,701,625 </w:t>
            </w:r>
          </w:p>
        </w:tc>
      </w:tr>
    </w:tbl>
    <w:p w14:paraId="065AB879" w14:textId="77777777" w:rsidR="00586ACB" w:rsidRDefault="00586ACB" w:rsidP="002355C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B050CB" w14:textId="2EF36B1D" w:rsidR="00645126" w:rsidRPr="00FF279C" w:rsidRDefault="00645126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FF279C">
        <w:rPr>
          <w:rFonts w:ascii="Browallia New" w:hAnsi="Browallia New" w:cs="Browallia New"/>
          <w:sz w:val="28"/>
          <w:szCs w:val="28"/>
          <w:u w:val="single"/>
          <w:cs/>
        </w:rPr>
        <w:t>สัญญาซื้อขายเงินตราต่างประเทศล่วงหน้า</w:t>
      </w:r>
      <w:r w:rsidR="00B91C0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5C18725B" w14:textId="77777777" w:rsidR="00645126" w:rsidRPr="005B380B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u w:val="single"/>
          <w:cs/>
        </w:rPr>
      </w:pPr>
    </w:p>
    <w:p w14:paraId="30E7FB81" w14:textId="03706CDA" w:rsidR="00645126" w:rsidRPr="00EA2CE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23DB0B61" w14:textId="77777777" w:rsidR="00F558AD" w:rsidRPr="005B380B" w:rsidRDefault="00F558AD" w:rsidP="00E16FAA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9E6565" w14:textId="2E902EBB" w:rsidR="00645126" w:rsidRPr="00EA2CE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B380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="00EA2CEB"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2561</w:t>
      </w:r>
      <w:r w:rsidR="00EA2CEB"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DF748A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  <w:highlight w:val="yellow"/>
          <w:cs/>
          <w:lang w:val="en-GB"/>
        </w:rPr>
      </w:pPr>
    </w:p>
    <w:tbl>
      <w:tblPr>
        <w:tblW w:w="913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2251"/>
        <w:gridCol w:w="270"/>
        <w:gridCol w:w="2249"/>
      </w:tblGrid>
      <w:tr w:rsidR="00645126" w:rsidRPr="00EA2CEB" w14:paraId="52DBDF2E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EA2CEB" w14:paraId="3AA2FED8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EA2CEB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EA2CEB" w14:paraId="292E8A76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EA2CEB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EA2CEB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645126" w:rsidRPr="00EA2CEB" w14:paraId="4AA45DFB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645126" w:rsidRPr="00EA2CEB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EA2CEB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372DC9DF" w:rsidR="00645126" w:rsidRPr="005F6185" w:rsidRDefault="00730C99" w:rsidP="006F76ED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1,187,867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645126" w:rsidRPr="006417F9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5949AD41" w:rsidR="00645126" w:rsidRPr="005F6185" w:rsidRDefault="00730C99" w:rsidP="005B380B">
            <w:pPr>
              <w:pStyle w:val="a8"/>
              <w:tabs>
                <w:tab w:val="left" w:pos="0"/>
                <w:tab w:val="left" w:pos="709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31.19 – 32.70</w:t>
            </w:r>
          </w:p>
        </w:tc>
      </w:tr>
    </w:tbl>
    <w:p w14:paraId="27083D00" w14:textId="7D2C05E4" w:rsidR="007850A0" w:rsidRDefault="007850A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CEAFA3C" w14:textId="7D8E93C1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1C749A6" w14:textId="35614CEE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0D12851" w14:textId="23048DCF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0C104B6" w14:textId="07DE6AAD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AAF16EF" w14:textId="2A0FBAFC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88523D9" w14:textId="66BD0E8D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DE42570" w14:textId="347D414F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443F44D9" w14:textId="4A4107CE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BD554E9" w14:textId="022737C7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5938B8F" w14:textId="77777777" w:rsidR="000C04E0" w:rsidRDefault="000C04E0" w:rsidP="007850A0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B415733" w14:textId="52A0A36B" w:rsidR="00645126" w:rsidRPr="00EA2CEB" w:rsidRDefault="00645126" w:rsidP="005B380B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A2CEB">
        <w:rPr>
          <w:rFonts w:ascii="Browallia New" w:hAnsi="Browallia New" w:cs="Browallia New"/>
          <w:sz w:val="28"/>
          <w:szCs w:val="28"/>
          <w:u w:val="single"/>
          <w:cs/>
        </w:rPr>
        <w:lastRenderedPageBreak/>
        <w:t xml:space="preserve">การวัดมูลค่ายุติธรรม </w:t>
      </w:r>
    </w:p>
    <w:p w14:paraId="04BB18C5" w14:textId="77777777" w:rsidR="00645126" w:rsidRPr="001F5890" w:rsidRDefault="00645126" w:rsidP="00645126">
      <w:pPr>
        <w:spacing w:line="240" w:lineRule="auto"/>
        <w:ind w:left="450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6DD4969B" w14:textId="483F9EDC" w:rsidR="000217EA" w:rsidRDefault="00645126" w:rsidP="00C0424A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40183EBF" w14:textId="77777777" w:rsidR="000C04E0" w:rsidRPr="005B380B" w:rsidRDefault="000C04E0" w:rsidP="00577D23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FBDA8D0" w14:textId="401F0519" w:rsidR="00645126" w:rsidRPr="00EA2CEB" w:rsidRDefault="00645126" w:rsidP="005B380B">
      <w:pPr>
        <w:tabs>
          <w:tab w:val="clear" w:pos="454"/>
          <w:tab w:val="left" w:pos="648"/>
        </w:tabs>
        <w:spacing w:line="240" w:lineRule="auto"/>
        <w:ind w:left="47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="007A5C6C">
        <w:rPr>
          <w:rFonts w:ascii="Browallia New" w:hAnsi="Browallia New" w:cs="Browallia New"/>
          <w:sz w:val="28"/>
          <w:szCs w:val="28"/>
        </w:rPr>
        <w:t xml:space="preserve">    </w:t>
      </w:r>
      <w:r w:rsidRPr="00EA2CE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 w:hint="cs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3A021B7D" w14:textId="77777777" w:rsidR="00645126" w:rsidRPr="005B380B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DE561C6" w14:textId="03A6F629" w:rsidR="00645126" w:rsidRPr="001F5890" w:rsidRDefault="00645126" w:rsidP="005B38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1F5890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1F5890">
        <w:rPr>
          <w:rFonts w:ascii="Browallia New" w:hAnsi="Browallia New" w:cs="Browallia New"/>
          <w:sz w:val="24"/>
          <w:szCs w:val="24"/>
          <w:cs/>
          <w:lang w:val="en-GB"/>
        </w:rPr>
        <w:tab/>
        <w:t>หรือหนี้สินอย่างเดียวกัน</w:t>
      </w:r>
    </w:p>
    <w:p w14:paraId="63E4E130" w14:textId="05100B2F" w:rsidR="00645126" w:rsidRPr="00EA2CEB" w:rsidRDefault="00645126" w:rsidP="005B38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1</w:t>
      </w:r>
      <w:r w:rsidRPr="00EA2CE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>ที่สามารถสังเกต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ได้โดยตรงหรือโดยอ้อม สำหรับสินทรัพย์หรือหนี้สินนั้น</w:t>
      </w:r>
    </w:p>
    <w:p w14:paraId="5E9FDCCE" w14:textId="13180537" w:rsidR="00645126" w:rsidRDefault="00645126" w:rsidP="005B38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EA2CEB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3</w:t>
      </w:r>
      <w:r w:rsidRPr="00EA2CEB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</w:t>
      </w:r>
      <w:r w:rsidRPr="002510ED">
        <w:rPr>
          <w:rFonts w:ascii="Browallia New" w:hAnsi="Browallia New" w:cs="Browallia New"/>
          <w:sz w:val="28"/>
          <w:szCs w:val="28"/>
          <w:cs/>
          <w:lang w:val="en-GB"/>
        </w:rPr>
        <w:t>ที่ไม่สามารถสังเกตได้ซึ่งนำมาใช้กับสินทรัพย์หรือหนี้สินนั้น</w:t>
      </w:r>
    </w:p>
    <w:p w14:paraId="1B8CDB56" w14:textId="77777777" w:rsidR="00DF748A" w:rsidRPr="001F5890" w:rsidRDefault="00DF748A" w:rsidP="00DF7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6B58CDC7" w14:textId="60156C5C" w:rsidR="00DF748A" w:rsidRDefault="00DF748A" w:rsidP="005B380B">
      <w:pPr>
        <w:tabs>
          <w:tab w:val="clear" w:pos="454"/>
          <w:tab w:val="left" w:pos="630"/>
        </w:tabs>
        <w:spacing w:line="240" w:lineRule="auto"/>
        <w:ind w:left="477"/>
        <w:jc w:val="thaiDistribute"/>
        <w:rPr>
          <w:rFonts w:ascii="Browallia New" w:hAnsi="Browallia New" w:cs="Browallia New"/>
          <w:sz w:val="28"/>
          <w:szCs w:val="28"/>
        </w:rPr>
      </w:pPr>
      <w:r w:rsidRPr="00DF748A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และหนี้สิน</w:t>
      </w:r>
      <w:r w:rsidRPr="00DF748A">
        <w:rPr>
          <w:rFonts w:ascii="Browallia New" w:hAnsi="Browallia New" w:cs="Browallia New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B380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GB"/>
        </w:rPr>
        <w:t>2561</w:t>
      </w:r>
      <w:r w:rsidRPr="00DF748A">
        <w:rPr>
          <w:rFonts w:ascii="Browallia New" w:hAnsi="Browallia New" w:cs="Browallia New"/>
          <w:sz w:val="28"/>
          <w:szCs w:val="28"/>
        </w:rPr>
        <w:t xml:space="preserve"> </w:t>
      </w:r>
      <w:r w:rsidRPr="00DF748A">
        <w:rPr>
          <w:rFonts w:ascii="Browallia New" w:hAnsi="Browallia New" w:cs="Browallia New" w:hint="cs"/>
          <w:sz w:val="28"/>
          <w:szCs w:val="28"/>
          <w:cs/>
        </w:rPr>
        <w:t>ประกอบด้วยรายการดังต่อไปนี้</w:t>
      </w:r>
    </w:p>
    <w:p w14:paraId="5A3371B9" w14:textId="77777777" w:rsidR="00DF748A" w:rsidRPr="005B380B" w:rsidRDefault="00DF748A" w:rsidP="00DF748A">
      <w:pPr>
        <w:spacing w:line="240" w:lineRule="auto"/>
        <w:ind w:left="426"/>
        <w:jc w:val="thaiDistribute"/>
        <w:rPr>
          <w:rFonts w:ascii="Browallia New" w:hAnsi="Browallia New" w:cs="Browallia New"/>
        </w:rPr>
      </w:pPr>
    </w:p>
    <w:tbl>
      <w:tblPr>
        <w:tblW w:w="9039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83"/>
        <w:gridCol w:w="1306"/>
        <w:gridCol w:w="1272"/>
        <w:gridCol w:w="1306"/>
        <w:gridCol w:w="1272"/>
      </w:tblGrid>
      <w:tr w:rsidR="00DF748A" w:rsidRPr="004C5C43" w14:paraId="5F260D10" w14:textId="77777777" w:rsidTr="0083781F">
        <w:trPr>
          <w:tblHeader/>
        </w:trPr>
        <w:tc>
          <w:tcPr>
            <w:tcW w:w="3883" w:type="dxa"/>
            <w:shd w:val="clear" w:color="auto" w:fill="auto"/>
          </w:tcPr>
          <w:p w14:paraId="48DB4580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1F06233B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9825F35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98B46C0" w14:textId="77777777" w:rsidR="00DF748A" w:rsidRPr="00F61473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F61473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F61473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DF748A" w:rsidRPr="004C5C43" w14:paraId="1CE84622" w14:textId="77777777" w:rsidTr="0083781F">
        <w:trPr>
          <w:tblHeader/>
        </w:trPr>
        <w:tc>
          <w:tcPr>
            <w:tcW w:w="3883" w:type="dxa"/>
            <w:shd w:val="clear" w:color="auto" w:fill="auto"/>
          </w:tcPr>
          <w:p w14:paraId="51D00C6F" w14:textId="77777777" w:rsidR="00DF748A" w:rsidRPr="00F6147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3579CE33" w14:textId="77777777" w:rsidR="00DF748A" w:rsidRPr="00F6147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6147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4C5C43" w14:paraId="6776CAE9" w14:textId="77777777" w:rsidTr="0083781F">
        <w:trPr>
          <w:tblHeader/>
        </w:trPr>
        <w:tc>
          <w:tcPr>
            <w:tcW w:w="3883" w:type="dxa"/>
            <w:shd w:val="clear" w:color="auto" w:fill="auto"/>
          </w:tcPr>
          <w:p w14:paraId="15D74465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E679973" w14:textId="669556D7" w:rsidR="00DF748A" w:rsidRPr="004C5C43" w:rsidRDefault="005B380B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B380B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5B380B">
              <w:rPr>
                <w:rFonts w:ascii="Browallia New" w:hAnsi="Browallia New" w:cs="Browallia New"/>
                <w:sz w:val="24"/>
                <w:szCs w:val="24"/>
                <w:cs/>
              </w:rPr>
              <w:t>มิถุนายน</w:t>
            </w:r>
            <w:r w:rsidR="00DF748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DF748A" w:rsidRPr="004C5C4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F748A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DF748A" w:rsidRPr="004C5C43" w14:paraId="05DC3111" w14:textId="77777777" w:rsidTr="0083781F">
        <w:trPr>
          <w:tblHeader/>
        </w:trPr>
        <w:tc>
          <w:tcPr>
            <w:tcW w:w="3883" w:type="dxa"/>
            <w:shd w:val="clear" w:color="auto" w:fill="auto"/>
          </w:tcPr>
          <w:p w14:paraId="5353297B" w14:textId="77777777" w:rsidR="00DF748A" w:rsidRPr="004C5C43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386B2F8C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30BDBDD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8FE6421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ข้อมูลระดับที่ </w:t>
            </w:r>
            <w:r w:rsidRPr="004C5C43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25444B2" w14:textId="77777777" w:rsidR="00DF748A" w:rsidRPr="004C5C43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30C99" w:rsidRPr="004C5C43" w14:paraId="359C443A" w14:textId="77777777" w:rsidTr="0083781F">
        <w:trPr>
          <w:tblHeader/>
        </w:trPr>
        <w:tc>
          <w:tcPr>
            <w:tcW w:w="3883" w:type="dxa"/>
            <w:shd w:val="clear" w:color="auto" w:fill="auto"/>
          </w:tcPr>
          <w:p w14:paraId="4153D6D5" w14:textId="55B20A55" w:rsidR="00730C99" w:rsidRPr="004C5C43" w:rsidRDefault="00730C99" w:rsidP="00A60A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8657462" w14:textId="77777777" w:rsidR="00730C99" w:rsidRPr="004C5C43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72EA69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3BB057E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8CE839F" w14:textId="77777777" w:rsidR="00730C99" w:rsidRPr="00296355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4746" w:rsidRPr="004C5C43" w14:paraId="3C3EB57A" w14:textId="77777777" w:rsidTr="0083781F">
        <w:trPr>
          <w:tblHeader/>
        </w:trPr>
        <w:tc>
          <w:tcPr>
            <w:tcW w:w="3883" w:type="dxa"/>
            <w:shd w:val="clear" w:color="auto" w:fill="auto"/>
            <w:hideMark/>
          </w:tcPr>
          <w:p w14:paraId="6B5308D4" w14:textId="1A3AEE9B" w:rsidR="009B4746" w:rsidRPr="004C5C43" w:rsidRDefault="009B4746" w:rsidP="009B474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–</w:t>
            </w:r>
            <w:r w:rsidRPr="004C5C4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กองทุนรวมตราสารแห่งหนี้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B869AEF" w14:textId="03E42013" w:rsidR="009B4746" w:rsidRPr="004C5C43" w:rsidRDefault="009B4746" w:rsidP="009B474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5F2AEA6" w14:textId="10C65BA6" w:rsidR="009B4746" w:rsidRPr="00763EC4" w:rsidRDefault="009B4746" w:rsidP="009B474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63EC4"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A22D877" w14:textId="5D118AB3" w:rsidR="009B4746" w:rsidRPr="00763EC4" w:rsidRDefault="009B4746" w:rsidP="009B474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5D735FB" w14:textId="3EF4D2E3" w:rsidR="009B4746" w:rsidRPr="00763EC4" w:rsidRDefault="009B4746" w:rsidP="009B474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63EC4"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9B4746" w:rsidRPr="004C5C43" w14:paraId="0DD45B95" w14:textId="77777777" w:rsidTr="0083781F">
        <w:trPr>
          <w:tblHeader/>
        </w:trPr>
        <w:tc>
          <w:tcPr>
            <w:tcW w:w="3883" w:type="dxa"/>
            <w:shd w:val="clear" w:color="auto" w:fill="auto"/>
          </w:tcPr>
          <w:p w14:paraId="4CC4D440" w14:textId="16345B07" w:rsidR="009B4746" w:rsidRPr="004C5C43" w:rsidRDefault="009B4746" w:rsidP="009B474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360F674E" w14:textId="21CC3C47" w:rsidR="009B4746" w:rsidRPr="00FF7441" w:rsidRDefault="009B4746" w:rsidP="009B474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7FADCD4" w14:textId="36227F65" w:rsidR="009B4746" w:rsidRPr="00763EC4" w:rsidRDefault="009B4746" w:rsidP="009B4746">
            <w:pP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1,670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3DF65B0D" w14:textId="0502D504" w:rsidR="009B4746" w:rsidRPr="00763EC4" w:rsidRDefault="009B4746" w:rsidP="009B474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F0FD7BE" w14:textId="0BD78235" w:rsidR="009B4746" w:rsidRPr="00763EC4" w:rsidRDefault="009B4746" w:rsidP="009B474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1,670</w:t>
            </w:r>
          </w:p>
        </w:tc>
      </w:tr>
      <w:tr w:rsidR="009B4746" w:rsidRPr="004C5C43" w14:paraId="7EDF2D49" w14:textId="77777777" w:rsidTr="0083781F">
        <w:trPr>
          <w:tblHeader/>
        </w:trPr>
        <w:tc>
          <w:tcPr>
            <w:tcW w:w="3883" w:type="dxa"/>
            <w:shd w:val="clear" w:color="auto" w:fill="auto"/>
          </w:tcPr>
          <w:p w14:paraId="26CA2884" w14:textId="3725F93A" w:rsidR="009B4746" w:rsidRPr="004C5C43" w:rsidRDefault="009B4746" w:rsidP="009B4746">
            <w:pPr>
              <w:snapToGrid w:val="0"/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34810B13" w14:textId="026A39FB" w:rsidR="009B4746" w:rsidRPr="00FF7441" w:rsidRDefault="009B4746" w:rsidP="009B474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5929771" w14:textId="710BDAFF" w:rsidR="009B4746" w:rsidRPr="00763EC4" w:rsidRDefault="009B4746" w:rsidP="009B474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1,81</w:t>
            </w:r>
            <w:r w:rsidR="00763EC4"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3C8A516" w14:textId="58B2A1B7" w:rsidR="009B4746" w:rsidRPr="00763EC4" w:rsidRDefault="009B4746" w:rsidP="009B474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372316E" w14:textId="4B8407F0" w:rsidR="009B4746" w:rsidRPr="00763EC4" w:rsidRDefault="009B4746" w:rsidP="009B4746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1,81</w:t>
            </w:r>
            <w:r w:rsidR="00763EC4" w:rsidRPr="00763EC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9B4746" w:rsidRPr="004C5C43" w14:paraId="294D67DE" w14:textId="77777777" w:rsidTr="0083781F">
        <w:trPr>
          <w:tblHeader/>
        </w:trPr>
        <w:tc>
          <w:tcPr>
            <w:tcW w:w="3883" w:type="dxa"/>
            <w:shd w:val="clear" w:color="auto" w:fill="auto"/>
          </w:tcPr>
          <w:p w14:paraId="6190F80B" w14:textId="77777777" w:rsidR="009B4746" w:rsidRPr="004C5C43" w:rsidRDefault="009B4746" w:rsidP="009B474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1188B150" w14:textId="77777777" w:rsidR="009B4746" w:rsidRPr="00FF7441" w:rsidRDefault="009B4746" w:rsidP="009B474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44071271" w14:textId="77777777" w:rsidR="009B4746" w:rsidRPr="00FF7441" w:rsidRDefault="009B4746" w:rsidP="009B474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5E5B64B9" w14:textId="77777777" w:rsidR="009B4746" w:rsidRPr="00FF7441" w:rsidRDefault="009B4746" w:rsidP="009B474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7333E7B8" w14:textId="77777777" w:rsidR="009B4746" w:rsidRPr="00FF7441" w:rsidRDefault="009B4746" w:rsidP="009B474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4746" w:rsidRPr="004C5C43" w14:paraId="475201F2" w14:textId="77777777" w:rsidTr="0083781F">
        <w:trPr>
          <w:tblHeader/>
        </w:trPr>
        <w:tc>
          <w:tcPr>
            <w:tcW w:w="3883" w:type="dxa"/>
            <w:shd w:val="clear" w:color="auto" w:fill="auto"/>
          </w:tcPr>
          <w:p w14:paraId="52D9521D" w14:textId="77777777" w:rsidR="009B4746" w:rsidRPr="004C5C43" w:rsidRDefault="009B4746" w:rsidP="009B4746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5C4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6300177" w14:textId="77777777" w:rsidR="009B4746" w:rsidRPr="00FF7441" w:rsidRDefault="009B4746" w:rsidP="009B474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AB537C1" w14:textId="77777777" w:rsidR="009B4746" w:rsidRPr="00FF7441" w:rsidRDefault="009B4746" w:rsidP="009B474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528B4F8" w14:textId="77777777" w:rsidR="009B4746" w:rsidRPr="00FF7441" w:rsidRDefault="009B4746" w:rsidP="009B474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5B33702" w14:textId="77777777" w:rsidR="009B4746" w:rsidRPr="00FF7441" w:rsidRDefault="009B4746" w:rsidP="009B474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4746" w:rsidRPr="004C5C43" w14:paraId="725C836D" w14:textId="77777777" w:rsidTr="0083781F">
        <w:trPr>
          <w:tblHeader/>
        </w:trPr>
        <w:tc>
          <w:tcPr>
            <w:tcW w:w="3883" w:type="dxa"/>
            <w:tcBorders>
              <w:bottom w:val="nil"/>
            </w:tcBorders>
            <w:shd w:val="clear" w:color="auto" w:fill="auto"/>
          </w:tcPr>
          <w:p w14:paraId="27835406" w14:textId="77777777" w:rsidR="009B4746" w:rsidRDefault="009B4746" w:rsidP="009B474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  <w:p w14:paraId="3FF809A4" w14:textId="4AE82208" w:rsidR="009B4746" w:rsidRPr="004C5C43" w:rsidRDefault="009B4746" w:rsidP="009B4746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0B45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996BA36" w14:textId="59321B6D" w:rsidR="009B4746" w:rsidRPr="00F47099" w:rsidRDefault="009B4746" w:rsidP="009B4746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6727719" w14:textId="7D5F2D88" w:rsidR="009B4746" w:rsidRPr="00F47099" w:rsidRDefault="009B4746" w:rsidP="009B4746">
            <w:pPr>
              <w:pBdr>
                <w:bottom w:val="single" w:sz="12" w:space="1" w:color="auto"/>
              </w:pBdr>
              <w:tabs>
                <w:tab w:val="clear" w:pos="680"/>
                <w:tab w:val="left" w:pos="8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-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04FA684" w14:textId="3AF623BA" w:rsidR="009B4746" w:rsidRPr="00F47099" w:rsidRDefault="009B4746" w:rsidP="009B474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7099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AB3E4C7" w14:textId="2228F855" w:rsidR="009B4746" w:rsidRPr="00F47099" w:rsidRDefault="009B4746" w:rsidP="0083781F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7099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</w:p>
        </w:tc>
      </w:tr>
    </w:tbl>
    <w:p w14:paraId="641855C7" w14:textId="77777777" w:rsidR="00E16FAA" w:rsidRDefault="00E16FAA" w:rsidP="00E16FAA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E54102" w14:textId="4275DAC9" w:rsidR="00645126" w:rsidRPr="008623A2" w:rsidRDefault="00645126" w:rsidP="005B380B">
      <w:pPr>
        <w:pStyle w:val="CordiaNew"/>
        <w:numPr>
          <w:ilvl w:val="0"/>
          <w:numId w:val="16"/>
        </w:numPr>
        <w:tabs>
          <w:tab w:val="clear" w:pos="4153"/>
        </w:tabs>
        <w:ind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8623A2">
        <w:rPr>
          <w:rFonts w:ascii="Browallia New" w:hAnsi="Browallia New" w:cs="Browallia New"/>
          <w:sz w:val="28"/>
          <w:szCs w:val="28"/>
          <w:u w:val="single"/>
          <w:cs/>
        </w:rPr>
        <w:t>ภาระผูกพัน</w:t>
      </w:r>
      <w:r w:rsidRPr="008623A2">
        <w:rPr>
          <w:rFonts w:ascii="Browallia New" w:hAnsi="Browallia New" w:cs="Browallia New" w:hint="cs"/>
          <w:sz w:val="28"/>
          <w:szCs w:val="28"/>
          <w:u w:val="single"/>
          <w:cs/>
        </w:rPr>
        <w:t>และหนี้สินที่อาจเกิดขึ้น</w:t>
      </w:r>
      <w:r w:rsidR="00B91C02" w:rsidRPr="008623A2">
        <w:rPr>
          <w:rFonts w:ascii="Browallia New" w:hAnsi="Browallia New" w:cs="Browallia New"/>
          <w:sz w:val="28"/>
          <w:szCs w:val="28"/>
          <w:u w:val="single"/>
        </w:rPr>
        <w:t xml:space="preserve"> </w:t>
      </w:r>
    </w:p>
    <w:p w14:paraId="637147B9" w14:textId="77777777" w:rsidR="005F457B" w:rsidRPr="001F5890" w:rsidRDefault="005F457B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53232E5A" w14:textId="13FC03F1" w:rsidR="00566B2B" w:rsidRPr="008623A2" w:rsidRDefault="00566B2B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bookmarkStart w:id="7" w:name="_Hlk482281160"/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B380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7"/>
      <w:r w:rsidRPr="008623A2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>
        <w:rPr>
          <w:rFonts w:ascii="Browallia New" w:hAnsi="Browallia New" w:cs="Browallia New"/>
          <w:sz w:val="28"/>
          <w:szCs w:val="28"/>
        </w:rPr>
        <w:t xml:space="preserve"> </w:t>
      </w:r>
      <w:r w:rsidRPr="008623A2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7B61DF5" w14:textId="77777777" w:rsidR="00566B2B" w:rsidRPr="001F5890" w:rsidRDefault="00566B2B" w:rsidP="00566B2B">
      <w:pPr>
        <w:pStyle w:val="Preformatted"/>
        <w:tabs>
          <w:tab w:val="clear" w:pos="0"/>
          <w:tab w:val="left" w:pos="720"/>
        </w:tabs>
        <w:ind w:left="992" w:hanging="567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47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795"/>
        <w:gridCol w:w="2159"/>
        <w:gridCol w:w="240"/>
        <w:gridCol w:w="2281"/>
      </w:tblGrid>
      <w:tr w:rsidR="00566B2B" w:rsidRPr="008623A2" w14:paraId="2C10CDBD" w14:textId="77777777" w:rsidTr="007A5C6C">
        <w:tc>
          <w:tcPr>
            <w:tcW w:w="3795" w:type="dxa"/>
          </w:tcPr>
          <w:p w14:paraId="70A8075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792E4515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8623A2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566B2B" w:rsidRPr="008623A2" w14:paraId="0B4B99B5" w14:textId="77777777" w:rsidTr="007A5C6C">
        <w:tc>
          <w:tcPr>
            <w:tcW w:w="3795" w:type="dxa"/>
          </w:tcPr>
          <w:p w14:paraId="1BB18E0D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8623A2" w14:paraId="12E32386" w14:textId="77777777" w:rsidTr="007A5C6C">
        <w:tc>
          <w:tcPr>
            <w:tcW w:w="3795" w:type="dxa"/>
          </w:tcPr>
          <w:p w14:paraId="6E545EC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57F1C" w:rsidRPr="008623A2" w14:paraId="6642DAA2" w14:textId="77777777" w:rsidTr="00A12515">
        <w:tc>
          <w:tcPr>
            <w:tcW w:w="3795" w:type="dxa"/>
            <w:hideMark/>
          </w:tcPr>
          <w:p w14:paraId="2ED6993B" w14:textId="1CC711A2" w:rsidR="00A57F1C" w:rsidRPr="008623A2" w:rsidRDefault="00A57F1C" w:rsidP="00A57F1C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8623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8623A2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9C14632" w14:textId="1DBEB8E1" w:rsidR="00A57F1C" w:rsidRPr="007A0292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82,098</w:t>
            </w:r>
          </w:p>
        </w:tc>
        <w:tc>
          <w:tcPr>
            <w:tcW w:w="240" w:type="dxa"/>
          </w:tcPr>
          <w:p w14:paraId="06AEDD3C" w14:textId="77777777" w:rsidR="00A57F1C" w:rsidRPr="00B251B1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0BEC40AF" w:rsidR="00A57F1C" w:rsidRPr="000D7919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9,050</w:t>
            </w:r>
          </w:p>
        </w:tc>
      </w:tr>
      <w:tr w:rsidR="00A57F1C" w:rsidRPr="008623A2" w14:paraId="5EF0E0CE" w14:textId="77777777" w:rsidTr="00A12515">
        <w:tc>
          <w:tcPr>
            <w:tcW w:w="3795" w:type="dxa"/>
            <w:hideMark/>
          </w:tcPr>
          <w:p w14:paraId="2DCA6A5F" w14:textId="3E6ADAE9" w:rsidR="00A57F1C" w:rsidRPr="008623A2" w:rsidRDefault="00A57F1C" w:rsidP="00A57F1C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ปี แต่ไม่เกิน </w:t>
            </w:r>
            <w:r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495F791B" w14:textId="50DA5619" w:rsidR="00A57F1C" w:rsidRPr="007A0292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28,244</w:t>
            </w:r>
          </w:p>
        </w:tc>
        <w:tc>
          <w:tcPr>
            <w:tcW w:w="240" w:type="dxa"/>
          </w:tcPr>
          <w:p w14:paraId="6EB5DC4B" w14:textId="77777777" w:rsidR="00A57F1C" w:rsidRPr="00B251B1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79188DF5" w:rsidR="00A57F1C" w:rsidRPr="000D7919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6,133</w:t>
            </w:r>
          </w:p>
        </w:tc>
      </w:tr>
      <w:tr w:rsidR="00A57F1C" w:rsidRPr="008623A2" w14:paraId="69AD3354" w14:textId="77777777" w:rsidTr="00A12515">
        <w:tc>
          <w:tcPr>
            <w:tcW w:w="3795" w:type="dxa"/>
            <w:hideMark/>
          </w:tcPr>
          <w:p w14:paraId="59ED154D" w14:textId="77777777" w:rsidR="00A57F1C" w:rsidRPr="008623A2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3F119DA1" w:rsidR="00A57F1C" w:rsidRPr="007A0292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110,342</w:t>
            </w:r>
          </w:p>
        </w:tc>
        <w:tc>
          <w:tcPr>
            <w:tcW w:w="240" w:type="dxa"/>
          </w:tcPr>
          <w:p w14:paraId="63E708A0" w14:textId="77777777" w:rsidR="00A57F1C" w:rsidRPr="00B251B1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yellow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4A88F614" w:rsidR="00A57F1C" w:rsidRPr="000D7919" w:rsidRDefault="00A57F1C" w:rsidP="00A57F1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15,183</w:t>
            </w:r>
          </w:p>
        </w:tc>
      </w:tr>
    </w:tbl>
    <w:p w14:paraId="34971660" w14:textId="5D6C51D2" w:rsidR="00566B2B" w:rsidRDefault="00566B2B" w:rsidP="00566B2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1F8BCF8A" w14:textId="51A5AA56" w:rsidR="00763DF9" w:rsidRDefault="00763DF9" w:rsidP="00566B2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5B8490D6" w14:textId="77777777" w:rsidR="00763DF9" w:rsidRPr="001F5890" w:rsidRDefault="00763DF9" w:rsidP="00566B2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0970397A" w14:textId="77777777" w:rsidR="001F5890" w:rsidRDefault="00795088" w:rsidP="006E2AC6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F47CA1">
        <w:rPr>
          <w:rFonts w:ascii="Browallia New" w:hAnsi="Browallia New" w:cs="Browallia New"/>
          <w:sz w:val="28"/>
          <w:szCs w:val="28"/>
          <w:cs/>
        </w:rPr>
        <w:lastRenderedPageBreak/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B380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F47CA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7CA1">
        <w:rPr>
          <w:rFonts w:ascii="Browallia New" w:hAnsi="Browallia New" w:cs="Browallia New"/>
          <w:sz w:val="28"/>
          <w:szCs w:val="28"/>
          <w:lang w:val="en-GB"/>
        </w:rPr>
        <w:t>25</w:t>
      </w:r>
      <w:r w:rsidRPr="00F47CA1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F47CA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47CA1">
        <w:rPr>
          <w:rFonts w:ascii="Browallia New" w:hAnsi="Browallia New" w:cs="Browallia New" w:hint="cs"/>
          <w:sz w:val="28"/>
          <w:szCs w:val="28"/>
          <w:cs/>
        </w:rPr>
        <w:t xml:space="preserve">บริษัทได้ทำสัญญาว่าจ้างที่ปรึกษาทางการเงิน โดยมีค่าตอบแทนจำนวน </w:t>
      </w:r>
      <w:r w:rsidRPr="00080FAB">
        <w:rPr>
          <w:rFonts w:ascii="Browallia New" w:hAnsi="Browallia New" w:cs="Browallia New"/>
          <w:sz w:val="28"/>
          <w:szCs w:val="28"/>
        </w:rPr>
        <w:t>0.</w:t>
      </w:r>
      <w:r w:rsidR="00084127" w:rsidRPr="00080FAB">
        <w:rPr>
          <w:rFonts w:ascii="Browallia New" w:hAnsi="Browallia New" w:cs="Browallia New"/>
          <w:sz w:val="28"/>
          <w:szCs w:val="28"/>
        </w:rPr>
        <w:t>6</w:t>
      </w:r>
      <w:r w:rsidRPr="00F47CA1">
        <w:rPr>
          <w:rFonts w:ascii="Browallia New" w:hAnsi="Browallia New" w:cs="Browallia New"/>
          <w:sz w:val="28"/>
          <w:szCs w:val="28"/>
        </w:rPr>
        <w:t xml:space="preserve"> </w:t>
      </w:r>
    </w:p>
    <w:p w14:paraId="66E5931A" w14:textId="3159AF00" w:rsidR="00FF01DF" w:rsidRDefault="001F5890" w:rsidP="001F5890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F47CA1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795088" w:rsidRPr="00F47CA1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14945127" w14:textId="77777777" w:rsidR="006E2AC6" w:rsidRDefault="006E2AC6" w:rsidP="006E2AC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2A8578C9" w14:textId="2187F38E" w:rsidR="00FF01DF" w:rsidRPr="0021267E" w:rsidRDefault="00FF01DF" w:rsidP="00FF01DF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FF01DF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B380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B380B">
        <w:rPr>
          <w:rFonts w:ascii="Browallia New" w:hAnsi="Browallia New" w:cs="Browallia New"/>
          <w:sz w:val="28"/>
          <w:szCs w:val="28"/>
        </w:rPr>
        <w:t xml:space="preserve">2561 </w:t>
      </w:r>
      <w:r w:rsidRPr="00FF01DF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บริษัทย่อยทางอ้อมทำสัญญาจ้างที่ปรึกษาทางการตลาด และพรีเซนเตอร์โฆษณา </w:t>
      </w:r>
      <w:r w:rsidR="005B380B">
        <w:rPr>
          <w:rFonts w:ascii="Browallia New" w:hAnsi="Browallia New" w:cs="Browallia New"/>
          <w:sz w:val="28"/>
          <w:szCs w:val="28"/>
        </w:rPr>
        <w:t xml:space="preserve">    </w:t>
      </w:r>
      <w:r w:rsidRPr="00FF01DF">
        <w:rPr>
          <w:rFonts w:ascii="Browallia New" w:hAnsi="Browallia New" w:cs="Browallia New"/>
          <w:sz w:val="28"/>
          <w:szCs w:val="28"/>
          <w:cs/>
        </w:rPr>
        <w:t>โดยมีภาระผูกพันคงเหลือที่ต้องจ่ายตามสัญญาเป็นจำนวน</w:t>
      </w:r>
      <w:r w:rsidRPr="0021267E">
        <w:rPr>
          <w:rFonts w:ascii="Browallia New" w:hAnsi="Browallia New" w:cs="Browallia New"/>
          <w:sz w:val="28"/>
          <w:szCs w:val="28"/>
          <w:cs/>
        </w:rPr>
        <w:t xml:space="preserve">เงิน </w:t>
      </w:r>
      <w:r w:rsidR="004E7208">
        <w:rPr>
          <w:rFonts w:ascii="Browallia New" w:hAnsi="Browallia New" w:cs="Browallia New"/>
          <w:sz w:val="28"/>
          <w:szCs w:val="28"/>
          <w:lang w:val="en-GB"/>
        </w:rPr>
        <w:t>1.31</w:t>
      </w:r>
      <w:r w:rsidRPr="0021267E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4C556A53" w14:textId="77777777" w:rsidR="00566B2B" w:rsidRPr="0021267E" w:rsidRDefault="00566B2B" w:rsidP="00EF211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A9E6905" w14:textId="4CBA69B2" w:rsidR="00566B2B" w:rsidRPr="0021267E" w:rsidRDefault="00566B2B" w:rsidP="00DF24A6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21267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21267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B380B" w:rsidRPr="0021267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2126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21267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D57D8F" w:rsidRPr="0021267E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21267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1267E">
        <w:rPr>
          <w:rFonts w:ascii="Browallia New" w:hAnsi="Browallia New" w:cs="Browallia New" w:hint="cs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A966F3" w:rsidRPr="0021267E">
        <w:rPr>
          <w:rFonts w:ascii="Browallia New" w:hAnsi="Browallia New" w:cs="Browallia New"/>
          <w:sz w:val="28"/>
          <w:szCs w:val="28"/>
        </w:rPr>
        <w:t>15</w:t>
      </w:r>
      <w:r w:rsidR="00FC4FFA" w:rsidRPr="0021267E">
        <w:rPr>
          <w:rFonts w:ascii="Browallia New" w:hAnsi="Browallia New" w:cs="Browallia New"/>
          <w:sz w:val="28"/>
          <w:szCs w:val="28"/>
        </w:rPr>
        <w:t>0</w:t>
      </w:r>
      <w:r w:rsidR="00A966F3" w:rsidRPr="0021267E">
        <w:rPr>
          <w:rFonts w:ascii="Browallia New" w:hAnsi="Browallia New" w:cs="Browallia New"/>
          <w:sz w:val="28"/>
          <w:szCs w:val="28"/>
        </w:rPr>
        <w:t>.</w:t>
      </w:r>
      <w:r w:rsidR="00FC4FFA" w:rsidRPr="0021267E">
        <w:rPr>
          <w:rFonts w:ascii="Browallia New" w:hAnsi="Browallia New" w:cs="Browallia New"/>
          <w:sz w:val="28"/>
          <w:szCs w:val="28"/>
        </w:rPr>
        <w:t>42</w:t>
      </w:r>
      <w:r w:rsidR="008B0385" w:rsidRPr="0021267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B380B" w:rsidRPr="0021267E">
        <w:rPr>
          <w:rFonts w:ascii="Browallia New" w:hAnsi="Browallia New" w:cs="Browallia New"/>
          <w:sz w:val="28"/>
          <w:szCs w:val="28"/>
        </w:rPr>
        <w:t xml:space="preserve">   </w:t>
      </w:r>
      <w:r w:rsidRPr="0021267E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="008515AE" w:rsidRPr="0021267E">
        <w:rPr>
          <w:rFonts w:ascii="Browallia New" w:hAnsi="Browallia New" w:cs="Browallia New"/>
          <w:sz w:val="28"/>
          <w:szCs w:val="28"/>
        </w:rPr>
        <w:t xml:space="preserve">9.81 </w:t>
      </w:r>
      <w:r w:rsidRPr="0021267E">
        <w:rPr>
          <w:rFonts w:ascii="Browallia New" w:hAnsi="Browallia New" w:cs="Browallia New" w:hint="cs"/>
          <w:sz w:val="28"/>
          <w:szCs w:val="28"/>
          <w:cs/>
        </w:rPr>
        <w:t>ล้านบาท ตามลำดับ</w:t>
      </w:r>
    </w:p>
    <w:p w14:paraId="0C9871AE" w14:textId="77777777" w:rsidR="00795088" w:rsidRPr="00BE4864" w:rsidRDefault="00795088" w:rsidP="00795088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A2FC314" w14:textId="2F0F23F1" w:rsidR="00566B2B" w:rsidRPr="00BE4864" w:rsidRDefault="001C37E5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B380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6B2B" w:rsidRPr="008623A2">
        <w:rPr>
          <w:rFonts w:ascii="Browallia New" w:hAnsi="Browallia New" w:cs="Browallia New"/>
          <w:sz w:val="28"/>
          <w:szCs w:val="28"/>
          <w:cs/>
        </w:rPr>
        <w:t>บริษัททำสัญญาจ้างพัฒนาโปรแกรมซอฟท์แวร์โดยมีมูลค่าสัญญาและภาระผูกพัน</w:t>
      </w:r>
      <w:r w:rsidR="00566B2B" w:rsidRPr="00EC3052">
        <w:rPr>
          <w:rFonts w:ascii="Browallia New" w:hAnsi="Browallia New" w:cs="Browallia New"/>
          <w:sz w:val="28"/>
          <w:szCs w:val="28"/>
          <w:cs/>
        </w:rPr>
        <w:t>จำนวน</w:t>
      </w:r>
      <w:r w:rsidR="00566B2B" w:rsidRPr="00EC3052">
        <w:rPr>
          <w:rFonts w:ascii="Browallia New" w:hAnsi="Browallia New" w:cs="Browallia New"/>
          <w:sz w:val="28"/>
          <w:szCs w:val="28"/>
        </w:rPr>
        <w:t xml:space="preserve"> </w:t>
      </w:r>
      <w:r w:rsidR="00FC4FFA" w:rsidRPr="00EC3052">
        <w:rPr>
          <w:rFonts w:ascii="Browallia New" w:hAnsi="Browallia New" w:cs="Browallia New"/>
          <w:sz w:val="28"/>
          <w:szCs w:val="28"/>
          <w:lang w:val="en-GB"/>
        </w:rPr>
        <w:t>11</w:t>
      </w:r>
      <w:r w:rsidR="00FF01DF" w:rsidRPr="00EC305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6B2B" w:rsidRPr="00EC3052">
        <w:rPr>
          <w:rFonts w:ascii="Browallia New" w:hAnsi="Browallia New" w:cs="Browallia New"/>
          <w:sz w:val="28"/>
          <w:szCs w:val="28"/>
          <w:cs/>
        </w:rPr>
        <w:t>ล้าน</w:t>
      </w:r>
      <w:r w:rsidR="00566B2B" w:rsidRPr="00BE4864">
        <w:rPr>
          <w:rFonts w:ascii="Browallia New" w:hAnsi="Browallia New" w:cs="Browallia New"/>
          <w:sz w:val="28"/>
          <w:szCs w:val="28"/>
          <w:cs/>
        </w:rPr>
        <w:t>บา</w:t>
      </w:r>
      <w:r w:rsidR="00E209DB" w:rsidRPr="00BE4864">
        <w:rPr>
          <w:rFonts w:ascii="Browallia New" w:hAnsi="Browallia New" w:cs="Browallia New" w:hint="cs"/>
          <w:sz w:val="28"/>
          <w:szCs w:val="28"/>
          <w:cs/>
        </w:rPr>
        <w:t>ท</w:t>
      </w:r>
    </w:p>
    <w:p w14:paraId="555B9D12" w14:textId="77777777" w:rsidR="00566B2B" w:rsidRPr="00BE4864" w:rsidRDefault="00566B2B" w:rsidP="00EF2116">
      <w:pPr>
        <w:pStyle w:val="Preformatted"/>
        <w:tabs>
          <w:tab w:val="clear" w:pos="0"/>
          <w:tab w:val="clear" w:pos="959"/>
          <w:tab w:val="left" w:pos="990"/>
        </w:tabs>
        <w:ind w:left="993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6A5AE55" w14:textId="6E1C5A3E" w:rsidR="00566B2B" w:rsidRDefault="001C37E5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bookmarkStart w:id="8" w:name="_Hlk482282140"/>
      <w:r w:rsidRPr="00BE486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B380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25</w:t>
      </w:r>
      <w:r w:rsidR="00D57D8F" w:rsidRPr="00BE4864">
        <w:rPr>
          <w:rFonts w:ascii="Browallia New" w:hAnsi="Browallia New" w:cs="Browallia New" w:hint="cs"/>
          <w:sz w:val="28"/>
          <w:szCs w:val="28"/>
          <w:lang w:val="en-GB"/>
        </w:rPr>
        <w:t>61</w:t>
      </w:r>
      <w:r w:rsidRPr="00BE4864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8"/>
      <w:r w:rsidR="00566B2B" w:rsidRPr="00BE4864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="005B380B">
        <w:rPr>
          <w:rFonts w:ascii="Browallia New" w:hAnsi="Browallia New" w:cs="Browallia New"/>
          <w:sz w:val="28"/>
          <w:szCs w:val="28"/>
        </w:rPr>
        <w:t xml:space="preserve">         </w:t>
      </w:r>
      <w:r w:rsidR="00566B2B" w:rsidRPr="00BE4864">
        <w:rPr>
          <w:rFonts w:ascii="Browallia New" w:hAnsi="Browallia New" w:cs="Browallia New" w:hint="cs"/>
          <w:sz w:val="28"/>
          <w:szCs w:val="28"/>
          <w:cs/>
        </w:rPr>
        <w:t xml:space="preserve">ในต่างประเทศ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17</w:t>
      </w:r>
      <w:r w:rsidR="008340B5" w:rsidRPr="00BE4864">
        <w:rPr>
          <w:rFonts w:ascii="Browallia New" w:hAnsi="Browallia New" w:cs="Browallia New" w:hint="cs"/>
          <w:sz w:val="28"/>
          <w:szCs w:val="28"/>
          <w:cs/>
        </w:rPr>
        <w:t xml:space="preserve"> แห่ง และ </w:t>
      </w:r>
      <w:r w:rsidR="00D57D8F" w:rsidRPr="00BE4864">
        <w:rPr>
          <w:rFonts w:ascii="Browallia New" w:hAnsi="Browallia New" w:cs="Browallia New"/>
          <w:sz w:val="28"/>
          <w:szCs w:val="28"/>
          <w:lang w:val="en-GB"/>
        </w:rPr>
        <w:t>10</w:t>
      </w:r>
      <w:r w:rsidR="00566B2B" w:rsidRPr="00BE4864">
        <w:rPr>
          <w:rFonts w:ascii="Browallia New" w:hAnsi="Browallia New" w:cs="Browallia New" w:hint="cs"/>
          <w:sz w:val="28"/>
          <w:szCs w:val="28"/>
          <w:cs/>
        </w:rPr>
        <w:t xml:space="preserve"> แห่ง</w:t>
      </w:r>
      <w:r w:rsidR="00566B2B" w:rsidRPr="008623A2">
        <w:rPr>
          <w:rFonts w:ascii="Browallia New" w:hAnsi="Browallia New" w:cs="Browallia New"/>
          <w:sz w:val="28"/>
          <w:szCs w:val="28"/>
        </w:rPr>
        <w:t xml:space="preserve"> </w:t>
      </w:r>
      <w:r w:rsidR="00566B2B" w:rsidRPr="008623A2">
        <w:rPr>
          <w:rFonts w:ascii="Browallia New" w:hAnsi="Browallia New" w:cs="Browallia New" w:hint="cs"/>
          <w:sz w:val="28"/>
          <w:szCs w:val="28"/>
          <w:cs/>
        </w:rPr>
        <w:t xml:space="preserve"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341874EA" w14:textId="77777777" w:rsidR="00AD105F" w:rsidRDefault="00AD105F" w:rsidP="00AD105F">
      <w:pPr>
        <w:pStyle w:val="ListParagraph"/>
        <w:rPr>
          <w:rFonts w:ascii="Browallia New" w:hAnsi="Browallia New" w:cs="Browallia New"/>
          <w:sz w:val="28"/>
          <w:szCs w:val="28"/>
          <w:cs/>
        </w:rPr>
      </w:pPr>
    </w:p>
    <w:p w14:paraId="471630A0" w14:textId="08AFB3B4" w:rsidR="00566B2B" w:rsidRPr="008623A2" w:rsidRDefault="00083550" w:rsidP="001C679E">
      <w:pPr>
        <w:pStyle w:val="Preformatted"/>
        <w:numPr>
          <w:ilvl w:val="1"/>
          <w:numId w:val="23"/>
        </w:numPr>
        <w:tabs>
          <w:tab w:val="clear" w:pos="0"/>
          <w:tab w:val="clear" w:pos="959"/>
          <w:tab w:val="left" w:pos="99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8623A2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380B" w:rsidRPr="0079603E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5B380B" w:rsidRPr="0079603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D57D8F">
        <w:rPr>
          <w:rFonts w:ascii="Browallia New" w:hAnsi="Browallia New" w:cs="Browallia New"/>
          <w:sz w:val="28"/>
          <w:szCs w:val="28"/>
          <w:lang w:val="en-GB"/>
        </w:rPr>
        <w:t>256</w:t>
      </w:r>
      <w:r w:rsidR="00D57D8F" w:rsidRPr="00D57D8F">
        <w:rPr>
          <w:rFonts w:ascii="Browallia New" w:hAnsi="Browallia New" w:cs="Browallia New" w:hint="cs"/>
          <w:sz w:val="28"/>
          <w:szCs w:val="28"/>
          <w:lang w:val="en-GB"/>
        </w:rPr>
        <w:t>1</w:t>
      </w:r>
      <w:r w:rsidRPr="008623A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6B2B" w:rsidRPr="008623A2">
        <w:rPr>
          <w:rFonts w:ascii="Browallia New" w:hAnsi="Browallia New" w:cs="Browallia New"/>
          <w:sz w:val="28"/>
          <w:szCs w:val="28"/>
          <w:cs/>
        </w:rPr>
        <w:t>บริษัทย่อยมี</w:t>
      </w:r>
      <w:r w:rsidR="00EE5419"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="00566B2B" w:rsidRPr="008623A2">
        <w:rPr>
          <w:rFonts w:ascii="Browallia New" w:hAnsi="Browallia New" w:cs="Browallia New"/>
          <w:sz w:val="28"/>
          <w:szCs w:val="28"/>
          <w:cs/>
        </w:rPr>
        <w:t>ภาระผูกพันจากการทำสัญญาถ่ายทอดเทคโนโลยีกับมหาวิทยาลัยแห่งหนึ่ง โดยมีค่าตอบแทนตามอัตราร้อยละของยอดขายดังนี้</w:t>
      </w:r>
    </w:p>
    <w:p w14:paraId="39544204" w14:textId="77777777" w:rsidR="00566B2B" w:rsidRPr="008623A2" w:rsidRDefault="00566B2B" w:rsidP="00566B2B">
      <w:pPr>
        <w:pStyle w:val="ListParagraph"/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566B2B" w:rsidRPr="008623A2" w14:paraId="4B852CA0" w14:textId="77777777" w:rsidTr="00F7360D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756FC3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644D83A6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0623B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566B2B" w:rsidRPr="004D32D9" w14:paraId="6E37D6ED" w14:textId="77777777" w:rsidTr="00F7360D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DE2FF" w14:textId="77777777" w:rsidR="00566B2B" w:rsidRPr="004D32D9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0" w:type="dxa"/>
          </w:tcPr>
          <w:p w14:paraId="62CA278D" w14:textId="77777777" w:rsidR="00566B2B" w:rsidRPr="004D32D9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C410A" w14:textId="77777777" w:rsidR="00566B2B" w:rsidRPr="004D32D9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566B2B" w:rsidRPr="008623A2" w14:paraId="4065BCE8" w14:textId="77777777" w:rsidTr="00F7360D">
        <w:trPr>
          <w:jc w:val="center"/>
        </w:trPr>
        <w:tc>
          <w:tcPr>
            <w:tcW w:w="2680" w:type="dxa"/>
            <w:hideMark/>
          </w:tcPr>
          <w:p w14:paraId="6F3D2813" w14:textId="310CF8E6" w:rsidR="00566B2B" w:rsidRPr="008623A2" w:rsidRDefault="00566B2B" w:rsidP="00F7360D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2557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1837515F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1D3975B7" w14:textId="2BA9CEEB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566B2B" w:rsidRPr="008623A2" w14:paraId="5089166D" w14:textId="77777777" w:rsidTr="00F7360D">
        <w:trPr>
          <w:jc w:val="center"/>
        </w:trPr>
        <w:tc>
          <w:tcPr>
            <w:tcW w:w="2680" w:type="dxa"/>
            <w:hideMark/>
          </w:tcPr>
          <w:p w14:paraId="1A0CD871" w14:textId="3E73948B" w:rsidR="00566B2B" w:rsidRPr="008623A2" w:rsidRDefault="00566B2B" w:rsidP="00F7360D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79D81774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7208A404" w14:textId="259BE711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566B2B" w:rsidRPr="008623A2" w14:paraId="5738B0AB" w14:textId="77777777" w:rsidTr="00F7360D">
        <w:trPr>
          <w:jc w:val="center"/>
        </w:trPr>
        <w:tc>
          <w:tcPr>
            <w:tcW w:w="2680" w:type="dxa"/>
            <w:hideMark/>
          </w:tcPr>
          <w:p w14:paraId="362E3FDF" w14:textId="3CA93BE2" w:rsidR="00566B2B" w:rsidRPr="008623A2" w:rsidRDefault="00566B2B" w:rsidP="00F7360D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2564</w:t>
            </w:r>
            <w:r w:rsidRPr="008623A2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2755138C" w14:textId="77777777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5DBAAEB" w14:textId="77739935" w:rsidR="00566B2B" w:rsidRPr="008623A2" w:rsidRDefault="00566B2B" w:rsidP="00F7360D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="00D57D8F" w:rsidRPr="00D57D8F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623A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</w:tbl>
    <w:p w14:paraId="358B638A" w14:textId="77777777" w:rsidR="005B380B" w:rsidRPr="00326A72" w:rsidRDefault="005B380B" w:rsidP="00326A72">
      <w:pPr>
        <w:rPr>
          <w:rFonts w:ascii="Browallia New" w:hAnsi="Browallia New" w:cs="Browallia New"/>
          <w:sz w:val="28"/>
          <w:szCs w:val="28"/>
        </w:rPr>
      </w:pPr>
    </w:p>
    <w:p w14:paraId="3F3D4B2C" w14:textId="6BCE1173" w:rsidR="00645126" w:rsidRPr="002E2A99" w:rsidRDefault="00645126" w:rsidP="005B380B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2E2A99">
        <w:rPr>
          <w:rFonts w:ascii="Browallia New" w:hAnsi="Browallia New" w:cs="Browallia New" w:hint="cs"/>
          <w:sz w:val="28"/>
          <w:szCs w:val="28"/>
          <w:u w:val="single"/>
          <w:cs/>
        </w:rPr>
        <w:t>คดีฟ้องร้อง</w:t>
      </w:r>
    </w:p>
    <w:p w14:paraId="2D79B5FF" w14:textId="0EEC5C9E" w:rsidR="00645126" w:rsidRDefault="00645126" w:rsidP="00645126">
      <w:pPr>
        <w:pStyle w:val="Preformatted"/>
        <w:tabs>
          <w:tab w:val="clear" w:pos="0"/>
          <w:tab w:val="clear" w:pos="959"/>
          <w:tab w:val="clear" w:pos="95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CA9C2E9" w14:textId="45B10AC5" w:rsidR="00832EE4" w:rsidRDefault="00832EE4" w:rsidP="002E473E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2E473E">
        <w:rPr>
          <w:rFonts w:ascii="Browallia New" w:hAnsi="Browallia New" w:cs="Browallia New"/>
          <w:sz w:val="28"/>
          <w:szCs w:val="28"/>
          <w:cs/>
        </w:rPr>
        <w:t xml:space="preserve">ในขณะนี้บริษัทไม่มีคดีความที่มีสาระสำคัญที่เปลี่ยนแปลงจากงบการเงินสำหรับปีสิ้นสุดวันที่ </w:t>
      </w:r>
      <w:r w:rsidRPr="002E473E">
        <w:rPr>
          <w:rFonts w:ascii="Browallia New" w:hAnsi="Browallia New" w:cs="Browallia New"/>
          <w:sz w:val="28"/>
          <w:szCs w:val="28"/>
        </w:rPr>
        <w:t xml:space="preserve">31 </w:t>
      </w:r>
      <w:r w:rsidRPr="002E473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2E473E">
        <w:rPr>
          <w:rFonts w:ascii="Browallia New" w:hAnsi="Browallia New" w:cs="Browallia New"/>
          <w:sz w:val="28"/>
          <w:szCs w:val="28"/>
        </w:rPr>
        <w:t>2560</w:t>
      </w:r>
      <w:r w:rsidR="002E473E">
        <w:rPr>
          <w:rFonts w:ascii="Browallia New" w:hAnsi="Browallia New" w:cs="Browallia New"/>
          <w:sz w:val="28"/>
          <w:szCs w:val="28"/>
        </w:rPr>
        <w:t xml:space="preserve"> </w:t>
      </w:r>
      <w:r w:rsidR="002E473E">
        <w:rPr>
          <w:rFonts w:ascii="Browallia New" w:hAnsi="Browallia New" w:cs="Browallia New" w:hint="cs"/>
          <w:sz w:val="28"/>
          <w:szCs w:val="28"/>
          <w:cs/>
        </w:rPr>
        <w:t>ยกเว้นคดีความต่อไปนี้</w:t>
      </w:r>
    </w:p>
    <w:p w14:paraId="33F70C0C" w14:textId="77777777" w:rsidR="0077673A" w:rsidRPr="002E473E" w:rsidRDefault="0077673A" w:rsidP="002E473E">
      <w:pPr>
        <w:pStyle w:val="Preformatted"/>
        <w:tabs>
          <w:tab w:val="clear" w:pos="0"/>
          <w:tab w:val="clear" w:pos="959"/>
          <w:tab w:val="clear" w:pos="9590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BEE7B40" w14:textId="446607A4" w:rsidR="00F63706" w:rsidRPr="005538B0" w:rsidRDefault="00F63706" w:rsidP="00F63706">
      <w:pPr>
        <w:pStyle w:val="CordiaNew"/>
        <w:numPr>
          <w:ilvl w:val="0"/>
          <w:numId w:val="40"/>
        </w:numPr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เมื่อวันที่ 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31 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พฤษภาคม 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2561 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>บริษัทย่อยทางอ้อม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แห่งหนึ่ง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>และกรรมการผู้มีอำนาจ</w:t>
      </w:r>
      <w:r w:rsidRPr="003D4ACB">
        <w:rPr>
          <w:rFonts w:ascii="Browallia New" w:hAnsi="Browallia New" w:cs="Browallia New"/>
          <w:sz w:val="28"/>
          <w:szCs w:val="28"/>
          <w:cs/>
        </w:rPr>
        <w:t>ถูกฟ้องร้อง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โดยเจ้าหนี้จำนวน 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33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.2 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3D4ACB">
        <w:rPr>
          <w:rFonts w:ascii="Browallia New" w:hAnsi="Browallia New" w:cs="Browallia New"/>
          <w:sz w:val="28"/>
          <w:szCs w:val="28"/>
          <w:cs/>
        </w:rPr>
        <w:t>บาท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</w:t>
      </w:r>
      <w:r w:rsidR="00D814B9">
        <w:rPr>
          <w:rFonts w:ascii="Browallia New" w:hAnsi="Browallia New" w:cs="Browallia New" w:hint="cs"/>
          <w:sz w:val="28"/>
          <w:szCs w:val="28"/>
          <w:cs/>
        </w:rPr>
        <w:t>ภายใต้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พ.ร.บ. ว่าด้วยความผิดอันเกิดจากการใช้เช็ค 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มีการนัด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>ไต่สวนมูลฟ้อ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ง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ใน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วันที่ 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11 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กันยายน </w:t>
      </w:r>
      <w:r w:rsidRPr="003D4ACB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2561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 xml:space="preserve"> บริษัทย่อยทางอ้อมบันทึกหนี้สินดังกล่าวไว้ทั้งหมด</w:t>
      </w:r>
      <w:r w:rsidR="0069567F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แล้ว</w:t>
      </w:r>
    </w:p>
    <w:p w14:paraId="1A0E622E" w14:textId="77777777" w:rsidR="006B3D61" w:rsidRPr="003D4ACB" w:rsidRDefault="006B3D61" w:rsidP="00F32917">
      <w:pPr>
        <w:pStyle w:val="CordiaNew"/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</w:p>
    <w:p w14:paraId="30A686DC" w14:textId="667592EA" w:rsidR="00F816DF" w:rsidRPr="006B3D61" w:rsidRDefault="00F63706" w:rsidP="000579E2">
      <w:pPr>
        <w:pStyle w:val="CordiaNew"/>
        <w:numPr>
          <w:ilvl w:val="0"/>
          <w:numId w:val="40"/>
        </w:numPr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  <w:r w:rsidRPr="003D4ACB">
        <w:rPr>
          <w:rFonts w:ascii="Browallia New" w:hAnsi="Browallia New" w:cs="Browallia New"/>
          <w:sz w:val="28"/>
          <w:szCs w:val="28"/>
          <w:cs/>
        </w:rPr>
        <w:t>บริษัทย่อยทางอ้อมแห่งหนึ่งถูกฟ้องร้อง</w:t>
      </w:r>
      <w:r>
        <w:rPr>
          <w:rFonts w:ascii="Browallia New" w:hAnsi="Browallia New" w:cs="Browallia New" w:hint="cs"/>
          <w:sz w:val="28"/>
          <w:szCs w:val="28"/>
          <w:cs/>
        </w:rPr>
        <w:t>โดยผู้รับสิทธิแฟรนไชส์ในต่างประเทศ</w:t>
      </w:r>
      <w:r w:rsidR="0069567F">
        <w:rPr>
          <w:rFonts w:ascii="Browallia New" w:hAnsi="Browallia New" w:cs="Browallia New" w:hint="cs"/>
          <w:sz w:val="28"/>
          <w:szCs w:val="28"/>
          <w:cs/>
        </w:rPr>
        <w:t>สำหรับ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การผิดสัญญาแฟรนไชส์จำนวน </w:t>
      </w:r>
      <w:r w:rsidRPr="003D4ACB">
        <w:rPr>
          <w:rFonts w:ascii="Browallia New" w:hAnsi="Browallia New" w:cs="Browallia New"/>
          <w:sz w:val="28"/>
          <w:szCs w:val="28"/>
        </w:rPr>
        <w:t xml:space="preserve">591 </w:t>
      </w:r>
      <w:r w:rsidRPr="003D4ACB">
        <w:rPr>
          <w:rFonts w:ascii="Browallia New" w:hAnsi="Browallia New" w:cs="Browallia New"/>
          <w:sz w:val="28"/>
          <w:szCs w:val="28"/>
          <w:cs/>
        </w:rPr>
        <w:t>ล้านบาท และค่า</w:t>
      </w:r>
      <w:r>
        <w:rPr>
          <w:rFonts w:ascii="Browallia New" w:hAnsi="Browallia New" w:cs="Browallia New" w:hint="cs"/>
          <w:sz w:val="28"/>
          <w:szCs w:val="28"/>
          <w:cs/>
        </w:rPr>
        <w:t>ความ</w:t>
      </w:r>
      <w:r w:rsidRPr="003D4ACB">
        <w:rPr>
          <w:rFonts w:ascii="Browallia New" w:hAnsi="Browallia New" w:cs="Browallia New"/>
          <w:sz w:val="28"/>
          <w:szCs w:val="28"/>
          <w:cs/>
        </w:rPr>
        <w:t>เสียหาย</w:t>
      </w:r>
      <w:r>
        <w:rPr>
          <w:rFonts w:ascii="Browallia New" w:hAnsi="Browallia New" w:cs="Browallia New" w:hint="cs"/>
          <w:sz w:val="28"/>
          <w:szCs w:val="28"/>
          <w:cs/>
        </w:rPr>
        <w:t>อื่น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3D4ACB">
        <w:rPr>
          <w:rFonts w:ascii="Browallia New" w:hAnsi="Browallia New" w:cs="Browallia New"/>
          <w:sz w:val="28"/>
          <w:szCs w:val="28"/>
        </w:rPr>
        <w:t xml:space="preserve">7 </w:t>
      </w:r>
      <w:r w:rsidRPr="003D4ACB">
        <w:rPr>
          <w:rFonts w:ascii="Browallia New" w:hAnsi="Browallia New" w:cs="Browallia New"/>
          <w:sz w:val="28"/>
          <w:szCs w:val="28"/>
          <w:cs/>
        </w:rPr>
        <w:t>ล้านบาท ซึ่งขณะนี้คดีดังกล่าวอยู่ในระหว่างขั้นตอนพิจารณาของศาลชั้นต้น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บริษัทย่อยทางอ้อมยังไม่ได้บันทึกหนี้สินดังกล่าวเนื่องจากเชื่อว่าการเรียกร้องไม่ถูกต้อง</w:t>
      </w:r>
    </w:p>
    <w:p w14:paraId="3BA13481" w14:textId="0DF65F21" w:rsidR="003A23F0" w:rsidRPr="00F816DF" w:rsidRDefault="00F63706" w:rsidP="000579E2">
      <w:pPr>
        <w:pStyle w:val="CordiaNew"/>
        <w:numPr>
          <w:ilvl w:val="0"/>
          <w:numId w:val="40"/>
        </w:numPr>
        <w:tabs>
          <w:tab w:val="clear" w:pos="4153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  <w:r w:rsidRPr="003D4ACB">
        <w:rPr>
          <w:rFonts w:ascii="Browallia New" w:hAnsi="Browallia New" w:cs="Browallia New"/>
          <w:sz w:val="28"/>
          <w:szCs w:val="28"/>
          <w:cs/>
        </w:rPr>
        <w:lastRenderedPageBreak/>
        <w:t>บริษัทย่อยทางอ้อม</w:t>
      </w:r>
      <w:r>
        <w:rPr>
          <w:rFonts w:ascii="Browallia New" w:hAnsi="Browallia New" w:cs="Browallia New" w:hint="cs"/>
          <w:sz w:val="28"/>
          <w:szCs w:val="28"/>
          <w:cs/>
        </w:rPr>
        <w:t>แห่งหนึ่ง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ถูกลูกจ้าง </w:t>
      </w:r>
      <w:r w:rsidRPr="003D4ACB">
        <w:rPr>
          <w:rFonts w:ascii="Browallia New" w:hAnsi="Browallia New" w:cs="Browallia New"/>
          <w:sz w:val="28"/>
          <w:szCs w:val="28"/>
        </w:rPr>
        <w:t xml:space="preserve">519 </w:t>
      </w:r>
      <w:r w:rsidRPr="003D4ACB">
        <w:rPr>
          <w:rFonts w:ascii="Browallia New" w:hAnsi="Browallia New" w:cs="Browallia New"/>
          <w:sz w:val="28"/>
          <w:szCs w:val="28"/>
          <w:cs/>
        </w:rPr>
        <w:t>คน ฟ้องร้องเพื่อเรียกร้องค่าจ้างแรงงาน</w:t>
      </w:r>
      <w:r>
        <w:rPr>
          <w:rFonts w:ascii="Browallia New" w:hAnsi="Browallia New" w:cs="Browallia New" w:hint="cs"/>
          <w:sz w:val="28"/>
          <w:szCs w:val="28"/>
          <w:cs/>
        </w:rPr>
        <w:t>ที่ยังไม่ได้จ่าย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3D4ACB">
        <w:rPr>
          <w:rFonts w:ascii="Browallia New" w:hAnsi="Browallia New" w:cs="Browallia New"/>
          <w:sz w:val="28"/>
          <w:szCs w:val="28"/>
        </w:rPr>
        <w:t>32.6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ล้านบาท ศาลแรงงานมีคำพิพากษาให้บริษัทย่อยทางอ้อมชำระค่าจ้างให้ลูกจ้างโดยแบ่งชำระเป็น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ภายใน </w:t>
      </w:r>
      <w:r w:rsidRPr="003D4ACB">
        <w:rPr>
          <w:rFonts w:ascii="Browallia New" w:hAnsi="Browallia New" w:cs="Browallia New"/>
          <w:sz w:val="28"/>
          <w:szCs w:val="28"/>
        </w:rPr>
        <w:t xml:space="preserve">3 </w:t>
      </w:r>
      <w:r w:rsidRPr="003D4ACB">
        <w:rPr>
          <w:rFonts w:ascii="Browallia New" w:hAnsi="Browallia New" w:cs="Browallia New"/>
          <w:sz w:val="28"/>
          <w:szCs w:val="28"/>
          <w:cs/>
        </w:rPr>
        <w:t>งวด เริ่มตั้งแต่</w:t>
      </w:r>
      <w:r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3D4ACB">
        <w:rPr>
          <w:rFonts w:ascii="Browallia New" w:hAnsi="Browallia New" w:cs="Browallia New"/>
          <w:sz w:val="28"/>
          <w:szCs w:val="28"/>
        </w:rPr>
        <w:t>10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 กรกฎาคม </w:t>
      </w:r>
      <w:r w:rsidRPr="003D4ACB">
        <w:rPr>
          <w:rFonts w:ascii="Browallia New" w:hAnsi="Browallia New" w:cs="Browallia New"/>
          <w:sz w:val="28"/>
          <w:szCs w:val="28"/>
        </w:rPr>
        <w:t xml:space="preserve">2561 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ถึง </w:t>
      </w:r>
      <w:r w:rsidRPr="003D4ACB">
        <w:rPr>
          <w:rFonts w:ascii="Browallia New" w:hAnsi="Browallia New" w:cs="Browallia New"/>
          <w:sz w:val="28"/>
          <w:szCs w:val="28"/>
        </w:rPr>
        <w:t xml:space="preserve">30 </w:t>
      </w:r>
      <w:r w:rsidRPr="003D4ACB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3D4ACB">
        <w:rPr>
          <w:rFonts w:ascii="Browallia New" w:hAnsi="Browallia New" w:cs="Browallia New"/>
          <w:sz w:val="28"/>
          <w:szCs w:val="28"/>
        </w:rPr>
        <w:t>2561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บริษัทย่อยได้บันทึกหนี้สินไว้ทั้งหมดแล้ว</w:t>
      </w:r>
    </w:p>
    <w:p w14:paraId="6FCE0430" w14:textId="77777777" w:rsidR="002E473E" w:rsidRPr="000954C3" w:rsidRDefault="002E473E" w:rsidP="000579E2">
      <w:pPr>
        <w:pStyle w:val="Preformatted"/>
        <w:tabs>
          <w:tab w:val="clear" w:pos="0"/>
          <w:tab w:val="clear" w:pos="959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CB86B4E" w14:textId="63A309C7" w:rsidR="002248C5" w:rsidRDefault="00645126" w:rsidP="00EF2116">
      <w:pPr>
        <w:pStyle w:val="CordiaNew"/>
        <w:numPr>
          <w:ilvl w:val="0"/>
          <w:numId w:val="16"/>
        </w:numPr>
        <w:tabs>
          <w:tab w:val="clear" w:pos="450"/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2B275C">
        <w:rPr>
          <w:rFonts w:ascii="Browallia New" w:hAnsi="Browallia New" w:cs="Browallia New" w:hint="cs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14:paraId="00BAF555" w14:textId="77777777" w:rsidR="002248C5" w:rsidRDefault="002248C5" w:rsidP="002248C5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12366769" w14:textId="77777777" w:rsidR="00645126" w:rsidRPr="00774039" w:rsidRDefault="00645126" w:rsidP="001C679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4C29F12C" w14:textId="77777777" w:rsidR="00645126" w:rsidRPr="00774039" w:rsidRDefault="00645126" w:rsidP="001C679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0161083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98417CD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9205BE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30B3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601F18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39AC87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86413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F4229E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0E0C89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A7BFD61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B458BE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BD371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BF6F419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BFF4A6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BD6643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ACEF270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0377A7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B6227E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FA0DE3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979F15F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62D99FD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793588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B078C3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9A930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06B80C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0CF9C0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7A148BA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16FEA6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D803B4C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B6FB032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76C742FB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56188B3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9C61C10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02F4DE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11CC8AAF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EF12766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34816D5D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644D659F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84060A1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8C7A821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E89B0D7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5351DA15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06283764" w14:textId="77777777" w:rsidR="00645126" w:rsidRPr="00774039" w:rsidRDefault="00645126" w:rsidP="001C679E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cs/>
          <w:lang w:val="en-GB"/>
        </w:rPr>
      </w:pPr>
    </w:p>
    <w:p w14:paraId="24A57094" w14:textId="197E9EAB" w:rsidR="00645126" w:rsidRDefault="00F71478" w:rsidP="00264C1B">
      <w:pPr>
        <w:pStyle w:val="CordiaNew"/>
        <w:numPr>
          <w:ilvl w:val="0"/>
          <w:numId w:val="40"/>
        </w:numPr>
        <w:tabs>
          <w:tab w:val="clear" w:pos="4153"/>
          <w:tab w:val="left" w:pos="426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  <w:bookmarkStart w:id="9" w:name="_Hlk482188554"/>
      <w:bookmarkEnd w:id="9"/>
      <w:r w:rsidRPr="00F71478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 xml:space="preserve">เมื่อวันที่ </w:t>
      </w:r>
      <w:r w:rsidR="00A12515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10</w:t>
      </w:r>
      <w:r w:rsidRPr="00F71478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 </w:t>
      </w:r>
      <w:r w:rsidRPr="00F71478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สิงหาคม</w:t>
      </w:r>
      <w:r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 2561</w:t>
      </w:r>
      <w:r w:rsidRPr="00F7147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</w:t>
      </w:r>
      <w:r w:rsidR="00F16157" w:rsidRPr="007A0292">
        <w:rPr>
          <w:rFonts w:ascii="Browallia New" w:hAnsi="Browallia New" w:cs="Browallia New"/>
          <w:sz w:val="28"/>
          <w:szCs w:val="28"/>
          <w:cs/>
        </w:rPr>
        <w:t>บริษัท</w:t>
      </w:r>
      <w:r w:rsidR="00F16157">
        <w:rPr>
          <w:rFonts w:ascii="Browallia New" w:hAnsi="Browallia New" w:cs="Browallia New" w:hint="cs"/>
          <w:sz w:val="28"/>
          <w:szCs w:val="28"/>
          <w:cs/>
        </w:rPr>
        <w:t>ได้รับชำระเงินค่าหุ้นสามัญเพิ่มทุนที่เสนอขายแก่บุคคลในวงจำกัดจากผู้ถือหุ้น</w:t>
      </w:r>
      <w:r w:rsidR="001C2C05">
        <w:rPr>
          <w:rFonts w:ascii="Browallia New" w:hAnsi="Browallia New" w:cs="Browallia New" w:hint="cs"/>
          <w:sz w:val="28"/>
          <w:szCs w:val="28"/>
          <w:cs/>
        </w:rPr>
        <w:t>เพิ่มเติม</w:t>
      </w:r>
      <w:r w:rsidR="00FA633A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005C37">
        <w:rPr>
          <w:rFonts w:ascii="Browallia New" w:hAnsi="Browallia New" w:cs="Browallia New"/>
          <w:sz w:val="28"/>
          <w:szCs w:val="28"/>
        </w:rPr>
        <w:t>4</w:t>
      </w:r>
      <w:r w:rsidR="00FA633A">
        <w:rPr>
          <w:rFonts w:ascii="Browallia New" w:hAnsi="Browallia New" w:cs="Browallia New" w:hint="cs"/>
          <w:sz w:val="28"/>
          <w:szCs w:val="28"/>
          <w:cs/>
        </w:rPr>
        <w:t xml:space="preserve"> ราย</w:t>
      </w:r>
      <w:r w:rsidR="00763EC4">
        <w:rPr>
          <w:rFonts w:ascii="Browallia New" w:hAnsi="Browallia New" w:cs="Browallia New"/>
          <w:sz w:val="28"/>
          <w:szCs w:val="28"/>
        </w:rPr>
        <w:t xml:space="preserve"> </w:t>
      </w:r>
      <w:r w:rsidR="00756177">
        <w:rPr>
          <w:rFonts w:ascii="Browallia New" w:hAnsi="Browallia New" w:cs="Browallia New" w:hint="cs"/>
          <w:sz w:val="28"/>
          <w:szCs w:val="28"/>
          <w:cs/>
        </w:rPr>
        <w:t xml:space="preserve">(ตามหมายเหตุข้อ </w:t>
      </w:r>
      <w:r w:rsidR="00756177">
        <w:rPr>
          <w:rFonts w:ascii="Browallia New" w:hAnsi="Browallia New" w:cs="Browallia New"/>
          <w:sz w:val="28"/>
          <w:szCs w:val="28"/>
        </w:rPr>
        <w:t>14</w:t>
      </w:r>
      <w:r w:rsidR="00756177">
        <w:rPr>
          <w:rFonts w:ascii="Browallia New" w:hAnsi="Browallia New" w:cs="Browallia New" w:hint="cs"/>
          <w:sz w:val="28"/>
          <w:szCs w:val="28"/>
          <w:cs/>
        </w:rPr>
        <w:t>)</w:t>
      </w:r>
      <w:r w:rsidR="00FA633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71478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รวมเป็นเงินท้ังสิ้นจํานวน </w:t>
      </w:r>
      <w:r w:rsidR="00A12515" w:rsidRPr="00A12515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556</w:t>
      </w:r>
      <w:r w:rsidRPr="00A1251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</w:t>
      </w:r>
      <w:r w:rsidR="00A12515" w:rsidRPr="00A1251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ล้าน</w:t>
      </w:r>
      <w:r w:rsidRPr="00A1251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บาท แบ่งออกเป็นหุ้นสามัญจํานวน </w:t>
      </w:r>
      <w:r w:rsidR="00A12515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13,908</w:t>
      </w:r>
      <w:r w:rsidRPr="00A1251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</w:t>
      </w:r>
      <w:r w:rsidR="00A12515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zh-CN"/>
        </w:rPr>
        <w:t>ล้าน</w:t>
      </w:r>
      <w:r w:rsidRPr="00A1251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>หุ้น</w:t>
      </w:r>
    </w:p>
    <w:p w14:paraId="2999D566" w14:textId="77777777" w:rsidR="006B3D61" w:rsidRDefault="006B3D61" w:rsidP="006B3D61">
      <w:pPr>
        <w:pStyle w:val="CordiaNew"/>
        <w:tabs>
          <w:tab w:val="clear" w:pos="4153"/>
          <w:tab w:val="left" w:pos="426"/>
        </w:tabs>
        <w:ind w:left="114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</w:p>
    <w:p w14:paraId="3D3E8E83" w14:textId="58C2C299" w:rsidR="00264C1B" w:rsidRPr="00F71478" w:rsidRDefault="00981CF2" w:rsidP="00264C1B">
      <w:pPr>
        <w:pStyle w:val="CordiaNew"/>
        <w:numPr>
          <w:ilvl w:val="0"/>
          <w:numId w:val="40"/>
        </w:numPr>
        <w:tabs>
          <w:tab w:val="clear" w:pos="4153"/>
          <w:tab w:val="left" w:pos="426"/>
        </w:tabs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</w:pPr>
      <w:r w:rsidRPr="00981CF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เมื่อวันที่ 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14 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>สิงหาคม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 2561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ที่ประชุมคณะกรรมการบริษัทครั้งที่ </w:t>
      </w:r>
      <w:r w:rsidR="003B3D5A">
        <w:rPr>
          <w:rFonts w:ascii="Browallia New" w:eastAsia="Times New Roman" w:hAnsi="Browallia New" w:cs="Browallia New"/>
          <w:color w:val="auto"/>
          <w:sz w:val="28"/>
          <w:szCs w:val="28"/>
          <w:lang w:val="en-GB" w:eastAsia="zh-CN"/>
        </w:rPr>
        <w:t>15/2561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มีมติจองซื้อหุ้นสามัญเพิ่มทุนของบริษัทย่อยจำนวน 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43,649,997 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หุ้น มูลค่าที่ตราไว้หุ้นละ </w:t>
      </w:r>
      <w:r w:rsidR="003B3D5A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10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บาท 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(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ตามหมายเหตุข้อ </w:t>
      </w:r>
      <w:r w:rsidR="00817007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14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 xml:space="preserve">) 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ซึ่งมีกำหนดระยะเวลาการชำระเงินภายในวันที่ </w:t>
      </w:r>
      <w:r w:rsidR="003B3D5A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20</w:t>
      </w:r>
      <w:r w:rsidRPr="00981CF2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zh-CN"/>
        </w:rPr>
        <w:t xml:space="preserve"> ธันวาคม </w:t>
      </w:r>
      <w:r w:rsidR="003B3D5A">
        <w:rPr>
          <w:rFonts w:ascii="Browallia New" w:eastAsia="Times New Roman" w:hAnsi="Browallia New" w:cs="Browallia New"/>
          <w:color w:val="auto"/>
          <w:sz w:val="28"/>
          <w:szCs w:val="28"/>
          <w:lang w:eastAsia="zh-CN"/>
        </w:rPr>
        <w:t>2561</w:t>
      </w:r>
    </w:p>
    <w:sectPr w:rsidR="00264C1B" w:rsidRPr="00F71478" w:rsidSect="008D42E3">
      <w:footerReference w:type="default" r:id="rId11"/>
      <w:pgSz w:w="11909" w:h="16834" w:code="9"/>
      <w:pgMar w:top="1530" w:right="1019" w:bottom="1259" w:left="1418" w:header="720" w:footer="397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84EB5" w14:textId="77777777" w:rsidR="001E3942" w:rsidRDefault="001E3942">
      <w:r>
        <w:separator/>
      </w:r>
    </w:p>
  </w:endnote>
  <w:endnote w:type="continuationSeparator" w:id="0">
    <w:p w14:paraId="476710C0" w14:textId="77777777" w:rsidR="001E3942" w:rsidRDefault="001E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61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1FBA09" w14:textId="24657094" w:rsidR="00577936" w:rsidRDefault="0057793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777565" w14:textId="3FD15E69" w:rsidR="00577936" w:rsidRPr="00145EC5" w:rsidRDefault="00577936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9DBA4" w14:textId="77777777" w:rsidR="001E3942" w:rsidRDefault="001E3942">
      <w:r>
        <w:separator/>
      </w:r>
    </w:p>
  </w:footnote>
  <w:footnote w:type="continuationSeparator" w:id="0">
    <w:p w14:paraId="78F132B2" w14:textId="77777777" w:rsidR="001E3942" w:rsidRDefault="001E3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02948AE"/>
    <w:multiLevelType w:val="hybridMultilevel"/>
    <w:tmpl w:val="F3584236"/>
    <w:lvl w:ilvl="0" w:tplc="3D729F2A">
      <w:start w:val="17"/>
      <w:numFmt w:val="bullet"/>
      <w:lvlText w:val="-"/>
      <w:lvlJc w:val="left"/>
      <w:pPr>
        <w:ind w:left="1146" w:hanging="360"/>
      </w:pPr>
      <w:rPr>
        <w:rFonts w:ascii="Garamond" w:eastAsia="Times New Roman" w:hAnsi="Garamond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083B676F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8D01072"/>
    <w:multiLevelType w:val="hybridMultilevel"/>
    <w:tmpl w:val="2BAE3AF0"/>
    <w:lvl w:ilvl="0" w:tplc="85685326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45" w:hanging="360"/>
      </w:pPr>
    </w:lvl>
    <w:lvl w:ilvl="2" w:tplc="0809001B" w:tentative="1">
      <w:start w:val="1"/>
      <w:numFmt w:val="lowerRoman"/>
      <w:lvlText w:val="%3."/>
      <w:lvlJc w:val="right"/>
      <w:pPr>
        <w:ind w:left="3465" w:hanging="180"/>
      </w:pPr>
    </w:lvl>
    <w:lvl w:ilvl="3" w:tplc="0809000F" w:tentative="1">
      <w:start w:val="1"/>
      <w:numFmt w:val="decimal"/>
      <w:lvlText w:val="%4."/>
      <w:lvlJc w:val="left"/>
      <w:pPr>
        <w:ind w:left="4185" w:hanging="360"/>
      </w:pPr>
    </w:lvl>
    <w:lvl w:ilvl="4" w:tplc="08090019" w:tentative="1">
      <w:start w:val="1"/>
      <w:numFmt w:val="lowerLetter"/>
      <w:lvlText w:val="%5."/>
      <w:lvlJc w:val="left"/>
      <w:pPr>
        <w:ind w:left="4905" w:hanging="360"/>
      </w:pPr>
    </w:lvl>
    <w:lvl w:ilvl="5" w:tplc="0809001B" w:tentative="1">
      <w:start w:val="1"/>
      <w:numFmt w:val="lowerRoman"/>
      <w:lvlText w:val="%6."/>
      <w:lvlJc w:val="right"/>
      <w:pPr>
        <w:ind w:left="5625" w:hanging="180"/>
      </w:pPr>
    </w:lvl>
    <w:lvl w:ilvl="6" w:tplc="0809000F" w:tentative="1">
      <w:start w:val="1"/>
      <w:numFmt w:val="decimal"/>
      <w:lvlText w:val="%7."/>
      <w:lvlJc w:val="left"/>
      <w:pPr>
        <w:ind w:left="6345" w:hanging="360"/>
      </w:pPr>
    </w:lvl>
    <w:lvl w:ilvl="7" w:tplc="08090019" w:tentative="1">
      <w:start w:val="1"/>
      <w:numFmt w:val="lowerLetter"/>
      <w:lvlText w:val="%8."/>
      <w:lvlJc w:val="left"/>
      <w:pPr>
        <w:ind w:left="7065" w:hanging="360"/>
      </w:pPr>
    </w:lvl>
    <w:lvl w:ilvl="8" w:tplc="080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3" w15:restartNumberingAfterBreak="0">
    <w:nsid w:val="1B4F66F4"/>
    <w:multiLevelType w:val="multilevel"/>
    <w:tmpl w:val="17B0150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lvlText w:val="%2.1"/>
      <w:lvlJc w:val="left"/>
      <w:pPr>
        <w:ind w:left="64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80F14CD"/>
    <w:multiLevelType w:val="hybridMultilevel"/>
    <w:tmpl w:val="A95842E8"/>
    <w:lvl w:ilvl="0" w:tplc="B428F228">
      <w:start w:val="31"/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D355C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96E20"/>
    <w:multiLevelType w:val="multilevel"/>
    <w:tmpl w:val="13A4F19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409F577C"/>
    <w:multiLevelType w:val="hybridMultilevel"/>
    <w:tmpl w:val="FD204966"/>
    <w:lvl w:ilvl="0" w:tplc="3D729F2A">
      <w:start w:val="17"/>
      <w:numFmt w:val="bullet"/>
      <w:lvlText w:val="-"/>
      <w:lvlJc w:val="left"/>
      <w:pPr>
        <w:ind w:left="720" w:hanging="360"/>
      </w:pPr>
      <w:rPr>
        <w:rFonts w:ascii="Garamond" w:eastAsia="Times New Roman" w:hAnsi="Garamond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A4362F"/>
    <w:multiLevelType w:val="multilevel"/>
    <w:tmpl w:val="96F0046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6" w15:restartNumberingAfterBreak="0">
    <w:nsid w:val="56E42D10"/>
    <w:multiLevelType w:val="hybridMultilevel"/>
    <w:tmpl w:val="153AC89A"/>
    <w:lvl w:ilvl="0" w:tplc="37144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B273BB0"/>
    <w:multiLevelType w:val="multilevel"/>
    <w:tmpl w:val="1110FA6E"/>
    <w:lvl w:ilvl="0">
      <w:start w:val="3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01B369E"/>
    <w:multiLevelType w:val="hybridMultilevel"/>
    <w:tmpl w:val="CAE416A8"/>
    <w:lvl w:ilvl="0" w:tplc="EC065066">
      <w:start w:val="16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FB240F"/>
    <w:multiLevelType w:val="multilevel"/>
    <w:tmpl w:val="0409001D"/>
    <w:numStyleLink w:val="Style1"/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6BA2C3F"/>
    <w:multiLevelType w:val="hybridMultilevel"/>
    <w:tmpl w:val="2C9A8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056D2"/>
    <w:multiLevelType w:val="multilevel"/>
    <w:tmpl w:val="5DD2BF2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877686C"/>
    <w:multiLevelType w:val="hybridMultilevel"/>
    <w:tmpl w:val="FDD207CC"/>
    <w:lvl w:ilvl="0" w:tplc="9A649EB2">
      <w:start w:val="1"/>
      <w:numFmt w:val="decimal"/>
      <w:lvlText w:val="(%1)"/>
      <w:lvlJc w:val="left"/>
      <w:pPr>
        <w:ind w:left="1146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8176149E">
      <w:numFmt w:val="bullet"/>
      <w:lvlText w:val="-"/>
      <w:lvlJc w:val="left"/>
      <w:pPr>
        <w:ind w:left="1866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524CD"/>
    <w:multiLevelType w:val="hybridMultilevel"/>
    <w:tmpl w:val="22BA91C8"/>
    <w:lvl w:ilvl="0" w:tplc="3D729F2A">
      <w:start w:val="17"/>
      <w:numFmt w:val="bullet"/>
      <w:lvlText w:val="-"/>
      <w:lvlJc w:val="left"/>
      <w:pPr>
        <w:ind w:left="1146" w:hanging="360"/>
      </w:pPr>
      <w:rPr>
        <w:rFonts w:ascii="Garamond" w:eastAsia="Times New Roman" w:hAnsi="Garamond" w:cs="Angsana New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26A27C3"/>
    <w:multiLevelType w:val="hybridMultilevel"/>
    <w:tmpl w:val="61C2E0F8"/>
    <w:lvl w:ilvl="0" w:tplc="26D64E4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lang w:bidi="th-TH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31"/>
  </w:num>
  <w:num w:numId="14">
    <w:abstractNumId w:val="16"/>
  </w:num>
  <w:num w:numId="15">
    <w:abstractNumId w:val="23"/>
  </w:num>
  <w:num w:numId="16">
    <w:abstractNumId w:val="36"/>
  </w:num>
  <w:num w:numId="17">
    <w:abstractNumId w:val="26"/>
  </w:num>
  <w:num w:numId="18">
    <w:abstractNumId w:val="38"/>
  </w:num>
  <w:num w:numId="19">
    <w:abstractNumId w:val="17"/>
  </w:num>
  <w:num w:numId="20">
    <w:abstractNumId w:val="27"/>
  </w:num>
  <w:num w:numId="21">
    <w:abstractNumId w:val="19"/>
  </w:num>
  <w:num w:numId="22">
    <w:abstractNumId w:val="21"/>
  </w:num>
  <w:num w:numId="23">
    <w:abstractNumId w:val="25"/>
  </w:num>
  <w:num w:numId="24">
    <w:abstractNumId w:val="13"/>
  </w:num>
  <w:num w:numId="25">
    <w:abstractNumId w:val="15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9"/>
  </w:num>
  <w:num w:numId="29">
    <w:abstractNumId w:val="22"/>
  </w:num>
  <w:num w:numId="30">
    <w:abstractNumId w:val="12"/>
  </w:num>
  <w:num w:numId="31">
    <w:abstractNumId w:val="28"/>
  </w:num>
  <w:num w:numId="32">
    <w:abstractNumId w:val="34"/>
  </w:num>
  <w:num w:numId="33">
    <w:abstractNumId w:val="20"/>
  </w:num>
  <w:num w:numId="34">
    <w:abstractNumId w:val="11"/>
  </w:num>
  <w:num w:numId="35">
    <w:abstractNumId w:val="33"/>
  </w:num>
  <w:num w:numId="36">
    <w:abstractNumId w:val="37"/>
  </w:num>
  <w:num w:numId="37">
    <w:abstractNumId w:val="30"/>
  </w:num>
  <w:num w:numId="38">
    <w:abstractNumId w:val="35"/>
  </w:num>
  <w:num w:numId="39">
    <w:abstractNumId w:val="24"/>
  </w:num>
  <w:num w:numId="40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D67"/>
    <w:rsid w:val="0000254D"/>
    <w:rsid w:val="00002ECA"/>
    <w:rsid w:val="0000366C"/>
    <w:rsid w:val="000038E7"/>
    <w:rsid w:val="00003942"/>
    <w:rsid w:val="00003C2C"/>
    <w:rsid w:val="00003C35"/>
    <w:rsid w:val="000045E5"/>
    <w:rsid w:val="00005C37"/>
    <w:rsid w:val="0000603F"/>
    <w:rsid w:val="00006C77"/>
    <w:rsid w:val="00007036"/>
    <w:rsid w:val="0000797E"/>
    <w:rsid w:val="00007BD1"/>
    <w:rsid w:val="0001083F"/>
    <w:rsid w:val="00010B43"/>
    <w:rsid w:val="00010BB6"/>
    <w:rsid w:val="000111BE"/>
    <w:rsid w:val="000112CB"/>
    <w:rsid w:val="00011C79"/>
    <w:rsid w:val="00012810"/>
    <w:rsid w:val="00012983"/>
    <w:rsid w:val="000129E1"/>
    <w:rsid w:val="000136C0"/>
    <w:rsid w:val="0001389A"/>
    <w:rsid w:val="00013D48"/>
    <w:rsid w:val="00013F8B"/>
    <w:rsid w:val="00014290"/>
    <w:rsid w:val="00014412"/>
    <w:rsid w:val="00014765"/>
    <w:rsid w:val="00014CFE"/>
    <w:rsid w:val="000151E2"/>
    <w:rsid w:val="000153ED"/>
    <w:rsid w:val="00015D57"/>
    <w:rsid w:val="00016753"/>
    <w:rsid w:val="000167E8"/>
    <w:rsid w:val="000168B9"/>
    <w:rsid w:val="000169A2"/>
    <w:rsid w:val="00020883"/>
    <w:rsid w:val="00020963"/>
    <w:rsid w:val="0002117E"/>
    <w:rsid w:val="000217EA"/>
    <w:rsid w:val="000218F8"/>
    <w:rsid w:val="00021BD9"/>
    <w:rsid w:val="0002246A"/>
    <w:rsid w:val="00022B04"/>
    <w:rsid w:val="00022EBB"/>
    <w:rsid w:val="0002372E"/>
    <w:rsid w:val="0002414B"/>
    <w:rsid w:val="000248A4"/>
    <w:rsid w:val="0002491D"/>
    <w:rsid w:val="0002497D"/>
    <w:rsid w:val="00025535"/>
    <w:rsid w:val="00025FDD"/>
    <w:rsid w:val="00026BE5"/>
    <w:rsid w:val="00026C00"/>
    <w:rsid w:val="00027601"/>
    <w:rsid w:val="0002791A"/>
    <w:rsid w:val="00027BD0"/>
    <w:rsid w:val="00027F50"/>
    <w:rsid w:val="000306E1"/>
    <w:rsid w:val="0003092B"/>
    <w:rsid w:val="00030D81"/>
    <w:rsid w:val="000316C2"/>
    <w:rsid w:val="00031DCF"/>
    <w:rsid w:val="000323C1"/>
    <w:rsid w:val="00033413"/>
    <w:rsid w:val="00033520"/>
    <w:rsid w:val="00033BCA"/>
    <w:rsid w:val="00033EEA"/>
    <w:rsid w:val="0003438E"/>
    <w:rsid w:val="00034532"/>
    <w:rsid w:val="00034FA2"/>
    <w:rsid w:val="00035BCC"/>
    <w:rsid w:val="00035D7F"/>
    <w:rsid w:val="00035E27"/>
    <w:rsid w:val="00037A0A"/>
    <w:rsid w:val="00037C89"/>
    <w:rsid w:val="000400A1"/>
    <w:rsid w:val="0004093C"/>
    <w:rsid w:val="0004127D"/>
    <w:rsid w:val="00041875"/>
    <w:rsid w:val="00042A8A"/>
    <w:rsid w:val="0004419C"/>
    <w:rsid w:val="00044B43"/>
    <w:rsid w:val="00044C07"/>
    <w:rsid w:val="0004526E"/>
    <w:rsid w:val="00045E51"/>
    <w:rsid w:val="00046042"/>
    <w:rsid w:val="0004609F"/>
    <w:rsid w:val="0004667D"/>
    <w:rsid w:val="00046B63"/>
    <w:rsid w:val="00047C47"/>
    <w:rsid w:val="00047CD9"/>
    <w:rsid w:val="00047E9A"/>
    <w:rsid w:val="00047F33"/>
    <w:rsid w:val="0005060E"/>
    <w:rsid w:val="00050ADF"/>
    <w:rsid w:val="00050F55"/>
    <w:rsid w:val="000511D6"/>
    <w:rsid w:val="0005196D"/>
    <w:rsid w:val="00052412"/>
    <w:rsid w:val="0005299F"/>
    <w:rsid w:val="00052CF0"/>
    <w:rsid w:val="000535BC"/>
    <w:rsid w:val="000537A6"/>
    <w:rsid w:val="00053B82"/>
    <w:rsid w:val="00054E1D"/>
    <w:rsid w:val="00055180"/>
    <w:rsid w:val="0005523F"/>
    <w:rsid w:val="000554E0"/>
    <w:rsid w:val="000555F4"/>
    <w:rsid w:val="00056BCC"/>
    <w:rsid w:val="0005739A"/>
    <w:rsid w:val="000574CD"/>
    <w:rsid w:val="000579E2"/>
    <w:rsid w:val="00057AF7"/>
    <w:rsid w:val="00060976"/>
    <w:rsid w:val="000609D2"/>
    <w:rsid w:val="00060B5D"/>
    <w:rsid w:val="00061182"/>
    <w:rsid w:val="000628DF"/>
    <w:rsid w:val="00062B1E"/>
    <w:rsid w:val="00063338"/>
    <w:rsid w:val="0006334F"/>
    <w:rsid w:val="00064697"/>
    <w:rsid w:val="00064E34"/>
    <w:rsid w:val="00065A7D"/>
    <w:rsid w:val="00067002"/>
    <w:rsid w:val="000670FD"/>
    <w:rsid w:val="00067CFA"/>
    <w:rsid w:val="000708B9"/>
    <w:rsid w:val="000717D8"/>
    <w:rsid w:val="00071894"/>
    <w:rsid w:val="000718F7"/>
    <w:rsid w:val="000720FA"/>
    <w:rsid w:val="00072569"/>
    <w:rsid w:val="00072B4A"/>
    <w:rsid w:val="00072EA1"/>
    <w:rsid w:val="000737A1"/>
    <w:rsid w:val="000738BC"/>
    <w:rsid w:val="00073FD1"/>
    <w:rsid w:val="00075228"/>
    <w:rsid w:val="00075271"/>
    <w:rsid w:val="000755C1"/>
    <w:rsid w:val="000759F5"/>
    <w:rsid w:val="00075BF4"/>
    <w:rsid w:val="00076D6D"/>
    <w:rsid w:val="00076D8F"/>
    <w:rsid w:val="000770F5"/>
    <w:rsid w:val="000771A0"/>
    <w:rsid w:val="0007750A"/>
    <w:rsid w:val="00077BDA"/>
    <w:rsid w:val="000801CD"/>
    <w:rsid w:val="00080C94"/>
    <w:rsid w:val="00080FAB"/>
    <w:rsid w:val="00081036"/>
    <w:rsid w:val="0008154D"/>
    <w:rsid w:val="000817CC"/>
    <w:rsid w:val="00081E54"/>
    <w:rsid w:val="00082277"/>
    <w:rsid w:val="00082819"/>
    <w:rsid w:val="00082889"/>
    <w:rsid w:val="00083198"/>
    <w:rsid w:val="000832C1"/>
    <w:rsid w:val="00083550"/>
    <w:rsid w:val="000840AD"/>
    <w:rsid w:val="00084127"/>
    <w:rsid w:val="00084FE2"/>
    <w:rsid w:val="00086B2B"/>
    <w:rsid w:val="0008737E"/>
    <w:rsid w:val="00087382"/>
    <w:rsid w:val="00087CDA"/>
    <w:rsid w:val="00087DEE"/>
    <w:rsid w:val="000901EE"/>
    <w:rsid w:val="000909D9"/>
    <w:rsid w:val="00090AD7"/>
    <w:rsid w:val="00091036"/>
    <w:rsid w:val="0009128E"/>
    <w:rsid w:val="000912AA"/>
    <w:rsid w:val="0009275A"/>
    <w:rsid w:val="0009360A"/>
    <w:rsid w:val="00093E57"/>
    <w:rsid w:val="00093E7F"/>
    <w:rsid w:val="00095132"/>
    <w:rsid w:val="000952E6"/>
    <w:rsid w:val="000954C3"/>
    <w:rsid w:val="000958B3"/>
    <w:rsid w:val="00095A3C"/>
    <w:rsid w:val="00096930"/>
    <w:rsid w:val="0009695A"/>
    <w:rsid w:val="000A00B8"/>
    <w:rsid w:val="000A0ED9"/>
    <w:rsid w:val="000A11C7"/>
    <w:rsid w:val="000A15D9"/>
    <w:rsid w:val="000A17B5"/>
    <w:rsid w:val="000A17D5"/>
    <w:rsid w:val="000A1DC7"/>
    <w:rsid w:val="000A22A0"/>
    <w:rsid w:val="000A24EA"/>
    <w:rsid w:val="000A2C48"/>
    <w:rsid w:val="000A3ABB"/>
    <w:rsid w:val="000A588E"/>
    <w:rsid w:val="000A5FBD"/>
    <w:rsid w:val="000A6374"/>
    <w:rsid w:val="000A6859"/>
    <w:rsid w:val="000A7222"/>
    <w:rsid w:val="000B0C57"/>
    <w:rsid w:val="000B0FC2"/>
    <w:rsid w:val="000B102B"/>
    <w:rsid w:val="000B1ED5"/>
    <w:rsid w:val="000B21E4"/>
    <w:rsid w:val="000B2A7E"/>
    <w:rsid w:val="000B3CA1"/>
    <w:rsid w:val="000B455D"/>
    <w:rsid w:val="000B48CD"/>
    <w:rsid w:val="000B4D9C"/>
    <w:rsid w:val="000B53B0"/>
    <w:rsid w:val="000B53BD"/>
    <w:rsid w:val="000B54AE"/>
    <w:rsid w:val="000B5DE2"/>
    <w:rsid w:val="000B6639"/>
    <w:rsid w:val="000B68E9"/>
    <w:rsid w:val="000B6BA4"/>
    <w:rsid w:val="000B7CE4"/>
    <w:rsid w:val="000B7DD1"/>
    <w:rsid w:val="000C04E0"/>
    <w:rsid w:val="000C1140"/>
    <w:rsid w:val="000C145F"/>
    <w:rsid w:val="000C16B8"/>
    <w:rsid w:val="000C1717"/>
    <w:rsid w:val="000C1950"/>
    <w:rsid w:val="000C2365"/>
    <w:rsid w:val="000C25A0"/>
    <w:rsid w:val="000C2978"/>
    <w:rsid w:val="000C3252"/>
    <w:rsid w:val="000C35E5"/>
    <w:rsid w:val="000C3C0D"/>
    <w:rsid w:val="000C40FF"/>
    <w:rsid w:val="000C44EE"/>
    <w:rsid w:val="000C4D35"/>
    <w:rsid w:val="000C4F23"/>
    <w:rsid w:val="000C51AB"/>
    <w:rsid w:val="000C55F2"/>
    <w:rsid w:val="000C56F3"/>
    <w:rsid w:val="000C6071"/>
    <w:rsid w:val="000C60A0"/>
    <w:rsid w:val="000C6509"/>
    <w:rsid w:val="000C686B"/>
    <w:rsid w:val="000C68B2"/>
    <w:rsid w:val="000C6956"/>
    <w:rsid w:val="000C6C88"/>
    <w:rsid w:val="000C71EF"/>
    <w:rsid w:val="000C7555"/>
    <w:rsid w:val="000C777C"/>
    <w:rsid w:val="000C7B05"/>
    <w:rsid w:val="000D0398"/>
    <w:rsid w:val="000D0B7E"/>
    <w:rsid w:val="000D0CF4"/>
    <w:rsid w:val="000D131C"/>
    <w:rsid w:val="000D143B"/>
    <w:rsid w:val="000D15DC"/>
    <w:rsid w:val="000D15F3"/>
    <w:rsid w:val="000D1D07"/>
    <w:rsid w:val="000D2024"/>
    <w:rsid w:val="000D20FE"/>
    <w:rsid w:val="000D235F"/>
    <w:rsid w:val="000D2792"/>
    <w:rsid w:val="000D30DD"/>
    <w:rsid w:val="000D3274"/>
    <w:rsid w:val="000D34CF"/>
    <w:rsid w:val="000D39C2"/>
    <w:rsid w:val="000D477C"/>
    <w:rsid w:val="000D4FD2"/>
    <w:rsid w:val="000D56A2"/>
    <w:rsid w:val="000D5A30"/>
    <w:rsid w:val="000D61EF"/>
    <w:rsid w:val="000D681F"/>
    <w:rsid w:val="000D7919"/>
    <w:rsid w:val="000E025C"/>
    <w:rsid w:val="000E0795"/>
    <w:rsid w:val="000E0CE3"/>
    <w:rsid w:val="000E0E7E"/>
    <w:rsid w:val="000E11C0"/>
    <w:rsid w:val="000E24A9"/>
    <w:rsid w:val="000E2C0D"/>
    <w:rsid w:val="000E2C30"/>
    <w:rsid w:val="000E2D4A"/>
    <w:rsid w:val="000E3626"/>
    <w:rsid w:val="000E38D5"/>
    <w:rsid w:val="000E3D11"/>
    <w:rsid w:val="000E450B"/>
    <w:rsid w:val="000E4529"/>
    <w:rsid w:val="000E519E"/>
    <w:rsid w:val="000E575B"/>
    <w:rsid w:val="000E57A8"/>
    <w:rsid w:val="000E5DAA"/>
    <w:rsid w:val="000E6AA8"/>
    <w:rsid w:val="000E6E7D"/>
    <w:rsid w:val="000F0022"/>
    <w:rsid w:val="000F085F"/>
    <w:rsid w:val="000F112E"/>
    <w:rsid w:val="000F1B79"/>
    <w:rsid w:val="000F2190"/>
    <w:rsid w:val="000F2D67"/>
    <w:rsid w:val="000F41EB"/>
    <w:rsid w:val="000F42AB"/>
    <w:rsid w:val="000F456D"/>
    <w:rsid w:val="000F4880"/>
    <w:rsid w:val="000F4FB8"/>
    <w:rsid w:val="000F5287"/>
    <w:rsid w:val="000F5B67"/>
    <w:rsid w:val="000F5FB3"/>
    <w:rsid w:val="000F6700"/>
    <w:rsid w:val="000F7B09"/>
    <w:rsid w:val="000F7DCB"/>
    <w:rsid w:val="0010080E"/>
    <w:rsid w:val="0010089C"/>
    <w:rsid w:val="00100A36"/>
    <w:rsid w:val="00101351"/>
    <w:rsid w:val="00101805"/>
    <w:rsid w:val="00101C0A"/>
    <w:rsid w:val="00101F95"/>
    <w:rsid w:val="001029E9"/>
    <w:rsid w:val="001034CC"/>
    <w:rsid w:val="00103C3E"/>
    <w:rsid w:val="00104556"/>
    <w:rsid w:val="00104786"/>
    <w:rsid w:val="00104B27"/>
    <w:rsid w:val="00104B7F"/>
    <w:rsid w:val="00105E55"/>
    <w:rsid w:val="001068A4"/>
    <w:rsid w:val="00106D2A"/>
    <w:rsid w:val="00106E99"/>
    <w:rsid w:val="00107110"/>
    <w:rsid w:val="0010712E"/>
    <w:rsid w:val="001079CF"/>
    <w:rsid w:val="00107A80"/>
    <w:rsid w:val="00107BF8"/>
    <w:rsid w:val="001102EE"/>
    <w:rsid w:val="0011045A"/>
    <w:rsid w:val="00110BF1"/>
    <w:rsid w:val="001114DD"/>
    <w:rsid w:val="00111535"/>
    <w:rsid w:val="00111A2C"/>
    <w:rsid w:val="00112131"/>
    <w:rsid w:val="00112F02"/>
    <w:rsid w:val="00113521"/>
    <w:rsid w:val="00114908"/>
    <w:rsid w:val="00115516"/>
    <w:rsid w:val="00115857"/>
    <w:rsid w:val="00115D69"/>
    <w:rsid w:val="0011612D"/>
    <w:rsid w:val="001173F2"/>
    <w:rsid w:val="00117A2B"/>
    <w:rsid w:val="00117BC1"/>
    <w:rsid w:val="00117CCC"/>
    <w:rsid w:val="00120044"/>
    <w:rsid w:val="0012087C"/>
    <w:rsid w:val="00121180"/>
    <w:rsid w:val="0012181F"/>
    <w:rsid w:val="00121908"/>
    <w:rsid w:val="001230EA"/>
    <w:rsid w:val="00123DF4"/>
    <w:rsid w:val="001246C2"/>
    <w:rsid w:val="00125AA4"/>
    <w:rsid w:val="001264E8"/>
    <w:rsid w:val="00126B4A"/>
    <w:rsid w:val="00127400"/>
    <w:rsid w:val="00127439"/>
    <w:rsid w:val="001275DC"/>
    <w:rsid w:val="00130507"/>
    <w:rsid w:val="00130530"/>
    <w:rsid w:val="001309D7"/>
    <w:rsid w:val="001315F5"/>
    <w:rsid w:val="001321BF"/>
    <w:rsid w:val="00132A1E"/>
    <w:rsid w:val="00132E9F"/>
    <w:rsid w:val="00132F62"/>
    <w:rsid w:val="00133260"/>
    <w:rsid w:val="00133524"/>
    <w:rsid w:val="001339D3"/>
    <w:rsid w:val="00133A94"/>
    <w:rsid w:val="00134312"/>
    <w:rsid w:val="0013439F"/>
    <w:rsid w:val="00134799"/>
    <w:rsid w:val="0013505C"/>
    <w:rsid w:val="00135394"/>
    <w:rsid w:val="00135462"/>
    <w:rsid w:val="00135ECC"/>
    <w:rsid w:val="0013614B"/>
    <w:rsid w:val="00136389"/>
    <w:rsid w:val="0013654F"/>
    <w:rsid w:val="00136C22"/>
    <w:rsid w:val="00136FAF"/>
    <w:rsid w:val="00136FB8"/>
    <w:rsid w:val="00137BEA"/>
    <w:rsid w:val="001416A1"/>
    <w:rsid w:val="00141D06"/>
    <w:rsid w:val="00141EDB"/>
    <w:rsid w:val="001426D8"/>
    <w:rsid w:val="001429DB"/>
    <w:rsid w:val="00142AEE"/>
    <w:rsid w:val="00142E26"/>
    <w:rsid w:val="00143556"/>
    <w:rsid w:val="00143EA8"/>
    <w:rsid w:val="00145EC5"/>
    <w:rsid w:val="0014665D"/>
    <w:rsid w:val="00147188"/>
    <w:rsid w:val="00150CE8"/>
    <w:rsid w:val="00150FD2"/>
    <w:rsid w:val="001512A1"/>
    <w:rsid w:val="00151BF0"/>
    <w:rsid w:val="00152465"/>
    <w:rsid w:val="00152CEE"/>
    <w:rsid w:val="001540A2"/>
    <w:rsid w:val="00154820"/>
    <w:rsid w:val="0015483A"/>
    <w:rsid w:val="00154A2F"/>
    <w:rsid w:val="00154F02"/>
    <w:rsid w:val="00155177"/>
    <w:rsid w:val="001557D2"/>
    <w:rsid w:val="001558B2"/>
    <w:rsid w:val="001559A4"/>
    <w:rsid w:val="001559D0"/>
    <w:rsid w:val="0015663A"/>
    <w:rsid w:val="00156F48"/>
    <w:rsid w:val="00156F79"/>
    <w:rsid w:val="001570C2"/>
    <w:rsid w:val="00157383"/>
    <w:rsid w:val="0015754A"/>
    <w:rsid w:val="00157D5E"/>
    <w:rsid w:val="00160299"/>
    <w:rsid w:val="001602C5"/>
    <w:rsid w:val="001608DB"/>
    <w:rsid w:val="00160C03"/>
    <w:rsid w:val="00160C2B"/>
    <w:rsid w:val="0016173A"/>
    <w:rsid w:val="00162565"/>
    <w:rsid w:val="001625E1"/>
    <w:rsid w:val="001630A9"/>
    <w:rsid w:val="00163212"/>
    <w:rsid w:val="0016325D"/>
    <w:rsid w:val="00163441"/>
    <w:rsid w:val="0016389F"/>
    <w:rsid w:val="001638BD"/>
    <w:rsid w:val="00163F97"/>
    <w:rsid w:val="00164302"/>
    <w:rsid w:val="0016454D"/>
    <w:rsid w:val="00164C28"/>
    <w:rsid w:val="00164DCC"/>
    <w:rsid w:val="00164E93"/>
    <w:rsid w:val="0016532D"/>
    <w:rsid w:val="00165530"/>
    <w:rsid w:val="001659C4"/>
    <w:rsid w:val="0016643F"/>
    <w:rsid w:val="00166ABD"/>
    <w:rsid w:val="00166FC0"/>
    <w:rsid w:val="00167110"/>
    <w:rsid w:val="0016750F"/>
    <w:rsid w:val="001676BB"/>
    <w:rsid w:val="001678EF"/>
    <w:rsid w:val="00167989"/>
    <w:rsid w:val="00170330"/>
    <w:rsid w:val="00170447"/>
    <w:rsid w:val="001708BE"/>
    <w:rsid w:val="001708EA"/>
    <w:rsid w:val="00170CA0"/>
    <w:rsid w:val="00170E71"/>
    <w:rsid w:val="001711C6"/>
    <w:rsid w:val="0017219C"/>
    <w:rsid w:val="00172CAA"/>
    <w:rsid w:val="001743DB"/>
    <w:rsid w:val="00174A29"/>
    <w:rsid w:val="00174D70"/>
    <w:rsid w:val="001751B5"/>
    <w:rsid w:val="0017538E"/>
    <w:rsid w:val="00175CED"/>
    <w:rsid w:val="00175F00"/>
    <w:rsid w:val="00176088"/>
    <w:rsid w:val="0017633C"/>
    <w:rsid w:val="001768EF"/>
    <w:rsid w:val="001769CA"/>
    <w:rsid w:val="00177306"/>
    <w:rsid w:val="0017731C"/>
    <w:rsid w:val="00180DB0"/>
    <w:rsid w:val="00180F06"/>
    <w:rsid w:val="00180FD4"/>
    <w:rsid w:val="00181BD7"/>
    <w:rsid w:val="00181CF9"/>
    <w:rsid w:val="00181E35"/>
    <w:rsid w:val="00181ECC"/>
    <w:rsid w:val="00182066"/>
    <w:rsid w:val="0018214D"/>
    <w:rsid w:val="0018280D"/>
    <w:rsid w:val="00182F2D"/>
    <w:rsid w:val="00184237"/>
    <w:rsid w:val="00184808"/>
    <w:rsid w:val="00184868"/>
    <w:rsid w:val="00184C81"/>
    <w:rsid w:val="00185044"/>
    <w:rsid w:val="00185186"/>
    <w:rsid w:val="00185892"/>
    <w:rsid w:val="0018609F"/>
    <w:rsid w:val="00186334"/>
    <w:rsid w:val="0018694B"/>
    <w:rsid w:val="00186C87"/>
    <w:rsid w:val="0018767F"/>
    <w:rsid w:val="00187E08"/>
    <w:rsid w:val="00187E88"/>
    <w:rsid w:val="00190A58"/>
    <w:rsid w:val="00190B74"/>
    <w:rsid w:val="0019155E"/>
    <w:rsid w:val="001928CE"/>
    <w:rsid w:val="0019293B"/>
    <w:rsid w:val="00192EC8"/>
    <w:rsid w:val="00193284"/>
    <w:rsid w:val="001934B4"/>
    <w:rsid w:val="0019353C"/>
    <w:rsid w:val="001935EF"/>
    <w:rsid w:val="00193AE0"/>
    <w:rsid w:val="00193B32"/>
    <w:rsid w:val="00193EC2"/>
    <w:rsid w:val="00194B85"/>
    <w:rsid w:val="0019570B"/>
    <w:rsid w:val="00196160"/>
    <w:rsid w:val="00196DB6"/>
    <w:rsid w:val="001975C8"/>
    <w:rsid w:val="00197B93"/>
    <w:rsid w:val="00197DB2"/>
    <w:rsid w:val="001A036F"/>
    <w:rsid w:val="001A05B7"/>
    <w:rsid w:val="001A0C4D"/>
    <w:rsid w:val="001A0D28"/>
    <w:rsid w:val="001A1399"/>
    <w:rsid w:val="001A2691"/>
    <w:rsid w:val="001A3320"/>
    <w:rsid w:val="001A360F"/>
    <w:rsid w:val="001A4631"/>
    <w:rsid w:val="001A4C75"/>
    <w:rsid w:val="001A5070"/>
    <w:rsid w:val="001A61AC"/>
    <w:rsid w:val="001A6321"/>
    <w:rsid w:val="001A73A7"/>
    <w:rsid w:val="001A7454"/>
    <w:rsid w:val="001A7D1A"/>
    <w:rsid w:val="001A7FBA"/>
    <w:rsid w:val="001B085F"/>
    <w:rsid w:val="001B1100"/>
    <w:rsid w:val="001B1E6D"/>
    <w:rsid w:val="001B2417"/>
    <w:rsid w:val="001B289D"/>
    <w:rsid w:val="001B2AB6"/>
    <w:rsid w:val="001B328E"/>
    <w:rsid w:val="001B3486"/>
    <w:rsid w:val="001B348D"/>
    <w:rsid w:val="001B3538"/>
    <w:rsid w:val="001B37E3"/>
    <w:rsid w:val="001B41D4"/>
    <w:rsid w:val="001B4289"/>
    <w:rsid w:val="001B4365"/>
    <w:rsid w:val="001B528B"/>
    <w:rsid w:val="001B5EFB"/>
    <w:rsid w:val="001B6343"/>
    <w:rsid w:val="001B6CFB"/>
    <w:rsid w:val="001C0B92"/>
    <w:rsid w:val="001C2177"/>
    <w:rsid w:val="001C2345"/>
    <w:rsid w:val="001C2C05"/>
    <w:rsid w:val="001C346A"/>
    <w:rsid w:val="001C3546"/>
    <w:rsid w:val="001C37E5"/>
    <w:rsid w:val="001C3B0B"/>
    <w:rsid w:val="001C4339"/>
    <w:rsid w:val="001C4456"/>
    <w:rsid w:val="001C4932"/>
    <w:rsid w:val="001C4C93"/>
    <w:rsid w:val="001C5111"/>
    <w:rsid w:val="001C59C0"/>
    <w:rsid w:val="001C65B4"/>
    <w:rsid w:val="001C679E"/>
    <w:rsid w:val="001C67A9"/>
    <w:rsid w:val="001C68CE"/>
    <w:rsid w:val="001C6BEA"/>
    <w:rsid w:val="001C6E9F"/>
    <w:rsid w:val="001D05BE"/>
    <w:rsid w:val="001D06BE"/>
    <w:rsid w:val="001D0FA2"/>
    <w:rsid w:val="001D1789"/>
    <w:rsid w:val="001D1AF5"/>
    <w:rsid w:val="001D1DFC"/>
    <w:rsid w:val="001D1F91"/>
    <w:rsid w:val="001D22C1"/>
    <w:rsid w:val="001D2A31"/>
    <w:rsid w:val="001D3477"/>
    <w:rsid w:val="001D3C82"/>
    <w:rsid w:val="001D3E14"/>
    <w:rsid w:val="001D4443"/>
    <w:rsid w:val="001D4EAC"/>
    <w:rsid w:val="001D5705"/>
    <w:rsid w:val="001D5AF1"/>
    <w:rsid w:val="001D6BD7"/>
    <w:rsid w:val="001D7911"/>
    <w:rsid w:val="001D7ED1"/>
    <w:rsid w:val="001E0495"/>
    <w:rsid w:val="001E0C8E"/>
    <w:rsid w:val="001E15A7"/>
    <w:rsid w:val="001E1AB9"/>
    <w:rsid w:val="001E1D45"/>
    <w:rsid w:val="001E2A6B"/>
    <w:rsid w:val="001E2C5F"/>
    <w:rsid w:val="001E2F02"/>
    <w:rsid w:val="001E36D1"/>
    <w:rsid w:val="001E3942"/>
    <w:rsid w:val="001E39F8"/>
    <w:rsid w:val="001E3A8C"/>
    <w:rsid w:val="001E401B"/>
    <w:rsid w:val="001E4098"/>
    <w:rsid w:val="001E429A"/>
    <w:rsid w:val="001E4441"/>
    <w:rsid w:val="001E4BF6"/>
    <w:rsid w:val="001E639A"/>
    <w:rsid w:val="001E656D"/>
    <w:rsid w:val="001E7A9E"/>
    <w:rsid w:val="001E7DCD"/>
    <w:rsid w:val="001F0513"/>
    <w:rsid w:val="001F29B3"/>
    <w:rsid w:val="001F2C83"/>
    <w:rsid w:val="001F3278"/>
    <w:rsid w:val="001F3A47"/>
    <w:rsid w:val="001F5134"/>
    <w:rsid w:val="001F5890"/>
    <w:rsid w:val="001F5D3C"/>
    <w:rsid w:val="001F605B"/>
    <w:rsid w:val="001F6363"/>
    <w:rsid w:val="001F65D9"/>
    <w:rsid w:val="001F6BBC"/>
    <w:rsid w:val="001F6F76"/>
    <w:rsid w:val="001F70C6"/>
    <w:rsid w:val="001F7A82"/>
    <w:rsid w:val="001F7B7F"/>
    <w:rsid w:val="0020071F"/>
    <w:rsid w:val="00200FF4"/>
    <w:rsid w:val="00201CA4"/>
    <w:rsid w:val="00201CB3"/>
    <w:rsid w:val="00201E96"/>
    <w:rsid w:val="0020247E"/>
    <w:rsid w:val="0020278C"/>
    <w:rsid w:val="00203326"/>
    <w:rsid w:val="00203682"/>
    <w:rsid w:val="00204195"/>
    <w:rsid w:val="0020425E"/>
    <w:rsid w:val="002042E4"/>
    <w:rsid w:val="00204FFE"/>
    <w:rsid w:val="00205109"/>
    <w:rsid w:val="00205300"/>
    <w:rsid w:val="00205CFE"/>
    <w:rsid w:val="0020687E"/>
    <w:rsid w:val="002069AD"/>
    <w:rsid w:val="002072AB"/>
    <w:rsid w:val="0020734B"/>
    <w:rsid w:val="00207785"/>
    <w:rsid w:val="00207ED0"/>
    <w:rsid w:val="00210D0B"/>
    <w:rsid w:val="00210D34"/>
    <w:rsid w:val="00211525"/>
    <w:rsid w:val="00211C88"/>
    <w:rsid w:val="0021234E"/>
    <w:rsid w:val="0021267E"/>
    <w:rsid w:val="00212C87"/>
    <w:rsid w:val="00212DAC"/>
    <w:rsid w:val="0021306C"/>
    <w:rsid w:val="0021438E"/>
    <w:rsid w:val="00214A71"/>
    <w:rsid w:val="00214AA8"/>
    <w:rsid w:val="00214DFE"/>
    <w:rsid w:val="002150B6"/>
    <w:rsid w:val="002154C0"/>
    <w:rsid w:val="0021633C"/>
    <w:rsid w:val="002166F6"/>
    <w:rsid w:val="00216D60"/>
    <w:rsid w:val="00216ED4"/>
    <w:rsid w:val="00216F8A"/>
    <w:rsid w:val="00217266"/>
    <w:rsid w:val="002201AC"/>
    <w:rsid w:val="0022023D"/>
    <w:rsid w:val="00220547"/>
    <w:rsid w:val="00220AE8"/>
    <w:rsid w:val="00220E24"/>
    <w:rsid w:val="00221314"/>
    <w:rsid w:val="00221B6D"/>
    <w:rsid w:val="0022290B"/>
    <w:rsid w:val="00222E56"/>
    <w:rsid w:val="002232B6"/>
    <w:rsid w:val="0022391A"/>
    <w:rsid w:val="00224386"/>
    <w:rsid w:val="00224705"/>
    <w:rsid w:val="002248C5"/>
    <w:rsid w:val="00224927"/>
    <w:rsid w:val="00224941"/>
    <w:rsid w:val="002255DD"/>
    <w:rsid w:val="00225993"/>
    <w:rsid w:val="002271B6"/>
    <w:rsid w:val="00227259"/>
    <w:rsid w:val="00227BCB"/>
    <w:rsid w:val="00231249"/>
    <w:rsid w:val="00231C16"/>
    <w:rsid w:val="00231FCE"/>
    <w:rsid w:val="002327C3"/>
    <w:rsid w:val="00232953"/>
    <w:rsid w:val="002336EF"/>
    <w:rsid w:val="00233A3E"/>
    <w:rsid w:val="00233A8E"/>
    <w:rsid w:val="00234108"/>
    <w:rsid w:val="0023490C"/>
    <w:rsid w:val="002355C8"/>
    <w:rsid w:val="002357F9"/>
    <w:rsid w:val="00235B98"/>
    <w:rsid w:val="002364AE"/>
    <w:rsid w:val="00236614"/>
    <w:rsid w:val="00237BBC"/>
    <w:rsid w:val="00240423"/>
    <w:rsid w:val="00240837"/>
    <w:rsid w:val="00240B20"/>
    <w:rsid w:val="002415C7"/>
    <w:rsid w:val="002416F4"/>
    <w:rsid w:val="00241B83"/>
    <w:rsid w:val="00242156"/>
    <w:rsid w:val="0024256E"/>
    <w:rsid w:val="00242F81"/>
    <w:rsid w:val="0024329A"/>
    <w:rsid w:val="002434A6"/>
    <w:rsid w:val="002442DE"/>
    <w:rsid w:val="002449BE"/>
    <w:rsid w:val="00245095"/>
    <w:rsid w:val="00245623"/>
    <w:rsid w:val="00245817"/>
    <w:rsid w:val="0024582C"/>
    <w:rsid w:val="00245EC7"/>
    <w:rsid w:val="0024609C"/>
    <w:rsid w:val="00246A15"/>
    <w:rsid w:val="00246B95"/>
    <w:rsid w:val="00246CE3"/>
    <w:rsid w:val="00247157"/>
    <w:rsid w:val="00247609"/>
    <w:rsid w:val="00247B20"/>
    <w:rsid w:val="00247BFC"/>
    <w:rsid w:val="00247E94"/>
    <w:rsid w:val="00247F7B"/>
    <w:rsid w:val="002503E2"/>
    <w:rsid w:val="00250D03"/>
    <w:rsid w:val="002510ED"/>
    <w:rsid w:val="002511D8"/>
    <w:rsid w:val="00251CBD"/>
    <w:rsid w:val="00251D49"/>
    <w:rsid w:val="002521E9"/>
    <w:rsid w:val="002528AC"/>
    <w:rsid w:val="00253AD9"/>
    <w:rsid w:val="00253E0E"/>
    <w:rsid w:val="002544FA"/>
    <w:rsid w:val="00254912"/>
    <w:rsid w:val="00254A9D"/>
    <w:rsid w:val="00254D5F"/>
    <w:rsid w:val="00255A0D"/>
    <w:rsid w:val="00256559"/>
    <w:rsid w:val="0025679D"/>
    <w:rsid w:val="00256B2C"/>
    <w:rsid w:val="00256F0D"/>
    <w:rsid w:val="0025727E"/>
    <w:rsid w:val="00260012"/>
    <w:rsid w:val="002602DA"/>
    <w:rsid w:val="00260324"/>
    <w:rsid w:val="00260D2B"/>
    <w:rsid w:val="0026193E"/>
    <w:rsid w:val="002619D4"/>
    <w:rsid w:val="00261C7E"/>
    <w:rsid w:val="00261F19"/>
    <w:rsid w:val="002622E0"/>
    <w:rsid w:val="00263B72"/>
    <w:rsid w:val="0026466C"/>
    <w:rsid w:val="0026493A"/>
    <w:rsid w:val="00264BC9"/>
    <w:rsid w:val="00264C04"/>
    <w:rsid w:val="00264C1B"/>
    <w:rsid w:val="00265089"/>
    <w:rsid w:val="00265619"/>
    <w:rsid w:val="002669E0"/>
    <w:rsid w:val="00266B52"/>
    <w:rsid w:val="00266D5C"/>
    <w:rsid w:val="0026709F"/>
    <w:rsid w:val="00267EEA"/>
    <w:rsid w:val="00270000"/>
    <w:rsid w:val="002701E3"/>
    <w:rsid w:val="002704AF"/>
    <w:rsid w:val="002717BC"/>
    <w:rsid w:val="00271A25"/>
    <w:rsid w:val="00271ABE"/>
    <w:rsid w:val="00272192"/>
    <w:rsid w:val="00272289"/>
    <w:rsid w:val="00273141"/>
    <w:rsid w:val="00273590"/>
    <w:rsid w:val="0027427D"/>
    <w:rsid w:val="00274688"/>
    <w:rsid w:val="0027517F"/>
    <w:rsid w:val="00277121"/>
    <w:rsid w:val="0027749D"/>
    <w:rsid w:val="002775EE"/>
    <w:rsid w:val="0027796D"/>
    <w:rsid w:val="0028001B"/>
    <w:rsid w:val="0028112F"/>
    <w:rsid w:val="00281C1D"/>
    <w:rsid w:val="002824E6"/>
    <w:rsid w:val="00282541"/>
    <w:rsid w:val="002825EB"/>
    <w:rsid w:val="0028266A"/>
    <w:rsid w:val="00282862"/>
    <w:rsid w:val="00282E63"/>
    <w:rsid w:val="00283D95"/>
    <w:rsid w:val="002846E6"/>
    <w:rsid w:val="00284963"/>
    <w:rsid w:val="00284F18"/>
    <w:rsid w:val="00285110"/>
    <w:rsid w:val="0028609D"/>
    <w:rsid w:val="0028640B"/>
    <w:rsid w:val="00286BD7"/>
    <w:rsid w:val="00287185"/>
    <w:rsid w:val="0028736D"/>
    <w:rsid w:val="00287B05"/>
    <w:rsid w:val="00287E8B"/>
    <w:rsid w:val="002904CF"/>
    <w:rsid w:val="002907F1"/>
    <w:rsid w:val="002914A3"/>
    <w:rsid w:val="00291875"/>
    <w:rsid w:val="0029295A"/>
    <w:rsid w:val="00292B1F"/>
    <w:rsid w:val="0029329E"/>
    <w:rsid w:val="002936BE"/>
    <w:rsid w:val="00293727"/>
    <w:rsid w:val="002940CF"/>
    <w:rsid w:val="00294A9C"/>
    <w:rsid w:val="0029555A"/>
    <w:rsid w:val="00295B72"/>
    <w:rsid w:val="002976A6"/>
    <w:rsid w:val="00297FBB"/>
    <w:rsid w:val="002A07A1"/>
    <w:rsid w:val="002A0851"/>
    <w:rsid w:val="002A1822"/>
    <w:rsid w:val="002A1AB0"/>
    <w:rsid w:val="002A22E3"/>
    <w:rsid w:val="002A23D2"/>
    <w:rsid w:val="002A2AB4"/>
    <w:rsid w:val="002A2B39"/>
    <w:rsid w:val="002A2E23"/>
    <w:rsid w:val="002A31D3"/>
    <w:rsid w:val="002A43CF"/>
    <w:rsid w:val="002A4709"/>
    <w:rsid w:val="002A48A7"/>
    <w:rsid w:val="002A4B39"/>
    <w:rsid w:val="002A4C29"/>
    <w:rsid w:val="002A502F"/>
    <w:rsid w:val="002A5F32"/>
    <w:rsid w:val="002A6351"/>
    <w:rsid w:val="002A749A"/>
    <w:rsid w:val="002A761C"/>
    <w:rsid w:val="002B0164"/>
    <w:rsid w:val="002B0326"/>
    <w:rsid w:val="002B0BC6"/>
    <w:rsid w:val="002B19BD"/>
    <w:rsid w:val="002B20F3"/>
    <w:rsid w:val="002B275C"/>
    <w:rsid w:val="002B2C79"/>
    <w:rsid w:val="002B2F3A"/>
    <w:rsid w:val="002B3921"/>
    <w:rsid w:val="002B4203"/>
    <w:rsid w:val="002B4A9A"/>
    <w:rsid w:val="002B4F27"/>
    <w:rsid w:val="002B5F62"/>
    <w:rsid w:val="002B6141"/>
    <w:rsid w:val="002B6180"/>
    <w:rsid w:val="002B64C8"/>
    <w:rsid w:val="002B6D3A"/>
    <w:rsid w:val="002B709D"/>
    <w:rsid w:val="002B7271"/>
    <w:rsid w:val="002B7488"/>
    <w:rsid w:val="002B768E"/>
    <w:rsid w:val="002B7AEA"/>
    <w:rsid w:val="002C0970"/>
    <w:rsid w:val="002C0D54"/>
    <w:rsid w:val="002C14CB"/>
    <w:rsid w:val="002C198A"/>
    <w:rsid w:val="002C1A2C"/>
    <w:rsid w:val="002C263A"/>
    <w:rsid w:val="002C2895"/>
    <w:rsid w:val="002C2C23"/>
    <w:rsid w:val="002C2DA0"/>
    <w:rsid w:val="002C2F89"/>
    <w:rsid w:val="002C39E6"/>
    <w:rsid w:val="002C3E9E"/>
    <w:rsid w:val="002C4731"/>
    <w:rsid w:val="002C4E9E"/>
    <w:rsid w:val="002C51C4"/>
    <w:rsid w:val="002C5934"/>
    <w:rsid w:val="002C5F90"/>
    <w:rsid w:val="002C66AE"/>
    <w:rsid w:val="002C69A9"/>
    <w:rsid w:val="002C75D2"/>
    <w:rsid w:val="002C78EA"/>
    <w:rsid w:val="002C7A45"/>
    <w:rsid w:val="002C7B8A"/>
    <w:rsid w:val="002C7E1B"/>
    <w:rsid w:val="002D01AB"/>
    <w:rsid w:val="002D069A"/>
    <w:rsid w:val="002D06FA"/>
    <w:rsid w:val="002D1436"/>
    <w:rsid w:val="002D1734"/>
    <w:rsid w:val="002D1851"/>
    <w:rsid w:val="002D2008"/>
    <w:rsid w:val="002D225F"/>
    <w:rsid w:val="002D26F3"/>
    <w:rsid w:val="002D2E6C"/>
    <w:rsid w:val="002D329B"/>
    <w:rsid w:val="002D3D24"/>
    <w:rsid w:val="002D4AD6"/>
    <w:rsid w:val="002D4DB8"/>
    <w:rsid w:val="002D5115"/>
    <w:rsid w:val="002D5475"/>
    <w:rsid w:val="002D5F2A"/>
    <w:rsid w:val="002D66A4"/>
    <w:rsid w:val="002D66B7"/>
    <w:rsid w:val="002D75F8"/>
    <w:rsid w:val="002E094F"/>
    <w:rsid w:val="002E0B08"/>
    <w:rsid w:val="002E0BE7"/>
    <w:rsid w:val="002E0D19"/>
    <w:rsid w:val="002E12D0"/>
    <w:rsid w:val="002E12F2"/>
    <w:rsid w:val="002E1753"/>
    <w:rsid w:val="002E19A8"/>
    <w:rsid w:val="002E1B51"/>
    <w:rsid w:val="002E2043"/>
    <w:rsid w:val="002E2100"/>
    <w:rsid w:val="002E2115"/>
    <w:rsid w:val="002E227B"/>
    <w:rsid w:val="002E2A99"/>
    <w:rsid w:val="002E2D04"/>
    <w:rsid w:val="002E2E32"/>
    <w:rsid w:val="002E3503"/>
    <w:rsid w:val="002E473E"/>
    <w:rsid w:val="002E5145"/>
    <w:rsid w:val="002E55EF"/>
    <w:rsid w:val="002E59C7"/>
    <w:rsid w:val="002E695D"/>
    <w:rsid w:val="002E74C0"/>
    <w:rsid w:val="002E75C4"/>
    <w:rsid w:val="002E77C1"/>
    <w:rsid w:val="002F0193"/>
    <w:rsid w:val="002F01FF"/>
    <w:rsid w:val="002F0E96"/>
    <w:rsid w:val="002F0EB4"/>
    <w:rsid w:val="002F0EC6"/>
    <w:rsid w:val="002F14A3"/>
    <w:rsid w:val="002F14CE"/>
    <w:rsid w:val="002F3EAE"/>
    <w:rsid w:val="002F4327"/>
    <w:rsid w:val="002F4640"/>
    <w:rsid w:val="002F54A7"/>
    <w:rsid w:val="002F551B"/>
    <w:rsid w:val="002F567A"/>
    <w:rsid w:val="002F5A87"/>
    <w:rsid w:val="002F6677"/>
    <w:rsid w:val="002F6A83"/>
    <w:rsid w:val="002F72B0"/>
    <w:rsid w:val="002F744C"/>
    <w:rsid w:val="002F7726"/>
    <w:rsid w:val="002F7F49"/>
    <w:rsid w:val="002F7FF3"/>
    <w:rsid w:val="00300258"/>
    <w:rsid w:val="00300B7A"/>
    <w:rsid w:val="00300B9A"/>
    <w:rsid w:val="00301B4B"/>
    <w:rsid w:val="00301DBB"/>
    <w:rsid w:val="00302B2E"/>
    <w:rsid w:val="00302C4A"/>
    <w:rsid w:val="00302E8C"/>
    <w:rsid w:val="0030341B"/>
    <w:rsid w:val="003034E9"/>
    <w:rsid w:val="003040FD"/>
    <w:rsid w:val="003043D6"/>
    <w:rsid w:val="00304865"/>
    <w:rsid w:val="00304CD0"/>
    <w:rsid w:val="003051B2"/>
    <w:rsid w:val="00305314"/>
    <w:rsid w:val="00305D0E"/>
    <w:rsid w:val="00305F73"/>
    <w:rsid w:val="00306243"/>
    <w:rsid w:val="00306708"/>
    <w:rsid w:val="003076C0"/>
    <w:rsid w:val="003076ED"/>
    <w:rsid w:val="0030786C"/>
    <w:rsid w:val="00307E24"/>
    <w:rsid w:val="003109D3"/>
    <w:rsid w:val="00311641"/>
    <w:rsid w:val="00311810"/>
    <w:rsid w:val="00311CCC"/>
    <w:rsid w:val="0031213B"/>
    <w:rsid w:val="003126A3"/>
    <w:rsid w:val="00313026"/>
    <w:rsid w:val="003131B5"/>
    <w:rsid w:val="00316487"/>
    <w:rsid w:val="0031657C"/>
    <w:rsid w:val="00316CC3"/>
    <w:rsid w:val="0031708A"/>
    <w:rsid w:val="003170F1"/>
    <w:rsid w:val="003172CE"/>
    <w:rsid w:val="003174D0"/>
    <w:rsid w:val="003204CF"/>
    <w:rsid w:val="003207A2"/>
    <w:rsid w:val="003212DB"/>
    <w:rsid w:val="00321576"/>
    <w:rsid w:val="00321723"/>
    <w:rsid w:val="0032237D"/>
    <w:rsid w:val="003233AD"/>
    <w:rsid w:val="003237A8"/>
    <w:rsid w:val="00323F5E"/>
    <w:rsid w:val="0032471B"/>
    <w:rsid w:val="0032493C"/>
    <w:rsid w:val="00325070"/>
    <w:rsid w:val="00325493"/>
    <w:rsid w:val="00325E48"/>
    <w:rsid w:val="003266F1"/>
    <w:rsid w:val="00326A72"/>
    <w:rsid w:val="00327E36"/>
    <w:rsid w:val="0033011F"/>
    <w:rsid w:val="00331DF8"/>
    <w:rsid w:val="00332311"/>
    <w:rsid w:val="00332533"/>
    <w:rsid w:val="00332606"/>
    <w:rsid w:val="00332752"/>
    <w:rsid w:val="00332E70"/>
    <w:rsid w:val="00332EC7"/>
    <w:rsid w:val="00333370"/>
    <w:rsid w:val="00333897"/>
    <w:rsid w:val="00334187"/>
    <w:rsid w:val="003344F1"/>
    <w:rsid w:val="00334CBB"/>
    <w:rsid w:val="00335074"/>
    <w:rsid w:val="00335557"/>
    <w:rsid w:val="003356D8"/>
    <w:rsid w:val="00335A04"/>
    <w:rsid w:val="00335F19"/>
    <w:rsid w:val="00336857"/>
    <w:rsid w:val="00336CFB"/>
    <w:rsid w:val="0034004A"/>
    <w:rsid w:val="003402C9"/>
    <w:rsid w:val="00340D66"/>
    <w:rsid w:val="00340D67"/>
    <w:rsid w:val="00340E57"/>
    <w:rsid w:val="00340F58"/>
    <w:rsid w:val="003424D4"/>
    <w:rsid w:val="0034272D"/>
    <w:rsid w:val="00342EDA"/>
    <w:rsid w:val="0034475A"/>
    <w:rsid w:val="00345554"/>
    <w:rsid w:val="00345735"/>
    <w:rsid w:val="003458F4"/>
    <w:rsid w:val="00345B8B"/>
    <w:rsid w:val="00346F9C"/>
    <w:rsid w:val="0035024F"/>
    <w:rsid w:val="00350576"/>
    <w:rsid w:val="00350E79"/>
    <w:rsid w:val="00351638"/>
    <w:rsid w:val="00351BBD"/>
    <w:rsid w:val="00352247"/>
    <w:rsid w:val="0035279F"/>
    <w:rsid w:val="00352EC9"/>
    <w:rsid w:val="003535D0"/>
    <w:rsid w:val="0035421F"/>
    <w:rsid w:val="00354BCB"/>
    <w:rsid w:val="00355B85"/>
    <w:rsid w:val="003567AF"/>
    <w:rsid w:val="00357550"/>
    <w:rsid w:val="00360515"/>
    <w:rsid w:val="00360643"/>
    <w:rsid w:val="003606B3"/>
    <w:rsid w:val="003618EB"/>
    <w:rsid w:val="003619BE"/>
    <w:rsid w:val="00361BB5"/>
    <w:rsid w:val="00362668"/>
    <w:rsid w:val="00362884"/>
    <w:rsid w:val="0036364E"/>
    <w:rsid w:val="00363826"/>
    <w:rsid w:val="0036441C"/>
    <w:rsid w:val="00364C8C"/>
    <w:rsid w:val="00364EA2"/>
    <w:rsid w:val="003664A0"/>
    <w:rsid w:val="003665C2"/>
    <w:rsid w:val="00366D99"/>
    <w:rsid w:val="00366FB7"/>
    <w:rsid w:val="0036712D"/>
    <w:rsid w:val="00367B25"/>
    <w:rsid w:val="0037028B"/>
    <w:rsid w:val="003704A3"/>
    <w:rsid w:val="0037062B"/>
    <w:rsid w:val="00370C85"/>
    <w:rsid w:val="00370D78"/>
    <w:rsid w:val="00370DD5"/>
    <w:rsid w:val="003718B8"/>
    <w:rsid w:val="0037213E"/>
    <w:rsid w:val="003736AB"/>
    <w:rsid w:val="00373E45"/>
    <w:rsid w:val="003740F6"/>
    <w:rsid w:val="00374CD9"/>
    <w:rsid w:val="00375008"/>
    <w:rsid w:val="003756B3"/>
    <w:rsid w:val="00375B39"/>
    <w:rsid w:val="00375E13"/>
    <w:rsid w:val="00375F48"/>
    <w:rsid w:val="00376014"/>
    <w:rsid w:val="003761C4"/>
    <w:rsid w:val="00376406"/>
    <w:rsid w:val="00376BF0"/>
    <w:rsid w:val="003772CD"/>
    <w:rsid w:val="00377730"/>
    <w:rsid w:val="00380341"/>
    <w:rsid w:val="003804BD"/>
    <w:rsid w:val="003805A5"/>
    <w:rsid w:val="0038265E"/>
    <w:rsid w:val="00382760"/>
    <w:rsid w:val="003838D2"/>
    <w:rsid w:val="00383CEF"/>
    <w:rsid w:val="00383D5C"/>
    <w:rsid w:val="00384C08"/>
    <w:rsid w:val="003852D0"/>
    <w:rsid w:val="00385905"/>
    <w:rsid w:val="00385F01"/>
    <w:rsid w:val="003866E1"/>
    <w:rsid w:val="003871F9"/>
    <w:rsid w:val="0038723D"/>
    <w:rsid w:val="00387D0E"/>
    <w:rsid w:val="003904EF"/>
    <w:rsid w:val="00390839"/>
    <w:rsid w:val="00391368"/>
    <w:rsid w:val="003917AE"/>
    <w:rsid w:val="00391C70"/>
    <w:rsid w:val="0039207F"/>
    <w:rsid w:val="00392DBF"/>
    <w:rsid w:val="00392EDC"/>
    <w:rsid w:val="003932D5"/>
    <w:rsid w:val="00393C4D"/>
    <w:rsid w:val="00395973"/>
    <w:rsid w:val="00396781"/>
    <w:rsid w:val="00397B13"/>
    <w:rsid w:val="00397D45"/>
    <w:rsid w:val="003A0464"/>
    <w:rsid w:val="003A07A4"/>
    <w:rsid w:val="003A1D13"/>
    <w:rsid w:val="003A1F65"/>
    <w:rsid w:val="003A23F0"/>
    <w:rsid w:val="003A296F"/>
    <w:rsid w:val="003A2A2C"/>
    <w:rsid w:val="003A3689"/>
    <w:rsid w:val="003A3EC4"/>
    <w:rsid w:val="003A4CBD"/>
    <w:rsid w:val="003A4E86"/>
    <w:rsid w:val="003A57E4"/>
    <w:rsid w:val="003A58F0"/>
    <w:rsid w:val="003A5D70"/>
    <w:rsid w:val="003A60B9"/>
    <w:rsid w:val="003A6170"/>
    <w:rsid w:val="003A68FF"/>
    <w:rsid w:val="003A6FDF"/>
    <w:rsid w:val="003A780C"/>
    <w:rsid w:val="003B0CE9"/>
    <w:rsid w:val="003B14DD"/>
    <w:rsid w:val="003B16B2"/>
    <w:rsid w:val="003B1C63"/>
    <w:rsid w:val="003B2087"/>
    <w:rsid w:val="003B24A3"/>
    <w:rsid w:val="003B265C"/>
    <w:rsid w:val="003B2BE0"/>
    <w:rsid w:val="003B2F93"/>
    <w:rsid w:val="003B3024"/>
    <w:rsid w:val="003B3266"/>
    <w:rsid w:val="003B36B2"/>
    <w:rsid w:val="003B3D5A"/>
    <w:rsid w:val="003B4001"/>
    <w:rsid w:val="003B4324"/>
    <w:rsid w:val="003B4662"/>
    <w:rsid w:val="003B4E2E"/>
    <w:rsid w:val="003B51E4"/>
    <w:rsid w:val="003B5737"/>
    <w:rsid w:val="003B5924"/>
    <w:rsid w:val="003B5A98"/>
    <w:rsid w:val="003B5BB9"/>
    <w:rsid w:val="003B69A0"/>
    <w:rsid w:val="003B7942"/>
    <w:rsid w:val="003B7B72"/>
    <w:rsid w:val="003C07A9"/>
    <w:rsid w:val="003C08F5"/>
    <w:rsid w:val="003C0F82"/>
    <w:rsid w:val="003C13E6"/>
    <w:rsid w:val="003C3BBB"/>
    <w:rsid w:val="003C46B5"/>
    <w:rsid w:val="003C4D30"/>
    <w:rsid w:val="003C4D62"/>
    <w:rsid w:val="003C672E"/>
    <w:rsid w:val="003C6EBC"/>
    <w:rsid w:val="003C6F71"/>
    <w:rsid w:val="003C725B"/>
    <w:rsid w:val="003C7286"/>
    <w:rsid w:val="003C7347"/>
    <w:rsid w:val="003D0073"/>
    <w:rsid w:val="003D0637"/>
    <w:rsid w:val="003D1494"/>
    <w:rsid w:val="003D1A4C"/>
    <w:rsid w:val="003D2DE8"/>
    <w:rsid w:val="003D35C5"/>
    <w:rsid w:val="003D3730"/>
    <w:rsid w:val="003D39BE"/>
    <w:rsid w:val="003D4A0C"/>
    <w:rsid w:val="003D4ACB"/>
    <w:rsid w:val="003D5455"/>
    <w:rsid w:val="003D6037"/>
    <w:rsid w:val="003D6A05"/>
    <w:rsid w:val="003D6A30"/>
    <w:rsid w:val="003D6AB5"/>
    <w:rsid w:val="003D6C38"/>
    <w:rsid w:val="003D6D00"/>
    <w:rsid w:val="003D75DE"/>
    <w:rsid w:val="003D78C2"/>
    <w:rsid w:val="003D7D72"/>
    <w:rsid w:val="003D7D7C"/>
    <w:rsid w:val="003E029E"/>
    <w:rsid w:val="003E0751"/>
    <w:rsid w:val="003E0808"/>
    <w:rsid w:val="003E0E6F"/>
    <w:rsid w:val="003E0FD0"/>
    <w:rsid w:val="003E1238"/>
    <w:rsid w:val="003E14D8"/>
    <w:rsid w:val="003E17FF"/>
    <w:rsid w:val="003E18C0"/>
    <w:rsid w:val="003E1A32"/>
    <w:rsid w:val="003E1C5C"/>
    <w:rsid w:val="003E2799"/>
    <w:rsid w:val="003E2873"/>
    <w:rsid w:val="003E33F4"/>
    <w:rsid w:val="003E3B24"/>
    <w:rsid w:val="003E49DE"/>
    <w:rsid w:val="003E5084"/>
    <w:rsid w:val="003E6456"/>
    <w:rsid w:val="003E64F8"/>
    <w:rsid w:val="003E6BED"/>
    <w:rsid w:val="003F0373"/>
    <w:rsid w:val="003F054C"/>
    <w:rsid w:val="003F1124"/>
    <w:rsid w:val="003F13F5"/>
    <w:rsid w:val="003F1CC9"/>
    <w:rsid w:val="003F1F22"/>
    <w:rsid w:val="003F275C"/>
    <w:rsid w:val="003F3A05"/>
    <w:rsid w:val="003F3F5F"/>
    <w:rsid w:val="003F40D4"/>
    <w:rsid w:val="003F483B"/>
    <w:rsid w:val="003F49ED"/>
    <w:rsid w:val="003F4C57"/>
    <w:rsid w:val="003F56EA"/>
    <w:rsid w:val="003F5E54"/>
    <w:rsid w:val="003F5EEE"/>
    <w:rsid w:val="003F5FDF"/>
    <w:rsid w:val="003F7248"/>
    <w:rsid w:val="003F744A"/>
    <w:rsid w:val="003F7F2B"/>
    <w:rsid w:val="004003A4"/>
    <w:rsid w:val="00400C65"/>
    <w:rsid w:val="00400E7F"/>
    <w:rsid w:val="004010E5"/>
    <w:rsid w:val="00401657"/>
    <w:rsid w:val="0040216E"/>
    <w:rsid w:val="0040262A"/>
    <w:rsid w:val="00402926"/>
    <w:rsid w:val="004036B9"/>
    <w:rsid w:val="00403F35"/>
    <w:rsid w:val="00404630"/>
    <w:rsid w:val="004048BD"/>
    <w:rsid w:val="00404958"/>
    <w:rsid w:val="00404BCB"/>
    <w:rsid w:val="0040529B"/>
    <w:rsid w:val="0040554B"/>
    <w:rsid w:val="004057AC"/>
    <w:rsid w:val="00405C94"/>
    <w:rsid w:val="00405D29"/>
    <w:rsid w:val="00406DDE"/>
    <w:rsid w:val="00406FBC"/>
    <w:rsid w:val="00407BE0"/>
    <w:rsid w:val="004103F4"/>
    <w:rsid w:val="004104C8"/>
    <w:rsid w:val="00411BC8"/>
    <w:rsid w:val="00411FBD"/>
    <w:rsid w:val="00412DC9"/>
    <w:rsid w:val="00414646"/>
    <w:rsid w:val="00415011"/>
    <w:rsid w:val="00416277"/>
    <w:rsid w:val="00416A30"/>
    <w:rsid w:val="00416A3C"/>
    <w:rsid w:val="004170B9"/>
    <w:rsid w:val="00417182"/>
    <w:rsid w:val="00417310"/>
    <w:rsid w:val="004178AA"/>
    <w:rsid w:val="004201F5"/>
    <w:rsid w:val="00420268"/>
    <w:rsid w:val="004206AB"/>
    <w:rsid w:val="00421345"/>
    <w:rsid w:val="00421AE2"/>
    <w:rsid w:val="00421B9C"/>
    <w:rsid w:val="00421E6E"/>
    <w:rsid w:val="00422175"/>
    <w:rsid w:val="0042258A"/>
    <w:rsid w:val="00422882"/>
    <w:rsid w:val="00423DF8"/>
    <w:rsid w:val="00423E03"/>
    <w:rsid w:val="00424037"/>
    <w:rsid w:val="00424C51"/>
    <w:rsid w:val="00424D9C"/>
    <w:rsid w:val="00424E9F"/>
    <w:rsid w:val="00425871"/>
    <w:rsid w:val="0042597B"/>
    <w:rsid w:val="00426593"/>
    <w:rsid w:val="00426618"/>
    <w:rsid w:val="004267C2"/>
    <w:rsid w:val="00426A73"/>
    <w:rsid w:val="004273C8"/>
    <w:rsid w:val="0042745C"/>
    <w:rsid w:val="00427C84"/>
    <w:rsid w:val="00427D2C"/>
    <w:rsid w:val="00427E18"/>
    <w:rsid w:val="00430880"/>
    <w:rsid w:val="0043088D"/>
    <w:rsid w:val="0043141C"/>
    <w:rsid w:val="004321F1"/>
    <w:rsid w:val="00432382"/>
    <w:rsid w:val="0043251E"/>
    <w:rsid w:val="00432EA5"/>
    <w:rsid w:val="0043317C"/>
    <w:rsid w:val="00434208"/>
    <w:rsid w:val="004344FC"/>
    <w:rsid w:val="00434C62"/>
    <w:rsid w:val="00435251"/>
    <w:rsid w:val="004354CA"/>
    <w:rsid w:val="00435925"/>
    <w:rsid w:val="00435A0B"/>
    <w:rsid w:val="00436165"/>
    <w:rsid w:val="004361BF"/>
    <w:rsid w:val="004371EF"/>
    <w:rsid w:val="00440E20"/>
    <w:rsid w:val="0044103A"/>
    <w:rsid w:val="00441047"/>
    <w:rsid w:val="0044168A"/>
    <w:rsid w:val="0044168B"/>
    <w:rsid w:val="00442284"/>
    <w:rsid w:val="004428EE"/>
    <w:rsid w:val="00442DDC"/>
    <w:rsid w:val="00443B39"/>
    <w:rsid w:val="004448F7"/>
    <w:rsid w:val="004449F9"/>
    <w:rsid w:val="00444EAE"/>
    <w:rsid w:val="00444F14"/>
    <w:rsid w:val="00445390"/>
    <w:rsid w:val="0044559A"/>
    <w:rsid w:val="00446EBD"/>
    <w:rsid w:val="004471E0"/>
    <w:rsid w:val="0045144A"/>
    <w:rsid w:val="00451466"/>
    <w:rsid w:val="00451488"/>
    <w:rsid w:val="0045181B"/>
    <w:rsid w:val="00451C54"/>
    <w:rsid w:val="00451C90"/>
    <w:rsid w:val="00452425"/>
    <w:rsid w:val="00453338"/>
    <w:rsid w:val="00453E3B"/>
    <w:rsid w:val="004542EC"/>
    <w:rsid w:val="00455166"/>
    <w:rsid w:val="00455B0D"/>
    <w:rsid w:val="00455F1E"/>
    <w:rsid w:val="004567E4"/>
    <w:rsid w:val="00456971"/>
    <w:rsid w:val="00457A91"/>
    <w:rsid w:val="00457B13"/>
    <w:rsid w:val="0046068B"/>
    <w:rsid w:val="00460B2C"/>
    <w:rsid w:val="0046131B"/>
    <w:rsid w:val="004616B6"/>
    <w:rsid w:val="00461999"/>
    <w:rsid w:val="00462273"/>
    <w:rsid w:val="00462D8B"/>
    <w:rsid w:val="00463626"/>
    <w:rsid w:val="00464C99"/>
    <w:rsid w:val="00465EF0"/>
    <w:rsid w:val="0046664A"/>
    <w:rsid w:val="004667FA"/>
    <w:rsid w:val="00466F85"/>
    <w:rsid w:val="00467499"/>
    <w:rsid w:val="00467FE2"/>
    <w:rsid w:val="0047074B"/>
    <w:rsid w:val="00470870"/>
    <w:rsid w:val="00470F0D"/>
    <w:rsid w:val="004714C2"/>
    <w:rsid w:val="004714D7"/>
    <w:rsid w:val="004718FC"/>
    <w:rsid w:val="004720D5"/>
    <w:rsid w:val="004732EC"/>
    <w:rsid w:val="00473502"/>
    <w:rsid w:val="0047437E"/>
    <w:rsid w:val="0047516F"/>
    <w:rsid w:val="00475797"/>
    <w:rsid w:val="004759AC"/>
    <w:rsid w:val="00475F85"/>
    <w:rsid w:val="0047675E"/>
    <w:rsid w:val="004769A2"/>
    <w:rsid w:val="00477B78"/>
    <w:rsid w:val="00477C3E"/>
    <w:rsid w:val="00480088"/>
    <w:rsid w:val="00480A5C"/>
    <w:rsid w:val="004817DD"/>
    <w:rsid w:val="0048238E"/>
    <w:rsid w:val="0048245C"/>
    <w:rsid w:val="0048395C"/>
    <w:rsid w:val="00484AF0"/>
    <w:rsid w:val="004862D5"/>
    <w:rsid w:val="004907D6"/>
    <w:rsid w:val="00490C0A"/>
    <w:rsid w:val="00491014"/>
    <w:rsid w:val="0049238B"/>
    <w:rsid w:val="0049267F"/>
    <w:rsid w:val="004928FA"/>
    <w:rsid w:val="004929E5"/>
    <w:rsid w:val="004930F1"/>
    <w:rsid w:val="00493144"/>
    <w:rsid w:val="004935D4"/>
    <w:rsid w:val="004935FA"/>
    <w:rsid w:val="004939F4"/>
    <w:rsid w:val="00493AAA"/>
    <w:rsid w:val="00493DF6"/>
    <w:rsid w:val="00494491"/>
    <w:rsid w:val="00494D66"/>
    <w:rsid w:val="00494E9C"/>
    <w:rsid w:val="004952C8"/>
    <w:rsid w:val="00495418"/>
    <w:rsid w:val="00495515"/>
    <w:rsid w:val="00495B27"/>
    <w:rsid w:val="00496937"/>
    <w:rsid w:val="00497029"/>
    <w:rsid w:val="004A00D4"/>
    <w:rsid w:val="004A0426"/>
    <w:rsid w:val="004A07DB"/>
    <w:rsid w:val="004A0F74"/>
    <w:rsid w:val="004A1E78"/>
    <w:rsid w:val="004A2232"/>
    <w:rsid w:val="004A2A0E"/>
    <w:rsid w:val="004A4C0A"/>
    <w:rsid w:val="004A4C14"/>
    <w:rsid w:val="004A4F38"/>
    <w:rsid w:val="004A51A2"/>
    <w:rsid w:val="004A59C8"/>
    <w:rsid w:val="004A634F"/>
    <w:rsid w:val="004A6AB0"/>
    <w:rsid w:val="004A7009"/>
    <w:rsid w:val="004A7F5A"/>
    <w:rsid w:val="004B0226"/>
    <w:rsid w:val="004B0F96"/>
    <w:rsid w:val="004B1433"/>
    <w:rsid w:val="004B151C"/>
    <w:rsid w:val="004B1BCA"/>
    <w:rsid w:val="004B2C67"/>
    <w:rsid w:val="004B2E23"/>
    <w:rsid w:val="004B43DA"/>
    <w:rsid w:val="004B4CE3"/>
    <w:rsid w:val="004B52A4"/>
    <w:rsid w:val="004B53D9"/>
    <w:rsid w:val="004B57C1"/>
    <w:rsid w:val="004B5B1C"/>
    <w:rsid w:val="004B5CF1"/>
    <w:rsid w:val="004B644B"/>
    <w:rsid w:val="004B68E5"/>
    <w:rsid w:val="004B70F5"/>
    <w:rsid w:val="004B7138"/>
    <w:rsid w:val="004B7C0B"/>
    <w:rsid w:val="004B7EB8"/>
    <w:rsid w:val="004C0362"/>
    <w:rsid w:val="004C039C"/>
    <w:rsid w:val="004C053B"/>
    <w:rsid w:val="004C07F2"/>
    <w:rsid w:val="004C0E28"/>
    <w:rsid w:val="004C1335"/>
    <w:rsid w:val="004C1638"/>
    <w:rsid w:val="004C2B31"/>
    <w:rsid w:val="004C35DB"/>
    <w:rsid w:val="004C4707"/>
    <w:rsid w:val="004C4A44"/>
    <w:rsid w:val="004C4B69"/>
    <w:rsid w:val="004C5C43"/>
    <w:rsid w:val="004C5F20"/>
    <w:rsid w:val="004C6098"/>
    <w:rsid w:val="004C62FA"/>
    <w:rsid w:val="004C69A4"/>
    <w:rsid w:val="004C7149"/>
    <w:rsid w:val="004C7C16"/>
    <w:rsid w:val="004D0991"/>
    <w:rsid w:val="004D0C51"/>
    <w:rsid w:val="004D0CDB"/>
    <w:rsid w:val="004D1A0C"/>
    <w:rsid w:val="004D1D63"/>
    <w:rsid w:val="004D32D9"/>
    <w:rsid w:val="004D377A"/>
    <w:rsid w:val="004D3B58"/>
    <w:rsid w:val="004D4EA0"/>
    <w:rsid w:val="004D5770"/>
    <w:rsid w:val="004D5838"/>
    <w:rsid w:val="004D647F"/>
    <w:rsid w:val="004D6715"/>
    <w:rsid w:val="004D6C7F"/>
    <w:rsid w:val="004D6FFD"/>
    <w:rsid w:val="004D7EFA"/>
    <w:rsid w:val="004E169D"/>
    <w:rsid w:val="004E16EB"/>
    <w:rsid w:val="004E1B2A"/>
    <w:rsid w:val="004E22C1"/>
    <w:rsid w:val="004E2A50"/>
    <w:rsid w:val="004E2E81"/>
    <w:rsid w:val="004E3470"/>
    <w:rsid w:val="004E382A"/>
    <w:rsid w:val="004E3DB5"/>
    <w:rsid w:val="004E43C0"/>
    <w:rsid w:val="004E4547"/>
    <w:rsid w:val="004E4D2B"/>
    <w:rsid w:val="004E54C9"/>
    <w:rsid w:val="004E5764"/>
    <w:rsid w:val="004E57DB"/>
    <w:rsid w:val="004E5844"/>
    <w:rsid w:val="004E5973"/>
    <w:rsid w:val="004E5BF6"/>
    <w:rsid w:val="004E5CF5"/>
    <w:rsid w:val="004E613B"/>
    <w:rsid w:val="004E62DE"/>
    <w:rsid w:val="004E7208"/>
    <w:rsid w:val="004F0C34"/>
    <w:rsid w:val="004F0D94"/>
    <w:rsid w:val="004F117A"/>
    <w:rsid w:val="004F1FA7"/>
    <w:rsid w:val="004F20BE"/>
    <w:rsid w:val="004F22FE"/>
    <w:rsid w:val="004F3195"/>
    <w:rsid w:val="004F3817"/>
    <w:rsid w:val="004F3B41"/>
    <w:rsid w:val="004F4143"/>
    <w:rsid w:val="004F4721"/>
    <w:rsid w:val="004F4EE5"/>
    <w:rsid w:val="004F4F19"/>
    <w:rsid w:val="004F581F"/>
    <w:rsid w:val="004F6339"/>
    <w:rsid w:val="004F6482"/>
    <w:rsid w:val="004F65E2"/>
    <w:rsid w:val="004F722C"/>
    <w:rsid w:val="004F7336"/>
    <w:rsid w:val="004F744F"/>
    <w:rsid w:val="004F7455"/>
    <w:rsid w:val="0050014E"/>
    <w:rsid w:val="00500E2C"/>
    <w:rsid w:val="00501C8A"/>
    <w:rsid w:val="00501C8D"/>
    <w:rsid w:val="00501C94"/>
    <w:rsid w:val="00503F74"/>
    <w:rsid w:val="005041FC"/>
    <w:rsid w:val="005043DF"/>
    <w:rsid w:val="00505AAC"/>
    <w:rsid w:val="005065CD"/>
    <w:rsid w:val="005068FE"/>
    <w:rsid w:val="00506EBE"/>
    <w:rsid w:val="00510216"/>
    <w:rsid w:val="0051061C"/>
    <w:rsid w:val="0051118E"/>
    <w:rsid w:val="005115C3"/>
    <w:rsid w:val="005116B3"/>
    <w:rsid w:val="00511A0E"/>
    <w:rsid w:val="00511E02"/>
    <w:rsid w:val="00511F48"/>
    <w:rsid w:val="00512B76"/>
    <w:rsid w:val="00513B99"/>
    <w:rsid w:val="00513BB6"/>
    <w:rsid w:val="00514058"/>
    <w:rsid w:val="005141FA"/>
    <w:rsid w:val="00514C0A"/>
    <w:rsid w:val="00515549"/>
    <w:rsid w:val="005158E6"/>
    <w:rsid w:val="00515D55"/>
    <w:rsid w:val="00516491"/>
    <w:rsid w:val="00516AFB"/>
    <w:rsid w:val="00516D13"/>
    <w:rsid w:val="005174B8"/>
    <w:rsid w:val="00517528"/>
    <w:rsid w:val="00517E5D"/>
    <w:rsid w:val="00517FA3"/>
    <w:rsid w:val="005205D4"/>
    <w:rsid w:val="00520D32"/>
    <w:rsid w:val="00520FBB"/>
    <w:rsid w:val="005218AB"/>
    <w:rsid w:val="00521991"/>
    <w:rsid w:val="005220EC"/>
    <w:rsid w:val="00522A5B"/>
    <w:rsid w:val="0052372A"/>
    <w:rsid w:val="00523925"/>
    <w:rsid w:val="00523C30"/>
    <w:rsid w:val="0052427D"/>
    <w:rsid w:val="0052523E"/>
    <w:rsid w:val="00525269"/>
    <w:rsid w:val="0052569E"/>
    <w:rsid w:val="00525A9F"/>
    <w:rsid w:val="00527055"/>
    <w:rsid w:val="005313BD"/>
    <w:rsid w:val="005315F2"/>
    <w:rsid w:val="005325CF"/>
    <w:rsid w:val="00532FC8"/>
    <w:rsid w:val="00533B87"/>
    <w:rsid w:val="00533BB2"/>
    <w:rsid w:val="00533DA7"/>
    <w:rsid w:val="00534870"/>
    <w:rsid w:val="00534958"/>
    <w:rsid w:val="00535983"/>
    <w:rsid w:val="00536296"/>
    <w:rsid w:val="005376EB"/>
    <w:rsid w:val="00537E7B"/>
    <w:rsid w:val="005405C0"/>
    <w:rsid w:val="00540AD5"/>
    <w:rsid w:val="00542098"/>
    <w:rsid w:val="00542805"/>
    <w:rsid w:val="0054299F"/>
    <w:rsid w:val="005429A0"/>
    <w:rsid w:val="00544683"/>
    <w:rsid w:val="00544C32"/>
    <w:rsid w:val="00544E9F"/>
    <w:rsid w:val="00544FA2"/>
    <w:rsid w:val="00545450"/>
    <w:rsid w:val="0054574C"/>
    <w:rsid w:val="00545E2C"/>
    <w:rsid w:val="00546013"/>
    <w:rsid w:val="005466D3"/>
    <w:rsid w:val="0054772A"/>
    <w:rsid w:val="00547774"/>
    <w:rsid w:val="00547FEC"/>
    <w:rsid w:val="00550457"/>
    <w:rsid w:val="00551AB8"/>
    <w:rsid w:val="00551B89"/>
    <w:rsid w:val="005523C5"/>
    <w:rsid w:val="00552EF4"/>
    <w:rsid w:val="00552FB7"/>
    <w:rsid w:val="005532C9"/>
    <w:rsid w:val="00554153"/>
    <w:rsid w:val="0055472C"/>
    <w:rsid w:val="00555178"/>
    <w:rsid w:val="00555FB1"/>
    <w:rsid w:val="005565BD"/>
    <w:rsid w:val="00557091"/>
    <w:rsid w:val="0055714E"/>
    <w:rsid w:val="00557202"/>
    <w:rsid w:val="00557AD7"/>
    <w:rsid w:val="00557F95"/>
    <w:rsid w:val="00560433"/>
    <w:rsid w:val="005617D8"/>
    <w:rsid w:val="00561C42"/>
    <w:rsid w:val="0056200C"/>
    <w:rsid w:val="00562BAD"/>
    <w:rsid w:val="00562E0B"/>
    <w:rsid w:val="005631AF"/>
    <w:rsid w:val="005632B4"/>
    <w:rsid w:val="005637C9"/>
    <w:rsid w:val="00563CAA"/>
    <w:rsid w:val="00563D87"/>
    <w:rsid w:val="00563F7F"/>
    <w:rsid w:val="005648C4"/>
    <w:rsid w:val="005652B3"/>
    <w:rsid w:val="00565979"/>
    <w:rsid w:val="00565A5C"/>
    <w:rsid w:val="00565BED"/>
    <w:rsid w:val="00566816"/>
    <w:rsid w:val="00566B2B"/>
    <w:rsid w:val="00566E70"/>
    <w:rsid w:val="005671CD"/>
    <w:rsid w:val="0056791C"/>
    <w:rsid w:val="00567FE8"/>
    <w:rsid w:val="005702DD"/>
    <w:rsid w:val="005704AB"/>
    <w:rsid w:val="00570FE5"/>
    <w:rsid w:val="00572B34"/>
    <w:rsid w:val="00572F65"/>
    <w:rsid w:val="00573BA1"/>
    <w:rsid w:val="00573F92"/>
    <w:rsid w:val="00574FEF"/>
    <w:rsid w:val="005753E0"/>
    <w:rsid w:val="00575975"/>
    <w:rsid w:val="00575F72"/>
    <w:rsid w:val="0057635F"/>
    <w:rsid w:val="00576A14"/>
    <w:rsid w:val="00576D1A"/>
    <w:rsid w:val="00577936"/>
    <w:rsid w:val="00577D23"/>
    <w:rsid w:val="00577DF2"/>
    <w:rsid w:val="00580A9C"/>
    <w:rsid w:val="0058147B"/>
    <w:rsid w:val="005814CB"/>
    <w:rsid w:val="005818A2"/>
    <w:rsid w:val="00581C2D"/>
    <w:rsid w:val="00581DD8"/>
    <w:rsid w:val="00582090"/>
    <w:rsid w:val="005821C2"/>
    <w:rsid w:val="005830C0"/>
    <w:rsid w:val="00583F8D"/>
    <w:rsid w:val="00584043"/>
    <w:rsid w:val="005842D1"/>
    <w:rsid w:val="00584B29"/>
    <w:rsid w:val="00584CC9"/>
    <w:rsid w:val="00584FE3"/>
    <w:rsid w:val="00585DB8"/>
    <w:rsid w:val="005867A9"/>
    <w:rsid w:val="00586ACB"/>
    <w:rsid w:val="00586E9C"/>
    <w:rsid w:val="00587D18"/>
    <w:rsid w:val="00590037"/>
    <w:rsid w:val="00590D13"/>
    <w:rsid w:val="00590F11"/>
    <w:rsid w:val="00591157"/>
    <w:rsid w:val="005918E6"/>
    <w:rsid w:val="00591B74"/>
    <w:rsid w:val="00591F53"/>
    <w:rsid w:val="00592330"/>
    <w:rsid w:val="005923AE"/>
    <w:rsid w:val="00592A24"/>
    <w:rsid w:val="00592B86"/>
    <w:rsid w:val="005931AA"/>
    <w:rsid w:val="005933ED"/>
    <w:rsid w:val="005934A2"/>
    <w:rsid w:val="00593F67"/>
    <w:rsid w:val="005942F0"/>
    <w:rsid w:val="00594ED2"/>
    <w:rsid w:val="00594FA6"/>
    <w:rsid w:val="005957C7"/>
    <w:rsid w:val="00595826"/>
    <w:rsid w:val="00595925"/>
    <w:rsid w:val="0059596C"/>
    <w:rsid w:val="005962C7"/>
    <w:rsid w:val="00596C7B"/>
    <w:rsid w:val="00596CAB"/>
    <w:rsid w:val="005978A6"/>
    <w:rsid w:val="005A08D1"/>
    <w:rsid w:val="005A0A7E"/>
    <w:rsid w:val="005A118C"/>
    <w:rsid w:val="005A1304"/>
    <w:rsid w:val="005A1314"/>
    <w:rsid w:val="005A138E"/>
    <w:rsid w:val="005A1584"/>
    <w:rsid w:val="005A179F"/>
    <w:rsid w:val="005A18C4"/>
    <w:rsid w:val="005A1FA7"/>
    <w:rsid w:val="005A2FC0"/>
    <w:rsid w:val="005A3011"/>
    <w:rsid w:val="005A4155"/>
    <w:rsid w:val="005A4FA6"/>
    <w:rsid w:val="005A624E"/>
    <w:rsid w:val="005A6FE9"/>
    <w:rsid w:val="005A7299"/>
    <w:rsid w:val="005B0768"/>
    <w:rsid w:val="005B0EB6"/>
    <w:rsid w:val="005B1098"/>
    <w:rsid w:val="005B2046"/>
    <w:rsid w:val="005B252C"/>
    <w:rsid w:val="005B25EE"/>
    <w:rsid w:val="005B27D5"/>
    <w:rsid w:val="005B2943"/>
    <w:rsid w:val="005B2B9C"/>
    <w:rsid w:val="005B2D09"/>
    <w:rsid w:val="005B2DC8"/>
    <w:rsid w:val="005B2FDF"/>
    <w:rsid w:val="005B380B"/>
    <w:rsid w:val="005B4955"/>
    <w:rsid w:val="005B4F75"/>
    <w:rsid w:val="005B54E2"/>
    <w:rsid w:val="005B55C7"/>
    <w:rsid w:val="005B5B78"/>
    <w:rsid w:val="005B5BDA"/>
    <w:rsid w:val="005B5D0D"/>
    <w:rsid w:val="005B6F44"/>
    <w:rsid w:val="005B7011"/>
    <w:rsid w:val="005B764F"/>
    <w:rsid w:val="005B7E18"/>
    <w:rsid w:val="005C03F1"/>
    <w:rsid w:val="005C133F"/>
    <w:rsid w:val="005C332F"/>
    <w:rsid w:val="005C337F"/>
    <w:rsid w:val="005C3740"/>
    <w:rsid w:val="005C392A"/>
    <w:rsid w:val="005C447A"/>
    <w:rsid w:val="005C4610"/>
    <w:rsid w:val="005C480A"/>
    <w:rsid w:val="005C50BE"/>
    <w:rsid w:val="005C5127"/>
    <w:rsid w:val="005C587B"/>
    <w:rsid w:val="005C5A9B"/>
    <w:rsid w:val="005C5F20"/>
    <w:rsid w:val="005C6874"/>
    <w:rsid w:val="005C7759"/>
    <w:rsid w:val="005D0154"/>
    <w:rsid w:val="005D15DD"/>
    <w:rsid w:val="005D2A59"/>
    <w:rsid w:val="005D2F59"/>
    <w:rsid w:val="005D41E8"/>
    <w:rsid w:val="005D45A1"/>
    <w:rsid w:val="005D4D52"/>
    <w:rsid w:val="005D4E54"/>
    <w:rsid w:val="005D6AEC"/>
    <w:rsid w:val="005D7A10"/>
    <w:rsid w:val="005E05D5"/>
    <w:rsid w:val="005E0C5D"/>
    <w:rsid w:val="005E0F8E"/>
    <w:rsid w:val="005E1618"/>
    <w:rsid w:val="005E2369"/>
    <w:rsid w:val="005E23D9"/>
    <w:rsid w:val="005E2A49"/>
    <w:rsid w:val="005E2C7E"/>
    <w:rsid w:val="005E2EA3"/>
    <w:rsid w:val="005E412F"/>
    <w:rsid w:val="005E42AF"/>
    <w:rsid w:val="005E4342"/>
    <w:rsid w:val="005E46BD"/>
    <w:rsid w:val="005E4D75"/>
    <w:rsid w:val="005E59E3"/>
    <w:rsid w:val="005E5E15"/>
    <w:rsid w:val="005E6C74"/>
    <w:rsid w:val="005E74FD"/>
    <w:rsid w:val="005E7764"/>
    <w:rsid w:val="005E7854"/>
    <w:rsid w:val="005E7A1B"/>
    <w:rsid w:val="005F00CF"/>
    <w:rsid w:val="005F07C7"/>
    <w:rsid w:val="005F09E5"/>
    <w:rsid w:val="005F0A9D"/>
    <w:rsid w:val="005F125C"/>
    <w:rsid w:val="005F3735"/>
    <w:rsid w:val="005F3F1C"/>
    <w:rsid w:val="005F457B"/>
    <w:rsid w:val="005F4A28"/>
    <w:rsid w:val="005F5047"/>
    <w:rsid w:val="005F542D"/>
    <w:rsid w:val="005F6185"/>
    <w:rsid w:val="005F619F"/>
    <w:rsid w:val="005F6A3C"/>
    <w:rsid w:val="005F6EEC"/>
    <w:rsid w:val="005F7332"/>
    <w:rsid w:val="005F7C76"/>
    <w:rsid w:val="00600BA9"/>
    <w:rsid w:val="006014EA"/>
    <w:rsid w:val="006015CF"/>
    <w:rsid w:val="006015FC"/>
    <w:rsid w:val="00601E73"/>
    <w:rsid w:val="00602724"/>
    <w:rsid w:val="00602762"/>
    <w:rsid w:val="00602B81"/>
    <w:rsid w:val="0060303F"/>
    <w:rsid w:val="00603EE7"/>
    <w:rsid w:val="00603FFD"/>
    <w:rsid w:val="006052D7"/>
    <w:rsid w:val="006053DC"/>
    <w:rsid w:val="00605435"/>
    <w:rsid w:val="00605A11"/>
    <w:rsid w:val="00605FFA"/>
    <w:rsid w:val="00607B54"/>
    <w:rsid w:val="00607FDD"/>
    <w:rsid w:val="00610059"/>
    <w:rsid w:val="006103DA"/>
    <w:rsid w:val="006109A6"/>
    <w:rsid w:val="00610E15"/>
    <w:rsid w:val="00611197"/>
    <w:rsid w:val="006114FD"/>
    <w:rsid w:val="006116D0"/>
    <w:rsid w:val="00611867"/>
    <w:rsid w:val="00611EC1"/>
    <w:rsid w:val="00612457"/>
    <w:rsid w:val="00612965"/>
    <w:rsid w:val="006130C0"/>
    <w:rsid w:val="0061376E"/>
    <w:rsid w:val="006139D2"/>
    <w:rsid w:val="00613D36"/>
    <w:rsid w:val="0061433B"/>
    <w:rsid w:val="00614873"/>
    <w:rsid w:val="006148BF"/>
    <w:rsid w:val="006150C6"/>
    <w:rsid w:val="00615E38"/>
    <w:rsid w:val="00616021"/>
    <w:rsid w:val="00616417"/>
    <w:rsid w:val="0061737F"/>
    <w:rsid w:val="00617617"/>
    <w:rsid w:val="0061763D"/>
    <w:rsid w:val="00617C4D"/>
    <w:rsid w:val="006207EF"/>
    <w:rsid w:val="00620DF5"/>
    <w:rsid w:val="0062115A"/>
    <w:rsid w:val="00621258"/>
    <w:rsid w:val="006219F8"/>
    <w:rsid w:val="00621FF0"/>
    <w:rsid w:val="00622053"/>
    <w:rsid w:val="00622684"/>
    <w:rsid w:val="0062367D"/>
    <w:rsid w:val="0062398B"/>
    <w:rsid w:val="00625285"/>
    <w:rsid w:val="006254F9"/>
    <w:rsid w:val="00625B25"/>
    <w:rsid w:val="00626723"/>
    <w:rsid w:val="00626FB3"/>
    <w:rsid w:val="0062789E"/>
    <w:rsid w:val="006304A8"/>
    <w:rsid w:val="006308E8"/>
    <w:rsid w:val="00630909"/>
    <w:rsid w:val="00630E01"/>
    <w:rsid w:val="006314A5"/>
    <w:rsid w:val="0063171E"/>
    <w:rsid w:val="006325D5"/>
    <w:rsid w:val="00632EC4"/>
    <w:rsid w:val="0063364B"/>
    <w:rsid w:val="00633F47"/>
    <w:rsid w:val="00635E15"/>
    <w:rsid w:val="00636066"/>
    <w:rsid w:val="00636B01"/>
    <w:rsid w:val="00637208"/>
    <w:rsid w:val="0063734E"/>
    <w:rsid w:val="0063739F"/>
    <w:rsid w:val="00637994"/>
    <w:rsid w:val="00637F2B"/>
    <w:rsid w:val="006401D5"/>
    <w:rsid w:val="00640238"/>
    <w:rsid w:val="006403F8"/>
    <w:rsid w:val="006406A4"/>
    <w:rsid w:val="006407CD"/>
    <w:rsid w:val="00640A3B"/>
    <w:rsid w:val="00640F6D"/>
    <w:rsid w:val="00641278"/>
    <w:rsid w:val="006417F9"/>
    <w:rsid w:val="00642262"/>
    <w:rsid w:val="006423A1"/>
    <w:rsid w:val="00642AE4"/>
    <w:rsid w:val="0064339C"/>
    <w:rsid w:val="006434A0"/>
    <w:rsid w:val="00643597"/>
    <w:rsid w:val="006439F3"/>
    <w:rsid w:val="00643A3F"/>
    <w:rsid w:val="006447F7"/>
    <w:rsid w:val="00644818"/>
    <w:rsid w:val="00644C03"/>
    <w:rsid w:val="00644C65"/>
    <w:rsid w:val="00645126"/>
    <w:rsid w:val="00645881"/>
    <w:rsid w:val="00645BAE"/>
    <w:rsid w:val="00645E64"/>
    <w:rsid w:val="00645FAF"/>
    <w:rsid w:val="006462C5"/>
    <w:rsid w:val="00646E64"/>
    <w:rsid w:val="00646F18"/>
    <w:rsid w:val="0064753B"/>
    <w:rsid w:val="00647985"/>
    <w:rsid w:val="006500A5"/>
    <w:rsid w:val="00650EC0"/>
    <w:rsid w:val="0065100A"/>
    <w:rsid w:val="006510FB"/>
    <w:rsid w:val="006512DC"/>
    <w:rsid w:val="00651A4F"/>
    <w:rsid w:val="00651A55"/>
    <w:rsid w:val="00652026"/>
    <w:rsid w:val="006520F0"/>
    <w:rsid w:val="006522DD"/>
    <w:rsid w:val="00652C52"/>
    <w:rsid w:val="00652D3A"/>
    <w:rsid w:val="00652F36"/>
    <w:rsid w:val="00652F76"/>
    <w:rsid w:val="006532AD"/>
    <w:rsid w:val="006539DC"/>
    <w:rsid w:val="00654038"/>
    <w:rsid w:val="006540CB"/>
    <w:rsid w:val="006543BE"/>
    <w:rsid w:val="006549C0"/>
    <w:rsid w:val="00655076"/>
    <w:rsid w:val="006550F3"/>
    <w:rsid w:val="0065591C"/>
    <w:rsid w:val="00656B68"/>
    <w:rsid w:val="00656D84"/>
    <w:rsid w:val="00657915"/>
    <w:rsid w:val="00657C4D"/>
    <w:rsid w:val="00657CF9"/>
    <w:rsid w:val="00657FAA"/>
    <w:rsid w:val="0066030C"/>
    <w:rsid w:val="006603E6"/>
    <w:rsid w:val="00660D85"/>
    <w:rsid w:val="00661728"/>
    <w:rsid w:val="00661E1C"/>
    <w:rsid w:val="00662D9E"/>
    <w:rsid w:val="00663709"/>
    <w:rsid w:val="006646A6"/>
    <w:rsid w:val="006649EB"/>
    <w:rsid w:val="006656BC"/>
    <w:rsid w:val="00665CE2"/>
    <w:rsid w:val="00666DEB"/>
    <w:rsid w:val="0066715F"/>
    <w:rsid w:val="0066752F"/>
    <w:rsid w:val="00667919"/>
    <w:rsid w:val="00667C7D"/>
    <w:rsid w:val="0067025C"/>
    <w:rsid w:val="00672E64"/>
    <w:rsid w:val="00673CB4"/>
    <w:rsid w:val="00673FF9"/>
    <w:rsid w:val="00674BAF"/>
    <w:rsid w:val="00674C08"/>
    <w:rsid w:val="006750DE"/>
    <w:rsid w:val="00675541"/>
    <w:rsid w:val="0067562B"/>
    <w:rsid w:val="00675A73"/>
    <w:rsid w:val="00677082"/>
    <w:rsid w:val="0067710B"/>
    <w:rsid w:val="006771FA"/>
    <w:rsid w:val="00677C2F"/>
    <w:rsid w:val="00680399"/>
    <w:rsid w:val="006810D8"/>
    <w:rsid w:val="00681453"/>
    <w:rsid w:val="00683132"/>
    <w:rsid w:val="006835D5"/>
    <w:rsid w:val="006838D9"/>
    <w:rsid w:val="00683907"/>
    <w:rsid w:val="00683B1F"/>
    <w:rsid w:val="00683D64"/>
    <w:rsid w:val="00684218"/>
    <w:rsid w:val="00684924"/>
    <w:rsid w:val="00684C54"/>
    <w:rsid w:val="00685608"/>
    <w:rsid w:val="00686893"/>
    <w:rsid w:val="00686974"/>
    <w:rsid w:val="00687749"/>
    <w:rsid w:val="00690436"/>
    <w:rsid w:val="00691156"/>
    <w:rsid w:val="00691D21"/>
    <w:rsid w:val="00691D36"/>
    <w:rsid w:val="00692275"/>
    <w:rsid w:val="006929AF"/>
    <w:rsid w:val="006930E7"/>
    <w:rsid w:val="006946F8"/>
    <w:rsid w:val="0069485C"/>
    <w:rsid w:val="00694A20"/>
    <w:rsid w:val="0069567F"/>
    <w:rsid w:val="00696048"/>
    <w:rsid w:val="00697769"/>
    <w:rsid w:val="00697B13"/>
    <w:rsid w:val="00697B30"/>
    <w:rsid w:val="006A0A4C"/>
    <w:rsid w:val="006A0C13"/>
    <w:rsid w:val="006A0CF0"/>
    <w:rsid w:val="006A0E1B"/>
    <w:rsid w:val="006A18F9"/>
    <w:rsid w:val="006A1C6B"/>
    <w:rsid w:val="006A1E4D"/>
    <w:rsid w:val="006A22E4"/>
    <w:rsid w:val="006A23A6"/>
    <w:rsid w:val="006A2977"/>
    <w:rsid w:val="006A2BBB"/>
    <w:rsid w:val="006A3043"/>
    <w:rsid w:val="006A3788"/>
    <w:rsid w:val="006A4044"/>
    <w:rsid w:val="006A4ABC"/>
    <w:rsid w:val="006A4E0F"/>
    <w:rsid w:val="006A51AA"/>
    <w:rsid w:val="006A563F"/>
    <w:rsid w:val="006A60AB"/>
    <w:rsid w:val="006A6253"/>
    <w:rsid w:val="006A6DB5"/>
    <w:rsid w:val="006A7010"/>
    <w:rsid w:val="006A7356"/>
    <w:rsid w:val="006A7A67"/>
    <w:rsid w:val="006B02EF"/>
    <w:rsid w:val="006B0ADF"/>
    <w:rsid w:val="006B0F69"/>
    <w:rsid w:val="006B104B"/>
    <w:rsid w:val="006B1446"/>
    <w:rsid w:val="006B17B8"/>
    <w:rsid w:val="006B1879"/>
    <w:rsid w:val="006B1CBC"/>
    <w:rsid w:val="006B2164"/>
    <w:rsid w:val="006B24C1"/>
    <w:rsid w:val="006B2650"/>
    <w:rsid w:val="006B2A89"/>
    <w:rsid w:val="006B321E"/>
    <w:rsid w:val="006B3271"/>
    <w:rsid w:val="006B3809"/>
    <w:rsid w:val="006B39C5"/>
    <w:rsid w:val="006B3D61"/>
    <w:rsid w:val="006B4670"/>
    <w:rsid w:val="006B4E53"/>
    <w:rsid w:val="006B5260"/>
    <w:rsid w:val="006B665E"/>
    <w:rsid w:val="006B6895"/>
    <w:rsid w:val="006B6DBE"/>
    <w:rsid w:val="006B721C"/>
    <w:rsid w:val="006B7351"/>
    <w:rsid w:val="006B7A4A"/>
    <w:rsid w:val="006B7F8E"/>
    <w:rsid w:val="006C0FD2"/>
    <w:rsid w:val="006C1406"/>
    <w:rsid w:val="006C1599"/>
    <w:rsid w:val="006C1918"/>
    <w:rsid w:val="006C1E7D"/>
    <w:rsid w:val="006C22F3"/>
    <w:rsid w:val="006C27AC"/>
    <w:rsid w:val="006C2835"/>
    <w:rsid w:val="006C2BEF"/>
    <w:rsid w:val="006C2E8D"/>
    <w:rsid w:val="006C3503"/>
    <w:rsid w:val="006C38AD"/>
    <w:rsid w:val="006C38D9"/>
    <w:rsid w:val="006C45F1"/>
    <w:rsid w:val="006C465F"/>
    <w:rsid w:val="006C4E1E"/>
    <w:rsid w:val="006C4E24"/>
    <w:rsid w:val="006C55B2"/>
    <w:rsid w:val="006C57DC"/>
    <w:rsid w:val="006C5DA5"/>
    <w:rsid w:val="006C62CC"/>
    <w:rsid w:val="006C662B"/>
    <w:rsid w:val="006C6FDD"/>
    <w:rsid w:val="006C7D69"/>
    <w:rsid w:val="006D0B3B"/>
    <w:rsid w:val="006D1036"/>
    <w:rsid w:val="006D1097"/>
    <w:rsid w:val="006D1665"/>
    <w:rsid w:val="006D1752"/>
    <w:rsid w:val="006D1A72"/>
    <w:rsid w:val="006D1E48"/>
    <w:rsid w:val="006D1F6A"/>
    <w:rsid w:val="006D2090"/>
    <w:rsid w:val="006D2298"/>
    <w:rsid w:val="006D2641"/>
    <w:rsid w:val="006D285D"/>
    <w:rsid w:val="006D2C25"/>
    <w:rsid w:val="006D3D72"/>
    <w:rsid w:val="006D427F"/>
    <w:rsid w:val="006D4768"/>
    <w:rsid w:val="006D4B50"/>
    <w:rsid w:val="006D5357"/>
    <w:rsid w:val="006D5395"/>
    <w:rsid w:val="006D53B5"/>
    <w:rsid w:val="006D56C2"/>
    <w:rsid w:val="006D5CD4"/>
    <w:rsid w:val="006D5DDB"/>
    <w:rsid w:val="006D60B0"/>
    <w:rsid w:val="006D673A"/>
    <w:rsid w:val="006D6B2F"/>
    <w:rsid w:val="006E0389"/>
    <w:rsid w:val="006E03FF"/>
    <w:rsid w:val="006E08DF"/>
    <w:rsid w:val="006E0E21"/>
    <w:rsid w:val="006E103B"/>
    <w:rsid w:val="006E1078"/>
    <w:rsid w:val="006E1540"/>
    <w:rsid w:val="006E1698"/>
    <w:rsid w:val="006E173A"/>
    <w:rsid w:val="006E1772"/>
    <w:rsid w:val="006E20A3"/>
    <w:rsid w:val="006E27AA"/>
    <w:rsid w:val="006E2AC6"/>
    <w:rsid w:val="006E301D"/>
    <w:rsid w:val="006E3670"/>
    <w:rsid w:val="006E38D7"/>
    <w:rsid w:val="006E3BD8"/>
    <w:rsid w:val="006E3D6B"/>
    <w:rsid w:val="006E3E67"/>
    <w:rsid w:val="006E4B0B"/>
    <w:rsid w:val="006E55BB"/>
    <w:rsid w:val="006E6F26"/>
    <w:rsid w:val="006E732D"/>
    <w:rsid w:val="006F0327"/>
    <w:rsid w:val="006F0546"/>
    <w:rsid w:val="006F0583"/>
    <w:rsid w:val="006F0A53"/>
    <w:rsid w:val="006F0A8F"/>
    <w:rsid w:val="006F0DF4"/>
    <w:rsid w:val="006F0E0D"/>
    <w:rsid w:val="006F0EB4"/>
    <w:rsid w:val="006F178E"/>
    <w:rsid w:val="006F23DC"/>
    <w:rsid w:val="006F2682"/>
    <w:rsid w:val="006F2BA7"/>
    <w:rsid w:val="006F34EE"/>
    <w:rsid w:val="006F3EEE"/>
    <w:rsid w:val="006F4A50"/>
    <w:rsid w:val="006F4CFE"/>
    <w:rsid w:val="006F4E48"/>
    <w:rsid w:val="006F5118"/>
    <w:rsid w:val="006F58FA"/>
    <w:rsid w:val="006F6B2E"/>
    <w:rsid w:val="006F718C"/>
    <w:rsid w:val="006F76ED"/>
    <w:rsid w:val="0070025D"/>
    <w:rsid w:val="007004EE"/>
    <w:rsid w:val="00700643"/>
    <w:rsid w:val="00700762"/>
    <w:rsid w:val="00700897"/>
    <w:rsid w:val="00700D08"/>
    <w:rsid w:val="00700D93"/>
    <w:rsid w:val="0070104A"/>
    <w:rsid w:val="0070220C"/>
    <w:rsid w:val="0070249F"/>
    <w:rsid w:val="00702F91"/>
    <w:rsid w:val="007031A3"/>
    <w:rsid w:val="007033AD"/>
    <w:rsid w:val="00703606"/>
    <w:rsid w:val="00705072"/>
    <w:rsid w:val="00705AB0"/>
    <w:rsid w:val="00705AC7"/>
    <w:rsid w:val="00706304"/>
    <w:rsid w:val="0070691D"/>
    <w:rsid w:val="0070762F"/>
    <w:rsid w:val="00707B9F"/>
    <w:rsid w:val="00710549"/>
    <w:rsid w:val="00711057"/>
    <w:rsid w:val="007116A4"/>
    <w:rsid w:val="00711AB1"/>
    <w:rsid w:val="00711AFA"/>
    <w:rsid w:val="00712767"/>
    <w:rsid w:val="00712772"/>
    <w:rsid w:val="00713947"/>
    <w:rsid w:val="00713AB8"/>
    <w:rsid w:val="00713ECD"/>
    <w:rsid w:val="007144F0"/>
    <w:rsid w:val="00714559"/>
    <w:rsid w:val="00714B8D"/>
    <w:rsid w:val="00714F9E"/>
    <w:rsid w:val="00715392"/>
    <w:rsid w:val="00715FDF"/>
    <w:rsid w:val="0071668E"/>
    <w:rsid w:val="00717353"/>
    <w:rsid w:val="00721576"/>
    <w:rsid w:val="0072225D"/>
    <w:rsid w:val="007225FF"/>
    <w:rsid w:val="007228AE"/>
    <w:rsid w:val="007232E7"/>
    <w:rsid w:val="00723848"/>
    <w:rsid w:val="007238D8"/>
    <w:rsid w:val="00723A05"/>
    <w:rsid w:val="00724B92"/>
    <w:rsid w:val="00724EE3"/>
    <w:rsid w:val="00725703"/>
    <w:rsid w:val="00726303"/>
    <w:rsid w:val="00726500"/>
    <w:rsid w:val="00726ED0"/>
    <w:rsid w:val="00726EFD"/>
    <w:rsid w:val="0073024D"/>
    <w:rsid w:val="0073025C"/>
    <w:rsid w:val="00730884"/>
    <w:rsid w:val="00730AF5"/>
    <w:rsid w:val="00730C99"/>
    <w:rsid w:val="00731245"/>
    <w:rsid w:val="007332B4"/>
    <w:rsid w:val="007338D2"/>
    <w:rsid w:val="00734107"/>
    <w:rsid w:val="007343FC"/>
    <w:rsid w:val="00734432"/>
    <w:rsid w:val="0073448C"/>
    <w:rsid w:val="0073473B"/>
    <w:rsid w:val="00735192"/>
    <w:rsid w:val="007352E9"/>
    <w:rsid w:val="007358CF"/>
    <w:rsid w:val="00735E64"/>
    <w:rsid w:val="00736768"/>
    <w:rsid w:val="007367E6"/>
    <w:rsid w:val="00736E4B"/>
    <w:rsid w:val="00737332"/>
    <w:rsid w:val="0073758A"/>
    <w:rsid w:val="00737937"/>
    <w:rsid w:val="00737E8B"/>
    <w:rsid w:val="00737F5E"/>
    <w:rsid w:val="007403E8"/>
    <w:rsid w:val="007407BB"/>
    <w:rsid w:val="007409B9"/>
    <w:rsid w:val="00740F3B"/>
    <w:rsid w:val="007410B9"/>
    <w:rsid w:val="00741172"/>
    <w:rsid w:val="00741617"/>
    <w:rsid w:val="00742062"/>
    <w:rsid w:val="0074236E"/>
    <w:rsid w:val="00742711"/>
    <w:rsid w:val="0074281C"/>
    <w:rsid w:val="00742B3F"/>
    <w:rsid w:val="00742BC8"/>
    <w:rsid w:val="00742F38"/>
    <w:rsid w:val="00743033"/>
    <w:rsid w:val="007435F7"/>
    <w:rsid w:val="00744073"/>
    <w:rsid w:val="007441AB"/>
    <w:rsid w:val="007444CA"/>
    <w:rsid w:val="007456C9"/>
    <w:rsid w:val="00745820"/>
    <w:rsid w:val="00745E12"/>
    <w:rsid w:val="00745E2B"/>
    <w:rsid w:val="00746383"/>
    <w:rsid w:val="00746C23"/>
    <w:rsid w:val="00747CF1"/>
    <w:rsid w:val="00747DBF"/>
    <w:rsid w:val="00747FB0"/>
    <w:rsid w:val="00750BC8"/>
    <w:rsid w:val="00750FE5"/>
    <w:rsid w:val="007511A2"/>
    <w:rsid w:val="007518DA"/>
    <w:rsid w:val="00751B0A"/>
    <w:rsid w:val="00752030"/>
    <w:rsid w:val="007526E3"/>
    <w:rsid w:val="00752D3E"/>
    <w:rsid w:val="0075366F"/>
    <w:rsid w:val="00753EB5"/>
    <w:rsid w:val="00754422"/>
    <w:rsid w:val="00754A86"/>
    <w:rsid w:val="00754D10"/>
    <w:rsid w:val="00756177"/>
    <w:rsid w:val="00756CB2"/>
    <w:rsid w:val="0075721B"/>
    <w:rsid w:val="0075780E"/>
    <w:rsid w:val="00757820"/>
    <w:rsid w:val="00757C94"/>
    <w:rsid w:val="00760096"/>
    <w:rsid w:val="00760211"/>
    <w:rsid w:val="0076071B"/>
    <w:rsid w:val="00760ADE"/>
    <w:rsid w:val="00761DAF"/>
    <w:rsid w:val="007620F5"/>
    <w:rsid w:val="00762432"/>
    <w:rsid w:val="00763556"/>
    <w:rsid w:val="007637D9"/>
    <w:rsid w:val="00763DF9"/>
    <w:rsid w:val="00763EC4"/>
    <w:rsid w:val="00763FB7"/>
    <w:rsid w:val="007646D9"/>
    <w:rsid w:val="00764706"/>
    <w:rsid w:val="007648EC"/>
    <w:rsid w:val="00764A0F"/>
    <w:rsid w:val="00764BFE"/>
    <w:rsid w:val="00764D8C"/>
    <w:rsid w:val="00765250"/>
    <w:rsid w:val="0076542C"/>
    <w:rsid w:val="0076567B"/>
    <w:rsid w:val="00765A77"/>
    <w:rsid w:val="00766045"/>
    <w:rsid w:val="00766CAA"/>
    <w:rsid w:val="00767363"/>
    <w:rsid w:val="00767752"/>
    <w:rsid w:val="0076777E"/>
    <w:rsid w:val="00767A5B"/>
    <w:rsid w:val="00767E92"/>
    <w:rsid w:val="007702F1"/>
    <w:rsid w:val="00770561"/>
    <w:rsid w:val="00770744"/>
    <w:rsid w:val="00773529"/>
    <w:rsid w:val="007738A1"/>
    <w:rsid w:val="00774039"/>
    <w:rsid w:val="007747F5"/>
    <w:rsid w:val="007754A0"/>
    <w:rsid w:val="00775520"/>
    <w:rsid w:val="00775936"/>
    <w:rsid w:val="00775A90"/>
    <w:rsid w:val="00775BE2"/>
    <w:rsid w:val="00775CA4"/>
    <w:rsid w:val="00776014"/>
    <w:rsid w:val="007760D6"/>
    <w:rsid w:val="00776701"/>
    <w:rsid w:val="0077673A"/>
    <w:rsid w:val="00776A0A"/>
    <w:rsid w:val="00776B20"/>
    <w:rsid w:val="0077721F"/>
    <w:rsid w:val="00777CAD"/>
    <w:rsid w:val="00777E34"/>
    <w:rsid w:val="00780987"/>
    <w:rsid w:val="007811EB"/>
    <w:rsid w:val="00781AB9"/>
    <w:rsid w:val="00781DEB"/>
    <w:rsid w:val="0078271E"/>
    <w:rsid w:val="007834E8"/>
    <w:rsid w:val="00783749"/>
    <w:rsid w:val="007839EB"/>
    <w:rsid w:val="00783CD2"/>
    <w:rsid w:val="0078413A"/>
    <w:rsid w:val="007841C9"/>
    <w:rsid w:val="007842D2"/>
    <w:rsid w:val="0078451F"/>
    <w:rsid w:val="00784935"/>
    <w:rsid w:val="00784AB6"/>
    <w:rsid w:val="007850A0"/>
    <w:rsid w:val="007854C8"/>
    <w:rsid w:val="00785FD1"/>
    <w:rsid w:val="00786078"/>
    <w:rsid w:val="00787CA9"/>
    <w:rsid w:val="00790609"/>
    <w:rsid w:val="00790721"/>
    <w:rsid w:val="00790C78"/>
    <w:rsid w:val="00790D1B"/>
    <w:rsid w:val="00790DB0"/>
    <w:rsid w:val="0079104F"/>
    <w:rsid w:val="007917B2"/>
    <w:rsid w:val="00791C45"/>
    <w:rsid w:val="00791EE1"/>
    <w:rsid w:val="0079218A"/>
    <w:rsid w:val="007923DF"/>
    <w:rsid w:val="007928A8"/>
    <w:rsid w:val="00793670"/>
    <w:rsid w:val="007939A3"/>
    <w:rsid w:val="0079407F"/>
    <w:rsid w:val="0079434A"/>
    <w:rsid w:val="00794632"/>
    <w:rsid w:val="0079471D"/>
    <w:rsid w:val="0079485B"/>
    <w:rsid w:val="00795088"/>
    <w:rsid w:val="00795118"/>
    <w:rsid w:val="00795612"/>
    <w:rsid w:val="00795974"/>
    <w:rsid w:val="0079598E"/>
    <w:rsid w:val="00795BA8"/>
    <w:rsid w:val="00795CDB"/>
    <w:rsid w:val="0079603E"/>
    <w:rsid w:val="007968D3"/>
    <w:rsid w:val="0079717E"/>
    <w:rsid w:val="007975CB"/>
    <w:rsid w:val="00797CDD"/>
    <w:rsid w:val="007A0292"/>
    <w:rsid w:val="007A0D4F"/>
    <w:rsid w:val="007A1854"/>
    <w:rsid w:val="007A27A5"/>
    <w:rsid w:val="007A27AA"/>
    <w:rsid w:val="007A397B"/>
    <w:rsid w:val="007A3AA8"/>
    <w:rsid w:val="007A3B94"/>
    <w:rsid w:val="007A4560"/>
    <w:rsid w:val="007A4EB9"/>
    <w:rsid w:val="007A567A"/>
    <w:rsid w:val="007A5C6C"/>
    <w:rsid w:val="007A5D6C"/>
    <w:rsid w:val="007A5DD1"/>
    <w:rsid w:val="007A5F03"/>
    <w:rsid w:val="007A5FC9"/>
    <w:rsid w:val="007A62D7"/>
    <w:rsid w:val="007A6697"/>
    <w:rsid w:val="007A680B"/>
    <w:rsid w:val="007A6C69"/>
    <w:rsid w:val="007A74C3"/>
    <w:rsid w:val="007A7CAA"/>
    <w:rsid w:val="007B07DB"/>
    <w:rsid w:val="007B0A7C"/>
    <w:rsid w:val="007B0C4F"/>
    <w:rsid w:val="007B1244"/>
    <w:rsid w:val="007B12EA"/>
    <w:rsid w:val="007B1BF1"/>
    <w:rsid w:val="007B1D4A"/>
    <w:rsid w:val="007B25B3"/>
    <w:rsid w:val="007B2CA1"/>
    <w:rsid w:val="007B2D06"/>
    <w:rsid w:val="007B3246"/>
    <w:rsid w:val="007B3355"/>
    <w:rsid w:val="007B34CA"/>
    <w:rsid w:val="007B3AE2"/>
    <w:rsid w:val="007B3D4F"/>
    <w:rsid w:val="007B43EB"/>
    <w:rsid w:val="007B495F"/>
    <w:rsid w:val="007B4C81"/>
    <w:rsid w:val="007B50F5"/>
    <w:rsid w:val="007B5A2F"/>
    <w:rsid w:val="007B5DAE"/>
    <w:rsid w:val="007B6083"/>
    <w:rsid w:val="007B6B5F"/>
    <w:rsid w:val="007B6D8D"/>
    <w:rsid w:val="007B6D94"/>
    <w:rsid w:val="007B75E7"/>
    <w:rsid w:val="007C076A"/>
    <w:rsid w:val="007C152C"/>
    <w:rsid w:val="007C15F7"/>
    <w:rsid w:val="007C27BD"/>
    <w:rsid w:val="007C28D9"/>
    <w:rsid w:val="007C28E1"/>
    <w:rsid w:val="007C29AF"/>
    <w:rsid w:val="007C2DC1"/>
    <w:rsid w:val="007C31B5"/>
    <w:rsid w:val="007C331E"/>
    <w:rsid w:val="007C37BC"/>
    <w:rsid w:val="007C3F5B"/>
    <w:rsid w:val="007C4C59"/>
    <w:rsid w:val="007C4C62"/>
    <w:rsid w:val="007C622C"/>
    <w:rsid w:val="007C62C4"/>
    <w:rsid w:val="007C652D"/>
    <w:rsid w:val="007C6567"/>
    <w:rsid w:val="007C66D1"/>
    <w:rsid w:val="007C7021"/>
    <w:rsid w:val="007C7693"/>
    <w:rsid w:val="007C769C"/>
    <w:rsid w:val="007C7969"/>
    <w:rsid w:val="007C7AF2"/>
    <w:rsid w:val="007D04F3"/>
    <w:rsid w:val="007D0773"/>
    <w:rsid w:val="007D0A52"/>
    <w:rsid w:val="007D104C"/>
    <w:rsid w:val="007D11BE"/>
    <w:rsid w:val="007D2E48"/>
    <w:rsid w:val="007D5593"/>
    <w:rsid w:val="007D56F7"/>
    <w:rsid w:val="007D5A48"/>
    <w:rsid w:val="007D5A76"/>
    <w:rsid w:val="007D5A82"/>
    <w:rsid w:val="007D5DE2"/>
    <w:rsid w:val="007D618D"/>
    <w:rsid w:val="007D6DF6"/>
    <w:rsid w:val="007E032F"/>
    <w:rsid w:val="007E06DD"/>
    <w:rsid w:val="007E0D45"/>
    <w:rsid w:val="007E0EFD"/>
    <w:rsid w:val="007E1102"/>
    <w:rsid w:val="007E1303"/>
    <w:rsid w:val="007E1500"/>
    <w:rsid w:val="007E16BF"/>
    <w:rsid w:val="007E16C9"/>
    <w:rsid w:val="007E1A9E"/>
    <w:rsid w:val="007E1AC8"/>
    <w:rsid w:val="007E2641"/>
    <w:rsid w:val="007E31F8"/>
    <w:rsid w:val="007E413E"/>
    <w:rsid w:val="007E41AF"/>
    <w:rsid w:val="007E45D4"/>
    <w:rsid w:val="007E4B7B"/>
    <w:rsid w:val="007E5154"/>
    <w:rsid w:val="007E51FF"/>
    <w:rsid w:val="007E5667"/>
    <w:rsid w:val="007E5BD5"/>
    <w:rsid w:val="007E5E50"/>
    <w:rsid w:val="007E7059"/>
    <w:rsid w:val="007E7ADD"/>
    <w:rsid w:val="007F04DF"/>
    <w:rsid w:val="007F06D9"/>
    <w:rsid w:val="007F08FC"/>
    <w:rsid w:val="007F0E64"/>
    <w:rsid w:val="007F15BB"/>
    <w:rsid w:val="007F2760"/>
    <w:rsid w:val="007F35BB"/>
    <w:rsid w:val="007F400B"/>
    <w:rsid w:val="007F40D5"/>
    <w:rsid w:val="007F465A"/>
    <w:rsid w:val="007F475C"/>
    <w:rsid w:val="007F4BDE"/>
    <w:rsid w:val="007F4E45"/>
    <w:rsid w:val="007F61E7"/>
    <w:rsid w:val="007F67C0"/>
    <w:rsid w:val="007F69A9"/>
    <w:rsid w:val="007F6B69"/>
    <w:rsid w:val="007F70B1"/>
    <w:rsid w:val="007F7A7B"/>
    <w:rsid w:val="007F7BBB"/>
    <w:rsid w:val="007F7CEC"/>
    <w:rsid w:val="008000FC"/>
    <w:rsid w:val="00800145"/>
    <w:rsid w:val="00800892"/>
    <w:rsid w:val="00800BCA"/>
    <w:rsid w:val="00801602"/>
    <w:rsid w:val="00801E3E"/>
    <w:rsid w:val="0080220F"/>
    <w:rsid w:val="0080243F"/>
    <w:rsid w:val="00802878"/>
    <w:rsid w:val="00802A48"/>
    <w:rsid w:val="00802C7D"/>
    <w:rsid w:val="00803257"/>
    <w:rsid w:val="00804C10"/>
    <w:rsid w:val="00804D04"/>
    <w:rsid w:val="00805990"/>
    <w:rsid w:val="00805FBB"/>
    <w:rsid w:val="008062CF"/>
    <w:rsid w:val="008067D2"/>
    <w:rsid w:val="00806E72"/>
    <w:rsid w:val="00807258"/>
    <w:rsid w:val="00807932"/>
    <w:rsid w:val="00807AD3"/>
    <w:rsid w:val="00807B66"/>
    <w:rsid w:val="00810D94"/>
    <w:rsid w:val="00811AEB"/>
    <w:rsid w:val="0081264D"/>
    <w:rsid w:val="00812A12"/>
    <w:rsid w:val="00812B73"/>
    <w:rsid w:val="00812F73"/>
    <w:rsid w:val="00813263"/>
    <w:rsid w:val="00813F26"/>
    <w:rsid w:val="00815591"/>
    <w:rsid w:val="00815E6E"/>
    <w:rsid w:val="00815EDA"/>
    <w:rsid w:val="0081624C"/>
    <w:rsid w:val="0081641A"/>
    <w:rsid w:val="008166BE"/>
    <w:rsid w:val="00816FFC"/>
    <w:rsid w:val="00817007"/>
    <w:rsid w:val="00817A8E"/>
    <w:rsid w:val="00817E46"/>
    <w:rsid w:val="008200EB"/>
    <w:rsid w:val="008200EE"/>
    <w:rsid w:val="00821240"/>
    <w:rsid w:val="00821B45"/>
    <w:rsid w:val="00821DEC"/>
    <w:rsid w:val="00822166"/>
    <w:rsid w:val="008224E6"/>
    <w:rsid w:val="00822EE3"/>
    <w:rsid w:val="00823CF2"/>
    <w:rsid w:val="00823EA8"/>
    <w:rsid w:val="0082413F"/>
    <w:rsid w:val="008246A6"/>
    <w:rsid w:val="00825008"/>
    <w:rsid w:val="00825079"/>
    <w:rsid w:val="00825A7E"/>
    <w:rsid w:val="0082642E"/>
    <w:rsid w:val="008271C1"/>
    <w:rsid w:val="00827B52"/>
    <w:rsid w:val="00830133"/>
    <w:rsid w:val="00830390"/>
    <w:rsid w:val="00830B3C"/>
    <w:rsid w:val="00831C02"/>
    <w:rsid w:val="00831E88"/>
    <w:rsid w:val="00831F53"/>
    <w:rsid w:val="0083213B"/>
    <w:rsid w:val="00832A6A"/>
    <w:rsid w:val="00832EE4"/>
    <w:rsid w:val="008334C5"/>
    <w:rsid w:val="008334F2"/>
    <w:rsid w:val="008337CE"/>
    <w:rsid w:val="00833F69"/>
    <w:rsid w:val="008340B5"/>
    <w:rsid w:val="0083474D"/>
    <w:rsid w:val="00834917"/>
    <w:rsid w:val="00834ACB"/>
    <w:rsid w:val="0083638A"/>
    <w:rsid w:val="00836807"/>
    <w:rsid w:val="0083700B"/>
    <w:rsid w:val="0083781F"/>
    <w:rsid w:val="0084069F"/>
    <w:rsid w:val="0084091F"/>
    <w:rsid w:val="00841732"/>
    <w:rsid w:val="00841ECD"/>
    <w:rsid w:val="00841FF2"/>
    <w:rsid w:val="00842EE4"/>
    <w:rsid w:val="0084382A"/>
    <w:rsid w:val="008443EE"/>
    <w:rsid w:val="008446AD"/>
    <w:rsid w:val="00844962"/>
    <w:rsid w:val="00845514"/>
    <w:rsid w:val="00845CE3"/>
    <w:rsid w:val="00845E24"/>
    <w:rsid w:val="0084607B"/>
    <w:rsid w:val="00847DE4"/>
    <w:rsid w:val="00847E3D"/>
    <w:rsid w:val="00847EB7"/>
    <w:rsid w:val="008503E2"/>
    <w:rsid w:val="008506AE"/>
    <w:rsid w:val="00850BE5"/>
    <w:rsid w:val="0085147A"/>
    <w:rsid w:val="008515AE"/>
    <w:rsid w:val="00851C48"/>
    <w:rsid w:val="008520B9"/>
    <w:rsid w:val="00852153"/>
    <w:rsid w:val="008521C0"/>
    <w:rsid w:val="008521C9"/>
    <w:rsid w:val="008522A1"/>
    <w:rsid w:val="00852A04"/>
    <w:rsid w:val="00852E88"/>
    <w:rsid w:val="00853D9E"/>
    <w:rsid w:val="008548D7"/>
    <w:rsid w:val="0085504A"/>
    <w:rsid w:val="008556EF"/>
    <w:rsid w:val="008560FB"/>
    <w:rsid w:val="008562EF"/>
    <w:rsid w:val="00856337"/>
    <w:rsid w:val="00856355"/>
    <w:rsid w:val="008564F0"/>
    <w:rsid w:val="00856544"/>
    <w:rsid w:val="00856957"/>
    <w:rsid w:val="00857827"/>
    <w:rsid w:val="0086117A"/>
    <w:rsid w:val="0086131B"/>
    <w:rsid w:val="00861875"/>
    <w:rsid w:val="00861B8D"/>
    <w:rsid w:val="00861C4B"/>
    <w:rsid w:val="00861D13"/>
    <w:rsid w:val="00861FAD"/>
    <w:rsid w:val="008623A2"/>
    <w:rsid w:val="0086280C"/>
    <w:rsid w:val="008628FE"/>
    <w:rsid w:val="00862CB3"/>
    <w:rsid w:val="00862DB0"/>
    <w:rsid w:val="00862E94"/>
    <w:rsid w:val="00864008"/>
    <w:rsid w:val="00864295"/>
    <w:rsid w:val="00864B49"/>
    <w:rsid w:val="00864D43"/>
    <w:rsid w:val="008658D7"/>
    <w:rsid w:val="00870367"/>
    <w:rsid w:val="0087076E"/>
    <w:rsid w:val="00870C46"/>
    <w:rsid w:val="00870EBB"/>
    <w:rsid w:val="00871888"/>
    <w:rsid w:val="00871B74"/>
    <w:rsid w:val="00871C94"/>
    <w:rsid w:val="00871D9F"/>
    <w:rsid w:val="008731A8"/>
    <w:rsid w:val="008739E4"/>
    <w:rsid w:val="00873B8B"/>
    <w:rsid w:val="008742DD"/>
    <w:rsid w:val="008742E6"/>
    <w:rsid w:val="008743AF"/>
    <w:rsid w:val="00874E05"/>
    <w:rsid w:val="00875D46"/>
    <w:rsid w:val="00876010"/>
    <w:rsid w:val="0087626F"/>
    <w:rsid w:val="00876E2E"/>
    <w:rsid w:val="008775AA"/>
    <w:rsid w:val="00877B21"/>
    <w:rsid w:val="00877F18"/>
    <w:rsid w:val="0088061E"/>
    <w:rsid w:val="00880C7C"/>
    <w:rsid w:val="0088185B"/>
    <w:rsid w:val="00881C77"/>
    <w:rsid w:val="00882C72"/>
    <w:rsid w:val="00882D70"/>
    <w:rsid w:val="00882E8B"/>
    <w:rsid w:val="00883583"/>
    <w:rsid w:val="00884B88"/>
    <w:rsid w:val="008853A9"/>
    <w:rsid w:val="008853AE"/>
    <w:rsid w:val="00885454"/>
    <w:rsid w:val="00885BD8"/>
    <w:rsid w:val="00885DBD"/>
    <w:rsid w:val="00885ECD"/>
    <w:rsid w:val="00885F4C"/>
    <w:rsid w:val="00885FDB"/>
    <w:rsid w:val="0088634C"/>
    <w:rsid w:val="00886525"/>
    <w:rsid w:val="00886C67"/>
    <w:rsid w:val="008871C5"/>
    <w:rsid w:val="00887983"/>
    <w:rsid w:val="008908E9"/>
    <w:rsid w:val="00890965"/>
    <w:rsid w:val="00890A56"/>
    <w:rsid w:val="0089193A"/>
    <w:rsid w:val="00891CC6"/>
    <w:rsid w:val="0089215F"/>
    <w:rsid w:val="00892390"/>
    <w:rsid w:val="008926CC"/>
    <w:rsid w:val="00892AEE"/>
    <w:rsid w:val="00893355"/>
    <w:rsid w:val="008935FE"/>
    <w:rsid w:val="00893A1E"/>
    <w:rsid w:val="00893C86"/>
    <w:rsid w:val="00894791"/>
    <w:rsid w:val="008959F9"/>
    <w:rsid w:val="00895A69"/>
    <w:rsid w:val="00897275"/>
    <w:rsid w:val="008974A9"/>
    <w:rsid w:val="00897FBD"/>
    <w:rsid w:val="008A0654"/>
    <w:rsid w:val="008A07D8"/>
    <w:rsid w:val="008A16DD"/>
    <w:rsid w:val="008A1B31"/>
    <w:rsid w:val="008A1C76"/>
    <w:rsid w:val="008A1D79"/>
    <w:rsid w:val="008A217B"/>
    <w:rsid w:val="008A23DA"/>
    <w:rsid w:val="008A2AB1"/>
    <w:rsid w:val="008A2ADE"/>
    <w:rsid w:val="008A2B3C"/>
    <w:rsid w:val="008A38CA"/>
    <w:rsid w:val="008A3BE2"/>
    <w:rsid w:val="008A3DDE"/>
    <w:rsid w:val="008A3E49"/>
    <w:rsid w:val="008A4192"/>
    <w:rsid w:val="008A45AA"/>
    <w:rsid w:val="008A45FB"/>
    <w:rsid w:val="008A4756"/>
    <w:rsid w:val="008A4B59"/>
    <w:rsid w:val="008A4F36"/>
    <w:rsid w:val="008A5BC4"/>
    <w:rsid w:val="008A5E28"/>
    <w:rsid w:val="008A6056"/>
    <w:rsid w:val="008A6395"/>
    <w:rsid w:val="008A679D"/>
    <w:rsid w:val="008A7011"/>
    <w:rsid w:val="008A7344"/>
    <w:rsid w:val="008A7A54"/>
    <w:rsid w:val="008A7F8C"/>
    <w:rsid w:val="008A7FEB"/>
    <w:rsid w:val="008B0385"/>
    <w:rsid w:val="008B1442"/>
    <w:rsid w:val="008B21F5"/>
    <w:rsid w:val="008B260C"/>
    <w:rsid w:val="008B273B"/>
    <w:rsid w:val="008B2DE3"/>
    <w:rsid w:val="008B2DFA"/>
    <w:rsid w:val="008B3159"/>
    <w:rsid w:val="008B3D7F"/>
    <w:rsid w:val="008B3DB7"/>
    <w:rsid w:val="008B4450"/>
    <w:rsid w:val="008B4506"/>
    <w:rsid w:val="008B46AD"/>
    <w:rsid w:val="008B48D2"/>
    <w:rsid w:val="008B49D0"/>
    <w:rsid w:val="008B4A6F"/>
    <w:rsid w:val="008B4EEB"/>
    <w:rsid w:val="008B5716"/>
    <w:rsid w:val="008B63F9"/>
    <w:rsid w:val="008B7645"/>
    <w:rsid w:val="008B7A70"/>
    <w:rsid w:val="008C008D"/>
    <w:rsid w:val="008C02E6"/>
    <w:rsid w:val="008C03B3"/>
    <w:rsid w:val="008C0A25"/>
    <w:rsid w:val="008C0C15"/>
    <w:rsid w:val="008C0CA8"/>
    <w:rsid w:val="008C14C3"/>
    <w:rsid w:val="008C1E80"/>
    <w:rsid w:val="008C2000"/>
    <w:rsid w:val="008C24F7"/>
    <w:rsid w:val="008C262B"/>
    <w:rsid w:val="008C2BF2"/>
    <w:rsid w:val="008C2CB3"/>
    <w:rsid w:val="008C2D4B"/>
    <w:rsid w:val="008C3187"/>
    <w:rsid w:val="008C3541"/>
    <w:rsid w:val="008C3E49"/>
    <w:rsid w:val="008C41ED"/>
    <w:rsid w:val="008C434E"/>
    <w:rsid w:val="008C4478"/>
    <w:rsid w:val="008C44F3"/>
    <w:rsid w:val="008C49BA"/>
    <w:rsid w:val="008C5A56"/>
    <w:rsid w:val="008C6041"/>
    <w:rsid w:val="008C65CB"/>
    <w:rsid w:val="008C7D51"/>
    <w:rsid w:val="008D16D4"/>
    <w:rsid w:val="008D17A1"/>
    <w:rsid w:val="008D18EE"/>
    <w:rsid w:val="008D1FC8"/>
    <w:rsid w:val="008D2736"/>
    <w:rsid w:val="008D2851"/>
    <w:rsid w:val="008D2A16"/>
    <w:rsid w:val="008D2F5F"/>
    <w:rsid w:val="008D32F1"/>
    <w:rsid w:val="008D37D5"/>
    <w:rsid w:val="008D40FB"/>
    <w:rsid w:val="008D4175"/>
    <w:rsid w:val="008D42B6"/>
    <w:rsid w:val="008D42E3"/>
    <w:rsid w:val="008D43AF"/>
    <w:rsid w:val="008D4BCA"/>
    <w:rsid w:val="008D4D5D"/>
    <w:rsid w:val="008D4FE1"/>
    <w:rsid w:val="008D51A1"/>
    <w:rsid w:val="008D541C"/>
    <w:rsid w:val="008D55D4"/>
    <w:rsid w:val="008D5DFE"/>
    <w:rsid w:val="008D6F96"/>
    <w:rsid w:val="008D6FB4"/>
    <w:rsid w:val="008D72ED"/>
    <w:rsid w:val="008D73BE"/>
    <w:rsid w:val="008E08B6"/>
    <w:rsid w:val="008E0994"/>
    <w:rsid w:val="008E0D57"/>
    <w:rsid w:val="008E1DCE"/>
    <w:rsid w:val="008E205E"/>
    <w:rsid w:val="008E25D1"/>
    <w:rsid w:val="008E2E06"/>
    <w:rsid w:val="008E2F4E"/>
    <w:rsid w:val="008E32FE"/>
    <w:rsid w:val="008E3FB0"/>
    <w:rsid w:val="008E5DB9"/>
    <w:rsid w:val="008E6A29"/>
    <w:rsid w:val="008E72D4"/>
    <w:rsid w:val="008E79DE"/>
    <w:rsid w:val="008E7EE2"/>
    <w:rsid w:val="008F0A79"/>
    <w:rsid w:val="008F0D22"/>
    <w:rsid w:val="008F0FC3"/>
    <w:rsid w:val="008F1180"/>
    <w:rsid w:val="008F1736"/>
    <w:rsid w:val="008F19E3"/>
    <w:rsid w:val="008F1FEC"/>
    <w:rsid w:val="008F37EA"/>
    <w:rsid w:val="008F4338"/>
    <w:rsid w:val="008F4544"/>
    <w:rsid w:val="008F50EB"/>
    <w:rsid w:val="008F51D4"/>
    <w:rsid w:val="008F5A8E"/>
    <w:rsid w:val="008F5D2E"/>
    <w:rsid w:val="008F61A2"/>
    <w:rsid w:val="008F6500"/>
    <w:rsid w:val="008F683A"/>
    <w:rsid w:val="008F6C8E"/>
    <w:rsid w:val="008F6E20"/>
    <w:rsid w:val="008F7588"/>
    <w:rsid w:val="008F7943"/>
    <w:rsid w:val="008F7BD6"/>
    <w:rsid w:val="008F7EBA"/>
    <w:rsid w:val="00901255"/>
    <w:rsid w:val="009014E3"/>
    <w:rsid w:val="009016CA"/>
    <w:rsid w:val="009029CA"/>
    <w:rsid w:val="00903589"/>
    <w:rsid w:val="009036C7"/>
    <w:rsid w:val="00903922"/>
    <w:rsid w:val="00903A83"/>
    <w:rsid w:val="00903D86"/>
    <w:rsid w:val="009042A7"/>
    <w:rsid w:val="00906575"/>
    <w:rsid w:val="009068F3"/>
    <w:rsid w:val="00907105"/>
    <w:rsid w:val="009075AE"/>
    <w:rsid w:val="009077E8"/>
    <w:rsid w:val="009079BA"/>
    <w:rsid w:val="00907E67"/>
    <w:rsid w:val="009101DF"/>
    <w:rsid w:val="0091066A"/>
    <w:rsid w:val="00910971"/>
    <w:rsid w:val="009113B9"/>
    <w:rsid w:val="00911574"/>
    <w:rsid w:val="009118F2"/>
    <w:rsid w:val="00911FFF"/>
    <w:rsid w:val="00912436"/>
    <w:rsid w:val="009133C6"/>
    <w:rsid w:val="00913CAB"/>
    <w:rsid w:val="00914A59"/>
    <w:rsid w:val="00914E53"/>
    <w:rsid w:val="00914FB0"/>
    <w:rsid w:val="009166A1"/>
    <w:rsid w:val="009167AA"/>
    <w:rsid w:val="00916E6A"/>
    <w:rsid w:val="009171F9"/>
    <w:rsid w:val="00917381"/>
    <w:rsid w:val="00917CD1"/>
    <w:rsid w:val="00917FE4"/>
    <w:rsid w:val="00920115"/>
    <w:rsid w:val="00920694"/>
    <w:rsid w:val="0092099E"/>
    <w:rsid w:val="0092153E"/>
    <w:rsid w:val="009217A6"/>
    <w:rsid w:val="009218EB"/>
    <w:rsid w:val="00921A17"/>
    <w:rsid w:val="00921D63"/>
    <w:rsid w:val="00922BF5"/>
    <w:rsid w:val="00922F04"/>
    <w:rsid w:val="0092321C"/>
    <w:rsid w:val="0092383F"/>
    <w:rsid w:val="00924F93"/>
    <w:rsid w:val="00925555"/>
    <w:rsid w:val="009256B3"/>
    <w:rsid w:val="009264AF"/>
    <w:rsid w:val="00927164"/>
    <w:rsid w:val="009272CF"/>
    <w:rsid w:val="0092730E"/>
    <w:rsid w:val="00927496"/>
    <w:rsid w:val="00927D86"/>
    <w:rsid w:val="00927E1B"/>
    <w:rsid w:val="0093060C"/>
    <w:rsid w:val="00930815"/>
    <w:rsid w:val="00931273"/>
    <w:rsid w:val="00932562"/>
    <w:rsid w:val="009329B7"/>
    <w:rsid w:val="00932DD6"/>
    <w:rsid w:val="009333E3"/>
    <w:rsid w:val="0093349C"/>
    <w:rsid w:val="00933C50"/>
    <w:rsid w:val="009343B7"/>
    <w:rsid w:val="009344A1"/>
    <w:rsid w:val="00934B67"/>
    <w:rsid w:val="009378E1"/>
    <w:rsid w:val="00937A5C"/>
    <w:rsid w:val="00937D12"/>
    <w:rsid w:val="00940477"/>
    <w:rsid w:val="00940900"/>
    <w:rsid w:val="00940D21"/>
    <w:rsid w:val="009415E1"/>
    <w:rsid w:val="00941BC0"/>
    <w:rsid w:val="00941C69"/>
    <w:rsid w:val="00941C82"/>
    <w:rsid w:val="0094236C"/>
    <w:rsid w:val="00943569"/>
    <w:rsid w:val="009449E3"/>
    <w:rsid w:val="0094563E"/>
    <w:rsid w:val="009456A6"/>
    <w:rsid w:val="00945737"/>
    <w:rsid w:val="0094575C"/>
    <w:rsid w:val="009459CF"/>
    <w:rsid w:val="00946B00"/>
    <w:rsid w:val="00946BD3"/>
    <w:rsid w:val="00946D39"/>
    <w:rsid w:val="00946DF2"/>
    <w:rsid w:val="00946F50"/>
    <w:rsid w:val="009471CA"/>
    <w:rsid w:val="009477F2"/>
    <w:rsid w:val="00950348"/>
    <w:rsid w:val="00950746"/>
    <w:rsid w:val="00951110"/>
    <w:rsid w:val="00952473"/>
    <w:rsid w:val="00952689"/>
    <w:rsid w:val="00952C11"/>
    <w:rsid w:val="00952C14"/>
    <w:rsid w:val="00953890"/>
    <w:rsid w:val="009545B9"/>
    <w:rsid w:val="009550B9"/>
    <w:rsid w:val="009552B8"/>
    <w:rsid w:val="009552FB"/>
    <w:rsid w:val="00956383"/>
    <w:rsid w:val="0095672B"/>
    <w:rsid w:val="009575DE"/>
    <w:rsid w:val="009579C6"/>
    <w:rsid w:val="00957C4B"/>
    <w:rsid w:val="00960539"/>
    <w:rsid w:val="009616ED"/>
    <w:rsid w:val="00962D52"/>
    <w:rsid w:val="0096392A"/>
    <w:rsid w:val="00963D97"/>
    <w:rsid w:val="0096438F"/>
    <w:rsid w:val="00965A85"/>
    <w:rsid w:val="00965CA0"/>
    <w:rsid w:val="00965D4E"/>
    <w:rsid w:val="009662DF"/>
    <w:rsid w:val="00966721"/>
    <w:rsid w:val="00970A23"/>
    <w:rsid w:val="00971228"/>
    <w:rsid w:val="0097153D"/>
    <w:rsid w:val="00972B04"/>
    <w:rsid w:val="00972B3D"/>
    <w:rsid w:val="00973B5F"/>
    <w:rsid w:val="00974830"/>
    <w:rsid w:val="00974937"/>
    <w:rsid w:val="00974941"/>
    <w:rsid w:val="009750E3"/>
    <w:rsid w:val="0097689E"/>
    <w:rsid w:val="00976BDA"/>
    <w:rsid w:val="0097712B"/>
    <w:rsid w:val="00977836"/>
    <w:rsid w:val="00977C87"/>
    <w:rsid w:val="00977F53"/>
    <w:rsid w:val="00980E8E"/>
    <w:rsid w:val="00981569"/>
    <w:rsid w:val="009818CA"/>
    <w:rsid w:val="00981B20"/>
    <w:rsid w:val="00981CA1"/>
    <w:rsid w:val="00981CF2"/>
    <w:rsid w:val="00982008"/>
    <w:rsid w:val="009824BE"/>
    <w:rsid w:val="00982633"/>
    <w:rsid w:val="00982F8E"/>
    <w:rsid w:val="009838EF"/>
    <w:rsid w:val="00983C66"/>
    <w:rsid w:val="00983EB8"/>
    <w:rsid w:val="009843C0"/>
    <w:rsid w:val="00984CC3"/>
    <w:rsid w:val="00985357"/>
    <w:rsid w:val="00985550"/>
    <w:rsid w:val="00985565"/>
    <w:rsid w:val="009865B2"/>
    <w:rsid w:val="00986D4C"/>
    <w:rsid w:val="00987436"/>
    <w:rsid w:val="00990444"/>
    <w:rsid w:val="009908FF"/>
    <w:rsid w:val="00990D42"/>
    <w:rsid w:val="009910D0"/>
    <w:rsid w:val="009917E8"/>
    <w:rsid w:val="0099222A"/>
    <w:rsid w:val="00992345"/>
    <w:rsid w:val="00992367"/>
    <w:rsid w:val="00992531"/>
    <w:rsid w:val="009935EE"/>
    <w:rsid w:val="009936FE"/>
    <w:rsid w:val="009962C7"/>
    <w:rsid w:val="0099632D"/>
    <w:rsid w:val="00996395"/>
    <w:rsid w:val="00996AB8"/>
    <w:rsid w:val="00997E45"/>
    <w:rsid w:val="00997F4D"/>
    <w:rsid w:val="009A02C8"/>
    <w:rsid w:val="009A0484"/>
    <w:rsid w:val="009A0E2C"/>
    <w:rsid w:val="009A13E1"/>
    <w:rsid w:val="009A1C33"/>
    <w:rsid w:val="009A2509"/>
    <w:rsid w:val="009A3023"/>
    <w:rsid w:val="009A41E1"/>
    <w:rsid w:val="009A42F3"/>
    <w:rsid w:val="009A4957"/>
    <w:rsid w:val="009A514C"/>
    <w:rsid w:val="009A51CF"/>
    <w:rsid w:val="009A61E8"/>
    <w:rsid w:val="009A6CA6"/>
    <w:rsid w:val="009A7154"/>
    <w:rsid w:val="009A71D8"/>
    <w:rsid w:val="009A7617"/>
    <w:rsid w:val="009B08D3"/>
    <w:rsid w:val="009B0CDB"/>
    <w:rsid w:val="009B1987"/>
    <w:rsid w:val="009B2318"/>
    <w:rsid w:val="009B2782"/>
    <w:rsid w:val="009B38E8"/>
    <w:rsid w:val="009B3CD2"/>
    <w:rsid w:val="009B441F"/>
    <w:rsid w:val="009B4424"/>
    <w:rsid w:val="009B45B9"/>
    <w:rsid w:val="009B4746"/>
    <w:rsid w:val="009B4800"/>
    <w:rsid w:val="009B5218"/>
    <w:rsid w:val="009B54FE"/>
    <w:rsid w:val="009B587D"/>
    <w:rsid w:val="009B5F28"/>
    <w:rsid w:val="009B60C1"/>
    <w:rsid w:val="009B6269"/>
    <w:rsid w:val="009B6B3B"/>
    <w:rsid w:val="009B6D20"/>
    <w:rsid w:val="009B7456"/>
    <w:rsid w:val="009B7677"/>
    <w:rsid w:val="009C0540"/>
    <w:rsid w:val="009C06D1"/>
    <w:rsid w:val="009C10C6"/>
    <w:rsid w:val="009C14F9"/>
    <w:rsid w:val="009C2E9A"/>
    <w:rsid w:val="009C322A"/>
    <w:rsid w:val="009C359B"/>
    <w:rsid w:val="009C37F2"/>
    <w:rsid w:val="009C3D73"/>
    <w:rsid w:val="009C3EAA"/>
    <w:rsid w:val="009C43C7"/>
    <w:rsid w:val="009C4C31"/>
    <w:rsid w:val="009C52BA"/>
    <w:rsid w:val="009C5A78"/>
    <w:rsid w:val="009C608C"/>
    <w:rsid w:val="009C67D0"/>
    <w:rsid w:val="009C7143"/>
    <w:rsid w:val="009C72C7"/>
    <w:rsid w:val="009C76D0"/>
    <w:rsid w:val="009D0437"/>
    <w:rsid w:val="009D0C63"/>
    <w:rsid w:val="009D0CDD"/>
    <w:rsid w:val="009D0EF8"/>
    <w:rsid w:val="009D0F74"/>
    <w:rsid w:val="009D0FE9"/>
    <w:rsid w:val="009D1689"/>
    <w:rsid w:val="009D1D7D"/>
    <w:rsid w:val="009D29A6"/>
    <w:rsid w:val="009D2B3F"/>
    <w:rsid w:val="009D33F3"/>
    <w:rsid w:val="009D3620"/>
    <w:rsid w:val="009D3891"/>
    <w:rsid w:val="009D3A72"/>
    <w:rsid w:val="009D3AD6"/>
    <w:rsid w:val="009D3E49"/>
    <w:rsid w:val="009D4F7C"/>
    <w:rsid w:val="009D50E3"/>
    <w:rsid w:val="009D5149"/>
    <w:rsid w:val="009D57A2"/>
    <w:rsid w:val="009D5D0C"/>
    <w:rsid w:val="009D6336"/>
    <w:rsid w:val="009D64DE"/>
    <w:rsid w:val="009D6B53"/>
    <w:rsid w:val="009D7738"/>
    <w:rsid w:val="009D78DF"/>
    <w:rsid w:val="009D7B9A"/>
    <w:rsid w:val="009E1150"/>
    <w:rsid w:val="009E35D6"/>
    <w:rsid w:val="009E3A13"/>
    <w:rsid w:val="009E4011"/>
    <w:rsid w:val="009E4A46"/>
    <w:rsid w:val="009E538B"/>
    <w:rsid w:val="009E563C"/>
    <w:rsid w:val="009E5C6F"/>
    <w:rsid w:val="009E5F42"/>
    <w:rsid w:val="009E654D"/>
    <w:rsid w:val="009E68D3"/>
    <w:rsid w:val="009E6923"/>
    <w:rsid w:val="009E6A6F"/>
    <w:rsid w:val="009E6B36"/>
    <w:rsid w:val="009E7D55"/>
    <w:rsid w:val="009F0119"/>
    <w:rsid w:val="009F034D"/>
    <w:rsid w:val="009F07A5"/>
    <w:rsid w:val="009F0870"/>
    <w:rsid w:val="009F0D1B"/>
    <w:rsid w:val="009F1DDD"/>
    <w:rsid w:val="009F2674"/>
    <w:rsid w:val="009F2C7C"/>
    <w:rsid w:val="009F2D23"/>
    <w:rsid w:val="009F2F3D"/>
    <w:rsid w:val="009F3314"/>
    <w:rsid w:val="009F3875"/>
    <w:rsid w:val="009F4222"/>
    <w:rsid w:val="009F4C1C"/>
    <w:rsid w:val="009F53B3"/>
    <w:rsid w:val="009F6262"/>
    <w:rsid w:val="009F632D"/>
    <w:rsid w:val="009F7550"/>
    <w:rsid w:val="009F7701"/>
    <w:rsid w:val="00A01748"/>
    <w:rsid w:val="00A023BF"/>
    <w:rsid w:val="00A02EA4"/>
    <w:rsid w:val="00A03135"/>
    <w:rsid w:val="00A031CC"/>
    <w:rsid w:val="00A04046"/>
    <w:rsid w:val="00A04372"/>
    <w:rsid w:val="00A04BEB"/>
    <w:rsid w:val="00A04CAA"/>
    <w:rsid w:val="00A04DDB"/>
    <w:rsid w:val="00A055ED"/>
    <w:rsid w:val="00A05EB4"/>
    <w:rsid w:val="00A066CB"/>
    <w:rsid w:val="00A066D1"/>
    <w:rsid w:val="00A06965"/>
    <w:rsid w:val="00A06A61"/>
    <w:rsid w:val="00A06CC5"/>
    <w:rsid w:val="00A06D14"/>
    <w:rsid w:val="00A076FE"/>
    <w:rsid w:val="00A07FEB"/>
    <w:rsid w:val="00A103DF"/>
    <w:rsid w:val="00A10877"/>
    <w:rsid w:val="00A10FDD"/>
    <w:rsid w:val="00A11A3B"/>
    <w:rsid w:val="00A11DB4"/>
    <w:rsid w:val="00A12515"/>
    <w:rsid w:val="00A12742"/>
    <w:rsid w:val="00A128E9"/>
    <w:rsid w:val="00A1299F"/>
    <w:rsid w:val="00A134CA"/>
    <w:rsid w:val="00A137F9"/>
    <w:rsid w:val="00A1392F"/>
    <w:rsid w:val="00A14369"/>
    <w:rsid w:val="00A14515"/>
    <w:rsid w:val="00A151F9"/>
    <w:rsid w:val="00A1554E"/>
    <w:rsid w:val="00A157F1"/>
    <w:rsid w:val="00A15FA2"/>
    <w:rsid w:val="00A16321"/>
    <w:rsid w:val="00A16F54"/>
    <w:rsid w:val="00A174BC"/>
    <w:rsid w:val="00A1773A"/>
    <w:rsid w:val="00A17801"/>
    <w:rsid w:val="00A17A6F"/>
    <w:rsid w:val="00A17FB5"/>
    <w:rsid w:val="00A208F9"/>
    <w:rsid w:val="00A20B24"/>
    <w:rsid w:val="00A21871"/>
    <w:rsid w:val="00A221AC"/>
    <w:rsid w:val="00A22C05"/>
    <w:rsid w:val="00A22FDE"/>
    <w:rsid w:val="00A231E8"/>
    <w:rsid w:val="00A237B9"/>
    <w:rsid w:val="00A23884"/>
    <w:rsid w:val="00A24822"/>
    <w:rsid w:val="00A2578D"/>
    <w:rsid w:val="00A25C46"/>
    <w:rsid w:val="00A25E44"/>
    <w:rsid w:val="00A2602A"/>
    <w:rsid w:val="00A26392"/>
    <w:rsid w:val="00A26FC6"/>
    <w:rsid w:val="00A27480"/>
    <w:rsid w:val="00A278AA"/>
    <w:rsid w:val="00A27BFA"/>
    <w:rsid w:val="00A27CBD"/>
    <w:rsid w:val="00A309DE"/>
    <w:rsid w:val="00A30C8D"/>
    <w:rsid w:val="00A31051"/>
    <w:rsid w:val="00A31911"/>
    <w:rsid w:val="00A322C6"/>
    <w:rsid w:val="00A3286A"/>
    <w:rsid w:val="00A32F88"/>
    <w:rsid w:val="00A34FC6"/>
    <w:rsid w:val="00A355E8"/>
    <w:rsid w:val="00A35788"/>
    <w:rsid w:val="00A35C7C"/>
    <w:rsid w:val="00A36038"/>
    <w:rsid w:val="00A36120"/>
    <w:rsid w:val="00A36417"/>
    <w:rsid w:val="00A36470"/>
    <w:rsid w:val="00A378F5"/>
    <w:rsid w:val="00A37F48"/>
    <w:rsid w:val="00A4006D"/>
    <w:rsid w:val="00A4080C"/>
    <w:rsid w:val="00A4116C"/>
    <w:rsid w:val="00A412AF"/>
    <w:rsid w:val="00A41A0F"/>
    <w:rsid w:val="00A41B18"/>
    <w:rsid w:val="00A42A35"/>
    <w:rsid w:val="00A42B57"/>
    <w:rsid w:val="00A43B0B"/>
    <w:rsid w:val="00A43EA0"/>
    <w:rsid w:val="00A45EE5"/>
    <w:rsid w:val="00A45FC1"/>
    <w:rsid w:val="00A46638"/>
    <w:rsid w:val="00A467D4"/>
    <w:rsid w:val="00A46AB9"/>
    <w:rsid w:val="00A47611"/>
    <w:rsid w:val="00A47E28"/>
    <w:rsid w:val="00A502AF"/>
    <w:rsid w:val="00A50A6C"/>
    <w:rsid w:val="00A50DD6"/>
    <w:rsid w:val="00A517D4"/>
    <w:rsid w:val="00A51938"/>
    <w:rsid w:val="00A51F93"/>
    <w:rsid w:val="00A5277D"/>
    <w:rsid w:val="00A528A5"/>
    <w:rsid w:val="00A52984"/>
    <w:rsid w:val="00A52F5C"/>
    <w:rsid w:val="00A536FD"/>
    <w:rsid w:val="00A53A25"/>
    <w:rsid w:val="00A53C8F"/>
    <w:rsid w:val="00A54522"/>
    <w:rsid w:val="00A545DA"/>
    <w:rsid w:val="00A5474B"/>
    <w:rsid w:val="00A54BB8"/>
    <w:rsid w:val="00A54E04"/>
    <w:rsid w:val="00A54F00"/>
    <w:rsid w:val="00A55765"/>
    <w:rsid w:val="00A55B2B"/>
    <w:rsid w:val="00A56D71"/>
    <w:rsid w:val="00A57547"/>
    <w:rsid w:val="00A57F1C"/>
    <w:rsid w:val="00A6019F"/>
    <w:rsid w:val="00A6068B"/>
    <w:rsid w:val="00A607B5"/>
    <w:rsid w:val="00A607EA"/>
    <w:rsid w:val="00A60A08"/>
    <w:rsid w:val="00A61210"/>
    <w:rsid w:val="00A6158A"/>
    <w:rsid w:val="00A6185A"/>
    <w:rsid w:val="00A61CB7"/>
    <w:rsid w:val="00A61D6B"/>
    <w:rsid w:val="00A62611"/>
    <w:rsid w:val="00A62AD7"/>
    <w:rsid w:val="00A6305A"/>
    <w:rsid w:val="00A63202"/>
    <w:rsid w:val="00A63588"/>
    <w:rsid w:val="00A63B60"/>
    <w:rsid w:val="00A63E14"/>
    <w:rsid w:val="00A64CDE"/>
    <w:rsid w:val="00A65920"/>
    <w:rsid w:val="00A6606D"/>
    <w:rsid w:val="00A660CD"/>
    <w:rsid w:val="00A66B11"/>
    <w:rsid w:val="00A67084"/>
    <w:rsid w:val="00A6771F"/>
    <w:rsid w:val="00A67E20"/>
    <w:rsid w:val="00A7096E"/>
    <w:rsid w:val="00A70B54"/>
    <w:rsid w:val="00A70F38"/>
    <w:rsid w:val="00A711EE"/>
    <w:rsid w:val="00A7153B"/>
    <w:rsid w:val="00A71809"/>
    <w:rsid w:val="00A71811"/>
    <w:rsid w:val="00A72415"/>
    <w:rsid w:val="00A7280F"/>
    <w:rsid w:val="00A738B2"/>
    <w:rsid w:val="00A73CE6"/>
    <w:rsid w:val="00A7429A"/>
    <w:rsid w:val="00A74FAB"/>
    <w:rsid w:val="00A75667"/>
    <w:rsid w:val="00A75F7D"/>
    <w:rsid w:val="00A76408"/>
    <w:rsid w:val="00A76EF5"/>
    <w:rsid w:val="00A77732"/>
    <w:rsid w:val="00A7778F"/>
    <w:rsid w:val="00A777F5"/>
    <w:rsid w:val="00A80277"/>
    <w:rsid w:val="00A80CF3"/>
    <w:rsid w:val="00A81BBA"/>
    <w:rsid w:val="00A82370"/>
    <w:rsid w:val="00A8267C"/>
    <w:rsid w:val="00A83AFA"/>
    <w:rsid w:val="00A83C90"/>
    <w:rsid w:val="00A83E87"/>
    <w:rsid w:val="00A8471A"/>
    <w:rsid w:val="00A853F9"/>
    <w:rsid w:val="00A855EB"/>
    <w:rsid w:val="00A85774"/>
    <w:rsid w:val="00A86E70"/>
    <w:rsid w:val="00A87098"/>
    <w:rsid w:val="00A87507"/>
    <w:rsid w:val="00A8757E"/>
    <w:rsid w:val="00A875CD"/>
    <w:rsid w:val="00A87E1B"/>
    <w:rsid w:val="00A87F02"/>
    <w:rsid w:val="00A904DA"/>
    <w:rsid w:val="00A91F3D"/>
    <w:rsid w:val="00A92147"/>
    <w:rsid w:val="00A924E3"/>
    <w:rsid w:val="00A92B34"/>
    <w:rsid w:val="00A92CF2"/>
    <w:rsid w:val="00A92D0D"/>
    <w:rsid w:val="00A935B3"/>
    <w:rsid w:val="00A93825"/>
    <w:rsid w:val="00A94636"/>
    <w:rsid w:val="00A94DB0"/>
    <w:rsid w:val="00A95DF6"/>
    <w:rsid w:val="00A9600A"/>
    <w:rsid w:val="00A965F8"/>
    <w:rsid w:val="00A966D1"/>
    <w:rsid w:val="00A966F3"/>
    <w:rsid w:val="00A96934"/>
    <w:rsid w:val="00A96EE8"/>
    <w:rsid w:val="00AA00F8"/>
    <w:rsid w:val="00AA0289"/>
    <w:rsid w:val="00AA0345"/>
    <w:rsid w:val="00AA06B5"/>
    <w:rsid w:val="00AA0A7C"/>
    <w:rsid w:val="00AA1243"/>
    <w:rsid w:val="00AA1AB5"/>
    <w:rsid w:val="00AA1FA4"/>
    <w:rsid w:val="00AA20DC"/>
    <w:rsid w:val="00AA2266"/>
    <w:rsid w:val="00AA2B1F"/>
    <w:rsid w:val="00AA3794"/>
    <w:rsid w:val="00AA3CD5"/>
    <w:rsid w:val="00AA3D9C"/>
    <w:rsid w:val="00AA3E55"/>
    <w:rsid w:val="00AA3FEE"/>
    <w:rsid w:val="00AA4178"/>
    <w:rsid w:val="00AA4EED"/>
    <w:rsid w:val="00AA5001"/>
    <w:rsid w:val="00AA55F8"/>
    <w:rsid w:val="00AA6062"/>
    <w:rsid w:val="00AA60D6"/>
    <w:rsid w:val="00AA6186"/>
    <w:rsid w:val="00AA684C"/>
    <w:rsid w:val="00AA6B41"/>
    <w:rsid w:val="00AA6C24"/>
    <w:rsid w:val="00AA70FE"/>
    <w:rsid w:val="00AA72AA"/>
    <w:rsid w:val="00AA7FB9"/>
    <w:rsid w:val="00AB0766"/>
    <w:rsid w:val="00AB0CF9"/>
    <w:rsid w:val="00AB0F71"/>
    <w:rsid w:val="00AB11BA"/>
    <w:rsid w:val="00AB214C"/>
    <w:rsid w:val="00AB30C0"/>
    <w:rsid w:val="00AB3ACE"/>
    <w:rsid w:val="00AB3B5E"/>
    <w:rsid w:val="00AB3C1A"/>
    <w:rsid w:val="00AB49BF"/>
    <w:rsid w:val="00AB4E0B"/>
    <w:rsid w:val="00AB50DC"/>
    <w:rsid w:val="00AB5EBF"/>
    <w:rsid w:val="00AB642C"/>
    <w:rsid w:val="00AB728D"/>
    <w:rsid w:val="00AB7911"/>
    <w:rsid w:val="00AC0BC8"/>
    <w:rsid w:val="00AC13DC"/>
    <w:rsid w:val="00AC1404"/>
    <w:rsid w:val="00AC1B71"/>
    <w:rsid w:val="00AC1E93"/>
    <w:rsid w:val="00AC210E"/>
    <w:rsid w:val="00AC2697"/>
    <w:rsid w:val="00AC2B02"/>
    <w:rsid w:val="00AC34CC"/>
    <w:rsid w:val="00AC3CC7"/>
    <w:rsid w:val="00AC3F41"/>
    <w:rsid w:val="00AC4265"/>
    <w:rsid w:val="00AC5429"/>
    <w:rsid w:val="00AC5574"/>
    <w:rsid w:val="00AC569D"/>
    <w:rsid w:val="00AC580B"/>
    <w:rsid w:val="00AC6363"/>
    <w:rsid w:val="00AC6546"/>
    <w:rsid w:val="00AC6A21"/>
    <w:rsid w:val="00AC6BDF"/>
    <w:rsid w:val="00AC7E2B"/>
    <w:rsid w:val="00AD0F66"/>
    <w:rsid w:val="00AD105F"/>
    <w:rsid w:val="00AD2272"/>
    <w:rsid w:val="00AD29E3"/>
    <w:rsid w:val="00AD365F"/>
    <w:rsid w:val="00AD3E06"/>
    <w:rsid w:val="00AD415D"/>
    <w:rsid w:val="00AD551C"/>
    <w:rsid w:val="00AD554F"/>
    <w:rsid w:val="00AD5DC5"/>
    <w:rsid w:val="00AD60E0"/>
    <w:rsid w:val="00AD63AA"/>
    <w:rsid w:val="00AD649A"/>
    <w:rsid w:val="00AD6510"/>
    <w:rsid w:val="00AD762B"/>
    <w:rsid w:val="00AD7EA6"/>
    <w:rsid w:val="00AE01B7"/>
    <w:rsid w:val="00AE260B"/>
    <w:rsid w:val="00AE27F5"/>
    <w:rsid w:val="00AE37CA"/>
    <w:rsid w:val="00AE3889"/>
    <w:rsid w:val="00AE41C0"/>
    <w:rsid w:val="00AE435F"/>
    <w:rsid w:val="00AE49FD"/>
    <w:rsid w:val="00AE4E67"/>
    <w:rsid w:val="00AE5711"/>
    <w:rsid w:val="00AE57E7"/>
    <w:rsid w:val="00AE6BB0"/>
    <w:rsid w:val="00AE6DBF"/>
    <w:rsid w:val="00AE73DA"/>
    <w:rsid w:val="00AF02C0"/>
    <w:rsid w:val="00AF0650"/>
    <w:rsid w:val="00AF079B"/>
    <w:rsid w:val="00AF0E20"/>
    <w:rsid w:val="00AF1421"/>
    <w:rsid w:val="00AF19F8"/>
    <w:rsid w:val="00AF1CB5"/>
    <w:rsid w:val="00AF203D"/>
    <w:rsid w:val="00AF2283"/>
    <w:rsid w:val="00AF29DB"/>
    <w:rsid w:val="00AF3262"/>
    <w:rsid w:val="00AF3611"/>
    <w:rsid w:val="00AF3C72"/>
    <w:rsid w:val="00AF420C"/>
    <w:rsid w:val="00AF4273"/>
    <w:rsid w:val="00AF4BFA"/>
    <w:rsid w:val="00AF4F26"/>
    <w:rsid w:val="00AF50E7"/>
    <w:rsid w:val="00AF51C2"/>
    <w:rsid w:val="00AF53A7"/>
    <w:rsid w:val="00AF5E4D"/>
    <w:rsid w:val="00AF6642"/>
    <w:rsid w:val="00AF6905"/>
    <w:rsid w:val="00AF6B05"/>
    <w:rsid w:val="00AF6C12"/>
    <w:rsid w:val="00AF7028"/>
    <w:rsid w:val="00AF77B0"/>
    <w:rsid w:val="00AF7F05"/>
    <w:rsid w:val="00B005FA"/>
    <w:rsid w:val="00B00E72"/>
    <w:rsid w:val="00B0183C"/>
    <w:rsid w:val="00B0193D"/>
    <w:rsid w:val="00B01B94"/>
    <w:rsid w:val="00B022F2"/>
    <w:rsid w:val="00B02AE5"/>
    <w:rsid w:val="00B03469"/>
    <w:rsid w:val="00B03DC7"/>
    <w:rsid w:val="00B0441E"/>
    <w:rsid w:val="00B04EDA"/>
    <w:rsid w:val="00B0548F"/>
    <w:rsid w:val="00B0565C"/>
    <w:rsid w:val="00B05AD4"/>
    <w:rsid w:val="00B05C90"/>
    <w:rsid w:val="00B06C3D"/>
    <w:rsid w:val="00B06C91"/>
    <w:rsid w:val="00B06D0C"/>
    <w:rsid w:val="00B07964"/>
    <w:rsid w:val="00B07CCF"/>
    <w:rsid w:val="00B07FB4"/>
    <w:rsid w:val="00B1013D"/>
    <w:rsid w:val="00B12027"/>
    <w:rsid w:val="00B1245B"/>
    <w:rsid w:val="00B126A1"/>
    <w:rsid w:val="00B1400C"/>
    <w:rsid w:val="00B149C3"/>
    <w:rsid w:val="00B14E92"/>
    <w:rsid w:val="00B1512A"/>
    <w:rsid w:val="00B15441"/>
    <w:rsid w:val="00B16A31"/>
    <w:rsid w:val="00B172EC"/>
    <w:rsid w:val="00B17A40"/>
    <w:rsid w:val="00B20692"/>
    <w:rsid w:val="00B207A7"/>
    <w:rsid w:val="00B20CF6"/>
    <w:rsid w:val="00B20D6A"/>
    <w:rsid w:val="00B2187B"/>
    <w:rsid w:val="00B21C6B"/>
    <w:rsid w:val="00B21CBB"/>
    <w:rsid w:val="00B21FA0"/>
    <w:rsid w:val="00B222CA"/>
    <w:rsid w:val="00B22A6E"/>
    <w:rsid w:val="00B22CF0"/>
    <w:rsid w:val="00B22D6A"/>
    <w:rsid w:val="00B22DB6"/>
    <w:rsid w:val="00B23FFC"/>
    <w:rsid w:val="00B240E6"/>
    <w:rsid w:val="00B24130"/>
    <w:rsid w:val="00B24973"/>
    <w:rsid w:val="00B251B1"/>
    <w:rsid w:val="00B257A6"/>
    <w:rsid w:val="00B25888"/>
    <w:rsid w:val="00B25FDA"/>
    <w:rsid w:val="00B26592"/>
    <w:rsid w:val="00B267C0"/>
    <w:rsid w:val="00B26D77"/>
    <w:rsid w:val="00B26EC1"/>
    <w:rsid w:val="00B30A68"/>
    <w:rsid w:val="00B30B10"/>
    <w:rsid w:val="00B30F5C"/>
    <w:rsid w:val="00B30FAD"/>
    <w:rsid w:val="00B3178F"/>
    <w:rsid w:val="00B31AD5"/>
    <w:rsid w:val="00B31DA0"/>
    <w:rsid w:val="00B3275E"/>
    <w:rsid w:val="00B32849"/>
    <w:rsid w:val="00B32AA0"/>
    <w:rsid w:val="00B3471A"/>
    <w:rsid w:val="00B35648"/>
    <w:rsid w:val="00B357B8"/>
    <w:rsid w:val="00B359EF"/>
    <w:rsid w:val="00B36B45"/>
    <w:rsid w:val="00B36D50"/>
    <w:rsid w:val="00B3760B"/>
    <w:rsid w:val="00B37A6F"/>
    <w:rsid w:val="00B37AFA"/>
    <w:rsid w:val="00B37EE7"/>
    <w:rsid w:val="00B402F1"/>
    <w:rsid w:val="00B4060B"/>
    <w:rsid w:val="00B40751"/>
    <w:rsid w:val="00B41019"/>
    <w:rsid w:val="00B41F2D"/>
    <w:rsid w:val="00B42748"/>
    <w:rsid w:val="00B42803"/>
    <w:rsid w:val="00B42BB3"/>
    <w:rsid w:val="00B4305F"/>
    <w:rsid w:val="00B435D4"/>
    <w:rsid w:val="00B43977"/>
    <w:rsid w:val="00B43BA6"/>
    <w:rsid w:val="00B44115"/>
    <w:rsid w:val="00B447E6"/>
    <w:rsid w:val="00B45FC9"/>
    <w:rsid w:val="00B462BE"/>
    <w:rsid w:val="00B463C0"/>
    <w:rsid w:val="00B46831"/>
    <w:rsid w:val="00B47035"/>
    <w:rsid w:val="00B475AF"/>
    <w:rsid w:val="00B4776E"/>
    <w:rsid w:val="00B47B13"/>
    <w:rsid w:val="00B47DF1"/>
    <w:rsid w:val="00B50153"/>
    <w:rsid w:val="00B5026B"/>
    <w:rsid w:val="00B511FA"/>
    <w:rsid w:val="00B51424"/>
    <w:rsid w:val="00B5215A"/>
    <w:rsid w:val="00B5262C"/>
    <w:rsid w:val="00B52971"/>
    <w:rsid w:val="00B529C7"/>
    <w:rsid w:val="00B52F0D"/>
    <w:rsid w:val="00B533B9"/>
    <w:rsid w:val="00B53FBE"/>
    <w:rsid w:val="00B54865"/>
    <w:rsid w:val="00B55019"/>
    <w:rsid w:val="00B55331"/>
    <w:rsid w:val="00B55FAE"/>
    <w:rsid w:val="00B5610D"/>
    <w:rsid w:val="00B5660F"/>
    <w:rsid w:val="00B56A56"/>
    <w:rsid w:val="00B56EA1"/>
    <w:rsid w:val="00B56F23"/>
    <w:rsid w:val="00B56FDF"/>
    <w:rsid w:val="00B571C8"/>
    <w:rsid w:val="00B5784D"/>
    <w:rsid w:val="00B57ED0"/>
    <w:rsid w:val="00B57F32"/>
    <w:rsid w:val="00B60770"/>
    <w:rsid w:val="00B60946"/>
    <w:rsid w:val="00B60CF0"/>
    <w:rsid w:val="00B61195"/>
    <w:rsid w:val="00B61683"/>
    <w:rsid w:val="00B6195E"/>
    <w:rsid w:val="00B61BA2"/>
    <w:rsid w:val="00B620DB"/>
    <w:rsid w:val="00B62283"/>
    <w:rsid w:val="00B62B47"/>
    <w:rsid w:val="00B62B94"/>
    <w:rsid w:val="00B62FF5"/>
    <w:rsid w:val="00B6314B"/>
    <w:rsid w:val="00B631FA"/>
    <w:rsid w:val="00B63893"/>
    <w:rsid w:val="00B63935"/>
    <w:rsid w:val="00B639A1"/>
    <w:rsid w:val="00B63EEB"/>
    <w:rsid w:val="00B64068"/>
    <w:rsid w:val="00B642B3"/>
    <w:rsid w:val="00B64375"/>
    <w:rsid w:val="00B647CB"/>
    <w:rsid w:val="00B64BAF"/>
    <w:rsid w:val="00B65028"/>
    <w:rsid w:val="00B651FF"/>
    <w:rsid w:val="00B65309"/>
    <w:rsid w:val="00B65E16"/>
    <w:rsid w:val="00B665AA"/>
    <w:rsid w:val="00B66A59"/>
    <w:rsid w:val="00B66ADD"/>
    <w:rsid w:val="00B66BAE"/>
    <w:rsid w:val="00B66C54"/>
    <w:rsid w:val="00B6724A"/>
    <w:rsid w:val="00B674AD"/>
    <w:rsid w:val="00B704C1"/>
    <w:rsid w:val="00B70728"/>
    <w:rsid w:val="00B70789"/>
    <w:rsid w:val="00B70E3A"/>
    <w:rsid w:val="00B712E5"/>
    <w:rsid w:val="00B714A0"/>
    <w:rsid w:val="00B72193"/>
    <w:rsid w:val="00B72340"/>
    <w:rsid w:val="00B7255E"/>
    <w:rsid w:val="00B72867"/>
    <w:rsid w:val="00B729FA"/>
    <w:rsid w:val="00B7314E"/>
    <w:rsid w:val="00B73A81"/>
    <w:rsid w:val="00B742A7"/>
    <w:rsid w:val="00B746DF"/>
    <w:rsid w:val="00B75352"/>
    <w:rsid w:val="00B770C5"/>
    <w:rsid w:val="00B771E6"/>
    <w:rsid w:val="00B7722C"/>
    <w:rsid w:val="00B77CCE"/>
    <w:rsid w:val="00B80324"/>
    <w:rsid w:val="00B8094D"/>
    <w:rsid w:val="00B81068"/>
    <w:rsid w:val="00B81850"/>
    <w:rsid w:val="00B8198E"/>
    <w:rsid w:val="00B81BCB"/>
    <w:rsid w:val="00B821AD"/>
    <w:rsid w:val="00B82E54"/>
    <w:rsid w:val="00B8310C"/>
    <w:rsid w:val="00B833AD"/>
    <w:rsid w:val="00B83A84"/>
    <w:rsid w:val="00B84440"/>
    <w:rsid w:val="00B84558"/>
    <w:rsid w:val="00B852FB"/>
    <w:rsid w:val="00B85D67"/>
    <w:rsid w:val="00B8662B"/>
    <w:rsid w:val="00B91C02"/>
    <w:rsid w:val="00B92279"/>
    <w:rsid w:val="00B928D3"/>
    <w:rsid w:val="00B931D8"/>
    <w:rsid w:val="00B93E7F"/>
    <w:rsid w:val="00B9424D"/>
    <w:rsid w:val="00B9427B"/>
    <w:rsid w:val="00B951CF"/>
    <w:rsid w:val="00B9521D"/>
    <w:rsid w:val="00B95E38"/>
    <w:rsid w:val="00B9643A"/>
    <w:rsid w:val="00B96D45"/>
    <w:rsid w:val="00B977A0"/>
    <w:rsid w:val="00B97E69"/>
    <w:rsid w:val="00BA089D"/>
    <w:rsid w:val="00BA121F"/>
    <w:rsid w:val="00BA14A1"/>
    <w:rsid w:val="00BA1B7B"/>
    <w:rsid w:val="00BA2C87"/>
    <w:rsid w:val="00BA3826"/>
    <w:rsid w:val="00BA407F"/>
    <w:rsid w:val="00BA4291"/>
    <w:rsid w:val="00BA5D00"/>
    <w:rsid w:val="00BA64C2"/>
    <w:rsid w:val="00BA676F"/>
    <w:rsid w:val="00BA7DBF"/>
    <w:rsid w:val="00BB00CA"/>
    <w:rsid w:val="00BB0B4A"/>
    <w:rsid w:val="00BB1078"/>
    <w:rsid w:val="00BB1767"/>
    <w:rsid w:val="00BB1F5A"/>
    <w:rsid w:val="00BB3194"/>
    <w:rsid w:val="00BB3304"/>
    <w:rsid w:val="00BB3602"/>
    <w:rsid w:val="00BB362F"/>
    <w:rsid w:val="00BB4904"/>
    <w:rsid w:val="00BB5361"/>
    <w:rsid w:val="00BB5627"/>
    <w:rsid w:val="00BB589A"/>
    <w:rsid w:val="00BB5BBB"/>
    <w:rsid w:val="00BB5CD8"/>
    <w:rsid w:val="00BB5EB9"/>
    <w:rsid w:val="00BB705E"/>
    <w:rsid w:val="00BB706A"/>
    <w:rsid w:val="00BB786A"/>
    <w:rsid w:val="00BB79CA"/>
    <w:rsid w:val="00BC057E"/>
    <w:rsid w:val="00BC165C"/>
    <w:rsid w:val="00BC1802"/>
    <w:rsid w:val="00BC1A28"/>
    <w:rsid w:val="00BC1F3A"/>
    <w:rsid w:val="00BC3019"/>
    <w:rsid w:val="00BC330E"/>
    <w:rsid w:val="00BC342A"/>
    <w:rsid w:val="00BC40F7"/>
    <w:rsid w:val="00BC4DF3"/>
    <w:rsid w:val="00BC4FD4"/>
    <w:rsid w:val="00BC5076"/>
    <w:rsid w:val="00BC5281"/>
    <w:rsid w:val="00BC63F7"/>
    <w:rsid w:val="00BC651A"/>
    <w:rsid w:val="00BD0EA3"/>
    <w:rsid w:val="00BD137C"/>
    <w:rsid w:val="00BD1677"/>
    <w:rsid w:val="00BD2C6B"/>
    <w:rsid w:val="00BD462A"/>
    <w:rsid w:val="00BD4C25"/>
    <w:rsid w:val="00BD4D90"/>
    <w:rsid w:val="00BD5059"/>
    <w:rsid w:val="00BD506F"/>
    <w:rsid w:val="00BD50C7"/>
    <w:rsid w:val="00BD52BB"/>
    <w:rsid w:val="00BD5BC3"/>
    <w:rsid w:val="00BD5C2A"/>
    <w:rsid w:val="00BD640E"/>
    <w:rsid w:val="00BD6668"/>
    <w:rsid w:val="00BE01F9"/>
    <w:rsid w:val="00BE03E6"/>
    <w:rsid w:val="00BE0AB6"/>
    <w:rsid w:val="00BE0D2E"/>
    <w:rsid w:val="00BE0F9F"/>
    <w:rsid w:val="00BE1CF6"/>
    <w:rsid w:val="00BE2655"/>
    <w:rsid w:val="00BE26AC"/>
    <w:rsid w:val="00BE2C3C"/>
    <w:rsid w:val="00BE2DD3"/>
    <w:rsid w:val="00BE3185"/>
    <w:rsid w:val="00BE346B"/>
    <w:rsid w:val="00BE4796"/>
    <w:rsid w:val="00BE4819"/>
    <w:rsid w:val="00BE4864"/>
    <w:rsid w:val="00BE49BF"/>
    <w:rsid w:val="00BE4AE0"/>
    <w:rsid w:val="00BE4B6E"/>
    <w:rsid w:val="00BE4B72"/>
    <w:rsid w:val="00BE4DEF"/>
    <w:rsid w:val="00BE5DBC"/>
    <w:rsid w:val="00BE7CE4"/>
    <w:rsid w:val="00BE7DD9"/>
    <w:rsid w:val="00BE7F32"/>
    <w:rsid w:val="00BF0BEC"/>
    <w:rsid w:val="00BF0D41"/>
    <w:rsid w:val="00BF1785"/>
    <w:rsid w:val="00BF24A9"/>
    <w:rsid w:val="00BF3056"/>
    <w:rsid w:val="00BF308D"/>
    <w:rsid w:val="00BF35BD"/>
    <w:rsid w:val="00BF370A"/>
    <w:rsid w:val="00BF3CCB"/>
    <w:rsid w:val="00BF3E29"/>
    <w:rsid w:val="00BF53CD"/>
    <w:rsid w:val="00BF5DE6"/>
    <w:rsid w:val="00BF60EC"/>
    <w:rsid w:val="00BF7A57"/>
    <w:rsid w:val="00BF7CE4"/>
    <w:rsid w:val="00C0044F"/>
    <w:rsid w:val="00C00589"/>
    <w:rsid w:val="00C00EBE"/>
    <w:rsid w:val="00C0132F"/>
    <w:rsid w:val="00C016F5"/>
    <w:rsid w:val="00C01B4E"/>
    <w:rsid w:val="00C02968"/>
    <w:rsid w:val="00C02DAF"/>
    <w:rsid w:val="00C038B9"/>
    <w:rsid w:val="00C03C53"/>
    <w:rsid w:val="00C0424A"/>
    <w:rsid w:val="00C0495A"/>
    <w:rsid w:val="00C04D3C"/>
    <w:rsid w:val="00C04DF6"/>
    <w:rsid w:val="00C05774"/>
    <w:rsid w:val="00C06A3F"/>
    <w:rsid w:val="00C076CE"/>
    <w:rsid w:val="00C07BD6"/>
    <w:rsid w:val="00C07E32"/>
    <w:rsid w:val="00C105C0"/>
    <w:rsid w:val="00C115B1"/>
    <w:rsid w:val="00C116C5"/>
    <w:rsid w:val="00C11936"/>
    <w:rsid w:val="00C12433"/>
    <w:rsid w:val="00C12B0A"/>
    <w:rsid w:val="00C12B7D"/>
    <w:rsid w:val="00C130AF"/>
    <w:rsid w:val="00C13667"/>
    <w:rsid w:val="00C13736"/>
    <w:rsid w:val="00C13D5D"/>
    <w:rsid w:val="00C14219"/>
    <w:rsid w:val="00C14809"/>
    <w:rsid w:val="00C1581B"/>
    <w:rsid w:val="00C164A1"/>
    <w:rsid w:val="00C166E5"/>
    <w:rsid w:val="00C16C06"/>
    <w:rsid w:val="00C16F7E"/>
    <w:rsid w:val="00C17696"/>
    <w:rsid w:val="00C208F3"/>
    <w:rsid w:val="00C211BF"/>
    <w:rsid w:val="00C21239"/>
    <w:rsid w:val="00C22242"/>
    <w:rsid w:val="00C224C6"/>
    <w:rsid w:val="00C227D9"/>
    <w:rsid w:val="00C22D98"/>
    <w:rsid w:val="00C231B2"/>
    <w:rsid w:val="00C23CEC"/>
    <w:rsid w:val="00C24226"/>
    <w:rsid w:val="00C24A0E"/>
    <w:rsid w:val="00C24D3A"/>
    <w:rsid w:val="00C2596A"/>
    <w:rsid w:val="00C274B4"/>
    <w:rsid w:val="00C27D3A"/>
    <w:rsid w:val="00C30392"/>
    <w:rsid w:val="00C305D1"/>
    <w:rsid w:val="00C30EEA"/>
    <w:rsid w:val="00C30FBB"/>
    <w:rsid w:val="00C314ED"/>
    <w:rsid w:val="00C31B50"/>
    <w:rsid w:val="00C31BA3"/>
    <w:rsid w:val="00C31BC5"/>
    <w:rsid w:val="00C3252B"/>
    <w:rsid w:val="00C3268F"/>
    <w:rsid w:val="00C33216"/>
    <w:rsid w:val="00C339C0"/>
    <w:rsid w:val="00C33C2C"/>
    <w:rsid w:val="00C33E8E"/>
    <w:rsid w:val="00C33EB7"/>
    <w:rsid w:val="00C341B9"/>
    <w:rsid w:val="00C34546"/>
    <w:rsid w:val="00C35C7E"/>
    <w:rsid w:val="00C36339"/>
    <w:rsid w:val="00C36DCA"/>
    <w:rsid w:val="00C37329"/>
    <w:rsid w:val="00C376F8"/>
    <w:rsid w:val="00C37A70"/>
    <w:rsid w:val="00C4005E"/>
    <w:rsid w:val="00C4282B"/>
    <w:rsid w:val="00C43607"/>
    <w:rsid w:val="00C43D6C"/>
    <w:rsid w:val="00C4499C"/>
    <w:rsid w:val="00C456E2"/>
    <w:rsid w:val="00C45725"/>
    <w:rsid w:val="00C45B35"/>
    <w:rsid w:val="00C45C18"/>
    <w:rsid w:val="00C45C75"/>
    <w:rsid w:val="00C4764F"/>
    <w:rsid w:val="00C518E8"/>
    <w:rsid w:val="00C5284C"/>
    <w:rsid w:val="00C52C41"/>
    <w:rsid w:val="00C530E1"/>
    <w:rsid w:val="00C53452"/>
    <w:rsid w:val="00C53810"/>
    <w:rsid w:val="00C53AFD"/>
    <w:rsid w:val="00C53C2B"/>
    <w:rsid w:val="00C54622"/>
    <w:rsid w:val="00C54664"/>
    <w:rsid w:val="00C54975"/>
    <w:rsid w:val="00C549DB"/>
    <w:rsid w:val="00C54B62"/>
    <w:rsid w:val="00C5531D"/>
    <w:rsid w:val="00C5563D"/>
    <w:rsid w:val="00C557DF"/>
    <w:rsid w:val="00C55E39"/>
    <w:rsid w:val="00C56C9D"/>
    <w:rsid w:val="00C5720E"/>
    <w:rsid w:val="00C576B7"/>
    <w:rsid w:val="00C613D9"/>
    <w:rsid w:val="00C61BD6"/>
    <w:rsid w:val="00C62893"/>
    <w:rsid w:val="00C6299B"/>
    <w:rsid w:val="00C62C67"/>
    <w:rsid w:val="00C6377B"/>
    <w:rsid w:val="00C63AAD"/>
    <w:rsid w:val="00C64D96"/>
    <w:rsid w:val="00C65291"/>
    <w:rsid w:val="00C65EEA"/>
    <w:rsid w:val="00C661C7"/>
    <w:rsid w:val="00C6638F"/>
    <w:rsid w:val="00C666E8"/>
    <w:rsid w:val="00C67CAB"/>
    <w:rsid w:val="00C67E25"/>
    <w:rsid w:val="00C7014A"/>
    <w:rsid w:val="00C7016B"/>
    <w:rsid w:val="00C70495"/>
    <w:rsid w:val="00C709A2"/>
    <w:rsid w:val="00C70BF3"/>
    <w:rsid w:val="00C70D17"/>
    <w:rsid w:val="00C7252F"/>
    <w:rsid w:val="00C72A12"/>
    <w:rsid w:val="00C72A27"/>
    <w:rsid w:val="00C72A4F"/>
    <w:rsid w:val="00C73A5B"/>
    <w:rsid w:val="00C73E50"/>
    <w:rsid w:val="00C73ECC"/>
    <w:rsid w:val="00C745C3"/>
    <w:rsid w:val="00C74783"/>
    <w:rsid w:val="00C74DD4"/>
    <w:rsid w:val="00C74F3C"/>
    <w:rsid w:val="00C74FCF"/>
    <w:rsid w:val="00C75BE1"/>
    <w:rsid w:val="00C75CF4"/>
    <w:rsid w:val="00C7647A"/>
    <w:rsid w:val="00C76699"/>
    <w:rsid w:val="00C778AE"/>
    <w:rsid w:val="00C80E2A"/>
    <w:rsid w:val="00C812EB"/>
    <w:rsid w:val="00C815C9"/>
    <w:rsid w:val="00C81B86"/>
    <w:rsid w:val="00C81CC5"/>
    <w:rsid w:val="00C821E3"/>
    <w:rsid w:val="00C82576"/>
    <w:rsid w:val="00C831BF"/>
    <w:rsid w:val="00C83C43"/>
    <w:rsid w:val="00C84511"/>
    <w:rsid w:val="00C848CC"/>
    <w:rsid w:val="00C84CC6"/>
    <w:rsid w:val="00C8571F"/>
    <w:rsid w:val="00C85863"/>
    <w:rsid w:val="00C85B8A"/>
    <w:rsid w:val="00C85DAB"/>
    <w:rsid w:val="00C86025"/>
    <w:rsid w:val="00C861C8"/>
    <w:rsid w:val="00C86E2C"/>
    <w:rsid w:val="00C86EA9"/>
    <w:rsid w:val="00C873E1"/>
    <w:rsid w:val="00C879CA"/>
    <w:rsid w:val="00C87D62"/>
    <w:rsid w:val="00C87F60"/>
    <w:rsid w:val="00C90BE1"/>
    <w:rsid w:val="00C90F9B"/>
    <w:rsid w:val="00C9180C"/>
    <w:rsid w:val="00C91F3B"/>
    <w:rsid w:val="00C921FC"/>
    <w:rsid w:val="00C92883"/>
    <w:rsid w:val="00C93775"/>
    <w:rsid w:val="00C93E6F"/>
    <w:rsid w:val="00C94017"/>
    <w:rsid w:val="00C94A9B"/>
    <w:rsid w:val="00C94C2E"/>
    <w:rsid w:val="00C95945"/>
    <w:rsid w:val="00C95AE5"/>
    <w:rsid w:val="00C95E7F"/>
    <w:rsid w:val="00C96975"/>
    <w:rsid w:val="00C96B0A"/>
    <w:rsid w:val="00C96C69"/>
    <w:rsid w:val="00C97413"/>
    <w:rsid w:val="00C97545"/>
    <w:rsid w:val="00CA0039"/>
    <w:rsid w:val="00CA015D"/>
    <w:rsid w:val="00CA0249"/>
    <w:rsid w:val="00CA0513"/>
    <w:rsid w:val="00CA05EE"/>
    <w:rsid w:val="00CA0722"/>
    <w:rsid w:val="00CA0D9C"/>
    <w:rsid w:val="00CA0E31"/>
    <w:rsid w:val="00CA1911"/>
    <w:rsid w:val="00CA1D33"/>
    <w:rsid w:val="00CA1E3A"/>
    <w:rsid w:val="00CA22F4"/>
    <w:rsid w:val="00CA233F"/>
    <w:rsid w:val="00CA300F"/>
    <w:rsid w:val="00CA3054"/>
    <w:rsid w:val="00CA3273"/>
    <w:rsid w:val="00CA3622"/>
    <w:rsid w:val="00CA3D4F"/>
    <w:rsid w:val="00CA4277"/>
    <w:rsid w:val="00CA444D"/>
    <w:rsid w:val="00CA469F"/>
    <w:rsid w:val="00CA4A38"/>
    <w:rsid w:val="00CA4E6F"/>
    <w:rsid w:val="00CA5072"/>
    <w:rsid w:val="00CA5256"/>
    <w:rsid w:val="00CA5AA8"/>
    <w:rsid w:val="00CA697A"/>
    <w:rsid w:val="00CA6C52"/>
    <w:rsid w:val="00CA70B9"/>
    <w:rsid w:val="00CA7273"/>
    <w:rsid w:val="00CA7B50"/>
    <w:rsid w:val="00CA7BF4"/>
    <w:rsid w:val="00CB06C1"/>
    <w:rsid w:val="00CB0D91"/>
    <w:rsid w:val="00CB0E3C"/>
    <w:rsid w:val="00CB1CB8"/>
    <w:rsid w:val="00CB1D1C"/>
    <w:rsid w:val="00CB2866"/>
    <w:rsid w:val="00CB3150"/>
    <w:rsid w:val="00CB3EBB"/>
    <w:rsid w:val="00CB3F4B"/>
    <w:rsid w:val="00CB4404"/>
    <w:rsid w:val="00CB440D"/>
    <w:rsid w:val="00CB4D07"/>
    <w:rsid w:val="00CB4D25"/>
    <w:rsid w:val="00CB548C"/>
    <w:rsid w:val="00CB5790"/>
    <w:rsid w:val="00CB591B"/>
    <w:rsid w:val="00CB5E14"/>
    <w:rsid w:val="00CB6116"/>
    <w:rsid w:val="00CB626C"/>
    <w:rsid w:val="00CB64B5"/>
    <w:rsid w:val="00CB66E4"/>
    <w:rsid w:val="00CB6CE1"/>
    <w:rsid w:val="00CB701F"/>
    <w:rsid w:val="00CB7C4C"/>
    <w:rsid w:val="00CB7CAA"/>
    <w:rsid w:val="00CB7D0E"/>
    <w:rsid w:val="00CC0580"/>
    <w:rsid w:val="00CC0825"/>
    <w:rsid w:val="00CC1058"/>
    <w:rsid w:val="00CC178F"/>
    <w:rsid w:val="00CC17BD"/>
    <w:rsid w:val="00CC191C"/>
    <w:rsid w:val="00CC1B0D"/>
    <w:rsid w:val="00CC2549"/>
    <w:rsid w:val="00CC2969"/>
    <w:rsid w:val="00CC37C8"/>
    <w:rsid w:val="00CC4AE6"/>
    <w:rsid w:val="00CC4FEE"/>
    <w:rsid w:val="00CC51C0"/>
    <w:rsid w:val="00CC51E9"/>
    <w:rsid w:val="00CC5316"/>
    <w:rsid w:val="00CC534B"/>
    <w:rsid w:val="00CC5B27"/>
    <w:rsid w:val="00CC606A"/>
    <w:rsid w:val="00CC6383"/>
    <w:rsid w:val="00CC66F3"/>
    <w:rsid w:val="00CC6844"/>
    <w:rsid w:val="00CC6D94"/>
    <w:rsid w:val="00CC7008"/>
    <w:rsid w:val="00CC7E31"/>
    <w:rsid w:val="00CC7F1F"/>
    <w:rsid w:val="00CD1047"/>
    <w:rsid w:val="00CD1994"/>
    <w:rsid w:val="00CD1DEF"/>
    <w:rsid w:val="00CD261F"/>
    <w:rsid w:val="00CD2CF6"/>
    <w:rsid w:val="00CD31C4"/>
    <w:rsid w:val="00CD3509"/>
    <w:rsid w:val="00CD3A60"/>
    <w:rsid w:val="00CD474D"/>
    <w:rsid w:val="00CD4CCA"/>
    <w:rsid w:val="00CD50C4"/>
    <w:rsid w:val="00CD563D"/>
    <w:rsid w:val="00CD591E"/>
    <w:rsid w:val="00CD62B0"/>
    <w:rsid w:val="00CD6B57"/>
    <w:rsid w:val="00CD6D59"/>
    <w:rsid w:val="00CD7310"/>
    <w:rsid w:val="00CD784C"/>
    <w:rsid w:val="00CD796F"/>
    <w:rsid w:val="00CE086F"/>
    <w:rsid w:val="00CE0904"/>
    <w:rsid w:val="00CE0B5C"/>
    <w:rsid w:val="00CE0E87"/>
    <w:rsid w:val="00CE0F7B"/>
    <w:rsid w:val="00CE29BA"/>
    <w:rsid w:val="00CE2E9A"/>
    <w:rsid w:val="00CE33BA"/>
    <w:rsid w:val="00CE35C2"/>
    <w:rsid w:val="00CE3672"/>
    <w:rsid w:val="00CE39FC"/>
    <w:rsid w:val="00CE3EA4"/>
    <w:rsid w:val="00CE50F4"/>
    <w:rsid w:val="00CE5FCD"/>
    <w:rsid w:val="00CE612D"/>
    <w:rsid w:val="00CE621F"/>
    <w:rsid w:val="00CE6348"/>
    <w:rsid w:val="00CE6861"/>
    <w:rsid w:val="00CE7542"/>
    <w:rsid w:val="00CE7FAD"/>
    <w:rsid w:val="00CF043B"/>
    <w:rsid w:val="00CF0DBB"/>
    <w:rsid w:val="00CF17BE"/>
    <w:rsid w:val="00CF17C6"/>
    <w:rsid w:val="00CF1938"/>
    <w:rsid w:val="00CF1B25"/>
    <w:rsid w:val="00CF2856"/>
    <w:rsid w:val="00CF2995"/>
    <w:rsid w:val="00CF3263"/>
    <w:rsid w:val="00CF34D8"/>
    <w:rsid w:val="00CF3666"/>
    <w:rsid w:val="00CF3853"/>
    <w:rsid w:val="00CF3DC6"/>
    <w:rsid w:val="00CF4142"/>
    <w:rsid w:val="00CF4360"/>
    <w:rsid w:val="00CF480A"/>
    <w:rsid w:val="00CF526F"/>
    <w:rsid w:val="00CF5A01"/>
    <w:rsid w:val="00CF5D9B"/>
    <w:rsid w:val="00CF699E"/>
    <w:rsid w:val="00CF70AE"/>
    <w:rsid w:val="00CF7ED4"/>
    <w:rsid w:val="00D001CF"/>
    <w:rsid w:val="00D0032B"/>
    <w:rsid w:val="00D005DD"/>
    <w:rsid w:val="00D00E6A"/>
    <w:rsid w:val="00D0246C"/>
    <w:rsid w:val="00D027FE"/>
    <w:rsid w:val="00D02938"/>
    <w:rsid w:val="00D02E4F"/>
    <w:rsid w:val="00D02EE1"/>
    <w:rsid w:val="00D0380E"/>
    <w:rsid w:val="00D03A7B"/>
    <w:rsid w:val="00D04499"/>
    <w:rsid w:val="00D04DA6"/>
    <w:rsid w:val="00D052B1"/>
    <w:rsid w:val="00D05F95"/>
    <w:rsid w:val="00D06280"/>
    <w:rsid w:val="00D0736E"/>
    <w:rsid w:val="00D07530"/>
    <w:rsid w:val="00D07A1B"/>
    <w:rsid w:val="00D10011"/>
    <w:rsid w:val="00D11891"/>
    <w:rsid w:val="00D118ED"/>
    <w:rsid w:val="00D11A67"/>
    <w:rsid w:val="00D11E7E"/>
    <w:rsid w:val="00D122A3"/>
    <w:rsid w:val="00D12352"/>
    <w:rsid w:val="00D1271A"/>
    <w:rsid w:val="00D1292A"/>
    <w:rsid w:val="00D12BAD"/>
    <w:rsid w:val="00D13906"/>
    <w:rsid w:val="00D13D52"/>
    <w:rsid w:val="00D13DD5"/>
    <w:rsid w:val="00D14449"/>
    <w:rsid w:val="00D14B16"/>
    <w:rsid w:val="00D1542E"/>
    <w:rsid w:val="00D15A40"/>
    <w:rsid w:val="00D167AF"/>
    <w:rsid w:val="00D16D6D"/>
    <w:rsid w:val="00D1767E"/>
    <w:rsid w:val="00D17C27"/>
    <w:rsid w:val="00D20228"/>
    <w:rsid w:val="00D208A6"/>
    <w:rsid w:val="00D21238"/>
    <w:rsid w:val="00D21879"/>
    <w:rsid w:val="00D219D8"/>
    <w:rsid w:val="00D223ED"/>
    <w:rsid w:val="00D22672"/>
    <w:rsid w:val="00D22B3E"/>
    <w:rsid w:val="00D22C56"/>
    <w:rsid w:val="00D22C68"/>
    <w:rsid w:val="00D23145"/>
    <w:rsid w:val="00D23280"/>
    <w:rsid w:val="00D23B46"/>
    <w:rsid w:val="00D240EF"/>
    <w:rsid w:val="00D25433"/>
    <w:rsid w:val="00D2549B"/>
    <w:rsid w:val="00D25708"/>
    <w:rsid w:val="00D27736"/>
    <w:rsid w:val="00D3004F"/>
    <w:rsid w:val="00D3044C"/>
    <w:rsid w:val="00D304D4"/>
    <w:rsid w:val="00D30657"/>
    <w:rsid w:val="00D308BB"/>
    <w:rsid w:val="00D30B20"/>
    <w:rsid w:val="00D30B7B"/>
    <w:rsid w:val="00D30BF6"/>
    <w:rsid w:val="00D30EE5"/>
    <w:rsid w:val="00D30F64"/>
    <w:rsid w:val="00D31223"/>
    <w:rsid w:val="00D31377"/>
    <w:rsid w:val="00D31BA2"/>
    <w:rsid w:val="00D32773"/>
    <w:rsid w:val="00D329A9"/>
    <w:rsid w:val="00D32BD6"/>
    <w:rsid w:val="00D3327D"/>
    <w:rsid w:val="00D332E3"/>
    <w:rsid w:val="00D34029"/>
    <w:rsid w:val="00D341CC"/>
    <w:rsid w:val="00D35897"/>
    <w:rsid w:val="00D35AD8"/>
    <w:rsid w:val="00D36179"/>
    <w:rsid w:val="00D36456"/>
    <w:rsid w:val="00D3778D"/>
    <w:rsid w:val="00D378EB"/>
    <w:rsid w:val="00D4002A"/>
    <w:rsid w:val="00D4016F"/>
    <w:rsid w:val="00D4056D"/>
    <w:rsid w:val="00D40825"/>
    <w:rsid w:val="00D41FE0"/>
    <w:rsid w:val="00D4200C"/>
    <w:rsid w:val="00D42538"/>
    <w:rsid w:val="00D42558"/>
    <w:rsid w:val="00D43FD8"/>
    <w:rsid w:val="00D45BBD"/>
    <w:rsid w:val="00D4674B"/>
    <w:rsid w:val="00D46B44"/>
    <w:rsid w:val="00D46CAD"/>
    <w:rsid w:val="00D46CC9"/>
    <w:rsid w:val="00D46F7A"/>
    <w:rsid w:val="00D471B8"/>
    <w:rsid w:val="00D47B35"/>
    <w:rsid w:val="00D47B7D"/>
    <w:rsid w:val="00D50967"/>
    <w:rsid w:val="00D50E14"/>
    <w:rsid w:val="00D510CA"/>
    <w:rsid w:val="00D51288"/>
    <w:rsid w:val="00D5150C"/>
    <w:rsid w:val="00D51675"/>
    <w:rsid w:val="00D518E7"/>
    <w:rsid w:val="00D51A1D"/>
    <w:rsid w:val="00D52214"/>
    <w:rsid w:val="00D522B1"/>
    <w:rsid w:val="00D5386F"/>
    <w:rsid w:val="00D552D2"/>
    <w:rsid w:val="00D56222"/>
    <w:rsid w:val="00D56FE2"/>
    <w:rsid w:val="00D57351"/>
    <w:rsid w:val="00D5753B"/>
    <w:rsid w:val="00D57550"/>
    <w:rsid w:val="00D579A8"/>
    <w:rsid w:val="00D57D8F"/>
    <w:rsid w:val="00D604B9"/>
    <w:rsid w:val="00D60823"/>
    <w:rsid w:val="00D609D0"/>
    <w:rsid w:val="00D60B16"/>
    <w:rsid w:val="00D614B9"/>
    <w:rsid w:val="00D61D6A"/>
    <w:rsid w:val="00D61EDD"/>
    <w:rsid w:val="00D62181"/>
    <w:rsid w:val="00D62493"/>
    <w:rsid w:val="00D62958"/>
    <w:rsid w:val="00D62D3C"/>
    <w:rsid w:val="00D62E88"/>
    <w:rsid w:val="00D63094"/>
    <w:rsid w:val="00D63DD4"/>
    <w:rsid w:val="00D64E73"/>
    <w:rsid w:val="00D65454"/>
    <w:rsid w:val="00D65469"/>
    <w:rsid w:val="00D66436"/>
    <w:rsid w:val="00D66E1D"/>
    <w:rsid w:val="00D67030"/>
    <w:rsid w:val="00D6716E"/>
    <w:rsid w:val="00D67429"/>
    <w:rsid w:val="00D7034E"/>
    <w:rsid w:val="00D703BA"/>
    <w:rsid w:val="00D7040A"/>
    <w:rsid w:val="00D70850"/>
    <w:rsid w:val="00D71348"/>
    <w:rsid w:val="00D71B49"/>
    <w:rsid w:val="00D7229A"/>
    <w:rsid w:val="00D7265D"/>
    <w:rsid w:val="00D726D4"/>
    <w:rsid w:val="00D73098"/>
    <w:rsid w:val="00D74532"/>
    <w:rsid w:val="00D74570"/>
    <w:rsid w:val="00D74B89"/>
    <w:rsid w:val="00D75B2C"/>
    <w:rsid w:val="00D773DF"/>
    <w:rsid w:val="00D778DE"/>
    <w:rsid w:val="00D77F99"/>
    <w:rsid w:val="00D8016A"/>
    <w:rsid w:val="00D81048"/>
    <w:rsid w:val="00D814B9"/>
    <w:rsid w:val="00D8150F"/>
    <w:rsid w:val="00D819A3"/>
    <w:rsid w:val="00D81E00"/>
    <w:rsid w:val="00D825E1"/>
    <w:rsid w:val="00D83166"/>
    <w:rsid w:val="00D8341E"/>
    <w:rsid w:val="00D84773"/>
    <w:rsid w:val="00D847AF"/>
    <w:rsid w:val="00D8535F"/>
    <w:rsid w:val="00D85A58"/>
    <w:rsid w:val="00D85F99"/>
    <w:rsid w:val="00D8639C"/>
    <w:rsid w:val="00D867F7"/>
    <w:rsid w:val="00D86CEA"/>
    <w:rsid w:val="00D86D5C"/>
    <w:rsid w:val="00D86F36"/>
    <w:rsid w:val="00D8707A"/>
    <w:rsid w:val="00D903F8"/>
    <w:rsid w:val="00D90621"/>
    <w:rsid w:val="00D91094"/>
    <w:rsid w:val="00D9126C"/>
    <w:rsid w:val="00D91B07"/>
    <w:rsid w:val="00D91DD9"/>
    <w:rsid w:val="00D92147"/>
    <w:rsid w:val="00D926A1"/>
    <w:rsid w:val="00D933AE"/>
    <w:rsid w:val="00D93A16"/>
    <w:rsid w:val="00D93F6F"/>
    <w:rsid w:val="00D95D7A"/>
    <w:rsid w:val="00D96305"/>
    <w:rsid w:val="00D971DD"/>
    <w:rsid w:val="00D97776"/>
    <w:rsid w:val="00D97CC4"/>
    <w:rsid w:val="00D97DDD"/>
    <w:rsid w:val="00DA004D"/>
    <w:rsid w:val="00DA01C9"/>
    <w:rsid w:val="00DA0F26"/>
    <w:rsid w:val="00DA1248"/>
    <w:rsid w:val="00DA1EBE"/>
    <w:rsid w:val="00DA20A9"/>
    <w:rsid w:val="00DA2210"/>
    <w:rsid w:val="00DA22F6"/>
    <w:rsid w:val="00DA2563"/>
    <w:rsid w:val="00DA2640"/>
    <w:rsid w:val="00DA2729"/>
    <w:rsid w:val="00DA2CF9"/>
    <w:rsid w:val="00DA2E1F"/>
    <w:rsid w:val="00DA32F1"/>
    <w:rsid w:val="00DA358A"/>
    <w:rsid w:val="00DA387C"/>
    <w:rsid w:val="00DA3A3B"/>
    <w:rsid w:val="00DA3BD0"/>
    <w:rsid w:val="00DA3CC7"/>
    <w:rsid w:val="00DA4837"/>
    <w:rsid w:val="00DA4BFC"/>
    <w:rsid w:val="00DA5413"/>
    <w:rsid w:val="00DA5AC5"/>
    <w:rsid w:val="00DA5D09"/>
    <w:rsid w:val="00DA5FBD"/>
    <w:rsid w:val="00DA6CA1"/>
    <w:rsid w:val="00DA769A"/>
    <w:rsid w:val="00DA76C8"/>
    <w:rsid w:val="00DA78B1"/>
    <w:rsid w:val="00DA7938"/>
    <w:rsid w:val="00DB033D"/>
    <w:rsid w:val="00DB0397"/>
    <w:rsid w:val="00DB0B9E"/>
    <w:rsid w:val="00DB0D94"/>
    <w:rsid w:val="00DB10D5"/>
    <w:rsid w:val="00DB1377"/>
    <w:rsid w:val="00DB18B8"/>
    <w:rsid w:val="00DB1E5A"/>
    <w:rsid w:val="00DB2464"/>
    <w:rsid w:val="00DB3958"/>
    <w:rsid w:val="00DB4300"/>
    <w:rsid w:val="00DB438E"/>
    <w:rsid w:val="00DB4866"/>
    <w:rsid w:val="00DB4E50"/>
    <w:rsid w:val="00DB4EF9"/>
    <w:rsid w:val="00DB5B5E"/>
    <w:rsid w:val="00DB5F7C"/>
    <w:rsid w:val="00DB6049"/>
    <w:rsid w:val="00DB7326"/>
    <w:rsid w:val="00DB74B8"/>
    <w:rsid w:val="00DB7753"/>
    <w:rsid w:val="00DB7E9A"/>
    <w:rsid w:val="00DC059F"/>
    <w:rsid w:val="00DC08C7"/>
    <w:rsid w:val="00DC1BBA"/>
    <w:rsid w:val="00DC29A3"/>
    <w:rsid w:val="00DC2EC4"/>
    <w:rsid w:val="00DC35B1"/>
    <w:rsid w:val="00DC373C"/>
    <w:rsid w:val="00DC396F"/>
    <w:rsid w:val="00DC5710"/>
    <w:rsid w:val="00DC5BAD"/>
    <w:rsid w:val="00DC5DF3"/>
    <w:rsid w:val="00DC68EC"/>
    <w:rsid w:val="00DC6E43"/>
    <w:rsid w:val="00DC74F3"/>
    <w:rsid w:val="00DC794F"/>
    <w:rsid w:val="00DC7D79"/>
    <w:rsid w:val="00DC7E3D"/>
    <w:rsid w:val="00DC7F5D"/>
    <w:rsid w:val="00DD014E"/>
    <w:rsid w:val="00DD0851"/>
    <w:rsid w:val="00DD1981"/>
    <w:rsid w:val="00DD19FF"/>
    <w:rsid w:val="00DD1EB0"/>
    <w:rsid w:val="00DD2620"/>
    <w:rsid w:val="00DD2775"/>
    <w:rsid w:val="00DD4162"/>
    <w:rsid w:val="00DD44A7"/>
    <w:rsid w:val="00DD458E"/>
    <w:rsid w:val="00DD490B"/>
    <w:rsid w:val="00DD5470"/>
    <w:rsid w:val="00DD54B1"/>
    <w:rsid w:val="00DD572C"/>
    <w:rsid w:val="00DD5B80"/>
    <w:rsid w:val="00DD5CAC"/>
    <w:rsid w:val="00DD5F0C"/>
    <w:rsid w:val="00DD6057"/>
    <w:rsid w:val="00DD7CC8"/>
    <w:rsid w:val="00DD7D8F"/>
    <w:rsid w:val="00DD7E07"/>
    <w:rsid w:val="00DD7FC7"/>
    <w:rsid w:val="00DE03F8"/>
    <w:rsid w:val="00DE0D87"/>
    <w:rsid w:val="00DE1AB3"/>
    <w:rsid w:val="00DE1AE1"/>
    <w:rsid w:val="00DE3239"/>
    <w:rsid w:val="00DE3423"/>
    <w:rsid w:val="00DE3626"/>
    <w:rsid w:val="00DE3B07"/>
    <w:rsid w:val="00DE3F38"/>
    <w:rsid w:val="00DE4044"/>
    <w:rsid w:val="00DE422B"/>
    <w:rsid w:val="00DE4421"/>
    <w:rsid w:val="00DE4681"/>
    <w:rsid w:val="00DE49C7"/>
    <w:rsid w:val="00DE4B85"/>
    <w:rsid w:val="00DE4E26"/>
    <w:rsid w:val="00DE5761"/>
    <w:rsid w:val="00DE592B"/>
    <w:rsid w:val="00DE5CC0"/>
    <w:rsid w:val="00DE5D80"/>
    <w:rsid w:val="00DE5FE3"/>
    <w:rsid w:val="00DE601D"/>
    <w:rsid w:val="00DE6142"/>
    <w:rsid w:val="00DE6DBF"/>
    <w:rsid w:val="00DE7F16"/>
    <w:rsid w:val="00DF04C2"/>
    <w:rsid w:val="00DF08D7"/>
    <w:rsid w:val="00DF24A6"/>
    <w:rsid w:val="00DF2C6B"/>
    <w:rsid w:val="00DF2E78"/>
    <w:rsid w:val="00DF34A3"/>
    <w:rsid w:val="00DF34E6"/>
    <w:rsid w:val="00DF4B42"/>
    <w:rsid w:val="00DF5DD9"/>
    <w:rsid w:val="00DF5FEC"/>
    <w:rsid w:val="00DF617D"/>
    <w:rsid w:val="00DF658D"/>
    <w:rsid w:val="00DF748A"/>
    <w:rsid w:val="00E002A1"/>
    <w:rsid w:val="00E0049C"/>
    <w:rsid w:val="00E01AA6"/>
    <w:rsid w:val="00E01E60"/>
    <w:rsid w:val="00E0210A"/>
    <w:rsid w:val="00E02BFC"/>
    <w:rsid w:val="00E033D2"/>
    <w:rsid w:val="00E033E3"/>
    <w:rsid w:val="00E04BD8"/>
    <w:rsid w:val="00E057B8"/>
    <w:rsid w:val="00E057FC"/>
    <w:rsid w:val="00E059BB"/>
    <w:rsid w:val="00E05B0B"/>
    <w:rsid w:val="00E06E67"/>
    <w:rsid w:val="00E07030"/>
    <w:rsid w:val="00E075B0"/>
    <w:rsid w:val="00E07CFF"/>
    <w:rsid w:val="00E1062D"/>
    <w:rsid w:val="00E10875"/>
    <w:rsid w:val="00E10D85"/>
    <w:rsid w:val="00E11697"/>
    <w:rsid w:val="00E11A17"/>
    <w:rsid w:val="00E11BB7"/>
    <w:rsid w:val="00E11EEB"/>
    <w:rsid w:val="00E1299B"/>
    <w:rsid w:val="00E12A31"/>
    <w:rsid w:val="00E12BB0"/>
    <w:rsid w:val="00E13255"/>
    <w:rsid w:val="00E13542"/>
    <w:rsid w:val="00E13A49"/>
    <w:rsid w:val="00E13B71"/>
    <w:rsid w:val="00E13E29"/>
    <w:rsid w:val="00E149BD"/>
    <w:rsid w:val="00E14D55"/>
    <w:rsid w:val="00E14F2D"/>
    <w:rsid w:val="00E155AF"/>
    <w:rsid w:val="00E15635"/>
    <w:rsid w:val="00E15B4D"/>
    <w:rsid w:val="00E16FAA"/>
    <w:rsid w:val="00E17DF2"/>
    <w:rsid w:val="00E17FAB"/>
    <w:rsid w:val="00E209DB"/>
    <w:rsid w:val="00E215AA"/>
    <w:rsid w:val="00E22D6A"/>
    <w:rsid w:val="00E232E9"/>
    <w:rsid w:val="00E233CF"/>
    <w:rsid w:val="00E2376A"/>
    <w:rsid w:val="00E2402C"/>
    <w:rsid w:val="00E240BD"/>
    <w:rsid w:val="00E26B8E"/>
    <w:rsid w:val="00E26DA7"/>
    <w:rsid w:val="00E27B90"/>
    <w:rsid w:val="00E27FD6"/>
    <w:rsid w:val="00E30011"/>
    <w:rsid w:val="00E30075"/>
    <w:rsid w:val="00E310A4"/>
    <w:rsid w:val="00E31610"/>
    <w:rsid w:val="00E316C5"/>
    <w:rsid w:val="00E31715"/>
    <w:rsid w:val="00E321C0"/>
    <w:rsid w:val="00E3247E"/>
    <w:rsid w:val="00E3275E"/>
    <w:rsid w:val="00E32A37"/>
    <w:rsid w:val="00E330E1"/>
    <w:rsid w:val="00E33353"/>
    <w:rsid w:val="00E33642"/>
    <w:rsid w:val="00E33C18"/>
    <w:rsid w:val="00E33F91"/>
    <w:rsid w:val="00E340B8"/>
    <w:rsid w:val="00E34461"/>
    <w:rsid w:val="00E34790"/>
    <w:rsid w:val="00E35D8F"/>
    <w:rsid w:val="00E37D24"/>
    <w:rsid w:val="00E37F78"/>
    <w:rsid w:val="00E4127D"/>
    <w:rsid w:val="00E42625"/>
    <w:rsid w:val="00E43569"/>
    <w:rsid w:val="00E43A97"/>
    <w:rsid w:val="00E44EFC"/>
    <w:rsid w:val="00E4597C"/>
    <w:rsid w:val="00E45F4B"/>
    <w:rsid w:val="00E46938"/>
    <w:rsid w:val="00E47456"/>
    <w:rsid w:val="00E474D6"/>
    <w:rsid w:val="00E500D1"/>
    <w:rsid w:val="00E50781"/>
    <w:rsid w:val="00E507A5"/>
    <w:rsid w:val="00E50C32"/>
    <w:rsid w:val="00E5193D"/>
    <w:rsid w:val="00E51FF4"/>
    <w:rsid w:val="00E528BA"/>
    <w:rsid w:val="00E528E0"/>
    <w:rsid w:val="00E52B43"/>
    <w:rsid w:val="00E52BD0"/>
    <w:rsid w:val="00E5339A"/>
    <w:rsid w:val="00E53A25"/>
    <w:rsid w:val="00E5447F"/>
    <w:rsid w:val="00E55154"/>
    <w:rsid w:val="00E553E0"/>
    <w:rsid w:val="00E558D4"/>
    <w:rsid w:val="00E55C3A"/>
    <w:rsid w:val="00E56F8D"/>
    <w:rsid w:val="00E571A5"/>
    <w:rsid w:val="00E577F6"/>
    <w:rsid w:val="00E612E2"/>
    <w:rsid w:val="00E613AE"/>
    <w:rsid w:val="00E61DC1"/>
    <w:rsid w:val="00E61DD7"/>
    <w:rsid w:val="00E61F3D"/>
    <w:rsid w:val="00E622C9"/>
    <w:rsid w:val="00E62411"/>
    <w:rsid w:val="00E624DC"/>
    <w:rsid w:val="00E62F8F"/>
    <w:rsid w:val="00E63052"/>
    <w:rsid w:val="00E63BCB"/>
    <w:rsid w:val="00E63C00"/>
    <w:rsid w:val="00E641CF"/>
    <w:rsid w:val="00E641FE"/>
    <w:rsid w:val="00E645D9"/>
    <w:rsid w:val="00E648EF"/>
    <w:rsid w:val="00E65B6A"/>
    <w:rsid w:val="00E6738A"/>
    <w:rsid w:val="00E67990"/>
    <w:rsid w:val="00E7085D"/>
    <w:rsid w:val="00E7108A"/>
    <w:rsid w:val="00E7142D"/>
    <w:rsid w:val="00E71692"/>
    <w:rsid w:val="00E72038"/>
    <w:rsid w:val="00E7264B"/>
    <w:rsid w:val="00E7265B"/>
    <w:rsid w:val="00E733FB"/>
    <w:rsid w:val="00E73A3A"/>
    <w:rsid w:val="00E73D30"/>
    <w:rsid w:val="00E73E02"/>
    <w:rsid w:val="00E74F3E"/>
    <w:rsid w:val="00E75029"/>
    <w:rsid w:val="00E760B8"/>
    <w:rsid w:val="00E77771"/>
    <w:rsid w:val="00E77E11"/>
    <w:rsid w:val="00E80818"/>
    <w:rsid w:val="00E8092A"/>
    <w:rsid w:val="00E81959"/>
    <w:rsid w:val="00E81AAD"/>
    <w:rsid w:val="00E82F29"/>
    <w:rsid w:val="00E82F8A"/>
    <w:rsid w:val="00E83DB7"/>
    <w:rsid w:val="00E840BB"/>
    <w:rsid w:val="00E84441"/>
    <w:rsid w:val="00E84A1A"/>
    <w:rsid w:val="00E84C9B"/>
    <w:rsid w:val="00E84CCD"/>
    <w:rsid w:val="00E85392"/>
    <w:rsid w:val="00E853AC"/>
    <w:rsid w:val="00E85700"/>
    <w:rsid w:val="00E85D9C"/>
    <w:rsid w:val="00E85E25"/>
    <w:rsid w:val="00E863F8"/>
    <w:rsid w:val="00E8670C"/>
    <w:rsid w:val="00E86D97"/>
    <w:rsid w:val="00E87BAB"/>
    <w:rsid w:val="00E90447"/>
    <w:rsid w:val="00E9044B"/>
    <w:rsid w:val="00E90DBB"/>
    <w:rsid w:val="00E91872"/>
    <w:rsid w:val="00E918D0"/>
    <w:rsid w:val="00E919CB"/>
    <w:rsid w:val="00E91C99"/>
    <w:rsid w:val="00E92AA1"/>
    <w:rsid w:val="00E93242"/>
    <w:rsid w:val="00E932B2"/>
    <w:rsid w:val="00E9374D"/>
    <w:rsid w:val="00E95BEE"/>
    <w:rsid w:val="00E96126"/>
    <w:rsid w:val="00E96769"/>
    <w:rsid w:val="00E968B1"/>
    <w:rsid w:val="00E969DF"/>
    <w:rsid w:val="00E9706F"/>
    <w:rsid w:val="00EA092B"/>
    <w:rsid w:val="00EA11EE"/>
    <w:rsid w:val="00EA1C8F"/>
    <w:rsid w:val="00EA1F74"/>
    <w:rsid w:val="00EA20C4"/>
    <w:rsid w:val="00EA2628"/>
    <w:rsid w:val="00EA2C10"/>
    <w:rsid w:val="00EA2CEB"/>
    <w:rsid w:val="00EA323A"/>
    <w:rsid w:val="00EA3260"/>
    <w:rsid w:val="00EA3840"/>
    <w:rsid w:val="00EA3B57"/>
    <w:rsid w:val="00EA42DC"/>
    <w:rsid w:val="00EA5445"/>
    <w:rsid w:val="00EA6783"/>
    <w:rsid w:val="00EA6A42"/>
    <w:rsid w:val="00EA6F15"/>
    <w:rsid w:val="00EA6F5F"/>
    <w:rsid w:val="00EA7034"/>
    <w:rsid w:val="00EA70B8"/>
    <w:rsid w:val="00EA763D"/>
    <w:rsid w:val="00EB0045"/>
    <w:rsid w:val="00EB0413"/>
    <w:rsid w:val="00EB0F8B"/>
    <w:rsid w:val="00EB1527"/>
    <w:rsid w:val="00EB17C8"/>
    <w:rsid w:val="00EB1E01"/>
    <w:rsid w:val="00EB2345"/>
    <w:rsid w:val="00EB2651"/>
    <w:rsid w:val="00EB2708"/>
    <w:rsid w:val="00EB334A"/>
    <w:rsid w:val="00EB33CE"/>
    <w:rsid w:val="00EB3BF7"/>
    <w:rsid w:val="00EB3C9B"/>
    <w:rsid w:val="00EB3E2E"/>
    <w:rsid w:val="00EB3F87"/>
    <w:rsid w:val="00EB40BA"/>
    <w:rsid w:val="00EB4997"/>
    <w:rsid w:val="00EB4E0A"/>
    <w:rsid w:val="00EB4E0B"/>
    <w:rsid w:val="00EB536E"/>
    <w:rsid w:val="00EB5402"/>
    <w:rsid w:val="00EB59F1"/>
    <w:rsid w:val="00EB5AF8"/>
    <w:rsid w:val="00EB614C"/>
    <w:rsid w:val="00EB6957"/>
    <w:rsid w:val="00EB6BB4"/>
    <w:rsid w:val="00EC045B"/>
    <w:rsid w:val="00EC08C4"/>
    <w:rsid w:val="00EC09D6"/>
    <w:rsid w:val="00EC0B78"/>
    <w:rsid w:val="00EC1388"/>
    <w:rsid w:val="00EC15FA"/>
    <w:rsid w:val="00EC22FA"/>
    <w:rsid w:val="00EC28E6"/>
    <w:rsid w:val="00EC3052"/>
    <w:rsid w:val="00EC3B9C"/>
    <w:rsid w:val="00EC5288"/>
    <w:rsid w:val="00EC5331"/>
    <w:rsid w:val="00EC60E5"/>
    <w:rsid w:val="00EC650C"/>
    <w:rsid w:val="00EC653B"/>
    <w:rsid w:val="00EC66A1"/>
    <w:rsid w:val="00EC6FED"/>
    <w:rsid w:val="00EC7243"/>
    <w:rsid w:val="00EC725D"/>
    <w:rsid w:val="00ED0B2B"/>
    <w:rsid w:val="00ED0C6C"/>
    <w:rsid w:val="00ED16F7"/>
    <w:rsid w:val="00ED3010"/>
    <w:rsid w:val="00ED309C"/>
    <w:rsid w:val="00ED326F"/>
    <w:rsid w:val="00ED3436"/>
    <w:rsid w:val="00ED3BD5"/>
    <w:rsid w:val="00ED48D1"/>
    <w:rsid w:val="00ED4BAF"/>
    <w:rsid w:val="00ED4EB4"/>
    <w:rsid w:val="00ED51A2"/>
    <w:rsid w:val="00ED5550"/>
    <w:rsid w:val="00ED57EA"/>
    <w:rsid w:val="00ED75F5"/>
    <w:rsid w:val="00ED7D08"/>
    <w:rsid w:val="00ED7D7A"/>
    <w:rsid w:val="00EE08BD"/>
    <w:rsid w:val="00EE0A27"/>
    <w:rsid w:val="00EE1F46"/>
    <w:rsid w:val="00EE21F4"/>
    <w:rsid w:val="00EE2CC6"/>
    <w:rsid w:val="00EE30B1"/>
    <w:rsid w:val="00EE3303"/>
    <w:rsid w:val="00EE3D12"/>
    <w:rsid w:val="00EE40BF"/>
    <w:rsid w:val="00EE47F2"/>
    <w:rsid w:val="00EE4A61"/>
    <w:rsid w:val="00EE51AA"/>
    <w:rsid w:val="00EE5419"/>
    <w:rsid w:val="00EE555A"/>
    <w:rsid w:val="00EE5B62"/>
    <w:rsid w:val="00EE7CB7"/>
    <w:rsid w:val="00EF02B0"/>
    <w:rsid w:val="00EF02E1"/>
    <w:rsid w:val="00EF0819"/>
    <w:rsid w:val="00EF081B"/>
    <w:rsid w:val="00EF0872"/>
    <w:rsid w:val="00EF0903"/>
    <w:rsid w:val="00EF0DC5"/>
    <w:rsid w:val="00EF0F12"/>
    <w:rsid w:val="00EF2116"/>
    <w:rsid w:val="00EF30B4"/>
    <w:rsid w:val="00EF331E"/>
    <w:rsid w:val="00EF3EC8"/>
    <w:rsid w:val="00EF48E7"/>
    <w:rsid w:val="00EF5764"/>
    <w:rsid w:val="00EF5A01"/>
    <w:rsid w:val="00EF5C51"/>
    <w:rsid w:val="00EF5FFC"/>
    <w:rsid w:val="00EF66F1"/>
    <w:rsid w:val="00EF74B2"/>
    <w:rsid w:val="00EF7996"/>
    <w:rsid w:val="00EF7E67"/>
    <w:rsid w:val="00F00462"/>
    <w:rsid w:val="00F006A6"/>
    <w:rsid w:val="00F0086D"/>
    <w:rsid w:val="00F024EB"/>
    <w:rsid w:val="00F028BE"/>
    <w:rsid w:val="00F02BB8"/>
    <w:rsid w:val="00F03C76"/>
    <w:rsid w:val="00F03DAD"/>
    <w:rsid w:val="00F04C1A"/>
    <w:rsid w:val="00F0527D"/>
    <w:rsid w:val="00F054B9"/>
    <w:rsid w:val="00F05A6F"/>
    <w:rsid w:val="00F06865"/>
    <w:rsid w:val="00F07286"/>
    <w:rsid w:val="00F07A1A"/>
    <w:rsid w:val="00F07C08"/>
    <w:rsid w:val="00F07F2C"/>
    <w:rsid w:val="00F10593"/>
    <w:rsid w:val="00F10D40"/>
    <w:rsid w:val="00F11D4F"/>
    <w:rsid w:val="00F11EAF"/>
    <w:rsid w:val="00F1203F"/>
    <w:rsid w:val="00F1214F"/>
    <w:rsid w:val="00F1274C"/>
    <w:rsid w:val="00F135FE"/>
    <w:rsid w:val="00F13693"/>
    <w:rsid w:val="00F13E88"/>
    <w:rsid w:val="00F1558D"/>
    <w:rsid w:val="00F15A93"/>
    <w:rsid w:val="00F16157"/>
    <w:rsid w:val="00F1712A"/>
    <w:rsid w:val="00F1722E"/>
    <w:rsid w:val="00F17ACC"/>
    <w:rsid w:val="00F17F78"/>
    <w:rsid w:val="00F17FF4"/>
    <w:rsid w:val="00F2036C"/>
    <w:rsid w:val="00F20BCD"/>
    <w:rsid w:val="00F2107C"/>
    <w:rsid w:val="00F21178"/>
    <w:rsid w:val="00F2152F"/>
    <w:rsid w:val="00F21BD3"/>
    <w:rsid w:val="00F21C00"/>
    <w:rsid w:val="00F22069"/>
    <w:rsid w:val="00F220CA"/>
    <w:rsid w:val="00F22656"/>
    <w:rsid w:val="00F231B1"/>
    <w:rsid w:val="00F23241"/>
    <w:rsid w:val="00F237DA"/>
    <w:rsid w:val="00F237E2"/>
    <w:rsid w:val="00F23AD0"/>
    <w:rsid w:val="00F24068"/>
    <w:rsid w:val="00F2447E"/>
    <w:rsid w:val="00F245F3"/>
    <w:rsid w:val="00F250A1"/>
    <w:rsid w:val="00F25749"/>
    <w:rsid w:val="00F25972"/>
    <w:rsid w:val="00F25F07"/>
    <w:rsid w:val="00F263C3"/>
    <w:rsid w:val="00F26CE1"/>
    <w:rsid w:val="00F272F3"/>
    <w:rsid w:val="00F27460"/>
    <w:rsid w:val="00F303A7"/>
    <w:rsid w:val="00F30B94"/>
    <w:rsid w:val="00F30D9D"/>
    <w:rsid w:val="00F30FDE"/>
    <w:rsid w:val="00F3158D"/>
    <w:rsid w:val="00F31803"/>
    <w:rsid w:val="00F32917"/>
    <w:rsid w:val="00F33823"/>
    <w:rsid w:val="00F33EA4"/>
    <w:rsid w:val="00F34545"/>
    <w:rsid w:val="00F34FCA"/>
    <w:rsid w:val="00F35744"/>
    <w:rsid w:val="00F35BA2"/>
    <w:rsid w:val="00F3735F"/>
    <w:rsid w:val="00F37C90"/>
    <w:rsid w:val="00F40313"/>
    <w:rsid w:val="00F406BE"/>
    <w:rsid w:val="00F40CFB"/>
    <w:rsid w:val="00F40E01"/>
    <w:rsid w:val="00F4159C"/>
    <w:rsid w:val="00F41C15"/>
    <w:rsid w:val="00F41FD7"/>
    <w:rsid w:val="00F42375"/>
    <w:rsid w:val="00F42393"/>
    <w:rsid w:val="00F423D2"/>
    <w:rsid w:val="00F4253D"/>
    <w:rsid w:val="00F426E6"/>
    <w:rsid w:val="00F431F0"/>
    <w:rsid w:val="00F43B33"/>
    <w:rsid w:val="00F445E4"/>
    <w:rsid w:val="00F44948"/>
    <w:rsid w:val="00F44D61"/>
    <w:rsid w:val="00F44EFB"/>
    <w:rsid w:val="00F452A5"/>
    <w:rsid w:val="00F456D8"/>
    <w:rsid w:val="00F4594C"/>
    <w:rsid w:val="00F46018"/>
    <w:rsid w:val="00F461F1"/>
    <w:rsid w:val="00F4642C"/>
    <w:rsid w:val="00F46FE5"/>
    <w:rsid w:val="00F47099"/>
    <w:rsid w:val="00F47542"/>
    <w:rsid w:val="00F4781A"/>
    <w:rsid w:val="00F47972"/>
    <w:rsid w:val="00F47A14"/>
    <w:rsid w:val="00F50022"/>
    <w:rsid w:val="00F51284"/>
    <w:rsid w:val="00F51937"/>
    <w:rsid w:val="00F5387D"/>
    <w:rsid w:val="00F53B39"/>
    <w:rsid w:val="00F53C86"/>
    <w:rsid w:val="00F549A8"/>
    <w:rsid w:val="00F552AB"/>
    <w:rsid w:val="00F55486"/>
    <w:rsid w:val="00F5550A"/>
    <w:rsid w:val="00F558AD"/>
    <w:rsid w:val="00F55F4F"/>
    <w:rsid w:val="00F5642B"/>
    <w:rsid w:val="00F56D0F"/>
    <w:rsid w:val="00F57403"/>
    <w:rsid w:val="00F6032B"/>
    <w:rsid w:val="00F6085A"/>
    <w:rsid w:val="00F614E7"/>
    <w:rsid w:val="00F61707"/>
    <w:rsid w:val="00F61C02"/>
    <w:rsid w:val="00F61C2A"/>
    <w:rsid w:val="00F61CDF"/>
    <w:rsid w:val="00F6252C"/>
    <w:rsid w:val="00F62661"/>
    <w:rsid w:val="00F62EA8"/>
    <w:rsid w:val="00F63706"/>
    <w:rsid w:val="00F63ABF"/>
    <w:rsid w:val="00F63B48"/>
    <w:rsid w:val="00F63F16"/>
    <w:rsid w:val="00F647C0"/>
    <w:rsid w:val="00F6489C"/>
    <w:rsid w:val="00F64ABF"/>
    <w:rsid w:val="00F64D31"/>
    <w:rsid w:val="00F65869"/>
    <w:rsid w:val="00F658B7"/>
    <w:rsid w:val="00F65F72"/>
    <w:rsid w:val="00F67198"/>
    <w:rsid w:val="00F673FA"/>
    <w:rsid w:val="00F6753D"/>
    <w:rsid w:val="00F67C25"/>
    <w:rsid w:val="00F67FF9"/>
    <w:rsid w:val="00F71106"/>
    <w:rsid w:val="00F7118C"/>
    <w:rsid w:val="00F7141C"/>
    <w:rsid w:val="00F71478"/>
    <w:rsid w:val="00F71658"/>
    <w:rsid w:val="00F726AD"/>
    <w:rsid w:val="00F7292B"/>
    <w:rsid w:val="00F72F31"/>
    <w:rsid w:val="00F73445"/>
    <w:rsid w:val="00F7360D"/>
    <w:rsid w:val="00F73C49"/>
    <w:rsid w:val="00F73EED"/>
    <w:rsid w:val="00F73F36"/>
    <w:rsid w:val="00F74285"/>
    <w:rsid w:val="00F74305"/>
    <w:rsid w:val="00F743A4"/>
    <w:rsid w:val="00F745B9"/>
    <w:rsid w:val="00F748F0"/>
    <w:rsid w:val="00F74A50"/>
    <w:rsid w:val="00F74CFF"/>
    <w:rsid w:val="00F74D22"/>
    <w:rsid w:val="00F7531F"/>
    <w:rsid w:val="00F811F0"/>
    <w:rsid w:val="00F81320"/>
    <w:rsid w:val="00F816DF"/>
    <w:rsid w:val="00F81D80"/>
    <w:rsid w:val="00F81F33"/>
    <w:rsid w:val="00F82CE0"/>
    <w:rsid w:val="00F82D5E"/>
    <w:rsid w:val="00F835E2"/>
    <w:rsid w:val="00F837E4"/>
    <w:rsid w:val="00F83C2C"/>
    <w:rsid w:val="00F83D90"/>
    <w:rsid w:val="00F84544"/>
    <w:rsid w:val="00F84D23"/>
    <w:rsid w:val="00F8563F"/>
    <w:rsid w:val="00F85C12"/>
    <w:rsid w:val="00F85D49"/>
    <w:rsid w:val="00F85D59"/>
    <w:rsid w:val="00F85E9A"/>
    <w:rsid w:val="00F86D41"/>
    <w:rsid w:val="00F86E7D"/>
    <w:rsid w:val="00F87CAF"/>
    <w:rsid w:val="00F87D81"/>
    <w:rsid w:val="00F90378"/>
    <w:rsid w:val="00F9107F"/>
    <w:rsid w:val="00F91257"/>
    <w:rsid w:val="00F9306E"/>
    <w:rsid w:val="00F93599"/>
    <w:rsid w:val="00F935F4"/>
    <w:rsid w:val="00F93BCB"/>
    <w:rsid w:val="00F93F0E"/>
    <w:rsid w:val="00F946F2"/>
    <w:rsid w:val="00F94E06"/>
    <w:rsid w:val="00F95129"/>
    <w:rsid w:val="00F95580"/>
    <w:rsid w:val="00F955D6"/>
    <w:rsid w:val="00F956A5"/>
    <w:rsid w:val="00F9585F"/>
    <w:rsid w:val="00F96F59"/>
    <w:rsid w:val="00F97164"/>
    <w:rsid w:val="00F97F4C"/>
    <w:rsid w:val="00FA0395"/>
    <w:rsid w:val="00FA0DA8"/>
    <w:rsid w:val="00FA16C7"/>
    <w:rsid w:val="00FA1E8A"/>
    <w:rsid w:val="00FA28BD"/>
    <w:rsid w:val="00FA2F5C"/>
    <w:rsid w:val="00FA3687"/>
    <w:rsid w:val="00FA3CA3"/>
    <w:rsid w:val="00FA4AEA"/>
    <w:rsid w:val="00FA52E0"/>
    <w:rsid w:val="00FA54EF"/>
    <w:rsid w:val="00FA5837"/>
    <w:rsid w:val="00FA587C"/>
    <w:rsid w:val="00FA5B7F"/>
    <w:rsid w:val="00FA633A"/>
    <w:rsid w:val="00FA64C1"/>
    <w:rsid w:val="00FA686F"/>
    <w:rsid w:val="00FA6BC3"/>
    <w:rsid w:val="00FA6BF1"/>
    <w:rsid w:val="00FA7274"/>
    <w:rsid w:val="00FA77D9"/>
    <w:rsid w:val="00FB10A0"/>
    <w:rsid w:val="00FB10B6"/>
    <w:rsid w:val="00FB1288"/>
    <w:rsid w:val="00FB227C"/>
    <w:rsid w:val="00FB2E26"/>
    <w:rsid w:val="00FB30B4"/>
    <w:rsid w:val="00FB353D"/>
    <w:rsid w:val="00FB3D18"/>
    <w:rsid w:val="00FB3EDE"/>
    <w:rsid w:val="00FB44AB"/>
    <w:rsid w:val="00FB4FF1"/>
    <w:rsid w:val="00FB5C61"/>
    <w:rsid w:val="00FB60E3"/>
    <w:rsid w:val="00FB60EC"/>
    <w:rsid w:val="00FB61E6"/>
    <w:rsid w:val="00FB62EC"/>
    <w:rsid w:val="00FB6556"/>
    <w:rsid w:val="00FB7779"/>
    <w:rsid w:val="00FC0360"/>
    <w:rsid w:val="00FC055B"/>
    <w:rsid w:val="00FC05BD"/>
    <w:rsid w:val="00FC0B2D"/>
    <w:rsid w:val="00FC0DCB"/>
    <w:rsid w:val="00FC1207"/>
    <w:rsid w:val="00FC1C87"/>
    <w:rsid w:val="00FC1D62"/>
    <w:rsid w:val="00FC1F4A"/>
    <w:rsid w:val="00FC282F"/>
    <w:rsid w:val="00FC2B8A"/>
    <w:rsid w:val="00FC2C0D"/>
    <w:rsid w:val="00FC2CD7"/>
    <w:rsid w:val="00FC31DA"/>
    <w:rsid w:val="00FC3EE6"/>
    <w:rsid w:val="00FC4694"/>
    <w:rsid w:val="00FC4FFA"/>
    <w:rsid w:val="00FC536B"/>
    <w:rsid w:val="00FC54EA"/>
    <w:rsid w:val="00FC56DA"/>
    <w:rsid w:val="00FC629B"/>
    <w:rsid w:val="00FC6D02"/>
    <w:rsid w:val="00FC74B0"/>
    <w:rsid w:val="00FC7CC0"/>
    <w:rsid w:val="00FD02E8"/>
    <w:rsid w:val="00FD06C7"/>
    <w:rsid w:val="00FD1EF7"/>
    <w:rsid w:val="00FD27B9"/>
    <w:rsid w:val="00FD2B18"/>
    <w:rsid w:val="00FD2F6B"/>
    <w:rsid w:val="00FD481A"/>
    <w:rsid w:val="00FD4C20"/>
    <w:rsid w:val="00FD5CAA"/>
    <w:rsid w:val="00FD5F51"/>
    <w:rsid w:val="00FD64DC"/>
    <w:rsid w:val="00FD6E18"/>
    <w:rsid w:val="00FD735C"/>
    <w:rsid w:val="00FD7663"/>
    <w:rsid w:val="00FE01D4"/>
    <w:rsid w:val="00FE108A"/>
    <w:rsid w:val="00FE15B7"/>
    <w:rsid w:val="00FE1DBE"/>
    <w:rsid w:val="00FE20CC"/>
    <w:rsid w:val="00FE2416"/>
    <w:rsid w:val="00FE2B67"/>
    <w:rsid w:val="00FE2E84"/>
    <w:rsid w:val="00FE425B"/>
    <w:rsid w:val="00FE432E"/>
    <w:rsid w:val="00FE4446"/>
    <w:rsid w:val="00FE448E"/>
    <w:rsid w:val="00FE4DEC"/>
    <w:rsid w:val="00FE4EF3"/>
    <w:rsid w:val="00FE5481"/>
    <w:rsid w:val="00FE64F1"/>
    <w:rsid w:val="00FE67F1"/>
    <w:rsid w:val="00FE6817"/>
    <w:rsid w:val="00FE6B0B"/>
    <w:rsid w:val="00FE7085"/>
    <w:rsid w:val="00FE75FC"/>
    <w:rsid w:val="00FF0010"/>
    <w:rsid w:val="00FF001F"/>
    <w:rsid w:val="00FF01DF"/>
    <w:rsid w:val="00FF01E4"/>
    <w:rsid w:val="00FF1C98"/>
    <w:rsid w:val="00FF241C"/>
    <w:rsid w:val="00FF2474"/>
    <w:rsid w:val="00FF2524"/>
    <w:rsid w:val="00FF28BB"/>
    <w:rsid w:val="00FF39D6"/>
    <w:rsid w:val="00FF3ADA"/>
    <w:rsid w:val="00FF4234"/>
    <w:rsid w:val="00FF5312"/>
    <w:rsid w:val="00FF54F4"/>
    <w:rsid w:val="00FF5A64"/>
    <w:rsid w:val="00FF6716"/>
    <w:rsid w:val="00FF6E61"/>
    <w:rsid w:val="00FF7441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80E63325-F408-4A27-9DDB-A6CCBE57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3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36"/>
      </w:numPr>
    </w:pPr>
  </w:style>
  <w:style w:type="table" w:styleId="TableGridLight">
    <w:name w:val="Grid Table Light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f0fc4671aead2b2f2605717a3d6653ab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b8904521ef2557259b1f2b500351c72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325E22-4788-4315-A2A3-31523B94D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BC65FA-B3C6-4D44-943D-FA86190F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20</Pages>
  <Words>4724</Words>
  <Characters>26932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31593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Phannion Yokawat</cp:lastModifiedBy>
  <cp:revision>3</cp:revision>
  <cp:lastPrinted>2018-08-14T19:09:00Z</cp:lastPrinted>
  <dcterms:created xsi:type="dcterms:W3CDTF">2018-08-14T19:54:00Z</dcterms:created>
  <dcterms:modified xsi:type="dcterms:W3CDTF">2018-08-14T20:01:00Z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